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74D04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0" w:name="_Hlk44892907"/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D81524" w:rsidRDefault="001502AB" w:rsidP="00387033">
      <w:pPr>
        <w:pStyle w:val="KPHead"/>
        <w:rPr>
          <w:cs/>
        </w:rPr>
      </w:pPr>
    </w:p>
    <w:p w14:paraId="698139B2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bookmarkStart w:id="1" w:name="_Hlk72830346"/>
      <w:bookmarkEnd w:id="0"/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D8F5069" w14:textId="78A6908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B75AF8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</w:t>
      </w:r>
    </w:p>
    <w:p w14:paraId="6334E9A7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7FF495B0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p w14:paraId="04C9B27B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D0D2AE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0E2F2752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42041A8E" w14:textId="0652847E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สินทรัพย์และหนี้สินอนุพันธ์</w:t>
      </w:r>
    </w:p>
    <w:p w14:paraId="327B820B" w14:textId="3650C279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1B441E"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ที่ไม่ได้วางเป็นประกัน</w:t>
      </w:r>
    </w:p>
    <w:p w14:paraId="6435CFD2" w14:textId="6C37BA9B" w:rsidR="00A84EAC" w:rsidRPr="005C6725" w:rsidRDefault="00B6017D" w:rsidP="005C672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9EC">
        <w:rPr>
          <w:rFonts w:asciiTheme="majorBidi" w:hAnsiTheme="majorBidi" w:cstheme="majorBidi" w:hint="cs"/>
          <w:sz w:val="30"/>
          <w:szCs w:val="30"/>
          <w:cs/>
          <w:lang w:bidi="th-TH"/>
        </w:rPr>
        <w:t>การโอนสินทรัพย์ทางการเงิน</w:t>
      </w:r>
    </w:p>
    <w:p w14:paraId="1E70DAB3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6A82B9E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4239C14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5278315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เงินกู้ยืมจากสถาบันการเงิน</w:t>
      </w:r>
    </w:p>
    <w:p w14:paraId="67DC91F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และบริษัทหลักทรัพย์</w:t>
      </w:r>
    </w:p>
    <w:p w14:paraId="13D8D307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120F1FC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942F487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48ABC214" w14:textId="086CE6F1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54E4665E" w14:textId="682A6F82" w:rsidR="00745D4A" w:rsidRPr="009540CE" w:rsidRDefault="00745D4A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67098E5D" w14:textId="224C3966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651FD1" w:rsidRPr="00651FD1">
        <w:rPr>
          <w:rFonts w:asciiTheme="majorBidi" w:hAnsiTheme="majorBidi" w:hint="cs"/>
          <w:sz w:val="30"/>
          <w:szCs w:val="30"/>
          <w:cs/>
          <w:lang w:bidi="th-TH"/>
        </w:rPr>
        <w:t>ตามกฎหมาย</w:t>
      </w:r>
    </w:p>
    <w:p w14:paraId="74A77760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579B943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0690C816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รายได้ดอกเบี้ย</w:t>
      </w:r>
    </w:p>
    <w:p w14:paraId="7B58B4E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3E9D113D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2AAB2A54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697E96DB" w14:textId="4375275E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73E512BC" w14:textId="77777777" w:rsidR="00D360C7" w:rsidRPr="00D81524" w:rsidRDefault="00D360C7" w:rsidP="00D360C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146EB73" w14:textId="77777777" w:rsidR="00D360C7" w:rsidRDefault="00D360C7" w:rsidP="00D360C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602F1A23" w14:textId="3643711F" w:rsidR="00047BD5" w:rsidRDefault="00047BD5" w:rsidP="00387033">
      <w:pPr>
        <w:pStyle w:val="KPBody"/>
      </w:pPr>
    </w:p>
    <w:p w14:paraId="103ED1E0" w14:textId="1A2AF718" w:rsidR="00B6017D" w:rsidRPr="00D81524" w:rsidRDefault="00B6017D" w:rsidP="00387033">
      <w:pPr>
        <w:pStyle w:val="KPHead"/>
        <w:rPr>
          <w:cs/>
        </w:rPr>
      </w:pPr>
      <w:r w:rsidRPr="00D81524">
        <w:rPr>
          <w:cs/>
        </w:rPr>
        <w:lastRenderedPageBreak/>
        <w:t>หมายเหตุ</w:t>
      </w:r>
      <w:r w:rsidRPr="00D81524">
        <w:tab/>
      </w:r>
      <w:r w:rsidRPr="00D81524">
        <w:rPr>
          <w:cs/>
        </w:rPr>
        <w:t>สารบัญ</w:t>
      </w:r>
    </w:p>
    <w:p w14:paraId="6356B3DB" w14:textId="77777777" w:rsidR="00B6017D" w:rsidRDefault="00B6017D" w:rsidP="00387033">
      <w:pPr>
        <w:pStyle w:val="KPBody"/>
      </w:pPr>
    </w:p>
    <w:p w14:paraId="130FAA4A" w14:textId="3FD7AD99" w:rsidR="009A1A6F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7CD3C9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7F28D881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47E6076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F494CB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12733B2E" w14:textId="049CFE7A" w:rsidR="009540CE" w:rsidRDefault="2AB51CE5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54D08D3" w14:textId="29C104C4" w:rsidR="00F04C07" w:rsidRDefault="3AB1288F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6CE0A818" w14:textId="5506CA65" w:rsidR="005D5BEA" w:rsidRDefault="005D5BEA" w:rsidP="00C4236D">
      <w:pPr>
        <w:pStyle w:val="index"/>
        <w:tabs>
          <w:tab w:val="clear" w:pos="1134"/>
          <w:tab w:val="num" w:pos="8620"/>
        </w:tabs>
        <w:spacing w:after="0" w:line="390" w:lineRule="exact"/>
        <w:ind w:left="145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8445A7A" w14:textId="77777777" w:rsidR="009A1A6F" w:rsidRPr="00745D4A" w:rsidRDefault="009A1A6F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bookmarkEnd w:id="1"/>
    <w:p w14:paraId="2A98F6B7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110F6BD0" w:rsidR="00975D50" w:rsidRPr="00A31065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</w:t>
      </w:r>
      <w:r w:rsidR="0073476B" w:rsidRPr="00A31065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</w:t>
      </w:r>
      <w:r w:rsidR="00B75AF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047BD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FCFA0" w14:textId="39CDF506" w:rsidR="008F248C" w:rsidRPr="00A31065" w:rsidRDefault="00B75AF8" w:rsidP="008F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F248C" w:rsidRPr="00A3106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9762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3434">
        <w:rPr>
          <w:rFonts w:asciiTheme="majorBidi" w:hAnsiTheme="majorBidi" w:cstheme="majorBidi"/>
          <w:sz w:val="30"/>
          <w:szCs w:val="30"/>
        </w:rPr>
        <w:t xml:space="preserve">31 </w:t>
      </w:r>
      <w:r w:rsidR="00651FD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F248C" w:rsidRPr="003368DE">
        <w:rPr>
          <w:rFonts w:ascii="Angsana New" w:hAnsi="Angsana New"/>
          <w:sz w:val="30"/>
          <w:szCs w:val="30"/>
        </w:rPr>
        <w:t xml:space="preserve"> </w:t>
      </w:r>
      <w:r w:rsidR="008F248C" w:rsidRPr="001F0E13">
        <w:rPr>
          <w:rFonts w:ascii="Angsana New" w:hAnsi="Angsana New"/>
          <w:sz w:val="30"/>
          <w:szCs w:val="30"/>
        </w:rPr>
        <w:t>25</w:t>
      </w:r>
      <w:r w:rsidR="008F248C" w:rsidRPr="001F0E13">
        <w:rPr>
          <w:rFonts w:ascii="Angsana New" w:hAnsi="Angsana New" w:hint="cs"/>
          <w:sz w:val="30"/>
          <w:szCs w:val="30"/>
        </w:rPr>
        <w:t>6</w:t>
      </w:r>
      <w:r w:rsidR="00651FD1">
        <w:rPr>
          <w:rFonts w:ascii="Angsana New" w:hAnsi="Angsana New"/>
          <w:sz w:val="30"/>
          <w:szCs w:val="30"/>
        </w:rPr>
        <w:t>5</w:t>
      </w:r>
    </w:p>
    <w:p w14:paraId="141C75C3" w14:textId="77777777" w:rsidR="00975D50" w:rsidRPr="00C81D13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3B4A2472" w:rsidR="00162C2C" w:rsidRPr="005B50D1" w:rsidRDefault="00162C2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B3CA0C7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0E9E6B86" w:rsidR="00162C2C" w:rsidRPr="0010305A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บริษัทหลักทรัพย์ ไทยพาณิชย์ จำกัด</w:t>
      </w:r>
      <w:r w:rsidRPr="0010305A">
        <w:rPr>
          <w:rFonts w:asciiTheme="majorBidi" w:hAnsiTheme="majorBidi" w:cstheme="majorBidi"/>
          <w:sz w:val="30"/>
          <w:szCs w:val="30"/>
        </w:rPr>
        <w:t xml:space="preserve"> “</w:t>
      </w:r>
      <w:r w:rsidRPr="001030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0305A">
        <w:rPr>
          <w:rFonts w:asciiTheme="majorBidi" w:hAnsiTheme="majorBidi" w:cstheme="majorBidi"/>
          <w:sz w:val="30"/>
          <w:szCs w:val="30"/>
        </w:rPr>
        <w:t>”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จดทะเบียนตามประมวลกฎหมายแพ่งและพาณิชย์เมื่อวันที่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 w:rsidRPr="0010305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0305A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537EAD" w:rsidRPr="0010305A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0305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19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476632">
        <w:rPr>
          <w:rFonts w:asciiTheme="majorBidi" w:hAnsiTheme="majorBidi" w:cstheme="majorBidi"/>
          <w:sz w:val="30"/>
          <w:szCs w:val="30"/>
        </w:rPr>
        <w:t>3</w:t>
      </w:r>
      <w:r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0FD2">
        <w:rPr>
          <w:rFonts w:asciiTheme="majorBidi" w:hAnsiTheme="majorBidi" w:cstheme="majorBidi"/>
          <w:sz w:val="30"/>
          <w:szCs w:val="30"/>
        </w:rPr>
        <w:br/>
      </w:r>
      <w:r w:rsidRPr="00476632">
        <w:rPr>
          <w:rFonts w:asciiTheme="majorBidi" w:hAnsiTheme="majorBidi" w:cstheme="majorBidi"/>
          <w:sz w:val="30"/>
          <w:szCs w:val="30"/>
          <w:cs/>
        </w:rPr>
        <w:t>ไทยพาณิชย์ ปาร์ค พลาซ่า</w:t>
      </w:r>
      <w:r w:rsidR="004E688E"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05C5" w:rsidRPr="00476632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9E05C5" w:rsidRPr="00476632">
        <w:rPr>
          <w:rFonts w:asciiTheme="majorBidi" w:hAnsiTheme="majorBidi" w:cstheme="majorBidi"/>
          <w:sz w:val="30"/>
          <w:szCs w:val="30"/>
        </w:rPr>
        <w:t>2</w:t>
      </w:r>
      <w:r w:rsidR="009E05C5" w:rsidRPr="00476632">
        <w:rPr>
          <w:rFonts w:asciiTheme="majorBidi" w:hAnsiTheme="majorBidi" w:cstheme="majorBidi"/>
          <w:sz w:val="30"/>
          <w:szCs w:val="30"/>
          <w:cs/>
        </w:rPr>
        <w:t>,</w:t>
      </w:r>
      <w:r w:rsidR="009E05C5" w:rsidRPr="00476632">
        <w:rPr>
          <w:rFonts w:asciiTheme="majorBidi" w:hAnsiTheme="majorBidi" w:cstheme="majorBidi"/>
          <w:sz w:val="30"/>
          <w:szCs w:val="30"/>
        </w:rPr>
        <w:t xml:space="preserve"> 20 - 21 </w:t>
      </w:r>
      <w:r w:rsidRPr="00476632">
        <w:rPr>
          <w:rFonts w:asciiTheme="majorBidi" w:hAnsiTheme="majorBidi" w:cstheme="majorBidi"/>
          <w:sz w:val="30"/>
          <w:szCs w:val="30"/>
          <w:cs/>
        </w:rPr>
        <w:t>ถนนรัชดาภิเษก เขตจตุจักร กรุงเทพมหานคร</w:t>
      </w:r>
      <w:r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5309F4">
        <w:rPr>
          <w:rFonts w:asciiTheme="majorBidi" w:hAnsiTheme="majorBidi" w:cstheme="majorBidi"/>
          <w:sz w:val="30"/>
          <w:szCs w:val="30"/>
        </w:rPr>
        <w:t>10900</w:t>
      </w:r>
      <w:r w:rsidRPr="005309F4">
        <w:rPr>
          <w:rFonts w:asciiTheme="majorBidi" w:hAnsiTheme="majorBidi" w:cstheme="majorBidi"/>
          <w:sz w:val="30"/>
          <w:szCs w:val="30"/>
        </w:rPr>
        <w:t xml:space="preserve"> </w:t>
      </w:r>
    </w:p>
    <w:p w14:paraId="7CC47039" w14:textId="35FA3346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123EF5" w14:textId="0E715B5E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บริษัทใหญ่ใน</w:t>
      </w:r>
      <w:r w:rsidR="00651FD1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10305A">
        <w:rPr>
          <w:rFonts w:asciiTheme="majorBidi" w:hAnsiTheme="majorBidi" w:cstheme="majorBidi"/>
          <w:sz w:val="30"/>
          <w:szCs w:val="30"/>
          <w:cs/>
        </w:rPr>
        <w:t>ได้แก่ ธนาคารไทยพาณิชย์ จำกัด (มหาชน)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(</w:t>
      </w:r>
      <w:r w:rsidR="0025796D" w:rsidRPr="0010305A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99</w:t>
      </w:r>
      <w:r w:rsidR="00384908" w:rsidRPr="0010305A">
        <w:rPr>
          <w:rFonts w:asciiTheme="majorBidi" w:hAnsiTheme="majorBidi" w:cstheme="majorBidi" w:hint="cs"/>
          <w:sz w:val="30"/>
          <w:szCs w:val="30"/>
          <w:cs/>
        </w:rPr>
        <w:t>.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</w:t>
      </w:r>
      <w:r w:rsidRPr="0010305A">
        <w:rPr>
          <w:rFonts w:asciiTheme="majorBidi" w:hAnsiTheme="majorBidi" w:cstheme="majorBidi"/>
          <w:sz w:val="30"/>
          <w:szCs w:val="30"/>
          <w:cs/>
        </w:rPr>
        <w:t>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</w:t>
      </w:r>
      <w:r w:rsidRPr="00A31065">
        <w:rPr>
          <w:rFonts w:asciiTheme="majorBidi" w:hAnsiTheme="majorBidi" w:cstheme="majorBidi"/>
          <w:sz w:val="30"/>
          <w:szCs w:val="30"/>
          <w:cs/>
        </w:rPr>
        <w:t>ในประเทศไทย</w:t>
      </w:r>
    </w:p>
    <w:p w14:paraId="32060769" w14:textId="77777777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097E5091" w:rsidR="00B56CAD" w:rsidRPr="00384908" w:rsidRDefault="00162C2C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09F4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5309F4">
        <w:rPr>
          <w:rFonts w:asciiTheme="majorBidi" w:hAnsiTheme="majorBidi" w:cstheme="majorBidi"/>
          <w:sz w:val="30"/>
          <w:szCs w:val="30"/>
        </w:rPr>
        <w:t>27</w:t>
      </w:r>
      <w:r w:rsidRPr="005309F4">
        <w:rPr>
          <w:rFonts w:asciiTheme="majorBidi" w:hAnsiTheme="majorBidi" w:cstheme="majorBidi"/>
          <w:sz w:val="30"/>
          <w:szCs w:val="30"/>
        </w:rPr>
        <w:t xml:space="preserve"> </w:t>
      </w:r>
      <w:r w:rsidRPr="005309F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5309F4">
        <w:rPr>
          <w:rFonts w:asciiTheme="majorBidi" w:hAnsiTheme="majorBidi" w:cstheme="majorBidi"/>
          <w:sz w:val="30"/>
          <w:szCs w:val="30"/>
        </w:rPr>
        <w:t>2538</w:t>
      </w:r>
      <w:r w:rsidR="00042919">
        <w:rPr>
          <w:rFonts w:asciiTheme="majorBidi" w:hAnsiTheme="majorBidi" w:cstheme="majorBidi"/>
          <w:sz w:val="30"/>
          <w:szCs w:val="30"/>
        </w:rPr>
        <w:t xml:space="preserve"> </w:t>
      </w:r>
      <w:r w:rsidR="0004291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309F4">
        <w:rPr>
          <w:rFonts w:asciiTheme="majorBidi" w:hAnsiTheme="majorBidi" w:cstheme="majorBidi"/>
          <w:sz w:val="30"/>
          <w:szCs w:val="30"/>
          <w:cs/>
        </w:rPr>
        <w:t>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042919" w:rsidRPr="005309F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2919" w:rsidRPr="005309F4">
        <w:rPr>
          <w:rFonts w:asciiTheme="majorBidi" w:hAnsiTheme="majorBidi" w:cstheme="majorBidi"/>
          <w:sz w:val="30"/>
          <w:szCs w:val="30"/>
        </w:rPr>
        <w:t xml:space="preserve">27 </w:t>
      </w:r>
      <w:r w:rsidR="00042919" w:rsidRPr="005309F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042919" w:rsidRPr="005309F4">
        <w:rPr>
          <w:rFonts w:asciiTheme="majorBidi" w:hAnsiTheme="majorBidi" w:cstheme="majorBidi"/>
          <w:sz w:val="30"/>
          <w:szCs w:val="30"/>
        </w:rPr>
        <w:t>2548</w:t>
      </w:r>
    </w:p>
    <w:p w14:paraId="41861A15" w14:textId="77777777" w:rsidR="00651FD1" w:rsidRDefault="00651FD1" w:rsidP="00E8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E4E4D" w14:textId="0D4DD6A7" w:rsidR="003C3108" w:rsidRPr="00351053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/>
          <w:spacing w:val="-2"/>
          <w:sz w:val="30"/>
          <w:szCs w:val="30"/>
        </w:rPr>
        <w:t>22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/>
          <w:spacing w:val="-2"/>
          <w:sz w:val="30"/>
          <w:szCs w:val="30"/>
        </w:rPr>
        <w:t>2564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</w:t>
      </w:r>
      <w:r w:rsidR="00351053" w:rsidRPr="00351053">
        <w:rPr>
          <w:rFonts w:asciiTheme="majorBidi" w:hAnsiTheme="majorBidi"/>
          <w:spacing w:val="-2"/>
          <w:sz w:val="30"/>
          <w:szCs w:val="30"/>
        </w:rPr>
        <w:br/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ตลาดหลักทรัพย์ให้ประกอบธุรกิจสินทรัพย์ดิจิทัล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ตามพระราชกำหนดการประกอบธุรกิจสินทรัพย์ดิจิทัล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พ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>.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ศ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>.</w:t>
      </w:r>
      <w:r w:rsidR="00351053">
        <w:rPr>
          <w:rFonts w:asciiTheme="majorBidi" w:hAnsiTheme="majorBidi"/>
          <w:spacing w:val="-2"/>
          <w:sz w:val="30"/>
          <w:szCs w:val="30"/>
        </w:rPr>
        <w:t xml:space="preserve"> 2561</w:t>
      </w:r>
    </w:p>
    <w:p w14:paraId="02495B9F" w14:textId="77777777" w:rsidR="004F3064" w:rsidRPr="00384908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03071AE8" w:rsidR="00975D50" w:rsidRPr="005B50D1" w:rsidRDefault="00975D50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73476B" w:rsidRPr="005B50D1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</w:t>
      </w:r>
      <w:r w:rsidR="00B75AF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</w:p>
    <w:p w14:paraId="1316F208" w14:textId="77777777" w:rsidR="001040B4" w:rsidRPr="00047BD5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BD0D" w14:textId="70C03236" w:rsidR="00042919" w:rsidRPr="005975E0" w:rsidRDefault="00651FD1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1FD1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C81D13">
        <w:rPr>
          <w:rFonts w:asciiTheme="majorBidi" w:hAnsiTheme="majorBidi" w:hint="cs"/>
          <w:sz w:val="30"/>
          <w:szCs w:val="30"/>
          <w:cs/>
        </w:rPr>
        <w:t xml:space="preserve"> </w:t>
      </w:r>
      <w:r w:rsidR="006403FE" w:rsidRPr="00B374E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Theme="majorBidi" w:hAnsiTheme="majorBidi" w:cstheme="majorBidi"/>
          <w:sz w:val="30"/>
          <w:szCs w:val="30"/>
        </w:rPr>
        <w:br/>
      </w:r>
      <w:r w:rsidR="006403FE" w:rsidRPr="00B374EF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</w:t>
      </w:r>
      <w:r w:rsidR="0076342D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="006403FE" w:rsidRPr="00B374EF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C81D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</w:rPr>
        <w:t>งบการเงินนี้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>นำเสนอรายการในงบการเงิน</w:t>
      </w:r>
      <w:r w:rsidR="00484431" w:rsidRPr="00B374EF">
        <w:rPr>
          <w:rFonts w:asciiTheme="majorBidi" w:hAnsiTheme="majorBidi" w:cstheme="majorBidi"/>
          <w:sz w:val="30"/>
          <w:szCs w:val="30"/>
          <w:cs/>
        </w:rPr>
        <w:t xml:space="preserve">ตามประกาศสำนักงานคณะกรรมการกำกับหลักทรัพย์และตลาดหลักทรัพย์ที่ 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>สธ</w:t>
      </w:r>
      <w:r w:rsidR="00484431" w:rsidRPr="00B374EF">
        <w:rPr>
          <w:rFonts w:asciiTheme="majorBidi" w:hAnsiTheme="majorBidi" w:cstheme="majorBidi"/>
          <w:sz w:val="30"/>
          <w:szCs w:val="30"/>
        </w:rPr>
        <w:t>.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4431" w:rsidRPr="00B374EF">
        <w:rPr>
          <w:rFonts w:asciiTheme="majorBidi" w:hAnsiTheme="majorBidi" w:cstheme="majorBidi"/>
          <w:sz w:val="30"/>
          <w:szCs w:val="30"/>
        </w:rPr>
        <w:t>6/2562</w:t>
      </w:r>
      <w:r w:rsidR="00484431">
        <w:rPr>
          <w:rFonts w:asciiTheme="majorBidi" w:hAnsiTheme="majorBidi" w:cstheme="majorBidi"/>
          <w:sz w:val="30"/>
          <w:szCs w:val="30"/>
        </w:rPr>
        <w:t xml:space="preserve"> 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 w:rsidR="00484431" w:rsidRPr="00B374EF">
        <w:rPr>
          <w:rFonts w:asciiTheme="majorBidi" w:hAnsiTheme="majorBidi" w:cstheme="majorBidi"/>
          <w:sz w:val="30"/>
          <w:szCs w:val="30"/>
        </w:rPr>
        <w:t xml:space="preserve">8 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484431" w:rsidRPr="00B374EF">
        <w:rPr>
          <w:rFonts w:asciiTheme="majorBidi" w:hAnsiTheme="majorBidi" w:cstheme="majorBidi"/>
          <w:sz w:val="30"/>
          <w:szCs w:val="30"/>
        </w:rPr>
        <w:t xml:space="preserve">2562 </w:t>
      </w:r>
      <w:r w:rsidR="00484431" w:rsidRPr="00B374E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484431" w:rsidRPr="00B374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="00484431" w:rsidRPr="00B374E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84431" w:rsidRPr="00B374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8443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84431" w:rsidRPr="0048443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51FD1">
        <w:rPr>
          <w:rFonts w:asciiTheme="majorBidi" w:hAnsiTheme="majorBidi" w:hint="cs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</w:t>
      </w:r>
      <w:r w:rsidRPr="00651FD1">
        <w:rPr>
          <w:rFonts w:asciiTheme="majorBidi" w:hAnsiTheme="majorBidi"/>
          <w:sz w:val="30"/>
          <w:szCs w:val="30"/>
          <w:cs/>
        </w:rPr>
        <w:t xml:space="preserve"> </w:t>
      </w:r>
      <w:r w:rsidR="00042919" w:rsidRPr="005975E0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042919">
        <w:rPr>
          <w:rFonts w:asciiTheme="majorBidi" w:hAnsiTheme="majorBidi" w:cstheme="majorBidi" w:hint="cs"/>
          <w:sz w:val="30"/>
          <w:szCs w:val="30"/>
          <w:cs/>
        </w:rPr>
        <w:t>เปิดเผย</w:t>
      </w:r>
      <w:r w:rsidR="00042919" w:rsidRPr="005975E0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042919" w:rsidRPr="005975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9CAE514" w14:textId="3AB78140" w:rsidR="006403FE" w:rsidRPr="00042919" w:rsidRDefault="006403FE" w:rsidP="00651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67C32" w14:textId="20F74FC6" w:rsidR="008C00F5" w:rsidRDefault="008C00F5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B45E4" w14:textId="096FA730" w:rsidR="008C00F5" w:rsidRDefault="00651FD1" w:rsidP="00E33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51FD1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651F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  <w:lang w:val="en-GB"/>
        </w:rPr>
        <w:t>ผู้บริหารใช้วิจารณญาณ</w:t>
      </w:r>
      <w:r w:rsidRPr="00651F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  <w:lang w:val="en-GB"/>
        </w:rPr>
        <w:t>การประมาณการและข้อสมมติหลายประการ</w:t>
      </w:r>
      <w:r w:rsidRPr="00651F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  <w:lang w:val="en-GB"/>
        </w:rPr>
        <w:t>ซึ่งมีผลกระทบต่อการปฏิบัติตามนโยบายการบัญชีของบริษัท</w:t>
      </w:r>
      <w:r w:rsidRPr="00651F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  <w:lang w:val="en-GB"/>
        </w:rPr>
        <w:t>ทั้งนี้ผลที่เกิดขึ้นจริงอาจแตกต่างจากที่ประมาณการไว้</w:t>
      </w:r>
      <w:r w:rsidRPr="00651F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  <w:lang w:val="en-GB"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651F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6B599C7E" w14:textId="269CCBE7" w:rsidR="0075724F" w:rsidRPr="0085608E" w:rsidRDefault="0075724F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7089E" w14:textId="5B91A262" w:rsidR="002D4841" w:rsidRPr="00791933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1725A2F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414AB" w14:textId="2665600F" w:rsidR="002D4841" w:rsidRPr="0085608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560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1B19C348" w14:textId="3845C3EE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0ABBC" w14:textId="55EFFBEE" w:rsidR="0026037C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</w:t>
      </w:r>
      <w:r w:rsidRPr="00710CCB">
        <w:rPr>
          <w:rFonts w:asciiTheme="majorBidi" w:hAnsiTheme="majorBidi" w:cstheme="majorBidi" w:hint="cs"/>
          <w:sz w:val="30"/>
          <w:szCs w:val="30"/>
          <w:cs/>
        </w:rPr>
        <w:t>ควบคุมในบริการด้วยจำนวนเงินที่สะท้อนถึงสิ่งตอบแทนที่บริษัทคาดว่าจะมีสิทธิได้รับ</w:t>
      </w:r>
      <w:r w:rsidR="003108AD" w:rsidRPr="003108AD">
        <w:rPr>
          <w:rFonts w:asciiTheme="majorBidi" w:hAnsiTheme="majorBidi" w:hint="cs"/>
          <w:sz w:val="30"/>
          <w:szCs w:val="30"/>
          <w:cs/>
        </w:rPr>
        <w:t>ซึ่งไม่รวมจำนวนเงินที่เก็บแทนบุคคลที่สาม</w:t>
      </w:r>
      <w:r w:rsidR="003108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08AD" w:rsidRPr="003108AD">
        <w:rPr>
          <w:rFonts w:asciiTheme="majorBidi" w:hAnsiTheme="majorBidi" w:hint="cs"/>
          <w:sz w:val="30"/>
          <w:szCs w:val="30"/>
          <w:cs/>
        </w:rPr>
        <w:t>รายได้ที่รับรู้ไม่รวมภาษีมูลค่าเพิ่มหรือภาษีขายอื่น</w:t>
      </w:r>
      <w:r w:rsidR="000A5AA6">
        <w:rPr>
          <w:rFonts w:asciiTheme="majorBidi" w:hAnsiTheme="majorBidi" w:hint="cs"/>
          <w:sz w:val="30"/>
          <w:szCs w:val="30"/>
          <w:cs/>
        </w:rPr>
        <w:t xml:space="preserve"> </w:t>
      </w:r>
      <w:r w:rsidR="003108AD" w:rsidRPr="003108AD">
        <w:rPr>
          <w:rFonts w:asciiTheme="majorBidi" w:hAnsiTheme="majorBidi" w:hint="cs"/>
          <w:sz w:val="30"/>
          <w:szCs w:val="30"/>
          <w:cs/>
        </w:rPr>
        <w:t>ๆ</w:t>
      </w:r>
      <w:r w:rsidR="003108AD">
        <w:rPr>
          <w:rFonts w:asciiTheme="majorBidi" w:hAnsiTheme="majorBidi" w:hint="cs"/>
          <w:sz w:val="30"/>
          <w:szCs w:val="30"/>
          <w:cs/>
        </w:rPr>
        <w:t xml:space="preserve"> </w:t>
      </w:r>
      <w:r w:rsidR="003108AD" w:rsidRPr="003108AD">
        <w:rPr>
          <w:rFonts w:asciiTheme="majorBidi" w:hAnsiTheme="majorBidi" w:hint="cs"/>
          <w:sz w:val="30"/>
          <w:szCs w:val="30"/>
          <w:cs/>
        </w:rPr>
        <w:t>และแสดงสุทธิจากส่วนลดการค้า</w:t>
      </w:r>
    </w:p>
    <w:p w14:paraId="15FED5CE" w14:textId="77777777" w:rsidR="00501773" w:rsidRPr="00C97373" w:rsidRDefault="00501773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E7B11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59842785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D0C2F" w14:textId="77777777" w:rsidR="00551449" w:rsidRPr="000A5C71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C71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0A5C71">
        <w:rPr>
          <w:rFonts w:asciiTheme="majorBidi" w:hAnsiTheme="majorBidi" w:cstheme="majorBidi"/>
          <w:sz w:val="30"/>
          <w:szCs w:val="30"/>
          <w:cs/>
        </w:rPr>
        <w:t>ค่านายหน้าจากการซื้อขายหลักทรัพย์และสัญญาซื้อขายล่วงหน้า</w:t>
      </w:r>
      <w:r w:rsidRPr="000A5C71">
        <w:rPr>
          <w:rFonts w:asciiTheme="majorBidi" w:hAnsiTheme="majorBidi" w:cstheme="majorBidi" w:hint="cs"/>
          <w:sz w:val="30"/>
          <w:szCs w:val="30"/>
          <w:cs/>
        </w:rPr>
        <w:t>รับรู้ ณ เวลาใดเวลาหนึ่ง</w:t>
      </w:r>
    </w:p>
    <w:p w14:paraId="5E73E7EC" w14:textId="77777777" w:rsidR="00E036B1" w:rsidRPr="000A5C71" w:rsidRDefault="00E036B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DDF1B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6374E7BF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B7B88" w14:textId="506EA069" w:rsidR="00551449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Pr="003C768B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2111B8" w:rsidRPr="003C768B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DC44B5" w:rsidRPr="003C768B">
        <w:rPr>
          <w:rFonts w:asciiTheme="majorBidi" w:hAnsiTheme="majorBidi" w:cstheme="majorBidi"/>
          <w:sz w:val="30"/>
          <w:szCs w:val="30"/>
          <w:cs/>
        </w:rPr>
        <w:t>เวลาใดเวลาหนึ่ง</w:t>
      </w:r>
      <w:r w:rsidRPr="003C768B">
        <w:rPr>
          <w:rFonts w:asciiTheme="majorBidi" w:hAnsiTheme="majorBidi" w:cstheme="majorBidi"/>
          <w:sz w:val="30"/>
          <w:szCs w:val="30"/>
          <w:cs/>
        </w:rPr>
        <w:t>หรือ</w:t>
      </w:r>
      <w:r w:rsidR="00DC44B5" w:rsidRPr="003C768B">
        <w:rPr>
          <w:rFonts w:asciiTheme="majorBidi" w:hAnsiTheme="majorBidi" w:cstheme="majorBidi"/>
          <w:sz w:val="30"/>
          <w:szCs w:val="30"/>
          <w:cs/>
        </w:rPr>
        <w:t>ตลอดช่วงเวลาหนึ่ง</w:t>
      </w:r>
    </w:p>
    <w:p w14:paraId="3F0CBE14" w14:textId="77777777" w:rsidR="003C3108" w:rsidRPr="00C97373" w:rsidRDefault="003C3108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A103D" w14:textId="73C991D9" w:rsidR="001F0E13" w:rsidRPr="00C97373" w:rsidRDefault="00C8682C" w:rsidP="00D26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D2655E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</w:t>
      </w:r>
      <w:r w:rsidR="00F04C0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ลงทุน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34FB" w:rsidRPr="004F34FB">
        <w:rPr>
          <w:rFonts w:asciiTheme="majorBidi" w:hAnsiTheme="majorBidi" w:hint="cs"/>
          <w:i/>
          <w:iCs/>
          <w:sz w:val="30"/>
          <w:szCs w:val="30"/>
          <w:cs/>
        </w:rPr>
        <w:t>รายได้ดอกเบี้ยจากเงินฝากในสถาบันการเงิน</w:t>
      </w:r>
    </w:p>
    <w:p w14:paraId="0F22B703" w14:textId="7984AF73" w:rsidR="00C8682C" w:rsidRPr="000A5C71" w:rsidRDefault="00C8682C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E34A9" w14:textId="1B3909D9" w:rsidR="00A72892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รายได้ดอกเบี้ยเงินให้กู้ยืม</w:t>
      </w:r>
      <w:r w:rsidRPr="004F34FB">
        <w:rPr>
          <w:rFonts w:asciiTheme="majorBidi" w:hAnsiTheme="majorBidi"/>
          <w:sz w:val="30"/>
          <w:szCs w:val="30"/>
          <w:cs/>
        </w:rPr>
        <w:t xml:space="preserve"> </w:t>
      </w: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hint="cs"/>
          <w:sz w:val="30"/>
          <w:szCs w:val="30"/>
          <w:cs/>
        </w:rPr>
        <w:t>เงิน</w:t>
      </w:r>
      <w:r w:rsidRPr="004F34FB">
        <w:rPr>
          <w:rFonts w:asciiTheme="majorBidi" w:hAnsiTheme="majorBidi" w:hint="cs"/>
          <w:sz w:val="30"/>
          <w:szCs w:val="30"/>
          <w:cs/>
        </w:rPr>
        <w:t>ลงทุนและรายได้ดอกเบี้ยจากเงินฝากในสถาบันการเงิน</w:t>
      </w:r>
      <w:r w:rsidR="00F47C8C">
        <w:rPr>
          <w:rFonts w:asciiTheme="majorBidi" w:hAnsiTheme="majorBidi" w:hint="cs"/>
          <w:sz w:val="30"/>
          <w:szCs w:val="30"/>
          <w:cs/>
        </w:rPr>
        <w:t>โดยทั่วไป</w:t>
      </w:r>
      <w:r w:rsidRPr="004F34FB">
        <w:rPr>
          <w:rFonts w:asciiTheme="majorBidi" w:hAnsiTheme="majorBidi" w:hint="cs"/>
          <w:sz w:val="30"/>
          <w:szCs w:val="30"/>
          <w:cs/>
        </w:rPr>
        <w:t>บันทึก</w:t>
      </w:r>
      <w:r w:rsidR="000D543F">
        <w:rPr>
          <w:rFonts w:asciiTheme="majorBidi" w:hAnsiTheme="majorBidi" w:hint="cs"/>
          <w:sz w:val="30"/>
          <w:szCs w:val="30"/>
          <w:cs/>
        </w:rPr>
        <w:t>ด้วย</w:t>
      </w:r>
      <w:r w:rsidRPr="004F34FB">
        <w:rPr>
          <w:rFonts w:asciiTheme="majorBidi" w:hAnsiTheme="majorBidi" w:hint="cs"/>
          <w:sz w:val="30"/>
          <w:szCs w:val="30"/>
          <w:cs/>
        </w:rPr>
        <w:t>เกณฑ์คงค้าง</w:t>
      </w:r>
    </w:p>
    <w:p w14:paraId="532B130B" w14:textId="77777777" w:rsidR="004F34FB" w:rsidRPr="00C97373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3FF2C5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กำไรและผลตอบแทนจากเครื่องมือทางการเงิน</w:t>
      </w:r>
    </w:p>
    <w:p w14:paraId="765170BD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F088F" w14:textId="36CD13B8" w:rsidR="00DC44B5" w:rsidRDefault="002A0BB4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D6857">
        <w:rPr>
          <w:rFonts w:asciiTheme="majorBidi" w:hAnsiTheme="majorBidi" w:hint="cs"/>
          <w:sz w:val="30"/>
          <w:szCs w:val="30"/>
          <w:cs/>
        </w:rPr>
        <w:t>กำไรและผลตอบแทนจากเครื่องมือทางการเงินประกอบด้วยกำไรจากเงินลงทุน กำไรจากอนุพันธ์เพื่อค้าและ</w:t>
      </w:r>
      <w:r w:rsidR="00BF708C" w:rsidRPr="006D6857">
        <w:rPr>
          <w:rFonts w:asciiTheme="majorBidi" w:hAnsiTheme="majorBidi"/>
          <w:sz w:val="30"/>
          <w:szCs w:val="30"/>
          <w:cs/>
        </w:rPr>
        <w:br/>
      </w:r>
      <w:r w:rsidRPr="006D6857">
        <w:rPr>
          <w:rFonts w:asciiTheme="majorBidi" w:hAnsiTheme="majorBidi" w:hint="cs"/>
          <w:sz w:val="30"/>
          <w:szCs w:val="30"/>
          <w:cs/>
        </w:rPr>
        <w:t>เงินปั</w:t>
      </w:r>
      <w:r w:rsidR="00BF708C" w:rsidRPr="006D6857">
        <w:rPr>
          <w:rFonts w:asciiTheme="majorBidi" w:hAnsiTheme="majorBidi" w:hint="cs"/>
          <w:sz w:val="30"/>
          <w:szCs w:val="30"/>
          <w:cs/>
        </w:rPr>
        <w:t>น</w:t>
      </w:r>
      <w:r w:rsidRPr="006D6857">
        <w:rPr>
          <w:rFonts w:asciiTheme="majorBidi" w:hAnsiTheme="majorBidi" w:hint="cs"/>
          <w:sz w:val="30"/>
          <w:szCs w:val="30"/>
          <w:cs/>
        </w:rPr>
        <w:t>ผลรับ</w:t>
      </w:r>
      <w:r w:rsidR="00DC44B5" w:rsidRPr="006D685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8D537DE" w14:textId="12C3FF71" w:rsidR="00042919" w:rsidRDefault="00042919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F16D154" w14:textId="3C8A4C78" w:rsidR="00B46B97" w:rsidRDefault="00B46B97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5608E">
        <w:rPr>
          <w:rFonts w:asciiTheme="majorBidi" w:hAnsiTheme="majorBidi"/>
          <w:i/>
          <w:iCs/>
          <w:sz w:val="30"/>
          <w:szCs w:val="30"/>
          <w:cs/>
        </w:rPr>
        <w:lastRenderedPageBreak/>
        <w:t>รายได้อื่น</w:t>
      </w:r>
    </w:p>
    <w:p w14:paraId="20A463CC" w14:textId="5D955888" w:rsidR="00B46B97" w:rsidRPr="000A5C71" w:rsidRDefault="00B46B97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3E25DD" w14:textId="21B329CC" w:rsidR="00B46B97" w:rsidRDefault="00B46B97" w:rsidP="00B4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รายได้อื่น</w:t>
      </w:r>
      <w:r w:rsidR="00F47C8C">
        <w:rPr>
          <w:rFonts w:asciiTheme="majorBidi" w:hAnsiTheme="majorBidi" w:hint="cs"/>
          <w:sz w:val="30"/>
          <w:szCs w:val="30"/>
          <w:cs/>
        </w:rPr>
        <w:t>โดยทั่วไป</w:t>
      </w:r>
      <w:r>
        <w:rPr>
          <w:rFonts w:asciiTheme="majorBidi" w:hAnsiTheme="majorBidi" w:hint="cs"/>
          <w:sz w:val="30"/>
          <w:szCs w:val="30"/>
          <w:cs/>
        </w:rPr>
        <w:t>บันทึกด้วยเกณฑ์คงค้าง</w:t>
      </w:r>
    </w:p>
    <w:p w14:paraId="746FABB6" w14:textId="65037D32" w:rsidR="00DC44B5" w:rsidRPr="00710CCB" w:rsidRDefault="00DC44B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E6A9509" w14:textId="1B864A58" w:rsidR="002D4841" w:rsidRPr="00C97373" w:rsidRDefault="00FE685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5031567D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1EB72" w14:textId="6C5CED51" w:rsidR="00284354" w:rsidRDefault="00284354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รับรู้ในกำไรหรือขาดทุนด้วยวิธีดอกเบี้ยที่แท้จริง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ในการคำนวณ</w:t>
      </w: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84354">
        <w:rPr>
          <w:rFonts w:asciiTheme="majorBidi" w:hAnsiTheme="majorBidi"/>
          <w:sz w:val="30"/>
          <w:szCs w:val="30"/>
          <w:cs/>
        </w:rPr>
        <w:t xml:space="preserve"> (</w:t>
      </w:r>
      <w:r w:rsidRPr="00284354">
        <w:rPr>
          <w:rFonts w:asciiTheme="majorBidi" w:hAnsiTheme="majorBidi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284354">
        <w:rPr>
          <w:rFonts w:asciiTheme="majorBidi" w:hAnsiTheme="majorBidi"/>
          <w:sz w:val="30"/>
          <w:szCs w:val="30"/>
          <w:cs/>
        </w:rPr>
        <w:t xml:space="preserve">) </w:t>
      </w:r>
      <w:r w:rsidRPr="00284354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B46B97">
        <w:rPr>
          <w:rFonts w:asciiTheme="majorBidi" w:hAnsiTheme="majorBidi"/>
          <w:sz w:val="30"/>
          <w:szCs w:val="30"/>
          <w:cs/>
        </w:rPr>
        <w:br/>
      </w:r>
      <w:r w:rsidRPr="00284354">
        <w:rPr>
          <w:rFonts w:asciiTheme="majorBidi" w:hAnsiTheme="majorBidi" w:hint="cs"/>
          <w:sz w:val="30"/>
          <w:szCs w:val="30"/>
          <w:cs/>
        </w:rPr>
        <w:t>การด้อยค่าด้านเครดิตภายหลังการรับรู้เมื่อเริ่มแรก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092015" w14:textId="77777777" w:rsidR="00501773" w:rsidRDefault="00501773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4D716" w14:textId="4325F545" w:rsidR="002D4841" w:rsidRPr="005B2579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5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A0C1719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160C6" w14:textId="69E5D37D" w:rsidR="005E0EEE" w:rsidRDefault="002D4841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</w:t>
      </w:r>
      <w:r w:rsidR="0004291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71E327EC" w14:textId="77777777" w:rsidR="003C3108" w:rsidRPr="00C97373" w:rsidRDefault="003C3108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499566D2" w14:textId="1E71C6F9" w:rsidR="002D4841" w:rsidRPr="00C97373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</w:t>
      </w:r>
    </w:p>
    <w:p w14:paraId="03965711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53781" w14:textId="6531D126" w:rsidR="00685686" w:rsidRDefault="002D4841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  <w:r w:rsidR="00434A1C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A1C" w:rsidRPr="00C97373">
        <w:rPr>
          <w:rFonts w:asciiTheme="majorBidi" w:hAnsiTheme="majorBidi" w:cstheme="majorBidi"/>
          <w:sz w:val="30"/>
          <w:szCs w:val="30"/>
          <w:cs/>
        </w:rPr>
        <w:t>เงินสดที่นำไปวางเป็นหลักประกันแก่คู่สัญญาจะบันทึกในบัญชีลูกหนี้ทรัพย์สินวางประกัน</w:t>
      </w:r>
    </w:p>
    <w:p w14:paraId="43317DF7" w14:textId="77777777" w:rsidR="002A0BB4" w:rsidRPr="002A0BB4" w:rsidRDefault="002A0BB4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7836A" w14:textId="653840F8" w:rsidR="002D4841" w:rsidRPr="006D6857" w:rsidRDefault="00BA4CDB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68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B318408" w14:textId="3604F169" w:rsidR="00551449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55A2E193" w14:textId="76DE9655" w:rsidR="00551449" w:rsidRPr="00C97373" w:rsidRDefault="0055144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/>
          <w:sz w:val="30"/>
          <w:szCs w:val="30"/>
          <w:cs/>
        </w:rPr>
        <w:t>ในการรับรู้ผลขาดทุนด้านเครดิตที่คาดว่าจะเกิดขึ้นจะมีการจัดประเภท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 xml:space="preserve">เป็น </w:t>
      </w:r>
      <w:r w:rsidRPr="00C97373">
        <w:rPr>
          <w:rFonts w:ascii="Angsana New" w:eastAsia="Times New Roman" w:hAnsi="Angsana New"/>
          <w:sz w:val="30"/>
          <w:szCs w:val="30"/>
        </w:rPr>
        <w:t xml:space="preserve">3 </w:t>
      </w:r>
      <w:r w:rsidRPr="00C97373">
        <w:rPr>
          <w:rFonts w:ascii="Angsana New" w:eastAsia="Times New Roman" w:hAnsi="Angsana New"/>
          <w:sz w:val="30"/>
          <w:szCs w:val="30"/>
          <w:cs/>
        </w:rPr>
        <w:t>ชั้นทุกวันที่รายงาน ทั้งนี้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สามารถเปลี่ยนแปลงระดับชั้นได้ตลอดอายุขอ</w:t>
      </w:r>
      <w:r w:rsidR="0065336F" w:rsidRPr="00C97373">
        <w:rPr>
          <w:rFonts w:ascii="Angsana New" w:eastAsia="Times New Roman" w:hAnsi="Angsana New" w:hint="cs"/>
          <w:sz w:val="30"/>
          <w:szCs w:val="30"/>
          <w:cs/>
        </w:rPr>
        <w:t>ง</w:t>
      </w:r>
      <w:r w:rsidR="003C57F9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ตาม</w:t>
      </w:r>
      <w:r w:rsidR="003C57F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sz w:val="30"/>
          <w:szCs w:val="30"/>
          <w:cs/>
        </w:rPr>
        <w:t>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0BA6F1F" w14:textId="57DF99A7" w:rsidR="003C3108" w:rsidRDefault="003C3108" w:rsidP="0085608E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bCs/>
          <w:sz w:val="30"/>
          <w:szCs w:val="30"/>
          <w:highlight w:val="cyan"/>
        </w:rPr>
      </w:pPr>
      <w:r>
        <w:rPr>
          <w:rFonts w:ascii="Angsana New" w:eastAsia="Times New Roman" w:hAnsi="Angsana New"/>
          <w:bCs/>
          <w:sz w:val="30"/>
          <w:szCs w:val="30"/>
          <w:highlight w:val="cyan"/>
        </w:rPr>
        <w:br w:type="page"/>
      </w:r>
    </w:p>
    <w:p w14:paraId="01721354" w14:textId="5B6F0325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lastRenderedPageBreak/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1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65336F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2B16C727" w14:textId="77777777" w:rsidR="0065336F" w:rsidRPr="00C97373" w:rsidRDefault="0065336F" w:rsidP="0065336F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4251A94F" w14:textId="6AEEB2BB" w:rsidR="00551449" w:rsidRDefault="00C17C78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และชั้นที่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>3)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ค่าเผื่อผลขาดทุนด้านเครดิตที่คาดว่าจะเกิดขึ้นรับรู้ตาม</w:t>
      </w:r>
      <w:r w:rsidR="004C5439" w:rsidRPr="00FE685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FE6853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</w:t>
      </w:r>
      <w:r w:rsidR="001C69E8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การผิดนัดชำระหนี้ของเครื่องมือทางการเงินที่คาดว่าจะเกิดขึ้นภายใน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เดือนนับจากวันที่รายงาน </w:t>
      </w:r>
    </w:p>
    <w:p w14:paraId="7AF72901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9C83C58" w14:textId="19EBF5FC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2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</w:t>
      </w:r>
    </w:p>
    <w:p w14:paraId="21BFDAD5" w14:textId="77777777" w:rsidR="00551449" w:rsidRPr="00C97373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632BF613" w14:textId="4559CEC1" w:rsidR="00551449" w:rsidRPr="00C9737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เมื่อ</w:t>
      </w:r>
      <w:r w:rsidR="00566E5D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</w:t>
      </w:r>
      <w:r w:rsidR="00A67D89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การผิดนัดตลอดอายุของสินทรัพย์ทางการเงิน (</w:t>
      </w:r>
      <w:r w:rsidRPr="00C97373">
        <w:rPr>
          <w:rFonts w:ascii="Angsana New" w:eastAsia="Times New Roman" w:hAnsi="Angsana New"/>
          <w:color w:val="000000"/>
          <w:sz w:val="30"/>
          <w:szCs w:val="30"/>
        </w:rPr>
        <w:t>lifetime ECL)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</w:p>
    <w:p w14:paraId="7D386F2C" w14:textId="77777777" w:rsidR="00DE7DD5" w:rsidRPr="00C97373" w:rsidRDefault="00DE7DD5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325FD14" w14:textId="77777777" w:rsidR="003F5D89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</w:t>
      </w:r>
    </w:p>
    <w:p w14:paraId="516E6C5F" w14:textId="73D51D0B" w:rsidR="00551449" w:rsidRPr="00C97373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270DB41" w14:textId="6D3CF05F" w:rsidR="004D423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การประเมินตามเกณฑ์เชิงคุณภาพเป็นส่วนหนึ่งในกระบวนการบริหารความเสี่ยงด้านเครดิตในปัจจุบัน </w:t>
      </w:r>
      <w:r w:rsidR="00B314A9" w:rsidRPr="00C97373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รวมถึง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4C5439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ข้อบ่งชี้เชิงคุณภาพ</w:t>
      </w:r>
    </w:p>
    <w:p w14:paraId="61AB57FC" w14:textId="77777777" w:rsidR="004D423E" w:rsidRPr="00C97373" w:rsidRDefault="004D423E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A9DC526" w14:textId="65F7D264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 xml:space="preserve">3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ที่มีการด้อยค่าด้านเครดิต</w:t>
      </w:r>
    </w:p>
    <w:p w14:paraId="11A12F87" w14:textId="77777777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3467FC" w14:textId="6F6075A9" w:rsidR="00551449" w:rsidRPr="00710CCB" w:rsidRDefault="00C17C78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</w:t>
      </w:r>
      <w:r w:rsidR="00051228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เงินสดในอนาคตของ</w:t>
      </w: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ข้อมูลที่สังเกตได้</w:t>
      </w:r>
      <w:r w:rsidR="004C5439"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เช่น 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ฟ้องร้อง</w:t>
      </w:r>
    </w:p>
    <w:p w14:paraId="49F87E44" w14:textId="4F749F9A" w:rsidR="00426392" w:rsidRPr="00FE6853" w:rsidRDefault="00426392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DECBD9C" w14:textId="141789B7" w:rsidR="002A0BB4" w:rsidRDefault="002A0BB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660ADCDD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455520F" w14:textId="3A06224A" w:rsidR="0085768F" w:rsidRDefault="00551449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10CCB">
        <w:rPr>
          <w:rFonts w:ascii="Angsana New" w:eastAsia="Times New Roman" w:hAnsi="Angsana New"/>
          <w:sz w:val="30"/>
          <w:szCs w:val="30"/>
          <w:cs/>
        </w:rPr>
        <w:lastRenderedPageBreak/>
        <w:t>ผลขาดทุนด้านเครดิตที่คาดว่าจะเกิดขึ้นของ</w:t>
      </w:r>
      <w:r w:rsidR="00C17C78" w:rsidRPr="00710CCB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710CCB">
        <w:rPr>
          <w:rFonts w:ascii="Angsana New" w:eastAsia="Times New Roman" w:hAnsi="Angsana New"/>
          <w:sz w:val="30"/>
          <w:szCs w:val="30"/>
          <w:cs/>
        </w:rPr>
        <w:t>ที่มีการด้อยค่าด้านเครดิตพิจารณา</w:t>
      </w:r>
      <w:r w:rsidRPr="00C97373">
        <w:rPr>
          <w:rFonts w:ascii="Angsana New" w:eastAsia="Times New Roman" w:hAnsi="Angsana New"/>
          <w:sz w:val="30"/>
          <w:szCs w:val="30"/>
          <w:cs/>
        </w:rPr>
        <w:t>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85E3465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5FFDEB" w14:textId="6EE03AE9" w:rsidR="001E7384" w:rsidRDefault="000C726E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 w:hint="cs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</w:t>
      </w:r>
      <w:r w:rsidR="00C17C78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</w:t>
      </w:r>
      <w:r w:rsidR="00A67D8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การผิดสัญญา</w:t>
      </w:r>
    </w:p>
    <w:p w14:paraId="2B40F08F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B92B08" w14:textId="603FA6F1" w:rsidR="00D81ED8" w:rsidRDefault="00D81ED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เป็น</w:t>
      </w:r>
      <w:r w:rsidRPr="00C9737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9737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04F457C0" w14:textId="77777777" w:rsidR="00501773" w:rsidRDefault="00501773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52B64" w14:textId="06299BE7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การตัดจำหน่าย</w:t>
      </w:r>
      <w:r>
        <w:rPr>
          <w:i/>
          <w:iCs/>
          <w:sz w:val="30"/>
          <w:szCs w:val="30"/>
          <w:cs/>
        </w:rPr>
        <w:t xml:space="preserve"> </w:t>
      </w:r>
    </w:p>
    <w:p w14:paraId="7D147B05" w14:textId="77777777" w:rsidR="0005648D" w:rsidRPr="00710CCB" w:rsidRDefault="0005648D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8D6E" w14:textId="4F761B9B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QULDIC+AngsanaNew" w:cs="QULDIC+AngsanaNew"/>
          <w:sz w:val="30"/>
          <w:szCs w:val="30"/>
        </w:rPr>
      </w:pPr>
      <w:r>
        <w:rPr>
          <w:rFonts w:ascii="QULDIC+AngsanaNew" w:cs="QULDIC+Angsana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</w:t>
      </w:r>
      <w:r w:rsidR="00FB702D">
        <w:rPr>
          <w:rFonts w:ascii="QULDIC+AngsanaNew" w:cs="QULDIC+AngsanaNew" w:hint="cs"/>
          <w:sz w:val="30"/>
          <w:szCs w:val="30"/>
          <w:cs/>
        </w:rPr>
        <w:t>ปี</w:t>
      </w:r>
      <w:r>
        <w:rPr>
          <w:rFonts w:ascii="QULDIC+AngsanaNew" w:cs="QULDIC+AngsanaNew" w:hint="cs"/>
          <w:sz w:val="30"/>
          <w:szCs w:val="30"/>
          <w:cs/>
        </w:rPr>
        <w:t>ที่ได้รับคืน</w:t>
      </w:r>
    </w:p>
    <w:p w14:paraId="010DF18A" w14:textId="77777777" w:rsidR="003C3108" w:rsidRDefault="003C310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3CBB2" w14:textId="73169839" w:rsidR="002D4841" w:rsidRPr="00C97373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59AA1E04" w14:textId="77777777" w:rsidR="002D4841" w:rsidRPr="00C97373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4E5BB0" w14:textId="30AA50B2" w:rsidR="002D4841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E8500B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C9737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6C72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6C7231">
        <w:rPr>
          <w:rFonts w:asciiTheme="majorBidi" w:hAnsiTheme="majorBidi" w:cstheme="majorBidi"/>
          <w:sz w:val="30"/>
          <w:szCs w:val="30"/>
          <w:cs/>
        </w:rPr>
        <w:t>กำไรหรือขาดทุนจาก</w:t>
      </w:r>
      <w:r w:rsidR="00A67D89">
        <w:rPr>
          <w:rFonts w:asciiTheme="majorBidi" w:hAnsiTheme="majorBidi" w:cstheme="majorBidi"/>
          <w:sz w:val="30"/>
          <w:szCs w:val="30"/>
          <w:cs/>
        </w:rPr>
        <w:br/>
      </w:r>
      <w:r w:rsidRPr="006C7231">
        <w:rPr>
          <w:rFonts w:asciiTheme="majorBidi" w:hAnsiTheme="majorBidi" w:cstheme="majorBidi"/>
          <w:sz w:val="30"/>
          <w:szCs w:val="30"/>
          <w:cs/>
        </w:rPr>
        <w:t>การวัดมูลค่าใหม่ให้เป็นมูลค่ายุติธรรม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ใหม่จะรับรู้</w:t>
      </w:r>
      <w:r w:rsidRPr="006C7231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</w:t>
      </w:r>
    </w:p>
    <w:p w14:paraId="32B0F431" w14:textId="77777777" w:rsidR="00426392" w:rsidRPr="00C97373" w:rsidRDefault="00426392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1C500" w14:textId="7FC717A4" w:rsidR="006C7231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 xml:space="preserve">บริษัทออกหุ้นกู้อนุพันธ์ </w:t>
      </w:r>
      <w:r w:rsidRPr="00C97373">
        <w:rPr>
          <w:rFonts w:asciiTheme="majorBidi" w:hAnsiTheme="majorBidi" w:cstheme="majorBidi"/>
          <w:sz w:val="30"/>
          <w:szCs w:val="30"/>
        </w:rPr>
        <w:t xml:space="preserve">(Structured notes)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ซึ่งประกอบด้วยรายการเงินกู้ยืมหลัก </w:t>
      </w:r>
      <w:r w:rsidRPr="00C97373">
        <w:rPr>
          <w:rFonts w:asciiTheme="majorBidi" w:hAnsiTheme="majorBidi" w:cstheme="majorBidi"/>
          <w:sz w:val="30"/>
          <w:szCs w:val="30"/>
        </w:rPr>
        <w:t xml:space="preserve">(Host borrowing transaction)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Pr="00C9737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C97373">
        <w:rPr>
          <w:rFonts w:asciiTheme="majorBidi" w:hAnsiTheme="majorBidi" w:cstheme="majorBidi"/>
          <w:sz w:val="30"/>
          <w:szCs w:val="30"/>
          <w:cs/>
        </w:rPr>
        <w:t>โดยอนุพันธ์แฝงจะถูกแยกออกจากรายการเงินกู้ยืมหลักและ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Pr="006C7231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C97373">
        <w:rPr>
          <w:rFonts w:asciiTheme="majorBidi" w:hAnsiTheme="majorBidi" w:cstheme="majorBidi"/>
          <w:sz w:val="30"/>
          <w:szCs w:val="30"/>
          <w:cs/>
        </w:rPr>
        <w:t>ยุติธรรมเป็นสินทรัพย์</w:t>
      </w:r>
      <w:r w:rsidR="001729AE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="00EB02C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หนี้สินอนุพันธ์ในงบแสดงฐานะการเงิน</w:t>
      </w:r>
      <w:r w:rsidR="00CC61B2" w:rsidRPr="00C97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72637E" w14:textId="77777777" w:rsid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D76440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2F2DC8E9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6E6F" w14:textId="1C785EEE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บริษัทบันทึกภาระจากใบสำคัญแสดงสิทธิอนุพันธ์ที่บริษัทเป็นผู้ออก</w:t>
      </w:r>
      <w:r w:rsidR="009244A3" w:rsidRPr="00C9737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463E9" w:rsidRPr="00C97373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และรับรู้การเปลี่ยนแปลงของมูลค่ายุติธรรมในกำไรหรือขาดทุน </w:t>
      </w:r>
    </w:p>
    <w:p w14:paraId="490F8857" w14:textId="50DE9AB7" w:rsidR="00702129" w:rsidRPr="00C97373" w:rsidRDefault="00702129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350764" w14:textId="0EC3F3F7" w:rsidR="002D4841" w:rsidRPr="008803FC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00F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084C9BA7" w14:textId="6C2DA07B" w:rsidR="00462C2C" w:rsidRPr="00C97373" w:rsidRDefault="00462C2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727B55" w14:textId="53D19F85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เงินลงทุนที่ไม่ได้วางเป็นประกัน</w:t>
      </w:r>
    </w:p>
    <w:p w14:paraId="34DD1E62" w14:textId="77777777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1907B" w14:textId="6D438A64" w:rsidR="00F03DFF" w:rsidRPr="00C97373" w:rsidRDefault="00F03DFF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03DFF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A1414AD" w14:textId="777777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F69FCE7" w14:textId="30EF586C" w:rsidR="005210EC" w:rsidRPr="00C97373" w:rsidRDefault="00EB02C8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เมื่อ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F03DFF" w:rsidRPr="00F03DFF">
        <w:rPr>
          <w:rFonts w:asciiTheme="majorBidi" w:hAnsi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เว้นแต่</w:t>
      </w:r>
      <w:r w:rsidR="00F03DFF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="00F03DFF" w:rsidRPr="00F03DFF">
        <w:rPr>
          <w:rFonts w:asciiTheme="majorBidi" w:hAnsi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6E9A6E72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9DF22" w14:textId="0EF7E1A6" w:rsidR="001729AE" w:rsidRDefault="00F03DFF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/>
          <w:sz w:val="30"/>
          <w:szCs w:val="30"/>
        </w:rPr>
      </w:pP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6238DB"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6238DB">
        <w:rPr>
          <w:rFonts w:asciiTheme="majorBidi" w:hAnsiTheme="majorBidi"/>
          <w:sz w:val="30"/>
          <w:szCs w:val="30"/>
          <w:cs/>
        </w:rPr>
        <w:br/>
      </w:r>
      <w:r w:rsidRPr="0085608E">
        <w:rPr>
          <w:rFonts w:asciiTheme="majorBidi" w:eastAsia="EucrosiaUPCBold" w:hAnsiTheme="majorBidi"/>
          <w:sz w:val="30"/>
          <w:szCs w:val="30"/>
          <w:cs/>
        </w:rPr>
        <w:t>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 ในกรณีดังกล่าว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6985EB8" w14:textId="77777777" w:rsidR="003C3108" w:rsidRDefault="003C3108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36D4B" w14:textId="41F4A28A" w:rsidR="00600F05" w:rsidRPr="006C7231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DA206A">
        <w:rPr>
          <w:rFonts w:ascii="Angsana New" w:eastAsia="Times New Roman" w:hAnsi="Angsana New" w:hint="cs"/>
          <w:sz w:val="30"/>
          <w:szCs w:val="30"/>
          <w:cs/>
        </w:rPr>
        <w:t>เงินลงทุนที่วัดมูลค่าด้วยราคาทุนตัดจำหน่าย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วัดมูลค่าในภายหลัง</w:t>
      </w:r>
      <w:r w:rsidR="001729AE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ราคาทุนตัดจำหน่ายตามวิธีดอกเบี้ยที่แท้จริง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รายได้ดอกเบี้ย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55141C67" w14:textId="77777777" w:rsidR="00EC4A10" w:rsidRPr="000A5C71" w:rsidRDefault="00EC4A10" w:rsidP="00EC4A10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3AB343" w14:textId="66F48550" w:rsidR="002A20CB" w:rsidRPr="006C7231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DA206A">
        <w:rPr>
          <w:rFonts w:ascii="Angsana New" w:eastAsia="Times New Roman" w:hAnsi="Angsana New" w:hint="cs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วัดมูลค่าในภายหลังด้วยมูลค่ายุติธรรม</w:t>
      </w:r>
      <w:r w:rsidR="002A20CB"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เงินปันผลรับรู้เป็นรายได้ในกำไรหรือขาดทุน</w:t>
      </w:r>
      <w:r w:rsidRPr="00DA206A">
        <w:rPr>
          <w:rFonts w:ascii="Angsana New" w:eastAsia="Times New Roman" w:hAnsi="Angsana New" w:hint="cs"/>
          <w:sz w:val="30"/>
          <w:szCs w:val="30"/>
          <w:cs/>
        </w:rPr>
        <w:t>ในวันที่บริษัทมีสิทธิได้รับเงินปันผล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เว้นแต่</w:t>
      </w:r>
      <w:r w:rsidR="002A20CB" w:rsidRPr="006C7231">
        <w:rPr>
          <w:rFonts w:ascii="Angsana New" w:eastAsia="Times New Roman" w:hAnsi="Angsana New"/>
          <w:sz w:val="30"/>
          <w:szCs w:val="30"/>
          <w:cs/>
        </w:rPr>
        <w:br/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เงินปันผลดังกล่าวเป็นการคืนทุนของเงินลงทุน</w:t>
      </w:r>
      <w:r w:rsidR="002A20CB"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กำไรและขาดทุนสุทธิอื่นรับรู้ในกำไรขาดทุนเบ็ดเสร็จอื่นและ</w:t>
      </w:r>
      <w:r w:rsidR="00600F05">
        <w:rPr>
          <w:rFonts w:ascii="Angsana New" w:eastAsia="Times New Roman" w:hAnsi="Angsana New"/>
          <w:sz w:val="30"/>
          <w:szCs w:val="30"/>
        </w:rPr>
        <w:br/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จะไม่ถูกจัดประเภทรายการใหม่ไปยังกำไรหรือขาดทุน</w:t>
      </w:r>
    </w:p>
    <w:p w14:paraId="5CFDA178" w14:textId="1529CDAF" w:rsidR="003C3108" w:rsidRDefault="003C3108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55D31968" w14:textId="0E06673F" w:rsidR="002A20CB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การตัดรายการออกจากบัญชี</w:t>
      </w:r>
    </w:p>
    <w:p w14:paraId="26B39AAE" w14:textId="77777777" w:rsidR="003C3108" w:rsidRPr="00F17248" w:rsidRDefault="003C3108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195EDBCC" w14:textId="477B0475" w:rsidR="008E298F" w:rsidRDefault="004247B7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บริษัทตัดรายการเงินลงทุนออกจากบัญชีเมื่อ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สิทธิตามสัญญาที่จะได้รับกระแสเงินสดจากเงินลงทุนหมดอายุหรือมีการโอนสิทธิใน</w:t>
      </w:r>
      <w:r w:rsidR="006459B3">
        <w:rPr>
          <w:rFonts w:ascii="Angsana New" w:eastAsia="Times New Roman" w:hAnsi="Angsana New" w:hint="cs"/>
          <w:sz w:val="30"/>
          <w:szCs w:val="30"/>
          <w:cs/>
        </w:rPr>
        <w:t>การรับ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กระแสเงินสดตามสัญญาในธุรกรรมซึ่ง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ความเสี่ยงและผลตอบแทนของความเป็นเจ้าของเกือบทั้งหมดของเงินลงทุนได้ถูกโอนหรือในกรณีที่บริษัทไม่ได้ทั้งโอนหรือคงไว้ซึ่งความเสี่ยงแล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ะ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ผลตอบแทนของความเป็นเจ้าของเกือบทั้งหมดและไม่ได้คงไว้ซึ่งการควบคุมในเงินลงทุน</w:t>
      </w:r>
    </w:p>
    <w:p w14:paraId="419529E2" w14:textId="50504EF0" w:rsidR="008E298F" w:rsidRPr="0085608E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F12D79" w14:textId="3888192E" w:rsidR="00EC4A10" w:rsidRPr="0085608E" w:rsidRDefault="00EC4A10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5608E">
        <w:rPr>
          <w:rFonts w:ascii="Angsana New" w:eastAsia="Times New Roman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F053C61" w14:textId="77777777" w:rsidR="008E298F" w:rsidRPr="000A5C71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9E3FB3B" w14:textId="4CB97F10" w:rsidR="002D4841" w:rsidRPr="00DC0BE3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ทรัพย์สินรอการขาย</w:t>
      </w:r>
    </w:p>
    <w:p w14:paraId="0A29ABFA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C69D1" w14:textId="08924327" w:rsidR="00E06447" w:rsidRDefault="002D484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ทรัพย์สินรอการ</w:t>
      </w:r>
      <w:r w:rsidRPr="006C7231">
        <w:rPr>
          <w:rFonts w:asciiTheme="majorBidi" w:hAnsiTheme="majorBidi" w:cstheme="majorBidi"/>
          <w:sz w:val="30"/>
          <w:szCs w:val="30"/>
          <w:cs/>
        </w:rPr>
        <w:t>ขาย</w:t>
      </w:r>
      <w:r w:rsidR="00CE3F55" w:rsidRPr="006C7231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6C7231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Pr="00C9737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</w:p>
    <w:p w14:paraId="0C2E2130" w14:textId="1C3A868C" w:rsidR="008803FC" w:rsidRDefault="0088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D49F82" w14:textId="28E49D56" w:rsidR="002D4841" w:rsidRPr="006C7231" w:rsidRDefault="7A57DE37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ส่วนปรับปรุงอาคารเช่าและ</w:t>
      </w:r>
      <w:r w:rsidR="72C655A4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61B75" w14:textId="10B56B70" w:rsidR="00055941" w:rsidRDefault="00B557DE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C97373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1AE751CD" w14:textId="77777777" w:rsidR="00501773" w:rsidRDefault="00501773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28F8D" w14:textId="0C51A204" w:rsidR="002D4841" w:rsidRPr="003C3108" w:rsidRDefault="002D4841" w:rsidP="003C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10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ราคาทุนรวมถึงต้นทุนทางตรงที่เกี่ยวข้องกับการได้มาของสินทรัพย์และต้นทุนในการรื้อถอน</w:t>
      </w:r>
      <w:r w:rsidRPr="003C3108">
        <w:rPr>
          <w:rFonts w:asciiTheme="majorBidi" w:hAnsiTheme="majorBidi" w:cstheme="majorBidi"/>
          <w:sz w:val="30"/>
          <w:szCs w:val="30"/>
        </w:rPr>
        <w:t xml:space="preserve"> </w:t>
      </w:r>
      <w:r w:rsidRPr="003C310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3C3108">
        <w:rPr>
          <w:rFonts w:asciiTheme="majorBidi" w:hAnsiTheme="majorBidi" w:cstheme="majorBidi"/>
          <w:sz w:val="30"/>
          <w:szCs w:val="30"/>
        </w:rPr>
        <w:t xml:space="preserve"> </w:t>
      </w:r>
      <w:r w:rsidR="00042919">
        <w:rPr>
          <w:rFonts w:asciiTheme="majorBidi" w:hAnsiTheme="majorBidi" w:cstheme="majorBidi"/>
          <w:sz w:val="30"/>
          <w:szCs w:val="30"/>
          <w:cs/>
        </w:rPr>
        <w:br/>
      </w:r>
      <w:r w:rsidRPr="003C310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D84F3CB" w14:textId="77777777" w:rsidR="004C3434" w:rsidRPr="003C3108" w:rsidRDefault="004C3434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5E658" w14:textId="2BFC7F89" w:rsidR="00501773" w:rsidRPr="003C3108" w:rsidRDefault="00501773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108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</w:t>
      </w:r>
      <w:r w:rsidRPr="003C3108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  <w:r w:rsidRPr="003C3108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</w:p>
    <w:p w14:paraId="285AF213" w14:textId="77777777" w:rsidR="00501773" w:rsidRPr="00C97373" w:rsidRDefault="00501773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47DB9" w14:textId="60BBF82B" w:rsidR="002D4841" w:rsidRPr="00C97373" w:rsidRDefault="002D4841" w:rsidP="005E2BB5">
      <w:pPr>
        <w:spacing w:line="360" w:lineRule="exact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B4805A2" w14:textId="77777777" w:rsidR="002D4841" w:rsidRPr="00C97373" w:rsidRDefault="002D4841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197B" w14:textId="739E1F0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</w:t>
      </w:r>
      <w:r w:rsidR="00192D23">
        <w:rPr>
          <w:rFonts w:asciiTheme="majorBidi" w:eastAsia="Calibri" w:hAnsiTheme="majorBidi" w:cstheme="majorBidi" w:hint="cs"/>
          <w:sz w:val="30"/>
          <w:szCs w:val="30"/>
          <w:cs/>
        </w:rPr>
        <w:t>เมื่อ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2D2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192D23" w:rsidRPr="00192D23">
        <w:rPr>
          <w:rFonts w:asciiTheme="majorBidi" w:eastAsia="Calibri" w:hAnsiTheme="majorBidi" w:hint="cs"/>
          <w:sz w:val="30"/>
          <w:szCs w:val="30"/>
          <w:cs/>
        </w:rPr>
        <w:t>เป็นประจำ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ในการซ่อมบำรุง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อุปกรณ์จะรับรู้ในกำไรหรือขาดทุนเมื่อเกิดขึ้น</w:t>
      </w:r>
    </w:p>
    <w:p w14:paraId="32974074" w14:textId="454B0E22" w:rsidR="003C3108" w:rsidRDefault="003C3108" w:rsidP="0028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906187" w14:textId="3A2E7010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6F0F1E9A" w14:textId="79D5B322" w:rsidR="002D4841" w:rsidRDefault="002D484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2BD40" w14:textId="21F7C993" w:rsidR="00192D23" w:rsidRPr="004C3434" w:rsidRDefault="00501773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C3434">
        <w:rPr>
          <w:rFonts w:asciiTheme="majorBidi" w:eastAsia="Calibri" w:hAnsiTheme="majorBidi" w:cs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4C343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C3434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</w:t>
      </w:r>
      <w:r w:rsidR="00DA206A" w:rsidRPr="004C3434">
        <w:rPr>
          <w:rFonts w:asciiTheme="majorBidi" w:eastAsia="Calibri" w:hAnsiTheme="majorBidi" w:cstheme="majorBidi" w:hint="cs"/>
          <w:sz w:val="30"/>
          <w:szCs w:val="30"/>
          <w:cs/>
        </w:rPr>
        <w:t>ติดตั้ง</w:t>
      </w:r>
      <w:r w:rsidRPr="004C3434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14:paraId="54C494AE" w14:textId="77777777" w:rsidR="00501773" w:rsidRDefault="0050177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6DB1FDC" w14:textId="0447E263" w:rsidR="00192D23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  <w:r w:rsidRPr="00192D23">
        <w:rPr>
          <w:rFonts w:asciiTheme="majorBidi" w:hAnsiTheme="majorBidi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F718B8D" w14:textId="77777777" w:rsidR="00192D23" w:rsidRPr="009577DF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D81524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349920C4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1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 w:rsidRPr="003C31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 w:rsidRPr="003C31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31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18AD9CA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60CAE2CA" w14:textId="77777777" w:rsidTr="009577DF">
        <w:tc>
          <w:tcPr>
            <w:tcW w:w="5447" w:type="dxa"/>
            <w:vAlign w:val="bottom"/>
          </w:tcPr>
          <w:p w14:paraId="537EA4B8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14:paraId="3C821B0F" w14:textId="65D546A6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654DDB9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4A2E7" w14:textId="77777777" w:rsidR="008B72FA" w:rsidRPr="006C7231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6BA4B9C" w14:textId="77777777" w:rsidR="008B72FA" w:rsidRPr="00260995" w:rsidRDefault="008B72FA" w:rsidP="0026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3B64B" w14:textId="19A7648A" w:rsidR="00192D23" w:rsidRPr="00192D23" w:rsidRDefault="008B72FA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1C87">
        <w:rPr>
          <w:rFonts w:ascii="Angsana New" w:eastAsia="Times New Roman" w:hAnsi="Angsana New"/>
          <w:sz w:val="30"/>
          <w:szCs w:val="30"/>
          <w:cs/>
        </w:rPr>
        <w:t xml:space="preserve">ณ วันเริ่มต้นของสัญญา </w:t>
      </w:r>
      <w:r w:rsidRPr="006C1C87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6C1C87">
        <w:rPr>
          <w:rFonts w:ascii="Angsana New" w:eastAsia="Times New Roman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192D2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92D23" w:rsidRPr="00192D23">
        <w:rPr>
          <w:rFonts w:ascii="Angsana New" w:eastAsia="Times New Roman" w:hAnsi="Angsana New" w:hint="cs"/>
          <w:sz w:val="30"/>
          <w:szCs w:val="30"/>
          <w:cs/>
        </w:rPr>
        <w:t>เมื่อสัญญานั้น</w:t>
      </w:r>
      <w:r w:rsidR="00192D23">
        <w:rPr>
          <w:rFonts w:ascii="Angsana New" w:eastAsia="Times New Roman" w:hAnsi="Angsana New"/>
          <w:sz w:val="30"/>
          <w:szCs w:val="30"/>
          <w:cs/>
        </w:rPr>
        <w:br/>
      </w:r>
      <w:r w:rsidR="00192D23" w:rsidRPr="00192D23">
        <w:rPr>
          <w:rFonts w:ascii="Angsana New" w:eastAsia="Times New Roman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971787" w14:textId="0914A742" w:rsidR="008B72FA" w:rsidRPr="00260995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794EEA" w14:textId="102CADDD" w:rsidR="00692A3E" w:rsidRPr="002D5DE8" w:rsidRDefault="00692A3E" w:rsidP="002D5DE8">
      <w:pPr>
        <w:tabs>
          <w:tab w:val="left" w:pos="540"/>
        </w:tabs>
        <w:spacing w:line="240" w:lineRule="auto"/>
        <w:ind w:left="540" w:right="4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ณ</w:t>
      </w:r>
      <w:r w:rsidRPr="002D5DE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2D5DE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05CC2"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1B521B9" w14:textId="77777777" w:rsidR="00805CC2" w:rsidRDefault="00805CC2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982A585" w14:textId="336DAF47" w:rsidR="008B72FA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BC6D5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BC6D51">
        <w:rPr>
          <w:rFonts w:ascii="Angsana New" w:eastAsia="Times New Roman" w:hAnsi="Angsana New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1EA0EC3" w14:textId="77777777" w:rsidR="003C3108" w:rsidRDefault="003C3108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649AC1" w14:textId="2622033D" w:rsidR="00336D28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E418BE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476632">
        <w:rPr>
          <w:rFonts w:ascii="Angsana New" w:eastAsia="Times New Roman" w:hAnsi="Angsana New"/>
          <w:sz w:val="30"/>
          <w:szCs w:val="30"/>
        </w:rPr>
        <w:t xml:space="preserve"> </w:t>
      </w:r>
      <w:r w:rsidRPr="00476632">
        <w:rPr>
          <w:rFonts w:ascii="Angsana New" w:eastAsia="Times New Roman" w:hAnsi="Angsana New"/>
          <w:sz w:val="30"/>
          <w:szCs w:val="30"/>
          <w:cs/>
        </w:rPr>
        <w:t>ค่าเสื่อมราคารับรู้</w:t>
      </w:r>
      <w:r w:rsidRPr="00E418BE">
        <w:rPr>
          <w:rFonts w:ascii="Angsana New" w:eastAsia="Times New Roman" w:hAnsi="Angsana New"/>
          <w:sz w:val="30"/>
          <w:szCs w:val="30"/>
          <w:cs/>
        </w:rPr>
        <w:t>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714F27" w:rsidRPr="00E418BE">
        <w:rPr>
          <w:rFonts w:ascii="Angsana New" w:eastAsia="Times New Roman" w:hAnsi="Angsana New" w:hint="cs"/>
          <w:sz w:val="30"/>
          <w:szCs w:val="30"/>
          <w:cs/>
        </w:rPr>
        <w:t>สัญญาเช่า</w:t>
      </w:r>
      <w:r w:rsidRPr="00E418BE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191C37E" w14:textId="77777777" w:rsidR="00336D28" w:rsidRPr="00260995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26BBE33E" w14:textId="41136778" w:rsidR="000634F4" w:rsidRDefault="000634F4" w:rsidP="00714F27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0634F4">
        <w:rPr>
          <w:rFonts w:ascii="Angsana New" w:eastAsia="Times New Roman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0634F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634F4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บริษัทใช้</w:t>
      </w:r>
      <w:r w:rsidRPr="00BC6D51">
        <w:rPr>
          <w:rFonts w:ascii="Angsana New" w:eastAsia="Times New Roman" w:hAnsi="Angsana New"/>
          <w:sz w:val="30"/>
          <w:szCs w:val="30"/>
          <w:cs/>
        </w:rPr>
        <w:t>อัตราดอกเบี้ยเงินกู้ยืมส่วนเพิ่มของ</w:t>
      </w:r>
      <w:r w:rsidRPr="00BC6D51">
        <w:rPr>
          <w:rFonts w:ascii="Angsana New" w:eastAsia="Times New Roman" w:hAnsi="Angsana New" w:hint="cs"/>
          <w:sz w:val="30"/>
          <w:szCs w:val="30"/>
          <w:cs/>
        </w:rPr>
        <w:t>ธนาคารไทยพาณิชย์ จำกัด (มหาชน) ซึ่งเป็นบริษัทใหญ่</w:t>
      </w:r>
      <w:r w:rsidRPr="000634F4">
        <w:rPr>
          <w:rFonts w:ascii="Angsana New" w:eastAsia="Times New Roman" w:hAnsi="Angsana New" w:hint="cs"/>
          <w:sz w:val="30"/>
          <w:szCs w:val="30"/>
          <w:cs/>
        </w:rPr>
        <w:t>ในการคิดลดเป็นมูลค่าปัจจุบัน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55CA87BA" w14:textId="2C64C0DD" w:rsidR="003C3108" w:rsidRDefault="003C3108" w:rsidP="00260995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1F05F58F" w14:textId="6D3FF4F2" w:rsidR="005B245B" w:rsidRDefault="005B245B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</w:t>
      </w:r>
      <w:r w:rsidR="00DA206A" w:rsidRPr="00DA206A">
        <w:rPr>
          <w:rFonts w:asciiTheme="majorBidi" w:hAnsiTheme="majorBidi" w:hint="cs"/>
          <w:sz w:val="30"/>
          <w:szCs w:val="30"/>
          <w:cs/>
        </w:rPr>
        <w:t>วิธี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ดอกเบี้ยที่แท้จริง และ</w:t>
      </w:r>
      <w:r w:rsidRPr="00E418BE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418BE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</w:t>
      </w:r>
      <w:r w:rsidR="000634F4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 </w:t>
      </w:r>
      <w:r w:rsidRPr="00E418BE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E418BE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</w:t>
      </w:r>
      <w:r w:rsidR="00D64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18BE">
        <w:rPr>
          <w:rFonts w:asciiTheme="majorBidi" w:hAnsiTheme="majorBidi" w:cstheme="majorBidi"/>
          <w:sz w:val="30"/>
          <w:szCs w:val="30"/>
          <w:cs/>
        </w:rPr>
        <w:t>หากมูลค่าตามบัญชีของสินทรัพย์สิทธิการใช้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ได้ถูกลดมูลค่า</w:t>
      </w:r>
      <w:r w:rsidRPr="00E418BE">
        <w:rPr>
          <w:rFonts w:asciiTheme="majorBidi" w:hAnsiTheme="majorBidi" w:cstheme="majorBidi"/>
          <w:sz w:val="30"/>
          <w:szCs w:val="30"/>
          <w:cs/>
        </w:rPr>
        <w:t>ลงจนเป็นศูนย์แล้ว</w:t>
      </w:r>
    </w:p>
    <w:p w14:paraId="251CD88C" w14:textId="29B0B7E5" w:rsidR="00692A3E" w:rsidRDefault="00692A3E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B9CBC" w14:textId="53CD3FEF" w:rsidR="00042919" w:rsidRDefault="00042919" w:rsidP="00042919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29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รายจ่ายในการวิจัยและพัฒนา</w:t>
      </w:r>
    </w:p>
    <w:p w14:paraId="041A9D1A" w14:textId="77777777" w:rsidR="00042919" w:rsidRP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9989B" w14:textId="4EA37B4E" w:rsidR="00042919" w:rsidRP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919">
        <w:rPr>
          <w:rFonts w:asciiTheme="majorBidi" w:hAnsiTheme="majorBidi"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และบริษัทมีความตั้งใจและมีทรัพยากรเพียงพอที่จะนำมาใช้เพื่อทำให้การพัฒนาเสร็จสิ้นสมบูรณ์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และนำสินทรัพย์มาใช้ประโยชน์หรือนำมาขายได้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</w:p>
    <w:p w14:paraId="61103212" w14:textId="77777777" w:rsidR="00042919" w:rsidRP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A86DE" w14:textId="6CDFF8D1" w:rsid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919">
        <w:rPr>
          <w:rFonts w:asciiTheme="majorBidi" w:hAnsiTheme="majorBidi" w:hint="cs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ราคาทุนรวมถึงต้นทุนสำหรับวัตถุดิบ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ต้นทุนแรงงานทางตรง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EE8FA13" w14:textId="5ACE7D3F" w:rsidR="00042919" w:rsidRDefault="00042919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E01B3" w14:textId="30A220E7" w:rsidR="002D4841" w:rsidRPr="005E52EF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5A061B2" w14:textId="77777777" w:rsidR="00DA206A" w:rsidRDefault="00DA206A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C7C31" w14:textId="6B262ADE" w:rsidR="00142917" w:rsidRDefault="002D4841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="008071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122" w:rsidRPr="00807122">
        <w:rPr>
          <w:rFonts w:asciiTheme="majorBidi" w:hAnsiTheme="majorBidi" w:hint="cs"/>
          <w:sz w:val="30"/>
          <w:szCs w:val="30"/>
          <w:cs/>
        </w:rPr>
        <w:t>รายจ่ายภายหลัง</w:t>
      </w:r>
      <w:r w:rsidR="007E28AF">
        <w:rPr>
          <w:rFonts w:asciiTheme="majorBidi" w:hAnsiTheme="majorBidi"/>
          <w:sz w:val="30"/>
          <w:szCs w:val="30"/>
          <w:cs/>
        </w:rPr>
        <w:br/>
      </w:r>
      <w:r w:rsidR="00807122" w:rsidRPr="00807122">
        <w:rPr>
          <w:rFonts w:asciiTheme="majorBidi" w:hAnsiTheme="majorBidi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="00B37C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53E2" w:rsidRPr="007753E2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7753E2" w:rsidRPr="007753E2">
        <w:rPr>
          <w:rFonts w:asciiTheme="majorBidi" w:hAnsiTheme="majorBidi"/>
          <w:sz w:val="30"/>
          <w:szCs w:val="30"/>
          <w:cs/>
        </w:rPr>
        <w:t xml:space="preserve"> </w:t>
      </w:r>
      <w:r w:rsidR="00AE7F2C">
        <w:rPr>
          <w:rFonts w:asciiTheme="majorBidi" w:hAnsiTheme="majorBidi" w:hint="cs"/>
          <w:sz w:val="30"/>
          <w:szCs w:val="30"/>
          <w:cs/>
        </w:rPr>
        <w:t>ทั้งนี้บริษัทไม่คิดค่าตัดจำหน่ายสำหรับสินทรัพย์ที่อยู่ระหว่างการพัฒนาและติดตั้ง</w:t>
      </w:r>
    </w:p>
    <w:p w14:paraId="6582B7A2" w14:textId="77777777" w:rsidR="00142917" w:rsidRDefault="00142917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298EEAD" w14:textId="490525AA" w:rsidR="00807122" w:rsidRDefault="007753E2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53E2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D46C453" w14:textId="40E519A1" w:rsidR="00C97373" w:rsidRPr="0085608E" w:rsidRDefault="00C9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6E4247" w:rsidRPr="009577DF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47233177" w:rsidR="006E4247" w:rsidRPr="00FF3EA5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14A9" w:rsidRPr="00FF3E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1F0E13" w:rsidRPr="00FF3EA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1C217B02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 w:rsidRPr="00FF3EA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1966D6A4" w:rsidR="006E4247" w:rsidRPr="00FF3EA5" w:rsidRDefault="001F0E13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6" w:type="dxa"/>
          </w:tcPr>
          <w:p w14:paraId="704547B0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A1CA701" w14:textId="2F52E675" w:rsidR="007E28AF" w:rsidRDefault="007E28AF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AF81F13" w14:textId="14DCFB85" w:rsidR="00876BCD" w:rsidRPr="009F0F43" w:rsidRDefault="009F0F4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608E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</w:t>
      </w:r>
      <w:r w:rsidR="13C411EA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างการเงิน</w:t>
      </w:r>
    </w:p>
    <w:p w14:paraId="7BCCFA62" w14:textId="77777777" w:rsidR="00876BCD" w:rsidRPr="0085768F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00638DF" w14:textId="1874927F" w:rsidR="00A243D4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ยอดสินทรัพย์ตามบัญชีขอ</w:t>
      </w:r>
      <w:r w:rsidR="005C2869">
        <w:rPr>
          <w:rFonts w:asciiTheme="majorBidi" w:hAnsiTheme="majorBidi" w:hint="cs"/>
          <w:sz w:val="30"/>
          <w:szCs w:val="30"/>
          <w:cs/>
        </w:rPr>
        <w:t>ง</w:t>
      </w:r>
      <w:r w:rsidRPr="00354050">
        <w:rPr>
          <w:rFonts w:asciiTheme="majorBidi" w:hAnsiTheme="majorBidi" w:hint="cs"/>
          <w:sz w:val="30"/>
          <w:szCs w:val="30"/>
          <w:cs/>
        </w:rPr>
        <w:t>บริษัทได้รับการทบทวน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ณ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ในกรณีที่มี</w:t>
      </w:r>
      <w:r w:rsidRPr="007E28AF">
        <w:rPr>
          <w:rFonts w:asciiTheme="majorBidi" w:hAnsiTheme="majorBidi" w:hint="cs"/>
          <w:sz w:val="30"/>
          <w:szCs w:val="30"/>
          <w:cs/>
        </w:rPr>
        <w:t>ข้อบ่งชี้จะทำการประมาณมูลค่า</w:t>
      </w:r>
      <w:r w:rsidR="007E28AF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354050">
        <w:rPr>
          <w:rFonts w:asciiTheme="majorBidi" w:hAnsiTheme="majorBidi" w:hint="cs"/>
          <w:sz w:val="30"/>
          <w:szCs w:val="30"/>
          <w:cs/>
        </w:rPr>
        <w:t>ที่คาดว่าจะได้รับคืน</w:t>
      </w:r>
    </w:p>
    <w:p w14:paraId="363A9845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A1B3FA" w14:textId="7807B895" w:rsidR="005C2869" w:rsidRPr="006E25E9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ขาดทุนจากการด้อยค่ารับรู้</w:t>
      </w:r>
      <w:r w:rsidR="005C2869" w:rsidRPr="005C2869">
        <w:rPr>
          <w:rFonts w:asciiTheme="majorBidi" w:hAnsiTheme="majorBidi" w:hint="cs"/>
          <w:sz w:val="30"/>
          <w:szCs w:val="30"/>
          <w:cs/>
        </w:rPr>
        <w:t>ในกำไรหรือขาดทุน</w:t>
      </w:r>
      <w:r w:rsidRPr="00354050">
        <w:rPr>
          <w:rFonts w:asciiTheme="majorBidi" w:hAnsiTheme="majorBidi" w:hint="cs"/>
          <w:sz w:val="30"/>
          <w:szCs w:val="30"/>
          <w:cs/>
        </w:rPr>
        <w:t>เมื่อมูลค่าตาม</w:t>
      </w:r>
      <w:r w:rsidRPr="006E25E9">
        <w:rPr>
          <w:rFonts w:asciiTheme="majorBidi" w:hAnsiTheme="majorBidi" w:hint="cs"/>
          <w:sz w:val="30"/>
          <w:szCs w:val="30"/>
          <w:cs/>
        </w:rPr>
        <w:t>บัญชีของสินทรัพย์</w:t>
      </w:r>
      <w:r w:rsidRPr="006E25E9">
        <w:rPr>
          <w:rFonts w:asciiTheme="majorBidi" w:hAnsiTheme="majorBidi"/>
          <w:sz w:val="30"/>
          <w:szCs w:val="30"/>
          <w:cs/>
        </w:rPr>
        <w:t>สูงกว่ามูลค่าที่</w:t>
      </w:r>
      <w:r w:rsidR="007258E8">
        <w:rPr>
          <w:rFonts w:asciiTheme="majorBidi" w:hAnsiTheme="majorBidi" w:hint="cs"/>
          <w:sz w:val="30"/>
          <w:szCs w:val="30"/>
          <w:cs/>
        </w:rPr>
        <w:t>คาดว่า</w:t>
      </w:r>
      <w:r w:rsidRPr="006E25E9">
        <w:rPr>
          <w:rFonts w:asciiTheme="majorBidi" w:hAnsiTheme="majorBidi"/>
          <w:sz w:val="30"/>
          <w:szCs w:val="30"/>
          <w:cs/>
        </w:rPr>
        <w:t xml:space="preserve">จะได้รับคืน </w:t>
      </w:r>
    </w:p>
    <w:p w14:paraId="147D4060" w14:textId="77777777" w:rsidR="005C2869" w:rsidRPr="006E25E9" w:rsidRDefault="005C2869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558228" w14:textId="5B4119A3" w:rsidR="0085768F" w:rsidRPr="0085768F" w:rsidRDefault="006229D5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E25E9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หมายถึง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</w:t>
      </w:r>
      <w:r w:rsidR="005B1366" w:rsidRPr="006E25E9">
        <w:rPr>
          <w:rFonts w:asciiTheme="majorBidi" w:hAnsiTheme="majorBidi"/>
          <w:sz w:val="30"/>
          <w:szCs w:val="30"/>
          <w:cs/>
        </w:rPr>
        <w:br/>
      </w:r>
      <w:r w:rsidRPr="006E25E9">
        <w:rPr>
          <w:rFonts w:asciiTheme="majorBidi" w:hAnsiTheme="majorBidi" w:hint="cs"/>
          <w:sz w:val="30"/>
          <w:szCs w:val="30"/>
          <w:cs/>
        </w:rPr>
        <w:t>การขายแล้วแต่มูลค่าใดจะสูงกว่า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D6415B" w:rsidRPr="006E25E9">
        <w:rPr>
          <w:rFonts w:asciiTheme="majorBidi" w:hAnsiTheme="majorBidi" w:hint="cs"/>
          <w:sz w:val="30"/>
          <w:szCs w:val="30"/>
          <w:cs/>
        </w:rPr>
        <w:t>ถึง</w:t>
      </w:r>
      <w:r w:rsidRPr="006E25E9">
        <w:rPr>
          <w:rFonts w:asciiTheme="majorBidi" w:hAnsiTheme="majorBidi" w:hint="cs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</w:p>
    <w:p w14:paraId="725FD774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97314" w14:textId="5E8B5BF4" w:rsidR="00876BCD" w:rsidRDefault="00876BCD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ขาดทุนจากการด้อยค่าของสินทรัพย์ที่เคยรับรู้ใน</w:t>
      </w:r>
      <w:r w:rsidR="006E25E9">
        <w:rPr>
          <w:rFonts w:asciiTheme="majorBidi" w:hAnsiTheme="majorBidi" w:hint="cs"/>
          <w:sz w:val="30"/>
          <w:szCs w:val="30"/>
          <w:cs/>
        </w:rPr>
        <w:t>ปี</w:t>
      </w:r>
      <w:r w:rsidRPr="00354050">
        <w:rPr>
          <w:rFonts w:asciiTheme="majorBidi" w:hAnsiTheme="majorBidi" w:hint="cs"/>
          <w:sz w:val="30"/>
          <w:szCs w:val="30"/>
          <w:cs/>
        </w:rPr>
        <w:t>ก่อนจะถูกกลับรายการ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หากมีการเปลี่ยนแปลงประมาณการ</w:t>
      </w:r>
      <w:r w:rsidR="006229D5">
        <w:rPr>
          <w:rFonts w:asciiTheme="majorBidi" w:hAnsiTheme="majorBidi"/>
          <w:sz w:val="30"/>
          <w:szCs w:val="30"/>
          <w:cs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="007258E8" w:rsidRPr="007258E8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Pr="00354050">
        <w:rPr>
          <w:rFonts w:asciiTheme="majorBidi" w:hAnsiTheme="majorBidi" w:hint="cs"/>
          <w:sz w:val="30"/>
          <w:szCs w:val="30"/>
          <w:cs/>
        </w:rPr>
        <w:t>ไม่เกินกว่ามูลค่าตามบัญชีภายหลังหักค่าเสื่อมราคาหรือค่าตัดจำหน่าย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235379DB" w14:textId="77777777" w:rsidR="007E28AF" w:rsidRDefault="007E28AF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9C7800D" w14:textId="3C13A051" w:rsidR="00912FFD" w:rsidRPr="00E418BE" w:rsidRDefault="00912FFD" w:rsidP="00912FFD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หนี้สินทางการเงิน</w:t>
      </w:r>
    </w:p>
    <w:p w14:paraId="59EB88D3" w14:textId="57A2D373" w:rsidR="00900C4B" w:rsidRPr="005910BE" w:rsidRDefault="00900C4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C96CB4E" w14:textId="3D7B9283" w:rsidR="00900C4B" w:rsidRPr="00900C4B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851AF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8851A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18FEF21E" w14:textId="77777777" w:rsidR="00900C4B" w:rsidRPr="005910B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DCD763" w14:textId="44E4A1AC" w:rsidR="00900C4B" w:rsidRPr="00900C4B" w:rsidRDefault="00900C4B" w:rsidP="0014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และวัดมูลค่าด้วยมูลค่ายุติธรรมโดยรวมต้นทุนการทำรายการที่เกี่ยวข้องโดยตรงกับการออกตราสาร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เว้นแต่หนี้สินทางการเงินที่วัดมูลค่าด้วยมูลค่ายุติธรรมผ่านกำไรหรือขาดทุน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</w:t>
      </w:r>
      <w:r w:rsidR="008851AF">
        <w:rPr>
          <w:rFonts w:asciiTheme="majorBidi" w:hAnsiTheme="majorBidi" w:hint="cs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และต้นทุนการทำรายการที่เกี่ยวข้องโดยตรงกับการออกตราสารนั้นบันทึกในกำไรหรือขาดทุน</w:t>
      </w:r>
    </w:p>
    <w:p w14:paraId="4CBA0A10" w14:textId="77C077BB" w:rsidR="00900C4B" w:rsidRPr="0085608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DBE4436" w14:textId="478ED009" w:rsidR="008851AF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851AF">
        <w:rPr>
          <w:rFonts w:asciiTheme="majorBidi" w:hAnsiTheme="majorBidi" w:hint="cs"/>
          <w:sz w:val="30"/>
          <w:szCs w:val="30"/>
          <w:cs/>
        </w:rPr>
        <w:t>ณ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ดอกเบี้ยจ่าย</w:t>
      </w:r>
      <w:r w:rsidR="000A5AA6">
        <w:rPr>
          <w:rFonts w:asciiTheme="majorBidi" w:hAnsiTheme="majorBidi" w:hint="cs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</w:t>
      </w:r>
      <w:r w:rsidR="008B67E1">
        <w:rPr>
          <w:rFonts w:asciiTheme="majorBidi" w:hAnsiTheme="majorBidi" w:hint="cs"/>
          <w:sz w:val="30"/>
          <w:szCs w:val="30"/>
          <w:cs/>
        </w:rPr>
        <w:t>และ</w:t>
      </w:r>
      <w:r w:rsidRPr="008851AF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ED7085A" w14:textId="6433CEE6" w:rsidR="007E28AF" w:rsidRDefault="007E28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F6776F0" w14:textId="47CE420D" w:rsidR="007742DB" w:rsidRP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742D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การตัดรายการออกจากบัญชี</w:t>
      </w:r>
    </w:p>
    <w:p w14:paraId="5B2FDEFF" w14:textId="568AB713" w:rsid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2CAF9FE" w14:textId="0A311DA7" w:rsidR="007742DB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42DB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ยกเลิก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หรือหมดอายุ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="004E6C8E">
        <w:rPr>
          <w:rFonts w:asciiTheme="majorBidi" w:hAnsiTheme="majorBidi"/>
          <w:sz w:val="30"/>
          <w:szCs w:val="30"/>
          <w:cs/>
        </w:rPr>
        <w:br/>
      </w:r>
      <w:r w:rsidRPr="007742DB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8A6F82">
        <w:rPr>
          <w:rFonts w:asciiTheme="majorBidi" w:hAnsiTheme="majorBidi"/>
          <w:sz w:val="30"/>
          <w:szCs w:val="30"/>
          <w:cs/>
        </w:rPr>
        <w:br/>
      </w:r>
      <w:r w:rsidRPr="007742DB">
        <w:rPr>
          <w:rFonts w:asciiTheme="majorBidi" w:hAnsiTheme="majorBidi" w:hint="cs"/>
          <w:sz w:val="30"/>
          <w:szCs w:val="30"/>
          <w:cs/>
        </w:rPr>
        <w:t>การเปลี่ยนแปลงหนี้สินมีความแตกต่างอย่างมีนัยสำคัญ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4B5222" w14:textId="77777777" w:rsidR="003252DD" w:rsidRPr="007742DB" w:rsidRDefault="003252DD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311778B" w14:textId="7E308301" w:rsidR="004E6C8E" w:rsidRPr="00900C4B" w:rsidRDefault="004E6C8E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E6C8E">
        <w:rPr>
          <w:rFonts w:asciiTheme="majorBidi" w:hAnsi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  <w:r w:rsidRPr="004E6C8E">
        <w:rPr>
          <w:rFonts w:asciiTheme="majorBidi" w:hAnsiTheme="majorBidi"/>
          <w:sz w:val="30"/>
          <w:szCs w:val="30"/>
          <w:cs/>
        </w:rPr>
        <w:t xml:space="preserve"> </w:t>
      </w:r>
    </w:p>
    <w:p w14:paraId="57A9A282" w14:textId="3023EEBB" w:rsidR="00900C4B" w:rsidRPr="00972BB3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812392" w14:textId="5BD2A9EF" w:rsidR="00B314A9" w:rsidRPr="00E418B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6BEBCDE6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ที่ต้องส่งมอบ</w:t>
      </w: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หลักทรัพย์</w:t>
      </w:r>
    </w:p>
    <w:p w14:paraId="0B3E48E5" w14:textId="77777777" w:rsidR="00B314A9" w:rsidRPr="00AD5F73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BA858" w14:textId="0B314E74" w:rsidR="00433528" w:rsidRPr="00E418BE" w:rsidRDefault="00433528" w:rsidP="004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433528">
        <w:rPr>
          <w:rFonts w:asciiTheme="majorBidi" w:hAnsiTheme="majorBidi" w:cstheme="majorBidi" w:hint="cs"/>
          <w:spacing w:val="-2"/>
          <w:sz w:val="30"/>
          <w:szCs w:val="30"/>
          <w:cs/>
        </w:rPr>
        <w:t>บันทึกบัญชี</w:t>
      </w: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รับรู้ภาระที่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>ต้องส่ง</w:t>
      </w:r>
      <w:r w:rsidR="00CE3F55" w:rsidRPr="00E418BE">
        <w:rPr>
          <w:rFonts w:asciiTheme="majorBidi" w:hAnsiTheme="majorBidi" w:cstheme="majorBidi" w:hint="cs"/>
          <w:spacing w:val="-2"/>
          <w:sz w:val="30"/>
          <w:szCs w:val="30"/>
          <w:cs/>
        </w:rPr>
        <w:t>มอบ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หลักทรัพย์ที่ยืมมาเป็นเจ้าหนี้ธุรกิจหลักทรัพย์ในงบแสดงฐานะการเงิน </w:t>
      </w:r>
    </w:p>
    <w:p w14:paraId="7F59D156" w14:textId="0B838602" w:rsidR="00B314A9" w:rsidRPr="00E418B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0DE3B" w14:textId="4F5C93FB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t>รายการดังกล่าวแสดงถึงภาระ</w:t>
      </w:r>
      <w:r w:rsidR="00CE3F55" w:rsidRPr="00E418BE">
        <w:rPr>
          <w:rFonts w:asciiTheme="majorBidi" w:hAnsiTheme="majorBidi" w:cstheme="majorBidi" w:hint="cs"/>
          <w:sz w:val="30"/>
          <w:szCs w:val="30"/>
          <w:cs/>
        </w:rPr>
        <w:t>ที่ต้องส่งมอบ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หลักทรัพย์ค้ำ</w:t>
      </w:r>
      <w:r>
        <w:rPr>
          <w:rFonts w:asciiTheme="majorBidi" w:hAnsiTheme="majorBidi" w:cstheme="majorBidi" w:hint="cs"/>
          <w:sz w:val="30"/>
          <w:szCs w:val="30"/>
          <w:cs/>
        </w:rPr>
        <w:t>ประกันของบริษัทในรูปแบบหลักทรัพย์ที่วางเป็นประกัน</w:t>
      </w:r>
      <w:r w:rsidRPr="0085608E">
        <w:rPr>
          <w:rFonts w:asciiTheme="majorBidi" w:hAnsiTheme="majorBidi" w:cstheme="majorBidi"/>
          <w:spacing w:val="-20"/>
          <w:sz w:val="30"/>
          <w:szCs w:val="30"/>
          <w:cs/>
        </w:rPr>
        <w:t>การกู้ยืมเงินตามธุรกรรมการยืมและให้ยืมหลักทรัพย์ ซึ่งหลักทรัพย์ดังกล่าวถูกนำมาใช้สำหรับธุรกรรม</w:t>
      </w:r>
      <w:r w:rsidR="00D6415B">
        <w:rPr>
          <w:rFonts w:asciiTheme="majorBidi" w:hAnsiTheme="majorBidi" w:cstheme="majorBidi" w:hint="cs"/>
          <w:spacing w:val="-20"/>
          <w:sz w:val="30"/>
          <w:szCs w:val="30"/>
          <w:cs/>
        </w:rPr>
        <w:t>การยืม</w:t>
      </w:r>
      <w:r w:rsidRPr="0085608E">
        <w:rPr>
          <w:rFonts w:asciiTheme="majorBidi" w:hAnsiTheme="majorBidi" w:cstheme="majorBidi"/>
          <w:spacing w:val="-20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หรือให้ยืมหลักทรัพย์ในอีกทอดหนึ่ง</w:t>
      </w:r>
    </w:p>
    <w:p w14:paraId="072EFF31" w14:textId="77777777" w:rsidR="001C69E8" w:rsidRDefault="001C69E8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5BB6E" w14:textId="235F2DF6" w:rsidR="001A044C" w:rsidRDefault="00B314A9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72892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</w:t>
      </w:r>
      <w:r w:rsidRPr="00A72892">
        <w:rPr>
          <w:rFonts w:asciiTheme="majorBidi" w:hAnsiTheme="majorBidi"/>
          <w:sz w:val="30"/>
          <w:szCs w:val="30"/>
          <w:cs/>
        </w:rPr>
        <w:t xml:space="preserve"> </w:t>
      </w:r>
      <w:r w:rsidRPr="00A72892">
        <w:rPr>
          <w:rFonts w:asciiTheme="majorBidi" w:hAnsiTheme="majorBidi" w:hint="cs"/>
          <w:sz w:val="30"/>
          <w:szCs w:val="30"/>
          <w:cs/>
        </w:rPr>
        <w:t>ค่าธรรมเนียมจากการยืมและให้ยืมหลักทรัพย์บันทึกตามเกณฑ์คงค้าง</w:t>
      </w:r>
    </w:p>
    <w:p w14:paraId="15730E69" w14:textId="77777777" w:rsidR="007E28AF" w:rsidRDefault="007E28AF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CFA67B" w14:textId="77777777" w:rsidR="001A044C" w:rsidRPr="005E52EF" w:rsidRDefault="001A044C" w:rsidP="001A044C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2E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การหักกลบ</w:t>
      </w:r>
    </w:p>
    <w:p w14:paraId="29328A63" w14:textId="77777777" w:rsidR="001A044C" w:rsidRPr="002111B8" w:rsidRDefault="001A044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F3B94E" w14:textId="21C38676" w:rsidR="001A044C" w:rsidRDefault="001A044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405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และหนี้สินทางการ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จะหักกลบกันเพื่อรายงาน</w:t>
      </w:r>
      <w:r w:rsidRPr="00354050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ด้วยจำนวนสุทธิ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ก็ต่อ</w:t>
      </w:r>
      <w:r w:rsidRPr="00354050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มีสิทธิ</w:t>
      </w:r>
      <w:r>
        <w:rPr>
          <w:rFonts w:asciiTheme="majorBidi" w:hAnsiTheme="majorBidi" w:cstheme="majorBidi" w:hint="cs"/>
          <w:sz w:val="30"/>
          <w:szCs w:val="30"/>
          <w:cs/>
        </w:rPr>
        <w:t>บังคับใช้</w:t>
      </w:r>
      <w:r w:rsidRPr="00354050">
        <w:rPr>
          <w:rFonts w:asciiTheme="majorBidi" w:hAnsiTheme="majorBidi" w:cstheme="majorBidi"/>
          <w:sz w:val="30"/>
          <w:szCs w:val="30"/>
          <w:cs/>
        </w:rPr>
        <w:t>ตามกฎหมายในการหักกลบ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จำนวนเงินที่รับรู้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ตั้งใจที่จะชำระ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5405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</w:t>
      </w:r>
      <w:r>
        <w:rPr>
          <w:rFonts w:asciiTheme="majorBidi" w:hAnsiTheme="majorBidi" w:cstheme="majorBidi" w:hint="cs"/>
          <w:sz w:val="30"/>
          <w:szCs w:val="30"/>
          <w:cs/>
        </w:rPr>
        <w:t>สินพร้อมกัน</w:t>
      </w:r>
    </w:p>
    <w:p w14:paraId="650A1669" w14:textId="77777777" w:rsidR="00395D63" w:rsidRDefault="00395D63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EEB41" w14:textId="684F2007" w:rsidR="00B314A9" w:rsidRPr="0085608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84420B7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7C8F4" w14:textId="77777777" w:rsidR="00B314A9" w:rsidRPr="009577DF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D4DC29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A9C16" w14:textId="79FC9607" w:rsidR="008803FC" w:rsidRDefault="007753E2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7753E2">
        <w:rPr>
          <w:rFonts w:asciiTheme="majorBidi" w:hAnsiTheme="majorBidi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3C088CFF" w14:textId="77777777" w:rsidR="00B314A9" w:rsidRPr="009577DF" w:rsidRDefault="00B314A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F15F398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EE9B4" w14:textId="0A5D33C6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556AD0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556AD0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</w:t>
      </w:r>
      <w:r w:rsidR="00556AD0">
        <w:rPr>
          <w:rFonts w:asciiTheme="majorBidi" w:hAnsiTheme="majorBidi" w:cstheme="majorBidi"/>
          <w:i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BB79FD" w:rsidRPr="00BB79FD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โดยวิธี</w:t>
      </w:r>
      <w:r w:rsidR="00556AD0">
        <w:rPr>
          <w:rFonts w:asciiTheme="majorBidi" w:hAnsiTheme="majorBidi"/>
          <w:i/>
          <w:sz w:val="30"/>
          <w:szCs w:val="30"/>
          <w:cs/>
        </w:rPr>
        <w:br/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คิดลดแต่ละหน่วยที่ประมาณการไว้</w:t>
      </w:r>
      <w:r w:rsidR="00BB79FD" w:rsidRPr="00BB79FD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11582208" w14:textId="77777777" w:rsidR="00556AD0" w:rsidRPr="009577DF" w:rsidRDefault="00556AD0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54F605B" w14:textId="121B2079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บริษัทกำหนดดอกเบี้ยจ่ายของ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556AD0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21304E10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05C30" w14:textId="6A147A1C" w:rsidR="009F584E" w:rsidRDefault="00B314A9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108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E9D6FD8" w14:textId="77777777" w:rsidR="007E28AF" w:rsidRDefault="007E28AF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71E76" w14:textId="455DD35D" w:rsidR="00B314A9" w:rsidRDefault="00B314A9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3108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</w:t>
      </w:r>
      <w:r w:rsidR="00EC3BA3" w:rsidRPr="003C3108">
        <w:rPr>
          <w:rFonts w:ascii="Angsana New" w:hAnsi="Angsana New" w:hint="cs"/>
          <w:i/>
          <w:sz w:val="30"/>
          <w:szCs w:val="30"/>
          <w:cs/>
        </w:rPr>
        <w:t>หรือเมื่อบริษัทรับรู้ต้นทุนสำหรับการปรับโครงสร้าง</w:t>
      </w:r>
      <w:r w:rsidR="00FE5416" w:rsidRPr="003C310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FE5416" w:rsidRPr="003C3108">
        <w:rPr>
          <w:rFonts w:ascii="Angsana New" w:hAnsi="Angsana New"/>
          <w:i/>
          <w:sz w:val="30"/>
          <w:szCs w:val="30"/>
          <w:cs/>
        </w:rPr>
        <w:br/>
      </w:r>
      <w:r w:rsidRPr="003C3108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3C3108">
        <w:rPr>
          <w:rFonts w:ascii="Angsana New" w:hAnsi="Angsana New"/>
          <w:iCs/>
          <w:sz w:val="30"/>
          <w:szCs w:val="30"/>
        </w:rPr>
        <w:t>12</w:t>
      </w:r>
      <w:r w:rsidRPr="003C3108">
        <w:rPr>
          <w:rFonts w:ascii="Angsana New" w:hAnsi="Angsana New"/>
          <w:i/>
          <w:sz w:val="30"/>
          <w:szCs w:val="30"/>
        </w:rPr>
        <w:t xml:space="preserve"> </w:t>
      </w:r>
      <w:r w:rsidRPr="003C3108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7505F2C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2F7F52BF" w14:textId="331D43C1" w:rsidR="00B314A9" w:rsidRDefault="00B314A9" w:rsidP="00CE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4552">
        <w:rPr>
          <w:rFonts w:asciiTheme="majorBidi" w:hAnsiTheme="majorBidi" w:cstheme="majorBidi"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04552">
        <w:rPr>
          <w:rFonts w:asciiTheme="majorBidi" w:hAnsiTheme="majorBidi" w:cstheme="majorBidi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BD1371" w14:textId="567F0635" w:rsidR="007E28AF" w:rsidRDefault="007E28AF" w:rsidP="00CE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D848B4" w14:textId="0A2077F7" w:rsidR="00B314A9" w:rsidRPr="00504552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2169EB92" w14:textId="4C223F74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F1322" w14:textId="39C7CA36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04552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0A55E05" w14:textId="77777777" w:rsidR="00556AD0" w:rsidRDefault="00556AD0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85963" w14:textId="77777777" w:rsidR="00411D69" w:rsidRPr="00E418BE" w:rsidRDefault="287DA42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72A0A20" w14:textId="77777777" w:rsidR="00411D69" w:rsidRPr="00EC1A84" w:rsidRDefault="00411D69" w:rsidP="0041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33B79" w14:textId="78340413" w:rsidR="00411D69" w:rsidRPr="00E418BE" w:rsidRDefault="00411D69" w:rsidP="00142917">
      <w:pPr>
        <w:tabs>
          <w:tab w:val="clear" w:pos="680"/>
          <w:tab w:val="left" w:pos="72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E418B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71522">
        <w:rPr>
          <w:rFonts w:asciiTheme="majorBidi" w:hAnsiTheme="majorBidi" w:cstheme="majorBidi"/>
          <w:sz w:val="30"/>
          <w:szCs w:val="30"/>
          <w:cs/>
        </w:rPr>
        <w:br/>
      </w:r>
      <w:r w:rsidRPr="00E418BE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DD32EC" w14:textId="77777777" w:rsidR="0085768F" w:rsidRPr="0085608E" w:rsidRDefault="0085768F" w:rsidP="0085608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F96C000" w14:textId="590E33B5" w:rsidR="00411D69" w:rsidRDefault="00411D6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C1A84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EC1A84">
        <w:rPr>
          <w:rFonts w:ascii="Angsana New" w:hAnsi="Angsana New"/>
          <w:sz w:val="30"/>
          <w:szCs w:val="30"/>
          <w:cs/>
          <w:lang w:val="th-TH"/>
        </w:rPr>
        <w:t>วัด</w:t>
      </w:r>
      <w:r w:rsidRPr="0085608E">
        <w:rPr>
          <w:rFonts w:ascii="Angsana New" w:hAnsi="Angsana New"/>
          <w:sz w:val="30"/>
          <w:szCs w:val="30"/>
          <w:cs/>
        </w:rPr>
        <w:t>มูลค่า</w:t>
      </w:r>
      <w:r w:rsidRPr="00EC1A84">
        <w:rPr>
          <w:rFonts w:ascii="Angsana New" w:hAnsi="Angsana New"/>
          <w:sz w:val="30"/>
          <w:szCs w:val="30"/>
          <w:cs/>
          <w:lang w:val="th-TH"/>
        </w:rPr>
        <w:t>ยุติธรรมของสินทรัพย์หรือหนี้สิน บริษัทใช้ข้อมูลที่สามารถสังเกตได้ให้มากที่สุดเท่าที่จะทำได</w:t>
      </w:r>
      <w:r>
        <w:rPr>
          <w:rFonts w:ascii="Angsana New" w:hAnsi="Angsana New" w:hint="cs"/>
          <w:sz w:val="30"/>
          <w:szCs w:val="30"/>
          <w:cs/>
          <w:lang w:val="th-TH"/>
        </w:rPr>
        <w:t>้</w:t>
      </w:r>
      <w:r w:rsidR="00F209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EC1A84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5E9E6F6F" w14:textId="77777777" w:rsidR="0085768F" w:rsidRPr="0085768F" w:rsidRDefault="0085768F" w:rsidP="0085768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5509DA9" w14:textId="7469D203" w:rsidR="00411D69" w:rsidRPr="0085608E" w:rsidRDefault="00411D69" w:rsidP="000F030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608E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85608E">
        <w:rPr>
          <w:rFonts w:ascii="Angsana New" w:hAnsi="Angsana New"/>
          <w:sz w:val="30"/>
          <w:szCs w:val="30"/>
        </w:rPr>
        <w:t xml:space="preserve"> 1</w:t>
      </w:r>
      <w:r w:rsidR="00F209FD">
        <w:rPr>
          <w:rFonts w:ascii="Angsana New" w:hAnsi="Angsana New"/>
          <w:sz w:val="30"/>
          <w:szCs w:val="30"/>
        </w:rPr>
        <w:tab/>
      </w:r>
      <w:r w:rsidRPr="0085608E">
        <w:rPr>
          <w:rFonts w:ascii="Angsana New" w:hAnsi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</w:t>
      </w:r>
      <w:r w:rsidR="00F209FD">
        <w:rPr>
          <w:rFonts w:ascii="Angsana New" w:hAnsi="Angsana New" w:hint="cs"/>
          <w:sz w:val="30"/>
          <w:szCs w:val="30"/>
          <w:cs/>
        </w:rPr>
        <w:t>เดียวกัน</w:t>
      </w:r>
    </w:p>
    <w:p w14:paraId="60BD382E" w14:textId="7363EFEF" w:rsidR="00411D69" w:rsidRPr="00671522" w:rsidRDefault="00411D69" w:rsidP="0067152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2160" w:hanging="1620"/>
        <w:jc w:val="thaiDistribute"/>
        <w:rPr>
          <w:rFonts w:ascii="Angsana New" w:hAnsi="Angsana New"/>
          <w:sz w:val="30"/>
          <w:szCs w:val="30"/>
          <w:lang w:val="th-TH"/>
        </w:rPr>
      </w:pPr>
      <w:r w:rsidRPr="00671522">
        <w:rPr>
          <w:rFonts w:ascii="Angsana New" w:hAnsi="Angsana New" w:hint="cs"/>
          <w:position w:val="1"/>
          <w:sz w:val="30"/>
          <w:szCs w:val="30"/>
          <w:cs/>
          <w:lang w:val="th-TH"/>
        </w:rPr>
        <w:t>ข้อมูล</w:t>
      </w:r>
      <w:r w:rsidRPr="00671522">
        <w:rPr>
          <w:rFonts w:ascii="Angsana New" w:hAnsi="Angsana New" w:hint="cs"/>
          <w:position w:val="1"/>
          <w:sz w:val="30"/>
          <w:szCs w:val="30"/>
          <w:cs/>
        </w:rPr>
        <w:t>ระดับ</w:t>
      </w:r>
      <w:r w:rsidRPr="00671522">
        <w:rPr>
          <w:rFonts w:ascii="Angsana New" w:hAnsi="Angsana New"/>
          <w:position w:val="1"/>
          <w:sz w:val="30"/>
          <w:szCs w:val="30"/>
          <w:cs/>
        </w:rPr>
        <w:t xml:space="preserve"> </w:t>
      </w:r>
      <w:r w:rsidRPr="00671522">
        <w:rPr>
          <w:rFonts w:ascii="Angsana New" w:hAnsi="Angsana New"/>
          <w:position w:val="1"/>
          <w:sz w:val="30"/>
          <w:szCs w:val="30"/>
        </w:rPr>
        <w:t>2</w:t>
      </w:r>
      <w:r w:rsidR="00F209FD" w:rsidRPr="00671522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671522">
        <w:rPr>
          <w:rFonts w:ascii="Angsana New" w:hAnsi="Angsana New" w:hint="cs"/>
          <w:spacing w:val="-6"/>
          <w:position w:val="1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671522">
        <w:rPr>
          <w:rFonts w:ascii="Angsana New" w:hAnsi="Angsana New" w:hint="cs"/>
          <w:sz w:val="30"/>
          <w:szCs w:val="30"/>
          <w:cs/>
        </w:rPr>
        <w:t>จาก</w:t>
      </w:r>
      <w:r w:rsidR="00142917" w:rsidRPr="00671522">
        <w:rPr>
          <w:rFonts w:ascii="Angsana New" w:hAnsi="Angsana New" w:hint="cs"/>
          <w:sz w:val="30"/>
          <w:szCs w:val="30"/>
          <w:cs/>
        </w:rPr>
        <w:t xml:space="preserve">  </w:t>
      </w:r>
      <w:r w:rsidRPr="00671522">
        <w:rPr>
          <w:rFonts w:ascii="Angsana New" w:hAnsi="Angsana New" w:hint="cs"/>
          <w:sz w:val="30"/>
          <w:szCs w:val="30"/>
          <w:cs/>
        </w:rPr>
        <w:t>ราคาเสนอซื้อขายซึ่งรวมอยู่ในข้อมูลระดับ</w:t>
      </w:r>
      <w:r w:rsidRPr="00671522">
        <w:rPr>
          <w:rFonts w:ascii="Angsana New" w:hAnsi="Angsana New"/>
          <w:sz w:val="30"/>
          <w:szCs w:val="30"/>
          <w:cs/>
        </w:rPr>
        <w:t xml:space="preserve"> </w:t>
      </w:r>
      <w:r w:rsidRPr="00671522">
        <w:rPr>
          <w:rFonts w:ascii="Angsana New" w:hAnsi="Angsana New"/>
          <w:sz w:val="30"/>
          <w:szCs w:val="30"/>
        </w:rPr>
        <w:t xml:space="preserve">1 </w:t>
      </w:r>
      <w:r w:rsidRPr="00671522">
        <w:rPr>
          <w:rFonts w:ascii="Angsana New" w:hAnsi="Angsana New"/>
          <w:sz w:val="30"/>
          <w:szCs w:val="30"/>
          <w:cs/>
        </w:rPr>
        <w:t xml:space="preserve"> </w:t>
      </w:r>
    </w:p>
    <w:p w14:paraId="51592F24" w14:textId="11653732" w:rsidR="00411D69" w:rsidRDefault="00411D69" w:rsidP="007E28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E28AF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85608E">
        <w:rPr>
          <w:rFonts w:ascii="Angsana New" w:hAnsi="Angsana New"/>
          <w:sz w:val="30"/>
          <w:szCs w:val="30"/>
        </w:rPr>
        <w:t xml:space="preserve"> 3</w:t>
      </w:r>
      <w:r w:rsidR="00F209FD">
        <w:rPr>
          <w:rFonts w:ascii="Angsana New" w:hAnsi="Angsana New"/>
          <w:sz w:val="30"/>
          <w:szCs w:val="30"/>
        </w:rPr>
        <w:tab/>
      </w:r>
      <w:r w:rsidRPr="007E28AF">
        <w:rPr>
          <w:rFonts w:ascii="Angsana New" w:hAnsi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03328E" w14:textId="77777777" w:rsidR="007E28AF" w:rsidRPr="007E28AF" w:rsidRDefault="007E28AF" w:rsidP="007E28AF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748B8E6" w14:textId="022C7276" w:rsidR="00FE1BA8" w:rsidRDefault="00FE1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85608E">
        <w:rPr>
          <w:rFonts w:ascii="Angsana New" w:hAnsi="Angsana New"/>
          <w:sz w:val="30"/>
          <w:szCs w:val="30"/>
          <w:cs/>
          <w:lang w:val="th-TH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E2FBCC1" w14:textId="77777777" w:rsidR="00510B7B" w:rsidRPr="0085608E" w:rsidRDefault="00510B7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E0F88FC" w14:textId="2DE3D5B6" w:rsidR="00FE1BA8" w:rsidRDefault="00FE1BA8" w:rsidP="0085608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1BA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88A726C" w14:textId="6F44B289" w:rsidR="007E28AF" w:rsidRDefault="007E28AF" w:rsidP="0085608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958008C" w14:textId="1B34D2DA" w:rsidR="00FE1BA8" w:rsidRDefault="00FE1BA8" w:rsidP="0085608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608E">
        <w:rPr>
          <w:rFonts w:ascii="Angsana New" w:hAnsi="Angsana New"/>
          <w:spacing w:val="4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FE1BA8">
        <w:rPr>
          <w:rFonts w:ascii="Angsana New" w:hAnsi="Angsana New" w:hint="cs"/>
          <w:sz w:val="30"/>
          <w:szCs w:val="30"/>
          <w:cs/>
        </w:rPr>
        <w:t>การทำรายการ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เช่น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ณ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ทำให้เครื่องมือทาง</w:t>
      </w:r>
      <w:r w:rsidR="00C7361C">
        <w:rPr>
          <w:rFonts w:ascii="Angsana New" w:hAnsi="Angsana New"/>
          <w:sz w:val="30"/>
          <w:szCs w:val="30"/>
          <w:cs/>
        </w:rPr>
        <w:br/>
      </w:r>
      <w:r w:rsidRPr="00FE1BA8">
        <w:rPr>
          <w:rFonts w:ascii="Angsana New" w:hAnsi="Angsana New" w:hint="cs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ณ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="009D6628" w:rsidRPr="009D6628">
        <w:rPr>
          <w:rFonts w:ascii="Angsana New" w:hAnsi="Angsana New"/>
          <w:sz w:val="30"/>
          <w:szCs w:val="30"/>
        </w:rPr>
        <w:t>3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00D63F" w14:textId="4CD82581" w:rsidR="00E70326" w:rsidRDefault="00E70326" w:rsidP="0085608E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1A07A" w14:textId="229894EA" w:rsidR="009619AD" w:rsidRPr="00E418BE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21962A2F" w14:textId="77777777" w:rsidR="009619AD" w:rsidRPr="002111B8" w:rsidRDefault="009619AD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D19F4" w14:textId="3FE0E3DB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6E25E9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 w:rsidR="003108AD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="00FE1BA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577DF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FE1BA8" w:rsidRPr="00FE1BA8">
        <w:rPr>
          <w:rFonts w:asciiTheme="majorBidi" w:hAnsiTheme="majorBidi" w:hint="cs"/>
          <w:sz w:val="30"/>
          <w:szCs w:val="30"/>
          <w:cs/>
        </w:rPr>
        <w:t>รายการที่รับรู้โดยตรงใน</w:t>
      </w:r>
      <w:r w:rsidRPr="009577DF">
        <w:rPr>
          <w:rFonts w:asciiTheme="majorBidi" w:hAnsiTheme="majorBidi" w:cstheme="majorBidi"/>
          <w:sz w:val="30"/>
          <w:szCs w:val="30"/>
          <w:cs/>
        </w:rPr>
        <w:t>ส่วนของเจ้าของหรือกำไรขาดทุนเบ็ดเสร็จอื่น</w:t>
      </w:r>
    </w:p>
    <w:p w14:paraId="7539670D" w14:textId="77777777" w:rsidR="009619AD" w:rsidRPr="002111B8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34D84" w14:textId="1B1CE389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3108AD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FE1BA8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9577DF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</w:t>
      </w:r>
      <w:r w:rsidR="006A2326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6E25E9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</w:t>
      </w:r>
      <w:r w:rsidR="001E554F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E554F">
        <w:rPr>
          <w:rFonts w:asciiTheme="majorBidi" w:hAnsiTheme="majorBidi" w:cstheme="majorBidi"/>
          <w:sz w:val="30"/>
          <w:szCs w:val="30"/>
          <w:cs/>
        </w:rPr>
        <w:br/>
      </w:r>
      <w:r w:rsidR="003108AD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B30D7E3" w14:textId="77777777" w:rsidR="00051228" w:rsidRDefault="00051228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7AEE7" w14:textId="3422A103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972BB3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ผลแตกต่างชั่วคราว</w:t>
      </w:r>
      <w:r w:rsidR="001E554F" w:rsidRPr="001E554F">
        <w:rPr>
          <w:rFonts w:asciiTheme="majorBidi" w:hAnsiTheme="majorBidi" w:hint="cs"/>
          <w:sz w:val="30"/>
          <w:szCs w:val="30"/>
          <w:cs/>
        </w:rPr>
        <w:t>สำหรับ</w:t>
      </w:r>
      <w:r w:rsidRPr="009577D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รายการนั้นไม่มีผลกระทบต่อกำไรขาดทุนทาง</w:t>
      </w:r>
      <w:r w:rsidRPr="00D31943">
        <w:rPr>
          <w:rFonts w:asciiTheme="majorBidi" w:hAnsiTheme="majorBidi" w:cstheme="majorBidi"/>
          <w:spacing w:val="-6"/>
          <w:sz w:val="30"/>
          <w:szCs w:val="30"/>
          <w:cs/>
        </w:rPr>
        <w:t>บัญชีหรือทางภาษี</w:t>
      </w:r>
      <w:r w:rsidRPr="00D3194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3A9D9CD3" w14:textId="77777777" w:rsidR="009619AD" w:rsidRPr="002111B8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86291" w14:textId="14C6DDB7" w:rsidR="009619AD" w:rsidRDefault="009619AD" w:rsidP="002863E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972BB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D31943" w:rsidRPr="00972BB3">
        <w:rPr>
          <w:rFonts w:asciiTheme="majorBidi" w:hAnsiTheme="majorBidi" w:cstheme="majorBidi"/>
          <w:sz w:val="30"/>
          <w:szCs w:val="30"/>
        </w:rPr>
        <w:t xml:space="preserve"> </w:t>
      </w:r>
      <w:r w:rsidRPr="00972BB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31943" w:rsidRPr="00972BB3">
        <w:rPr>
          <w:rFonts w:asciiTheme="majorBidi" w:hAnsiTheme="majorBidi" w:cstheme="majorBidi"/>
          <w:sz w:val="30"/>
          <w:szCs w:val="30"/>
        </w:rPr>
        <w:t xml:space="preserve"> </w:t>
      </w:r>
      <w:r w:rsidR="00D31943" w:rsidRPr="00972BB3">
        <w:rPr>
          <w:rFonts w:asciiTheme="majorBidi" w:hAnsiTheme="majorBidi" w:hint="cs"/>
          <w:sz w:val="30"/>
          <w:szCs w:val="30"/>
          <w:cs/>
        </w:rPr>
        <w:t>ทั้งนี้</w:t>
      </w:r>
      <w:r w:rsidR="00D31943" w:rsidRPr="00972BB3">
        <w:rPr>
          <w:rFonts w:asciiTheme="majorBidi" w:hAnsiTheme="majorBidi"/>
          <w:sz w:val="30"/>
          <w:szCs w:val="30"/>
          <w:cs/>
        </w:rPr>
        <w:t>สินทรัพย์ภาษีเงินได้ของ</w:t>
      </w:r>
      <w:r w:rsidR="003108AD">
        <w:rPr>
          <w:rFonts w:asciiTheme="majorBidi" w:hAnsiTheme="majorBidi" w:hint="cs"/>
          <w:sz w:val="30"/>
          <w:szCs w:val="30"/>
          <w:cs/>
        </w:rPr>
        <w:t>ปี</w:t>
      </w:r>
      <w:r w:rsidR="00D31943" w:rsidRPr="00972BB3">
        <w:rPr>
          <w:rFonts w:asciiTheme="majorBidi" w:hAnsiTheme="majorBidi"/>
          <w:sz w:val="30"/>
          <w:szCs w:val="30"/>
          <w:cs/>
        </w:rPr>
        <w:t>ปัจจุบันจะหักกลบกับหนี้สินภาษีเงินได้ของ</w:t>
      </w:r>
      <w:r w:rsidR="003108AD">
        <w:rPr>
          <w:rFonts w:asciiTheme="majorBidi" w:hAnsiTheme="majorBidi" w:hint="cs"/>
          <w:sz w:val="30"/>
          <w:szCs w:val="30"/>
          <w:cs/>
        </w:rPr>
        <w:t>ปี</w:t>
      </w:r>
      <w:r w:rsidR="00D31943" w:rsidRPr="00972BB3">
        <w:rPr>
          <w:rFonts w:asciiTheme="majorBidi" w:hAnsiTheme="majorBidi"/>
          <w:sz w:val="30"/>
          <w:szCs w:val="30"/>
          <w:cs/>
        </w:rPr>
        <w:t>ปัจจุบันใน</w:t>
      </w:r>
      <w:r w:rsidR="00B75AF8">
        <w:rPr>
          <w:rFonts w:asciiTheme="majorBidi" w:hAnsiTheme="majorBidi"/>
          <w:sz w:val="30"/>
          <w:szCs w:val="30"/>
          <w:cs/>
        </w:rPr>
        <w:t>งบการเงิน</w:t>
      </w:r>
    </w:p>
    <w:p w14:paraId="2C346343" w14:textId="77777777" w:rsidR="007E28AF" w:rsidRPr="00972BB3" w:rsidRDefault="007E28AF" w:rsidP="002863E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BF0C5" w14:textId="2FBDDB10" w:rsidR="00D943D8" w:rsidRDefault="00D943D8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ณ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="005A21C8">
        <w:rPr>
          <w:rFonts w:asciiTheme="majorBidi" w:hAnsiTheme="majorBidi" w:hint="cs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</w:p>
    <w:p w14:paraId="244C6C33" w14:textId="77777777" w:rsidR="00FE0A9A" w:rsidRPr="009577DF" w:rsidRDefault="00FE0A9A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8D610A" w14:textId="77777777" w:rsidR="009619AD" w:rsidRPr="00E418BE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42D0ADA0" w14:textId="77777777" w:rsidR="009619AD" w:rsidRPr="007E28AF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339FC" w14:textId="2314CEF1" w:rsidR="00CE6470" w:rsidRDefault="00CE6470" w:rsidP="001018B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6470">
        <w:rPr>
          <w:rFonts w:asciiTheme="majorBidi" w:hAnsiTheme="majorBidi" w:hint="cs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ด้วยจำนวนหุ้นสามัญที่ออกจำหน่าย</w:t>
      </w:r>
    </w:p>
    <w:p w14:paraId="7053C751" w14:textId="77777777" w:rsidR="00556AD0" w:rsidRPr="007E28AF" w:rsidRDefault="00556AD0" w:rsidP="001018B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809F1D" w14:textId="77777777" w:rsidR="008B72FA" w:rsidRPr="00E418BE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F65008A" w14:textId="77777777" w:rsidR="008B72FA" w:rsidRPr="007E28AF" w:rsidRDefault="008B72FA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F5F1445" w14:textId="7CAFA856" w:rsidR="00111B9E" w:rsidRDefault="008B72FA" w:rsidP="00336D28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C70D45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</w:t>
      </w:r>
      <w:r>
        <w:rPr>
          <w:rFonts w:asciiTheme="majorBidi" w:hAnsiTheme="majorBidi" w:hint="cs"/>
          <w:sz w:val="30"/>
          <w:szCs w:val="30"/>
          <w:cs/>
        </w:rPr>
        <w:t>ประธานเจ้าหน้าที่บริหาร</w:t>
      </w:r>
      <w:r w:rsidRPr="00C70D4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(ผู้มีอำนาจตัดสินใจสูงสุดด้าน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การดำเนินงาน)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Pr="00C70D45">
        <w:rPr>
          <w:rFonts w:asciiTheme="majorBidi" w:hAnsi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9D9EE5D" w14:textId="77777777" w:rsidR="00336D28" w:rsidRPr="007E28AF" w:rsidRDefault="00336D28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E795FDB" w14:textId="77777777" w:rsidR="009619AD" w:rsidRPr="00F7469D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15F33CB" w14:textId="185DCFA9" w:rsidR="009619AD" w:rsidRPr="007E28AF" w:rsidRDefault="009619AD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8644422" w14:textId="0F48EB8D" w:rsidR="006A7047" w:rsidRPr="007258E8" w:rsidRDefault="003D50F0" w:rsidP="0072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50F0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ณ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ณ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3D50F0">
        <w:rPr>
          <w:rFonts w:asciiTheme="majorBidi" w:hAnsiTheme="majorBidi"/>
          <w:sz w:val="30"/>
          <w:szCs w:val="30"/>
          <w:cs/>
        </w:rPr>
        <w:t xml:space="preserve"> 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A7047" w:rsidRPr="006A7047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แปลงค่าโดยใช้อัตราแลกเปลี่ยน</w:t>
      </w:r>
      <w:r w:rsidR="006A7047" w:rsidRPr="006A7047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ณ</w:t>
      </w:r>
      <w:r w:rsidR="006A7047" w:rsidRPr="006A7047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วันที่มีการวัดมูลค่ายุติธรรม</w:t>
      </w:r>
    </w:p>
    <w:p w14:paraId="542A6F32" w14:textId="640E2433" w:rsidR="006A7047" w:rsidRPr="007E28AF" w:rsidRDefault="006A7047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D8FAACC" w14:textId="2A467467" w:rsidR="00972BB3" w:rsidRDefault="00972BB3" w:rsidP="00972BB3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BB3">
        <w:rPr>
          <w:rFonts w:ascii="Angsana New" w:hAnsi="Angsana New"/>
          <w:sz w:val="30"/>
          <w:szCs w:val="30"/>
          <w:cs/>
        </w:rPr>
        <w:t>ผลต่างของอ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ตราแลกเปล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972BB3">
        <w:rPr>
          <w:rFonts w:ascii="Angsana New" w:hAnsi="Angsana New"/>
          <w:sz w:val="30"/>
          <w:szCs w:val="30"/>
          <w:cs/>
        </w:rPr>
        <w:t>ยนที่เกิดข</w:t>
      </w:r>
      <w:r w:rsidR="003A4829">
        <w:rPr>
          <w:rFonts w:ascii="Angsana New" w:hAnsi="Angsana New" w:hint="cs"/>
          <w:sz w:val="30"/>
          <w:szCs w:val="30"/>
          <w:cs/>
        </w:rPr>
        <w:t>ึ้</w:t>
      </w:r>
      <w:r w:rsidRPr="00972BB3">
        <w:rPr>
          <w:rFonts w:ascii="Angsana New" w:hAnsi="Angsana New"/>
          <w:sz w:val="30"/>
          <w:szCs w:val="30"/>
          <w:cs/>
        </w:rPr>
        <w:t>นจากการแปลงค่าให</w:t>
      </w:r>
      <w:r w:rsidR="003A4829">
        <w:rPr>
          <w:rFonts w:ascii="Angsana New" w:hAnsi="Angsana New" w:hint="cs"/>
          <w:sz w:val="30"/>
          <w:szCs w:val="30"/>
          <w:cs/>
        </w:rPr>
        <w:t>้</w:t>
      </w:r>
      <w:r w:rsidRPr="00972BB3">
        <w:rPr>
          <w:rFonts w:ascii="Angsana New" w:hAnsi="Angsana New"/>
          <w:sz w:val="30"/>
          <w:szCs w:val="30"/>
          <w:cs/>
        </w:rPr>
        <w:t>ร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บรู้เป็นก</w:t>
      </w:r>
      <w:r w:rsidR="003A4829">
        <w:rPr>
          <w:rFonts w:ascii="Angsana New" w:hAnsi="Angsana New" w:hint="cs"/>
          <w:sz w:val="30"/>
          <w:szCs w:val="30"/>
          <w:cs/>
        </w:rPr>
        <w:t>ำ</w:t>
      </w:r>
      <w:r w:rsidRPr="00972BB3">
        <w:rPr>
          <w:rFonts w:ascii="Angsana New" w:hAnsi="Angsana New"/>
          <w:sz w:val="30"/>
          <w:szCs w:val="30"/>
          <w:cs/>
        </w:rPr>
        <w:t>ไรหร</w:t>
      </w:r>
      <w:r w:rsidR="003A4829">
        <w:rPr>
          <w:rFonts w:ascii="Angsana New" w:hAnsi="Angsana New" w:hint="cs"/>
          <w:sz w:val="30"/>
          <w:szCs w:val="30"/>
          <w:cs/>
        </w:rPr>
        <w:t>ื</w:t>
      </w:r>
      <w:r w:rsidRPr="00972BB3">
        <w:rPr>
          <w:rFonts w:ascii="Angsana New" w:hAnsi="Angsana New"/>
          <w:sz w:val="30"/>
          <w:szCs w:val="30"/>
          <w:cs/>
        </w:rPr>
        <w:t>อขาดทุนใน</w:t>
      </w:r>
      <w:r w:rsidR="006E25E9">
        <w:rPr>
          <w:rFonts w:ascii="Angsana New" w:hAnsi="Angsana New" w:hint="cs"/>
          <w:sz w:val="30"/>
          <w:szCs w:val="30"/>
          <w:cs/>
        </w:rPr>
        <w:t>ปี</w:t>
      </w:r>
      <w:r w:rsidRPr="00972BB3">
        <w:rPr>
          <w:rFonts w:ascii="Angsana New" w:hAnsi="Angsana New"/>
          <w:sz w:val="30"/>
          <w:szCs w:val="30"/>
          <w:cs/>
        </w:rPr>
        <w:t>บ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ญช</w:t>
      </w:r>
      <w:r w:rsidR="003A4829">
        <w:rPr>
          <w:rFonts w:ascii="Angsana New" w:hAnsi="Angsana New" w:hint="cs"/>
          <w:sz w:val="30"/>
          <w:szCs w:val="30"/>
          <w:cs/>
        </w:rPr>
        <w:t>ี</w:t>
      </w:r>
      <w:r w:rsidRPr="00972BB3">
        <w:rPr>
          <w:rFonts w:ascii="Angsana New" w:hAnsi="Angsana New"/>
          <w:sz w:val="30"/>
          <w:szCs w:val="30"/>
          <w:cs/>
        </w:rPr>
        <w:t>น</w:t>
      </w:r>
      <w:r w:rsidR="003A4829">
        <w:rPr>
          <w:rFonts w:ascii="Angsana New" w:hAnsi="Angsana New" w:hint="cs"/>
          <w:sz w:val="30"/>
          <w:szCs w:val="30"/>
          <w:cs/>
        </w:rPr>
        <w:t>ั้</w:t>
      </w:r>
      <w:r w:rsidRPr="00972BB3">
        <w:rPr>
          <w:rFonts w:ascii="Angsana New" w:hAnsi="Angsana New"/>
          <w:sz w:val="30"/>
          <w:szCs w:val="30"/>
          <w:cs/>
        </w:rPr>
        <w:t>น</w:t>
      </w:r>
    </w:p>
    <w:p w14:paraId="6BEC556D" w14:textId="649637C6" w:rsidR="00DC1024" w:rsidRPr="007E28AF" w:rsidRDefault="00DC1024" w:rsidP="00972BB3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D14C661" w14:textId="1A50F8EE" w:rsidR="002D4841" w:rsidRPr="008562EF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562EF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</w:t>
      </w:r>
    </w:p>
    <w:p w14:paraId="310B6217" w14:textId="1C4AFC91" w:rsidR="002D4841" w:rsidRPr="007E28AF" w:rsidRDefault="002D4841" w:rsidP="003A4829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8CBC5E" w14:textId="34C2F7DC" w:rsidR="00C145E9" w:rsidRDefault="002E215D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A6E86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BA6E86">
        <w:rPr>
          <w:rFonts w:asciiTheme="majorBidi" w:hAnsiTheme="majorBidi"/>
          <w:b/>
          <w:bCs/>
          <w:i/>
          <w:iCs/>
          <w:sz w:val="30"/>
          <w:szCs w:val="30"/>
        </w:rPr>
        <w:t>.1</w:t>
      </w:r>
      <w:r w:rsidR="00DB2971" w:rsidRPr="00BA6E86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C145E9" w:rsidRPr="00BA6E8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การดำรงเงิน</w:t>
      </w:r>
      <w:r w:rsidR="00FD070E" w:rsidRPr="00BA6E8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กอง</w:t>
      </w:r>
      <w:r w:rsidR="00C145E9" w:rsidRPr="00BA6E8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ทุนสภาพคล่อง</w:t>
      </w:r>
      <w:r w:rsidR="00FB14C3" w:rsidRPr="00BA6E86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7CF6D5E" w14:textId="3BA352D1" w:rsidR="00C145E9" w:rsidRPr="007E28AF" w:rsidRDefault="00C145E9" w:rsidP="003A4829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898CE4" w14:textId="6FFDE764" w:rsidR="00DD77D5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สามารถดำรงอัตราส่วนเงินกองทุนสภาพคล่องสุทธิให้เป็นไปตามเกณฑ์โดยบริษัทได้มีการกำหนดระดับเพดานความเสี่ยงเพื่อการควบคุมและติดตามระดับเงินกองทุนสภาพคล่องสุทธิของบริษัทอย่างสม่ำเสมอโดยฝ่าย</w:t>
      </w:r>
      <w:r w:rsidRPr="00645201">
        <w:rPr>
          <w:rFonts w:asciiTheme="majorBidi" w:hAnsiTheme="majorBidi" w:hint="cs"/>
          <w:sz w:val="30"/>
          <w:szCs w:val="30"/>
          <w:cs/>
        </w:rPr>
        <w:t>บริหารความเสี่ยง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ณ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วันที่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="00B75AF8">
        <w:rPr>
          <w:rFonts w:asciiTheme="majorBidi" w:hAnsiTheme="majorBidi"/>
          <w:sz w:val="30"/>
          <w:szCs w:val="30"/>
        </w:rPr>
        <w:t xml:space="preserve">31 </w:t>
      </w:r>
      <w:r w:rsidR="00B75AF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B75AF8">
        <w:rPr>
          <w:rFonts w:asciiTheme="majorBidi" w:hAnsiTheme="majorBidi"/>
          <w:sz w:val="30"/>
          <w:szCs w:val="30"/>
        </w:rPr>
        <w:t>2564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อัตราส่วนเงินกองทุนสภาพคล่องสุทธิ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>NCR</w:t>
      </w:r>
      <w:r w:rsidRPr="001018BD">
        <w:rPr>
          <w:rFonts w:asciiTheme="majorBidi" w:hAnsiTheme="majorBidi"/>
          <w:sz w:val="30"/>
          <w:szCs w:val="30"/>
        </w:rPr>
        <w:t xml:space="preserve">) </w:t>
      </w:r>
      <w:r w:rsidRPr="001018BD">
        <w:rPr>
          <w:rFonts w:asciiTheme="majorBidi" w:hAnsiTheme="majorBidi"/>
          <w:sz w:val="30"/>
          <w:szCs w:val="30"/>
          <w:cs/>
        </w:rPr>
        <w:t>เท่ากับ</w:t>
      </w:r>
      <w:r w:rsidRPr="00622502">
        <w:rPr>
          <w:rFonts w:asciiTheme="majorBidi" w:hAnsiTheme="majorBidi"/>
          <w:sz w:val="30"/>
          <w:szCs w:val="30"/>
          <w:cs/>
        </w:rPr>
        <w:t>ร้อยละ</w:t>
      </w:r>
      <w:r w:rsidR="006E25E9">
        <w:rPr>
          <w:rFonts w:asciiTheme="majorBidi" w:hAnsiTheme="majorBidi"/>
          <w:sz w:val="30"/>
          <w:szCs w:val="30"/>
        </w:rPr>
        <w:t xml:space="preserve"> </w:t>
      </w:r>
      <w:r w:rsidR="00BA6E86">
        <w:rPr>
          <w:rFonts w:asciiTheme="majorBidi" w:hAnsiTheme="majorBidi"/>
          <w:sz w:val="30"/>
          <w:szCs w:val="30"/>
        </w:rPr>
        <w:t>22.8</w:t>
      </w:r>
      <w:r w:rsidR="00524DC1" w:rsidRPr="00622502">
        <w:rPr>
          <w:rFonts w:asciiTheme="majorBidi" w:hAnsiTheme="majorBidi"/>
          <w:sz w:val="30"/>
          <w:szCs w:val="30"/>
        </w:rPr>
        <w:t xml:space="preserve"> </w:t>
      </w:r>
      <w:r w:rsidR="003A4829">
        <w:rPr>
          <w:rFonts w:asciiTheme="majorBidi" w:hAnsiTheme="majorBidi"/>
          <w:sz w:val="30"/>
          <w:szCs w:val="30"/>
          <w:cs/>
        </w:rPr>
        <w:br/>
      </w:r>
      <w:r w:rsidR="00524DC1" w:rsidRPr="0085608E">
        <w:rPr>
          <w:rFonts w:asciiTheme="majorBidi" w:hAnsiTheme="majorBidi"/>
          <w:i/>
          <w:iCs/>
          <w:sz w:val="30"/>
          <w:szCs w:val="30"/>
        </w:rPr>
        <w:t xml:space="preserve">(2563: </w:t>
      </w:r>
      <w:r w:rsidR="00524DC1" w:rsidRPr="00622502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524DC1" w:rsidRPr="0085608E">
        <w:rPr>
          <w:rFonts w:asciiTheme="majorBidi" w:hAnsiTheme="majorBidi"/>
          <w:i/>
          <w:iCs/>
          <w:sz w:val="30"/>
          <w:szCs w:val="30"/>
        </w:rPr>
        <w:t>39.8)</w:t>
      </w:r>
      <w:r w:rsidRPr="00622502">
        <w:rPr>
          <w:rFonts w:asciiTheme="majorBidi" w:hAnsiTheme="majorBidi"/>
          <w:sz w:val="30"/>
          <w:szCs w:val="30"/>
          <w:cs/>
        </w:rPr>
        <w:t xml:space="preserve"> ทั้งนี้หากเกิดเหตุการณ์ที่ไม่คาดคิดที่อาจส่งผลกระทบต่อระดับความเพียงพอของ</w:t>
      </w:r>
      <w:r w:rsidRPr="00DD77D5">
        <w:rPr>
          <w:rFonts w:asciiTheme="majorBidi" w:hAnsiTheme="majorBidi" w:hint="cs"/>
          <w:sz w:val="30"/>
          <w:szCs w:val="30"/>
          <w:cs/>
        </w:rPr>
        <w:t>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บริษัทมีการจัดทำแผนการจัดหาเงินทุนฉุกเฉิน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Contingency Funding Plan) </w:t>
      </w:r>
      <w:r w:rsidRPr="00DD77D5">
        <w:rPr>
          <w:rFonts w:asciiTheme="majorBidi" w:hAnsiTheme="majorBidi" w:hint="cs"/>
          <w:sz w:val="30"/>
          <w:szCs w:val="30"/>
          <w:cs/>
        </w:rPr>
        <w:t>เพื่อรองรับกรณีที่บริษัทมี</w:t>
      </w:r>
      <w:r w:rsidR="00524DC1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ความต้องการใช้เงินทุนฉุกเฉิน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โดยในแผนการจัดหาเงินทุนฉุกเฉินจะระบุถึงแหล่งที่มาของเงินทุน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และวิธีปฏิบัติในการขอใช้วงเงิน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ซึ่งมีช่องทางต่าง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ๆ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ที่ได้กำหนดไว้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ได้แก่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วงเงินกู้ยืมระยะสั้นจากธนาคารไทยพาณิชย์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และธนาคารพาณิชย์ในประเทศรายอื่นที่เป็นคู่ค้ากับทางบริษัท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รวมถึงการระดมทุนผ่านการออกตราสารหนี้ประเภทหุ้นกู้ด้อยสิทธิ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เป็นต้น</w:t>
      </w:r>
    </w:p>
    <w:p w14:paraId="4347B7CF" w14:textId="72ADB687" w:rsidR="005210E8" w:rsidRPr="004F3064" w:rsidRDefault="005210E8" w:rsidP="00521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2" w:name="_Hlk94439691"/>
      <w:r w:rsidRPr="004F3064"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4.2</w:t>
      </w:r>
      <w:r w:rsidRPr="004F3064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Pr="004F306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ความเสี่ยงที่สำคัญของเครื่องมือทางการเงิน</w:t>
      </w:r>
      <w:r w:rsidR="00DA3251" w:rsidRPr="004F3064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C20A6EC" w14:textId="50CAF119" w:rsidR="00052D91" w:rsidRPr="00122EFA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A28A9F0" w14:textId="79699AE6" w:rsidR="00F0290B" w:rsidRPr="004F3064" w:rsidRDefault="00F0290B" w:rsidP="008576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F3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3685992" w14:textId="77777777" w:rsidR="0085768F" w:rsidRPr="00122EFA" w:rsidRDefault="0085768F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55AADA" w14:textId="03A58669" w:rsidR="00B52500" w:rsidRPr="00B52500" w:rsidRDefault="00B52500" w:rsidP="00B5250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8362D">
        <w:rPr>
          <w:rFonts w:asciiTheme="majorBidi" w:hAnsiTheme="majorBidi" w:hint="cs"/>
          <w:sz w:val="30"/>
          <w:szCs w:val="30"/>
          <w:cs/>
        </w:rPr>
        <w:t>คณะกรรมการบริษัทมีความรับผิดชอบโดยรวมในการจัดให้มีและอนุมัติกรอบการบริหารความเสี่ยงในภาพรวมทุกประเภทความเสี่ยงที่ระบุว่ามีนัยสำคัญของบริษัท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</w:t>
      </w:r>
      <w:r w:rsidRPr="00B8362D">
        <w:rPr>
          <w:rFonts w:asciiTheme="majorBidi" w:hAnsiTheme="majorBidi" w:hint="cs"/>
          <w:sz w:val="30"/>
          <w:szCs w:val="30"/>
          <w:cs/>
        </w:rPr>
        <w:t>ความเสี่ยงขึ้นมา</w:t>
      </w:r>
      <w:r w:rsidRPr="00B8362D">
        <w:rPr>
          <w:rFonts w:asciiTheme="majorBidi" w:hAnsiTheme="majorBidi"/>
          <w:sz w:val="30"/>
          <w:szCs w:val="30"/>
          <w:cs/>
        </w:rPr>
        <w:t xml:space="preserve"> </w:t>
      </w:r>
      <w:r w:rsidRPr="00B8362D">
        <w:rPr>
          <w:rFonts w:asciiTheme="majorBidi" w:hAnsiTheme="majorBidi" w:hint="cs"/>
          <w:sz w:val="30"/>
          <w:szCs w:val="30"/>
          <w:cs/>
        </w:rPr>
        <w:t>โดยมอบหมายให้รับผิดชอบในการพัฒนาและติดตามนโยบายการบริหารความเสี่ยงของบริษัท</w:t>
      </w:r>
      <w:r w:rsidRPr="00B8362D">
        <w:rPr>
          <w:rFonts w:asciiTheme="majorBidi" w:hAnsiTheme="majorBidi"/>
          <w:sz w:val="30"/>
          <w:szCs w:val="30"/>
          <w:cs/>
        </w:rPr>
        <w:t xml:space="preserve"> </w:t>
      </w:r>
      <w:r w:rsidRPr="00B8362D">
        <w:rPr>
          <w:rFonts w:asciiTheme="majorBidi" w:hAnsiTheme="majorBidi" w:hint="cs"/>
          <w:sz w:val="30"/>
          <w:szCs w:val="30"/>
          <w:cs/>
        </w:rPr>
        <w:t>ทั้งนี้คณะกรร</w:t>
      </w:r>
      <w:r w:rsidRPr="00B52500">
        <w:rPr>
          <w:rFonts w:asciiTheme="majorBidi" w:hAnsiTheme="majorBidi" w:hint="cs"/>
          <w:sz w:val="30"/>
          <w:szCs w:val="30"/>
          <w:cs/>
        </w:rPr>
        <w:t>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6342BCC" w14:textId="77777777" w:rsidR="00B52500" w:rsidRPr="00122EFA" w:rsidRDefault="00B52500" w:rsidP="0085768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6D15FED" w14:textId="4BF51CF9" w:rsidR="00F0290B" w:rsidRPr="00B52500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2500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652755" w:rsidRPr="00B5250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52755" w:rsidRPr="00B5250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2500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DD72BC" w:rsidRPr="00B52500">
        <w:rPr>
          <w:rFonts w:asciiTheme="majorBidi" w:hAnsiTheme="majorBidi" w:cstheme="majorBidi"/>
          <w:sz w:val="30"/>
          <w:szCs w:val="30"/>
        </w:rPr>
        <w:br/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16657" w:rsidRPr="00B52500">
        <w:rPr>
          <w:rFonts w:asciiTheme="majorBidi" w:hAnsiTheme="majorBidi" w:cstheme="majorBidi"/>
          <w:sz w:val="30"/>
          <w:szCs w:val="30"/>
        </w:rPr>
        <w:br/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การดำเนินงานของ</w:t>
      </w:r>
      <w:r w:rsidR="00652755" w:rsidRPr="00B52500">
        <w:rPr>
          <w:rFonts w:asciiTheme="majorBidi" w:hAnsiTheme="majorBidi" w:cstheme="majorBidi" w:hint="cs"/>
          <w:sz w:val="30"/>
          <w:szCs w:val="30"/>
          <w:cs/>
        </w:rPr>
        <w:t>บริษัท บริษัท</w:t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BAC1678" w14:textId="77777777" w:rsidR="003A4829" w:rsidRPr="00122EFA" w:rsidRDefault="003A4829" w:rsidP="003A482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74B120B" w14:textId="37C227FD" w:rsidR="00F0290B" w:rsidRPr="00B52500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2500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652755" w:rsidRPr="00B5250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A16657" w:rsidRPr="00B52500">
        <w:rPr>
          <w:rFonts w:asciiTheme="majorBidi" w:hAnsiTheme="majorBidi" w:cstheme="majorBidi"/>
          <w:sz w:val="30"/>
          <w:szCs w:val="30"/>
        </w:rPr>
        <w:br/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52755" w:rsidRPr="00B52500">
        <w:rPr>
          <w:rFonts w:asciiTheme="majorBidi" w:hAnsiTheme="majorBidi" w:cstheme="majorBidi"/>
          <w:sz w:val="30"/>
          <w:szCs w:val="30"/>
          <w:cs/>
        </w:rPr>
        <w:br/>
      </w:r>
      <w:r w:rsidR="00652755" w:rsidRPr="00B5250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2500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652755" w:rsidRPr="00B5250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</w:t>
      </w:r>
      <w:r w:rsidR="003A4829" w:rsidRPr="00B52500">
        <w:rPr>
          <w:rFonts w:asciiTheme="majorBidi" w:hAnsiTheme="majorBidi" w:cstheme="majorBidi"/>
          <w:sz w:val="30"/>
          <w:szCs w:val="30"/>
          <w:cs/>
        </w:rPr>
        <w:br/>
      </w:r>
      <w:r w:rsidRPr="00B52500">
        <w:rPr>
          <w:rFonts w:asciiTheme="majorBidi" w:hAnsiTheme="majorBidi" w:cstheme="majorBidi" w:hint="cs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314AA2" w14:textId="77777777" w:rsidR="00363F46" w:rsidRPr="00122EFA" w:rsidRDefault="00363F46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7333873" w14:textId="62BCEF19" w:rsidR="00052D91" w:rsidRPr="00B52500" w:rsidRDefault="00D97D9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2500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B52500">
        <w:rPr>
          <w:rFonts w:asciiTheme="majorBidi" w:hAnsiTheme="majorBidi"/>
          <w:b/>
          <w:bCs/>
          <w:i/>
          <w:iCs/>
          <w:sz w:val="30"/>
          <w:szCs w:val="30"/>
        </w:rPr>
        <w:t>.2.1</w:t>
      </w:r>
      <w:r w:rsidR="005F2E26" w:rsidRPr="00B52500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B5250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67DD498" w14:textId="04859CDC" w:rsidR="00052D91" w:rsidRPr="00122EFA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0803CFA" w14:textId="768675EB" w:rsidR="00DD77D5" w:rsidRPr="00B52500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B52500">
        <w:rPr>
          <w:rFonts w:asciiTheme="majorBidi" w:hAnsiTheme="majorBidi" w:hint="cs"/>
          <w:sz w:val="30"/>
          <w:szCs w:val="30"/>
          <w:cs/>
        </w:rPr>
        <w:t>ความเสี่ยงด้านเครดิตประกอบด้วยความเสี่ยงจากการประกอบธุรกิจเงินให้กู้ยืมเพื่อซื้อหลักทรัพย์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="00051228" w:rsidRPr="00B52500">
        <w:rPr>
          <w:rFonts w:asciiTheme="majorBidi" w:hAnsiTheme="majorBidi"/>
          <w:sz w:val="30"/>
          <w:szCs w:val="30"/>
        </w:rPr>
        <w:br/>
      </w:r>
      <w:r w:rsidRPr="00B52500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</w:t>
      </w:r>
      <w:r w:rsidR="00F0290B" w:rsidRPr="00B52500">
        <w:rPr>
          <w:rFonts w:asciiTheme="majorBidi" w:hAnsiTheme="majorBidi"/>
          <w:sz w:val="30"/>
          <w:szCs w:val="30"/>
        </w:rPr>
        <w:br/>
      </w:r>
      <w:r w:rsidRPr="00B52500">
        <w:rPr>
          <w:rFonts w:asciiTheme="majorBidi" w:hAnsiTheme="majorBidi" w:hint="cs"/>
          <w:sz w:val="30"/>
          <w:szCs w:val="30"/>
          <w:cs/>
        </w:rPr>
        <w:t>การเป็นตัวแทนซื้อขายสัญญาซื้อขายล่วงหน้า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และความเสี่ยงด้านเครดิตจากเงินลงทุน</w:t>
      </w:r>
    </w:p>
    <w:p w14:paraId="1F66A23F" w14:textId="3A18F471" w:rsidR="007E28AF" w:rsidRDefault="007E28A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highlight w:val="yellow"/>
        </w:rPr>
      </w:pPr>
      <w:r>
        <w:rPr>
          <w:rFonts w:asciiTheme="majorBidi" w:hAnsiTheme="majorBidi"/>
          <w:sz w:val="30"/>
          <w:szCs w:val="30"/>
          <w:highlight w:val="yellow"/>
        </w:rPr>
        <w:br w:type="page"/>
      </w:r>
    </w:p>
    <w:p w14:paraId="02B047E6" w14:textId="6401CCD1" w:rsidR="00DD77D5" w:rsidRPr="00B52500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5250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ความเสี่ยงจากการประกอบธุรกิจเงินให้กู้ยืมเพื่อซื้อหลักทรัพย์</w:t>
      </w:r>
    </w:p>
    <w:p w14:paraId="472BD9E6" w14:textId="77777777" w:rsidR="00DD77D5" w:rsidRPr="00122EFA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330F7D7B" w14:textId="41633135" w:rsidR="00DD77D5" w:rsidRPr="00122EFA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highlight w:val="yellow"/>
        </w:rPr>
      </w:pPr>
      <w:r w:rsidRPr="00B52500">
        <w:rPr>
          <w:rFonts w:asciiTheme="majorBidi" w:hAnsiTheme="majorBidi" w:hint="cs"/>
          <w:sz w:val="30"/>
          <w:szCs w:val="30"/>
          <w:cs/>
        </w:rPr>
        <w:t>บริษัทได้กำหนดแนวทางปฏิบัติในการควบคุมความเสี่ยงจากการให้กู้ยืมเงินเพื่อซื้อหลักทรัพย์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โดยจะพิจารณาวงเงินให้มีความเหมาะสมกับฐานะการเงิน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และความสามารถในการชำระหนี้ของลูกค้า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อีกทั้งยังจำกัดวงเงินกู้ยืมเพื่อซื้อขายหลักทรัพย์ต่อลูกค้ารายใดรายหนึ่งไว้ไม่เกินกว่าเกณฑ์ที่ทางการกำหนด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บริษัทยังมีกระบวนการในการกำหนดรายชื่อหลักทรัพย์ที่อนุญาตให้ซื้อขายในบัญชี</w:t>
      </w:r>
      <w:r w:rsidR="00645201" w:rsidRPr="00B52500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Pr="00B52500">
        <w:rPr>
          <w:rFonts w:asciiTheme="majorBidi" w:hAnsiTheme="majorBidi" w:hint="cs"/>
          <w:sz w:val="30"/>
          <w:szCs w:val="30"/>
          <w:cs/>
        </w:rPr>
        <w:t>ได้</w:t>
      </w:r>
      <w:r w:rsidRPr="00B52500">
        <w:rPr>
          <w:rFonts w:asciiTheme="majorBidi" w:hAnsiTheme="majorBidi"/>
          <w:sz w:val="30"/>
          <w:szCs w:val="30"/>
          <w:cs/>
        </w:rPr>
        <w:t xml:space="preserve"> </w:t>
      </w:r>
      <w:r w:rsidRPr="00B52500">
        <w:rPr>
          <w:rFonts w:asciiTheme="majorBidi" w:hAnsiTheme="majorBidi" w:hint="cs"/>
          <w:sz w:val="30"/>
          <w:szCs w:val="30"/>
          <w:cs/>
        </w:rPr>
        <w:t>และกำหนดอัตรา</w:t>
      </w:r>
      <w:r w:rsidR="00645201" w:rsidRPr="00B52500">
        <w:rPr>
          <w:rFonts w:asciiTheme="majorBidi" w:hAnsiTheme="majorBidi" w:hint="cs"/>
          <w:sz w:val="30"/>
          <w:szCs w:val="30"/>
          <w:cs/>
        </w:rPr>
        <w:t>ส่วนของหลักประกันต่อเงินให้กู้ยืม</w:t>
      </w:r>
      <w:r w:rsidRPr="00B52500">
        <w:rPr>
          <w:rFonts w:asciiTheme="majorBidi" w:hAnsiTheme="majorBidi" w:hint="cs"/>
          <w:sz w:val="30"/>
          <w:szCs w:val="30"/>
          <w:cs/>
        </w:rPr>
        <w:t>ที่เหมาะสมสำหรับ</w:t>
      </w:r>
      <w:r w:rsidRPr="00D14BF0">
        <w:rPr>
          <w:rFonts w:asciiTheme="majorBidi" w:hAnsiTheme="majorBidi" w:hint="cs"/>
          <w:sz w:val="30"/>
          <w:szCs w:val="30"/>
          <w:cs/>
        </w:rPr>
        <w:t>หลักทรัพย์แต่ละหลักทรัพย์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เพื่อคัดเลือกเฉพาะหลักทรัพย์ที่มีคุณภาพเหมาะสม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โดยบริษัทได้จัดตั้งคณะอนุกรรมการพิจารณากลั่นกรองสินเชื่อทำหน้าที่พิจารณานโยบายด้านเครดิต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ประเด็นที่เกี่ยวข้อง</w:t>
      </w:r>
      <w:r w:rsidR="00A16657" w:rsidRPr="00D14BF0">
        <w:rPr>
          <w:rFonts w:asciiTheme="majorBidi" w:hAnsiTheme="majorBidi"/>
          <w:sz w:val="30"/>
          <w:szCs w:val="30"/>
        </w:rPr>
        <w:br/>
      </w:r>
      <w:r w:rsidRPr="00D14BF0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รวมถึงกำหนดรายชื่อหลักทรัพย์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ปริมาณการกระจุกตัวที่เหมาะสม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โดย</w:t>
      </w:r>
      <w:r w:rsidR="007C5EE4" w:rsidRPr="00D14BF0">
        <w:rPr>
          <w:rFonts w:asciiTheme="majorBidi" w:hAnsiTheme="majorBidi" w:hint="cs"/>
          <w:sz w:val="30"/>
          <w:szCs w:val="30"/>
          <w:cs/>
        </w:rPr>
        <w:t>บ</w:t>
      </w:r>
      <w:r w:rsidRPr="00D14BF0">
        <w:rPr>
          <w:rFonts w:asciiTheme="majorBidi" w:hAnsiTheme="majorBidi" w:hint="cs"/>
          <w:sz w:val="30"/>
          <w:szCs w:val="30"/>
          <w:cs/>
        </w:rPr>
        <w:t>ริษัทมีแนวทาง</w:t>
      </w:r>
      <w:r w:rsidR="00D14BF0" w:rsidRPr="00D14BF0">
        <w:rPr>
          <w:rFonts w:asciiTheme="majorBidi" w:hAnsiTheme="majorBidi" w:hint="cs"/>
          <w:sz w:val="30"/>
          <w:szCs w:val="30"/>
          <w:cs/>
        </w:rPr>
        <w:t>ภายในที่ใช้สำหรับ</w:t>
      </w:r>
      <w:r w:rsidRPr="00D14BF0">
        <w:rPr>
          <w:rFonts w:asciiTheme="majorBidi" w:hAnsiTheme="majorBidi" w:hint="cs"/>
          <w:sz w:val="30"/>
          <w:szCs w:val="30"/>
          <w:cs/>
        </w:rPr>
        <w:t>คัดเลือกหลักทรัพย์ที่มีคุณภาพโดยพิจารณาจากปัจจัยเชิงปริมาณ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และปัจจัยเชิงคุณภาพ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ประกอบด้วย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ปัจจัยพื้นฐาน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ค่าความผันผวน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ค่าความเสี่ยงด้านเครดิตที่</w:t>
      </w:r>
      <w:r w:rsidR="00F0290B" w:rsidRPr="00D14BF0">
        <w:rPr>
          <w:rFonts w:asciiTheme="majorBidi" w:hAnsiTheme="majorBidi" w:hint="cs"/>
          <w:sz w:val="30"/>
          <w:szCs w:val="30"/>
          <w:cs/>
        </w:rPr>
        <w:t>มีการคาดการณ์ในอนาคต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="00D14BF0" w:rsidRPr="00D14BF0">
        <w:rPr>
          <w:rFonts w:asciiTheme="majorBidi" w:hAnsiTheme="majorBidi"/>
          <w:sz w:val="30"/>
          <w:szCs w:val="30"/>
          <w:cs/>
        </w:rPr>
        <w:br/>
      </w:r>
      <w:r w:rsidRPr="00D14BF0">
        <w:rPr>
          <w:rFonts w:asciiTheme="majorBidi" w:hAnsiTheme="majorBidi" w:hint="cs"/>
          <w:sz w:val="30"/>
          <w:szCs w:val="30"/>
          <w:cs/>
        </w:rPr>
        <w:t>ค่าสหสัมพันธ์ของกลุ่มหลักทรัพย์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และปัจจัยด้านสภาพคล่องของหลักทรัพย์เพื่อการปล่อยกู้หลักทรัพย์ที่ดี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และสามารถควบคุมความเสี่ยงด้าน</w:t>
      </w:r>
      <w:r w:rsidR="00645201" w:rsidRPr="00D14BF0">
        <w:rPr>
          <w:rFonts w:asciiTheme="majorBidi" w:hAnsiTheme="majorBidi" w:hint="cs"/>
          <w:sz w:val="30"/>
          <w:szCs w:val="30"/>
          <w:cs/>
        </w:rPr>
        <w:t>เครดิต</w:t>
      </w:r>
      <w:r w:rsidRPr="00D14BF0">
        <w:rPr>
          <w:rFonts w:asciiTheme="majorBidi" w:hAnsiTheme="majorBidi" w:hint="cs"/>
          <w:sz w:val="30"/>
          <w:szCs w:val="30"/>
          <w:cs/>
        </w:rPr>
        <w:t>ของบริษัทให้อยู่ในระดับที่ยอมรับได้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</w:p>
    <w:p w14:paraId="25FD0516" w14:textId="121479F2" w:rsidR="008803FC" w:rsidRPr="00122EFA" w:rsidRDefault="008803FC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744DAEE6" w14:textId="56C0F7F5" w:rsidR="00DD77D5" w:rsidRPr="00D14BF0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14BF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</w:p>
    <w:p w14:paraId="2E3BB993" w14:textId="77777777" w:rsidR="00DD77D5" w:rsidRPr="00D14BF0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12C3077" w14:textId="3E0486B4" w:rsidR="00363F46" w:rsidRPr="00D14BF0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14BF0">
        <w:rPr>
          <w:rFonts w:asciiTheme="majorBidi" w:hAnsiTheme="majorBidi" w:hint="cs"/>
          <w:sz w:val="30"/>
          <w:szCs w:val="30"/>
          <w:cs/>
        </w:rPr>
        <w:t>บริษัทมีความเสี่ยงในบัญชีเงินสด</w:t>
      </w:r>
      <w:r w:rsidRPr="00D14BF0">
        <w:rPr>
          <w:rFonts w:asciiTheme="majorBidi" w:hAnsiTheme="majorBidi"/>
          <w:sz w:val="30"/>
          <w:szCs w:val="30"/>
          <w:cs/>
        </w:rPr>
        <w:t xml:space="preserve"> (</w:t>
      </w:r>
      <w:r w:rsidRPr="00D14BF0">
        <w:rPr>
          <w:rFonts w:asciiTheme="majorBidi" w:hAnsiTheme="majorBidi"/>
          <w:sz w:val="30"/>
          <w:szCs w:val="30"/>
        </w:rPr>
        <w:t xml:space="preserve">Cash Account) </w:t>
      </w:r>
      <w:r w:rsidRPr="00D14BF0">
        <w:rPr>
          <w:rFonts w:asciiTheme="majorBidi" w:hAnsiTheme="majorBidi" w:hint="cs"/>
          <w:sz w:val="30"/>
          <w:szCs w:val="30"/>
          <w:cs/>
        </w:rPr>
        <w:t>จากการที่ลูกค้าอาจไม่สามารถชำระราคาค่าซื้อหลักทรัพย์ได้เมื่อครบกำหนดชำระราคาภายใน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/>
          <w:sz w:val="30"/>
          <w:szCs w:val="30"/>
        </w:rPr>
        <w:t>2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วันทำการถัดจากวันที่ซื้อหลักทรัพย์</w:t>
      </w:r>
      <w:r w:rsidRPr="00D14BF0">
        <w:rPr>
          <w:rFonts w:asciiTheme="majorBidi" w:hAnsiTheme="majorBidi"/>
          <w:sz w:val="30"/>
          <w:szCs w:val="30"/>
          <w:cs/>
        </w:rPr>
        <w:t xml:space="preserve"> (</w:t>
      </w:r>
      <w:r w:rsidRPr="00D14BF0">
        <w:rPr>
          <w:rFonts w:asciiTheme="majorBidi" w:hAnsiTheme="majorBidi"/>
          <w:sz w:val="30"/>
          <w:szCs w:val="30"/>
        </w:rPr>
        <w:t xml:space="preserve">T+2) </w:t>
      </w:r>
      <w:r w:rsidRPr="00D14BF0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ความเสี่ยงดังกล่าวค่อนข้างจำกัด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เนื่องจากกฎเกณฑ์ที่เข้มงวดของทางการที่กำหนดให้ลูกค้าต้องวางหลักประกันไม่ต่ำกว่าร้อยละ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/>
          <w:sz w:val="30"/>
          <w:szCs w:val="30"/>
        </w:rPr>
        <w:t>20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ของวงเงินซื้อขายหลักทรัพย์ที่ได้รับในบัญชีดังกล่าว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อีกทั้งกระบวน</w:t>
      </w:r>
      <w:r w:rsidR="00DD72BC" w:rsidRPr="00D14BF0">
        <w:rPr>
          <w:rFonts w:asciiTheme="majorBidi" w:hAnsiTheme="majorBidi"/>
          <w:sz w:val="30"/>
          <w:szCs w:val="30"/>
        </w:rPr>
        <w:br/>
      </w:r>
      <w:r w:rsidRPr="00D14BF0">
        <w:rPr>
          <w:rFonts w:asciiTheme="majorBidi" w:hAnsiTheme="majorBidi" w:hint="cs"/>
          <w:sz w:val="30"/>
          <w:szCs w:val="30"/>
          <w:cs/>
        </w:rPr>
        <w:t>การบังคับปิดสถานะการลงทุน</w:t>
      </w:r>
      <w:r w:rsidRPr="00D14BF0">
        <w:rPr>
          <w:rFonts w:asciiTheme="majorBidi" w:hAnsiTheme="majorBidi"/>
          <w:sz w:val="30"/>
          <w:szCs w:val="30"/>
          <w:cs/>
        </w:rPr>
        <w:t xml:space="preserve"> (</w:t>
      </w:r>
      <w:r w:rsidRPr="00D14BF0">
        <w:rPr>
          <w:rFonts w:asciiTheme="majorBidi" w:hAnsiTheme="majorBidi"/>
          <w:sz w:val="30"/>
          <w:szCs w:val="30"/>
        </w:rPr>
        <w:t xml:space="preserve">Force Sell) </w:t>
      </w:r>
      <w:r w:rsidRPr="00D14BF0">
        <w:rPr>
          <w:rFonts w:asciiTheme="majorBidi" w:hAnsiTheme="majorBidi" w:hint="cs"/>
          <w:sz w:val="30"/>
          <w:szCs w:val="30"/>
          <w:cs/>
        </w:rPr>
        <w:t>ภายในของบริษัทมีความรัดกุมทำให้ความเสี่ยงนี้ปรับลดลงอย่างมีนัยสำคัญ</w:t>
      </w:r>
    </w:p>
    <w:p w14:paraId="0BDB45A7" w14:textId="77777777" w:rsidR="00DD77D5" w:rsidRPr="00D14BF0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03E62FE" w14:textId="2826919B" w:rsidR="00DD77D5" w:rsidRPr="00D14BF0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14BF0">
        <w:rPr>
          <w:rFonts w:asciiTheme="majorBidi" w:hAnsiTheme="majorBidi" w:hint="cs"/>
          <w:sz w:val="30"/>
          <w:szCs w:val="30"/>
          <w:cs/>
        </w:rPr>
        <w:t>ทั้งนี้บริษัทมีการกำหนดมาตรการควบคุมความเสี่ยงให้เป็นไปตามเกณฑ์ภายในของบริษัท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และพิจารณาวงเงินให้เหมาะสมกับฐานะ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ความสามารถในการชำระหนี้ของลูกค้า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รวมถึงจัดให้มีการประเมินความเสี่ยงอย่างสม่ำเสมอผ่านกระบวนการทบทวนวงเงิน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และติดตามพฤติกรรมการซื้อขายหลักทรัพย์ของลูกค้า</w:t>
      </w:r>
      <w:r w:rsidR="007C5EE4" w:rsidRPr="00D14BF0">
        <w:rPr>
          <w:rFonts w:asciiTheme="majorBidi" w:hAnsiTheme="majorBidi"/>
          <w:sz w:val="30"/>
          <w:szCs w:val="30"/>
          <w:cs/>
        </w:rPr>
        <w:br/>
      </w:r>
      <w:r w:rsidRPr="00D14BF0">
        <w:rPr>
          <w:rFonts w:asciiTheme="majorBidi" w:hAnsiTheme="majorBidi" w:hint="cs"/>
          <w:sz w:val="30"/>
          <w:szCs w:val="30"/>
          <w:cs/>
        </w:rPr>
        <w:t>อย่างใกล้ชิด</w:t>
      </w:r>
    </w:p>
    <w:p w14:paraId="6AACA4F9" w14:textId="17EA76D9" w:rsidR="007E28AF" w:rsidRDefault="007E28A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highlight w:val="yellow"/>
        </w:rPr>
      </w:pPr>
      <w:r>
        <w:rPr>
          <w:rFonts w:asciiTheme="majorBidi" w:hAnsiTheme="majorBidi"/>
          <w:sz w:val="30"/>
          <w:szCs w:val="30"/>
          <w:highlight w:val="yellow"/>
        </w:rPr>
        <w:br w:type="page"/>
      </w:r>
    </w:p>
    <w:p w14:paraId="74684BFD" w14:textId="4F8BB020" w:rsidR="00DD77D5" w:rsidRPr="00D14BF0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14BF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ความเสี่ยงจากการประกอบธุรกิจการเป็นตัวแทนซื้อขายสัญญาซื้อขายล่วงหน้า</w:t>
      </w:r>
    </w:p>
    <w:p w14:paraId="44346067" w14:textId="77777777" w:rsidR="00DD77D5" w:rsidRPr="00D14BF0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0381F12" w14:textId="0AB52E46" w:rsidR="00DD77D5" w:rsidRPr="00D14BF0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14BF0">
        <w:rPr>
          <w:rFonts w:asciiTheme="majorBidi" w:hAnsiTheme="majorBidi" w:hint="cs"/>
          <w:sz w:val="30"/>
          <w:szCs w:val="30"/>
          <w:cs/>
        </w:rPr>
        <w:t>บริษัทมีความเสี่ยงจากการที่ลูกค้าอาจขาดทุนจากการลงทุนในสัญญาซื้อขายล่วงหน้าเกินกว่า</w:t>
      </w:r>
      <w:r w:rsidR="00D14132" w:rsidRPr="00D14BF0">
        <w:rPr>
          <w:rFonts w:asciiTheme="majorBidi" w:hAnsiTheme="majorBidi"/>
          <w:sz w:val="30"/>
          <w:szCs w:val="30"/>
        </w:rPr>
        <w:br/>
      </w:r>
      <w:r w:rsidRPr="00D14BF0">
        <w:rPr>
          <w:rFonts w:asciiTheme="majorBidi" w:hAnsiTheme="majorBidi" w:hint="cs"/>
          <w:sz w:val="30"/>
          <w:szCs w:val="30"/>
          <w:cs/>
        </w:rPr>
        <w:t>เงินหลักประกันของลูกค้าที่วางไว้กับบริษัท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ซึ่งทำให้ไม่เพียงพอที่จะชำระหนี้กับสำนักหักบัญชีได้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ดังนั้นเพื่อเป็นการลดความเสี่ยงที่จะเกิดขึ้น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บริษัทจึงมีมาตรการควบคุมความเสี่ยงโดยจะคัดเลือกลูกค้าที่มีความรู้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ความเข้าใจ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หรือมีประสบการณ์การลงทุนในสัญญาซื้อขายล่วงหน้าตามเกณฑ์ภายในที่บริษัทกำหนดไว้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ดำเนินการพิจารณาวงเงินให้เหมาะสมกับฐานะความสามารถในการชำระหนี้ของลูกค้า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รวมถึงจัดให้มี</w:t>
      </w:r>
      <w:r w:rsidR="00A16657" w:rsidRPr="00D14BF0">
        <w:rPr>
          <w:rFonts w:asciiTheme="majorBidi" w:hAnsiTheme="majorBidi"/>
          <w:sz w:val="30"/>
          <w:szCs w:val="30"/>
        </w:rPr>
        <w:br/>
      </w:r>
      <w:r w:rsidRPr="00D14BF0">
        <w:rPr>
          <w:rFonts w:asciiTheme="majorBidi" w:hAnsiTheme="majorBidi" w:hint="cs"/>
          <w:sz w:val="30"/>
          <w:szCs w:val="30"/>
          <w:cs/>
        </w:rPr>
        <w:t>การประเมินความเสี่ยงอย่างสม่ำเสมอผ่านกระบวนการทบทวนวงเงิน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และติดตามพฤติกรรมการซื้อขายสัญญาซื้อขายล่วงหน้าของลูกค้าอย่างใกล้ชิด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รวมถึงการควบคุมความเพียงพอของหลักประกันให้เป็นไปตามเกณฑ์ที่กำหนดโดยเคร่งครัด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เพื่อป้องกันความเสี่ยงจากการขาดทุนจำนวนมากในบัญชีลูกค้า</w:t>
      </w:r>
      <w:r w:rsidRPr="00D14BF0">
        <w:rPr>
          <w:rFonts w:asciiTheme="majorBidi" w:hAnsiTheme="majorBidi"/>
          <w:sz w:val="30"/>
          <w:szCs w:val="30"/>
          <w:cs/>
        </w:rPr>
        <w:t xml:space="preserve"> </w:t>
      </w:r>
      <w:r w:rsidRPr="00D14BF0">
        <w:rPr>
          <w:rFonts w:asciiTheme="majorBidi" w:hAnsiTheme="majorBidi" w:hint="cs"/>
          <w:sz w:val="30"/>
          <w:szCs w:val="30"/>
          <w:cs/>
        </w:rPr>
        <w:t>รวมถึงการบังคับปิดสถานะเปิดรับความเสี่ยงสัญญาของลูกค้ากรณีที่ไม่สามารถนำหลักประกันมาวางเพิ่มเติมตามที่บริษัทกำหนดได้</w:t>
      </w:r>
    </w:p>
    <w:p w14:paraId="554209EC" w14:textId="03FFBAD3" w:rsidR="008803FC" w:rsidRPr="00122EFA" w:rsidRDefault="008803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40CEEFF" w14:textId="449AD5D9" w:rsidR="00DD77D5" w:rsidRPr="008E2DE4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E2DE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ความเสี่ยงด้านเครดิตจากเงินลงทุน</w:t>
      </w:r>
    </w:p>
    <w:p w14:paraId="0CDE9E9D" w14:textId="77777777" w:rsidR="00DD77D5" w:rsidRPr="008E2DE4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98B6A02" w14:textId="2BE53E05" w:rsidR="00052D91" w:rsidRPr="008E2DE4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E2DE4">
        <w:rPr>
          <w:rFonts w:asciiTheme="majorBidi" w:hAnsiTheme="majorBidi" w:hint="cs"/>
          <w:sz w:val="30"/>
          <w:szCs w:val="30"/>
          <w:cs/>
        </w:rPr>
        <w:t>บริษัทมีความเสี่ยง</w:t>
      </w:r>
      <w:r w:rsidR="00C94FC5" w:rsidRPr="008E2DE4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8E2DE4">
        <w:rPr>
          <w:rFonts w:asciiTheme="majorBidi" w:hAnsiTheme="majorBidi" w:hint="cs"/>
          <w:sz w:val="30"/>
          <w:szCs w:val="30"/>
          <w:cs/>
        </w:rPr>
        <w:t>จากเงินลงทุนในตราสารหนี้</w:t>
      </w:r>
      <w:r w:rsidRPr="008E2DE4">
        <w:rPr>
          <w:rFonts w:asciiTheme="majorBidi" w:hAnsiTheme="majorBidi"/>
          <w:sz w:val="30"/>
          <w:szCs w:val="30"/>
          <w:cs/>
        </w:rPr>
        <w:t xml:space="preserve"> (</w:t>
      </w:r>
      <w:r w:rsidRPr="008E2DE4">
        <w:rPr>
          <w:rFonts w:asciiTheme="majorBidi" w:hAnsiTheme="majorBidi"/>
          <w:sz w:val="30"/>
          <w:szCs w:val="30"/>
        </w:rPr>
        <w:t xml:space="preserve">Fixed Income Proprietary Trading Portfolio) </w:t>
      </w:r>
      <w:r w:rsidRPr="008E2DE4">
        <w:rPr>
          <w:rFonts w:asciiTheme="majorBidi" w:hAnsiTheme="majorBidi" w:hint="cs"/>
          <w:sz w:val="30"/>
          <w:szCs w:val="30"/>
          <w:cs/>
        </w:rPr>
        <w:t>ทั้งนี้บริษัทมีการจำกัดให้ลงทุนได้เฉพาะตราสารหนี้ที่มีความเสี่ยงด้านเครดิตของผู้ออกตราสารในระดับ</w:t>
      </w:r>
      <w:r w:rsidRPr="008E2DE4">
        <w:rPr>
          <w:rFonts w:asciiTheme="majorBidi" w:hAnsiTheme="majorBidi"/>
          <w:sz w:val="30"/>
          <w:szCs w:val="30"/>
          <w:cs/>
        </w:rPr>
        <w:t xml:space="preserve"> </w:t>
      </w:r>
      <w:r w:rsidRPr="008E2DE4">
        <w:rPr>
          <w:rFonts w:asciiTheme="majorBidi" w:hAnsiTheme="majorBidi"/>
          <w:sz w:val="30"/>
          <w:szCs w:val="30"/>
        </w:rPr>
        <w:t xml:space="preserve">Thai Sovereign Risk </w:t>
      </w:r>
      <w:r w:rsidRPr="008E2DE4">
        <w:rPr>
          <w:rFonts w:asciiTheme="majorBidi" w:hAnsiTheme="majorBidi" w:hint="cs"/>
          <w:sz w:val="30"/>
          <w:szCs w:val="30"/>
          <w:cs/>
        </w:rPr>
        <w:t>เช่น</w:t>
      </w:r>
      <w:r w:rsidRPr="008E2DE4">
        <w:rPr>
          <w:rFonts w:asciiTheme="majorBidi" w:hAnsiTheme="majorBidi"/>
          <w:sz w:val="30"/>
          <w:szCs w:val="30"/>
          <w:cs/>
        </w:rPr>
        <w:t xml:space="preserve"> </w:t>
      </w:r>
      <w:r w:rsidRPr="008E2DE4">
        <w:rPr>
          <w:rFonts w:asciiTheme="majorBidi" w:hAnsiTheme="majorBidi" w:hint="cs"/>
          <w:sz w:val="30"/>
          <w:szCs w:val="30"/>
          <w:cs/>
        </w:rPr>
        <w:t>ตราสารหนี้ภาครัฐ</w:t>
      </w:r>
      <w:r w:rsidRPr="008E2DE4">
        <w:rPr>
          <w:rFonts w:asciiTheme="majorBidi" w:hAnsiTheme="majorBidi"/>
          <w:sz w:val="30"/>
          <w:szCs w:val="30"/>
          <w:cs/>
        </w:rPr>
        <w:t xml:space="preserve"> </w:t>
      </w:r>
      <w:r w:rsidRPr="008E2DE4">
        <w:rPr>
          <w:rFonts w:asciiTheme="majorBidi" w:hAnsiTheme="majorBidi" w:hint="cs"/>
          <w:sz w:val="30"/>
          <w:szCs w:val="30"/>
          <w:cs/>
        </w:rPr>
        <w:t>ตราสารหนี้ที่ออกและ</w:t>
      </w:r>
      <w:r w:rsidRPr="008E2DE4">
        <w:rPr>
          <w:rFonts w:asciiTheme="majorBidi" w:hAnsiTheme="majorBidi"/>
          <w:sz w:val="30"/>
          <w:szCs w:val="30"/>
          <w:cs/>
        </w:rPr>
        <w:t>/</w:t>
      </w:r>
      <w:r w:rsidRPr="008E2DE4">
        <w:rPr>
          <w:rFonts w:asciiTheme="majorBidi" w:hAnsiTheme="majorBidi" w:hint="cs"/>
          <w:sz w:val="30"/>
          <w:szCs w:val="30"/>
          <w:cs/>
        </w:rPr>
        <w:t>หรือค้ำประกันเงินต้นและดอกเบี้ยโดย</w:t>
      </w:r>
      <w:r w:rsidRPr="008E2DE4">
        <w:rPr>
          <w:rFonts w:asciiTheme="majorBidi" w:hAnsiTheme="majorBidi"/>
          <w:sz w:val="30"/>
          <w:szCs w:val="30"/>
          <w:cs/>
        </w:rPr>
        <w:t>กระทรวงการคลัง เพื่อให้เป็นไปตาม</w:t>
      </w:r>
      <w:r w:rsidRPr="009D12D7">
        <w:rPr>
          <w:rFonts w:asciiTheme="majorBidi" w:hAnsiTheme="majorBidi"/>
          <w:sz w:val="30"/>
          <w:szCs w:val="30"/>
          <w:cs/>
        </w:rPr>
        <w:t>นโยบายและแนวทางปฏิบัติสำหรับการลงทุนเพื่อการบริหาร</w:t>
      </w:r>
      <w:r w:rsidR="00DD72BC" w:rsidRPr="009D12D7">
        <w:rPr>
          <w:rFonts w:asciiTheme="majorBidi" w:hAnsiTheme="majorBidi"/>
          <w:sz w:val="30"/>
          <w:szCs w:val="30"/>
        </w:rPr>
        <w:br/>
      </w:r>
      <w:r w:rsidRPr="009D12D7">
        <w:rPr>
          <w:rFonts w:asciiTheme="majorBidi" w:hAnsiTheme="majorBidi"/>
          <w:sz w:val="30"/>
          <w:szCs w:val="30"/>
          <w:cs/>
        </w:rPr>
        <w:t xml:space="preserve">สภาพคล่องของบริษัท ณ วันที่ </w:t>
      </w:r>
      <w:r w:rsidR="00B75AF8" w:rsidRPr="009D12D7">
        <w:rPr>
          <w:rFonts w:asciiTheme="majorBidi" w:hAnsiTheme="majorBidi"/>
          <w:sz w:val="30"/>
          <w:szCs w:val="30"/>
        </w:rPr>
        <w:t xml:space="preserve">31 </w:t>
      </w:r>
      <w:r w:rsidR="00B75AF8" w:rsidRPr="009D12D7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B75AF8" w:rsidRPr="009D12D7">
        <w:rPr>
          <w:rFonts w:asciiTheme="majorBidi" w:hAnsiTheme="majorBidi"/>
          <w:sz w:val="30"/>
          <w:szCs w:val="30"/>
        </w:rPr>
        <w:t>2564</w:t>
      </w:r>
      <w:r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>บริษัทมีเงินลงทุนในบัญชีเพื่อค้าตราสารหนี้ของบริษัทรวมทั้งสิ้น</w:t>
      </w:r>
      <w:r w:rsidR="00120948" w:rsidRPr="009D12D7">
        <w:rPr>
          <w:rFonts w:asciiTheme="majorBidi" w:hAnsiTheme="majorBidi"/>
          <w:sz w:val="30"/>
          <w:szCs w:val="30"/>
          <w:cs/>
        </w:rPr>
        <w:t xml:space="preserve"> </w:t>
      </w:r>
      <w:r w:rsidR="008E2DE4" w:rsidRPr="009D12D7">
        <w:rPr>
          <w:rFonts w:asciiTheme="majorBidi" w:hAnsiTheme="majorBidi"/>
          <w:sz w:val="30"/>
          <w:szCs w:val="30"/>
        </w:rPr>
        <w:t>57.2</w:t>
      </w:r>
      <w:r w:rsidR="00C02C2F"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>ล</w:t>
      </w:r>
      <w:r w:rsidR="00B35C8C" w:rsidRPr="009D12D7">
        <w:rPr>
          <w:rFonts w:asciiTheme="majorBidi" w:hAnsiTheme="majorBidi"/>
          <w:sz w:val="30"/>
          <w:szCs w:val="30"/>
          <w:cs/>
        </w:rPr>
        <w:t>้านบาท</w:t>
      </w:r>
      <w:r w:rsidR="00C02C2F" w:rsidRPr="009D12D7">
        <w:rPr>
          <w:rFonts w:asciiTheme="majorBidi" w:hAnsiTheme="majorBidi"/>
          <w:sz w:val="30"/>
          <w:szCs w:val="30"/>
        </w:rPr>
        <w:t xml:space="preserve"> </w:t>
      </w:r>
      <w:r w:rsidR="00C02C2F" w:rsidRPr="009D12D7">
        <w:rPr>
          <w:rFonts w:asciiTheme="majorBidi" w:hAnsiTheme="majorBidi"/>
          <w:i/>
          <w:iCs/>
          <w:sz w:val="30"/>
          <w:szCs w:val="30"/>
        </w:rPr>
        <w:t xml:space="preserve">(2563: 53.8 </w:t>
      </w:r>
      <w:r w:rsidR="00C02C2F" w:rsidRPr="009D12D7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C02C2F" w:rsidRPr="009D12D7">
        <w:rPr>
          <w:rFonts w:asciiTheme="majorBidi" w:hAnsiTheme="majorBidi"/>
          <w:i/>
          <w:iCs/>
          <w:sz w:val="30"/>
          <w:szCs w:val="30"/>
        </w:rPr>
        <w:t>)</w:t>
      </w:r>
      <w:r w:rsidR="0042048B"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 xml:space="preserve">โดยเป็นพันธบัตรรัฐบาลจำนวน </w:t>
      </w:r>
      <w:r w:rsidR="008E2DE4" w:rsidRPr="009D12D7">
        <w:rPr>
          <w:rFonts w:asciiTheme="majorBidi" w:hAnsiTheme="majorBidi"/>
          <w:sz w:val="30"/>
          <w:szCs w:val="30"/>
        </w:rPr>
        <w:t>25.2</w:t>
      </w:r>
      <w:r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 xml:space="preserve">ล้านบาท ตราสารหนี้ภาคเอกชนจำนวน </w:t>
      </w:r>
      <w:r w:rsidR="008E2DE4" w:rsidRPr="009D12D7">
        <w:rPr>
          <w:rFonts w:asciiTheme="majorBidi" w:hAnsiTheme="majorBidi"/>
          <w:sz w:val="30"/>
          <w:szCs w:val="30"/>
        </w:rPr>
        <w:t>14.5</w:t>
      </w:r>
      <w:r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>ล้านบาท</w:t>
      </w:r>
      <w:r w:rsidR="00986DFE" w:rsidRPr="009D12D7">
        <w:rPr>
          <w:rFonts w:asciiTheme="majorBidi" w:hAnsiTheme="majorBidi"/>
          <w:sz w:val="30"/>
          <w:szCs w:val="30"/>
          <w:cs/>
        </w:rPr>
        <w:t xml:space="preserve"> และเป็นตราสารหนี้ต่างประเทศ </w:t>
      </w:r>
      <w:r w:rsidR="008E2DE4" w:rsidRPr="009D12D7">
        <w:rPr>
          <w:rFonts w:asciiTheme="majorBidi" w:hAnsiTheme="majorBidi"/>
          <w:sz w:val="30"/>
          <w:szCs w:val="30"/>
        </w:rPr>
        <w:t>17.5</w:t>
      </w:r>
      <w:r w:rsidR="00986DFE" w:rsidRPr="009D12D7">
        <w:rPr>
          <w:rFonts w:asciiTheme="majorBidi" w:hAnsiTheme="majorBidi"/>
          <w:sz w:val="30"/>
          <w:szCs w:val="30"/>
        </w:rPr>
        <w:t xml:space="preserve"> </w:t>
      </w:r>
      <w:r w:rsidR="00986DFE" w:rsidRPr="009D12D7">
        <w:rPr>
          <w:rFonts w:asciiTheme="majorBidi" w:hAnsiTheme="majorBidi"/>
          <w:sz w:val="30"/>
          <w:szCs w:val="30"/>
          <w:cs/>
        </w:rPr>
        <w:t>ล้านบาท</w:t>
      </w:r>
      <w:r w:rsidR="00C02C2F" w:rsidRPr="009D12D7">
        <w:rPr>
          <w:rFonts w:asciiTheme="majorBidi" w:hAnsiTheme="majorBidi"/>
          <w:sz w:val="30"/>
          <w:szCs w:val="30"/>
        </w:rPr>
        <w:t xml:space="preserve"> </w:t>
      </w:r>
      <w:r w:rsidR="00C02C2F" w:rsidRPr="009D12D7">
        <w:rPr>
          <w:rFonts w:asciiTheme="majorBidi" w:hAnsiTheme="majorBidi"/>
          <w:i/>
          <w:iCs/>
          <w:sz w:val="30"/>
          <w:szCs w:val="30"/>
        </w:rPr>
        <w:t xml:space="preserve">(2563: </w:t>
      </w:r>
      <w:r w:rsidR="00986DFE" w:rsidRPr="009D12D7">
        <w:rPr>
          <w:rFonts w:asciiTheme="majorBidi" w:hAnsiTheme="majorBidi" w:hint="cs"/>
          <w:i/>
          <w:iCs/>
          <w:sz w:val="30"/>
          <w:szCs w:val="30"/>
          <w:cs/>
        </w:rPr>
        <w:t>พันธบัตรรัฐบาลจำนวน</w:t>
      </w:r>
      <w:r w:rsidR="00986DFE" w:rsidRPr="009D12D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2C2F" w:rsidRPr="009D12D7">
        <w:rPr>
          <w:rFonts w:asciiTheme="majorBidi" w:hAnsiTheme="majorBidi"/>
          <w:i/>
          <w:iCs/>
          <w:sz w:val="30"/>
          <w:szCs w:val="30"/>
        </w:rPr>
        <w:t xml:space="preserve">43.2 </w:t>
      </w:r>
      <w:r w:rsidR="00C02C2F" w:rsidRPr="009D12D7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330ED9" w:rsidRPr="009D12D7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986DFE" w:rsidRPr="009D12D7">
        <w:rPr>
          <w:rFonts w:asciiTheme="majorBidi" w:hAnsiTheme="majorBidi" w:hint="cs"/>
          <w:i/>
          <w:iCs/>
          <w:sz w:val="30"/>
          <w:szCs w:val="30"/>
          <w:cs/>
        </w:rPr>
        <w:t>ตราสารหนี้ภาคเอกชนจำนวน</w:t>
      </w:r>
      <w:r w:rsidR="00C02C2F" w:rsidRPr="009D12D7" w:rsidDel="00986DF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2C2F" w:rsidRPr="009D12D7">
        <w:rPr>
          <w:rFonts w:asciiTheme="majorBidi" w:hAnsiTheme="majorBidi"/>
          <w:i/>
          <w:iCs/>
          <w:sz w:val="30"/>
          <w:szCs w:val="30"/>
        </w:rPr>
        <w:t xml:space="preserve">10.6 </w:t>
      </w:r>
      <w:r w:rsidR="00C02C2F" w:rsidRPr="009D12D7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C02C2F" w:rsidRPr="009D12D7">
        <w:rPr>
          <w:rFonts w:asciiTheme="majorBidi" w:hAnsiTheme="majorBidi"/>
          <w:sz w:val="30"/>
          <w:szCs w:val="30"/>
        </w:rPr>
        <w:t>)</w:t>
      </w:r>
    </w:p>
    <w:p w14:paraId="0BA90766" w14:textId="77777777" w:rsidR="00363F46" w:rsidRPr="00122EFA" w:rsidRDefault="00363F46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E65280E" w14:textId="4236495C" w:rsidR="007B1420" w:rsidRPr="00D14BF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14BF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ความเสี่ยงด้านเครดิตจากเงินสดและรายการเทียบเท่าเงินสดและ</w:t>
      </w:r>
      <w:r w:rsidR="00E16A6B" w:rsidRPr="00D14BF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สินทรัพย์</w:t>
      </w:r>
      <w:r w:rsidRPr="00D14BF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อนุพันธ์</w:t>
      </w:r>
    </w:p>
    <w:p w14:paraId="182BCE0D" w14:textId="638C9A78" w:rsidR="007B1420" w:rsidRPr="00D14BF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40ECDF4" w14:textId="0B7AA40E" w:rsidR="007B142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14BF0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</w:t>
      </w:r>
      <w:r w:rsidR="00217DC6" w:rsidRPr="00D14BF0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D14BF0">
        <w:rPr>
          <w:rFonts w:asciiTheme="majorBidi" w:hAnsiTheme="majorBidi" w:hint="cs"/>
          <w:sz w:val="30"/>
          <w:szCs w:val="30"/>
          <w:cs/>
        </w:rPr>
        <w:t>อนุพันธ์</w:t>
      </w:r>
      <w:r w:rsidR="00C33C9A" w:rsidRPr="00D14BF0">
        <w:rPr>
          <w:rFonts w:asciiTheme="majorBidi" w:hAnsiTheme="majorBidi" w:hint="cs"/>
          <w:sz w:val="30"/>
          <w:szCs w:val="30"/>
          <w:cs/>
        </w:rPr>
        <w:t>มี</w:t>
      </w:r>
      <w:r w:rsidRPr="00D14BF0">
        <w:rPr>
          <w:rFonts w:asciiTheme="majorBidi" w:hAnsiTheme="majorBidi" w:hint="cs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F209FD" w:rsidRPr="00D14BF0">
        <w:rPr>
          <w:rFonts w:asciiTheme="majorBidi" w:hAnsiTheme="majorBidi" w:hint="cs"/>
          <w:sz w:val="30"/>
          <w:szCs w:val="30"/>
          <w:cs/>
        </w:rPr>
        <w:t>ซึ่ง</w:t>
      </w:r>
      <w:r w:rsidRPr="00D14BF0">
        <w:rPr>
          <w:rFonts w:asciiTheme="majorBidi" w:hAnsiTheme="majorBidi" w:hint="cs"/>
          <w:sz w:val="30"/>
          <w:szCs w:val="30"/>
          <w:cs/>
        </w:rPr>
        <w:t>บริษัทพิจารณาว่ามีความเสี่ยงด้านเครดิตต่ำ</w:t>
      </w:r>
    </w:p>
    <w:bookmarkEnd w:id="2"/>
    <w:p w14:paraId="7F6B1283" w14:textId="1250F8D8" w:rsidR="007E28AF" w:rsidRDefault="007E28A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7274E5B" w14:textId="4B000E09" w:rsidR="007B4950" w:rsidRDefault="001C69E8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4</w:t>
      </w:r>
      <w:r w:rsidR="00DD77D5" w:rsidRPr="00B41034">
        <w:rPr>
          <w:rFonts w:asciiTheme="majorBidi" w:hAnsiTheme="majorBidi"/>
          <w:b/>
          <w:bCs/>
          <w:i/>
          <w:iCs/>
          <w:sz w:val="30"/>
          <w:szCs w:val="30"/>
        </w:rPr>
        <w:t>.2.</w:t>
      </w:r>
      <w:r w:rsidR="005F2E26" w:rsidRPr="00B41034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5F2E26" w:rsidRPr="00B41034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7B4950" w:rsidRPr="00B41034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11DFA28" w14:textId="77777777" w:rsidR="002142C1" w:rsidRPr="003A4829" w:rsidRDefault="002142C1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AF67266" w14:textId="56954B7E" w:rsidR="00DD77D5" w:rsidRDefault="00DD77D5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บริษัทอาจเผชิญความเสี่ยงด้านสภาพคล่องเมื่อบริษัทไม่สามารถเปลี่ยนสินทรัพย์เป็นเงินสดได้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หรือไม่สามารถจัดหาเงินทุนได้เพียงพอ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หรือสามารถจัดหาเงินทุนได้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แต่ต้นทุนการจัดหาเงินสูงเกินกว่าระดับที่ยอมรับได้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รวมถึงความเสี่ยงที่ไม่สามารถยกเลิก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Unwind) </w:t>
      </w:r>
      <w:r w:rsidRPr="00DD77D5">
        <w:rPr>
          <w:rFonts w:asciiTheme="majorBidi" w:hAnsiTheme="majorBidi" w:hint="cs"/>
          <w:sz w:val="30"/>
          <w:szCs w:val="30"/>
          <w:cs/>
        </w:rPr>
        <w:t>หรือหักกลบ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Offset)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ความเสี่ยงที่มีอยู่ได้จากสินทรัพย์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ทำให้ต้องขายสินทรัพย์ในราคาต่ำกว่าต้นทุนที่ซื้อมาเนื่องจากสินทรัพย์นั้นมีสภาพคล่องต่ำ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หรือเกิดภาวะตลาดขาดสภาพคล่องซึ่งอาจส่งผลกระทบต่อฐานะการเงินของบริษัททั้งในปัจจุบันและอนาคต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รวมทั้งการบริหารสภาพคล่องของเงินคงเหลือของลูกค้า</w:t>
      </w:r>
    </w:p>
    <w:p w14:paraId="387E12D1" w14:textId="77777777" w:rsidR="002142C1" w:rsidRP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9EB7329" w14:textId="7B812E86" w:rsidR="00F7469D" w:rsidRDefault="00356B6F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2D6088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6E25E9">
        <w:rPr>
          <w:rFonts w:asciiTheme="majorBidi" w:hAnsiTheme="majorBidi" w:hint="cs"/>
          <w:sz w:val="30"/>
          <w:szCs w:val="30"/>
          <w:cs/>
        </w:rPr>
        <w:t>แสดง</w:t>
      </w:r>
      <w:r w:rsidRPr="002D6088">
        <w:rPr>
          <w:rFonts w:asciiTheme="majorBidi" w:hAnsi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6854336" w14:textId="77777777" w:rsidR="002142C1" w:rsidRPr="003A4829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F209FD" w:rsidRPr="006C138A" w14:paraId="4C56B6F0" w14:textId="77777777" w:rsidTr="006C138A">
        <w:trPr>
          <w:tblHeader/>
        </w:trPr>
        <w:tc>
          <w:tcPr>
            <w:tcW w:w="3330" w:type="dxa"/>
            <w:vAlign w:val="bottom"/>
          </w:tcPr>
          <w:p w14:paraId="6C67315E" w14:textId="77777777" w:rsidR="00F209FD" w:rsidRPr="006C138A" w:rsidRDefault="00F209FD" w:rsidP="00DA65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59D0517" w14:textId="350D8B12" w:rsidR="00F209FD" w:rsidRPr="006C138A" w:rsidRDefault="00B75AF8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F209FD" w:rsidRPr="006C138A" w14:paraId="737BF8BF" w14:textId="77777777" w:rsidTr="006C138A">
        <w:trPr>
          <w:tblHeader/>
        </w:trPr>
        <w:tc>
          <w:tcPr>
            <w:tcW w:w="3330" w:type="dxa"/>
            <w:vAlign w:val="bottom"/>
          </w:tcPr>
          <w:p w14:paraId="357E4A3F" w14:textId="6E7E74F5" w:rsidR="00F209FD" w:rsidRPr="006C138A" w:rsidRDefault="00F209FD" w:rsidP="00DA65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F31AAB" w14:textId="77777777" w:rsidR="00F209FD" w:rsidRPr="006C138A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152EC69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5444D43" w14:textId="766820B0" w:rsidR="00F209FD" w:rsidRPr="006C138A" w:rsidRDefault="00F209FD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209FD" w:rsidRPr="006C138A" w14:paraId="67734D55" w14:textId="77777777" w:rsidTr="006C138A">
        <w:trPr>
          <w:tblHeader/>
        </w:trPr>
        <w:tc>
          <w:tcPr>
            <w:tcW w:w="3330" w:type="dxa"/>
            <w:vAlign w:val="bottom"/>
          </w:tcPr>
          <w:p w14:paraId="44064523" w14:textId="03C1E040" w:rsidR="00F209FD" w:rsidRPr="006C138A" w:rsidRDefault="00F209FD" w:rsidP="00DA657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6BA16" w14:textId="77777777" w:rsidR="00F209FD" w:rsidRPr="006C138A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F9718FF" w14:textId="014DBBE2" w:rsidR="00F209FD" w:rsidRPr="006C138A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22A6BAD7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5A9987" w14:textId="1E2D7112" w:rsidR="00F209FD" w:rsidRPr="006C138A" w:rsidRDefault="00F209FD" w:rsidP="00DA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BC0BE90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B7127" w14:textId="4AF9C42E" w:rsidR="00F209FD" w:rsidRPr="006C138A" w:rsidRDefault="00F209FD" w:rsidP="00DA657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10D304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7BFF05" w14:textId="111C66A5" w:rsidR="00F209FD" w:rsidRPr="006C138A" w:rsidRDefault="00F209FD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209FD" w:rsidRPr="006C138A" w14:paraId="71E2F5CE" w14:textId="77777777" w:rsidTr="006C138A">
        <w:tc>
          <w:tcPr>
            <w:tcW w:w="3330" w:type="dxa"/>
          </w:tcPr>
          <w:p w14:paraId="15166BD8" w14:textId="77777777" w:rsidR="00F209FD" w:rsidRPr="006C138A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F23F3A0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09FD" w:rsidRPr="006C138A" w14:paraId="0784174A" w14:textId="77777777" w:rsidTr="006C138A">
        <w:tc>
          <w:tcPr>
            <w:tcW w:w="3330" w:type="dxa"/>
            <w:hideMark/>
          </w:tcPr>
          <w:p w14:paraId="0D801BCE" w14:textId="77777777" w:rsidR="00F209FD" w:rsidRPr="006C138A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6B76C08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B8193E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AD2B0D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96F29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0A3EC6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72BB1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F3DF25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02EE" w:rsidRPr="006C138A" w14:paraId="5E8F41D5" w14:textId="77777777" w:rsidTr="006C138A">
        <w:tc>
          <w:tcPr>
            <w:tcW w:w="3330" w:type="dxa"/>
            <w:hideMark/>
          </w:tcPr>
          <w:p w14:paraId="4049B6D1" w14:textId="1455ACF1" w:rsidR="00DB02EE" w:rsidRPr="006C138A" w:rsidRDefault="00DB02EE" w:rsidP="00DB02EE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66F75706" w14:textId="17C3FAD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4D2">
              <w:rPr>
                <w:rFonts w:ascii="Angsana New" w:hAnsi="Angsana New"/>
                <w:sz w:val="28"/>
                <w:szCs w:val="28"/>
              </w:rPr>
              <w:t>182,114</w:t>
            </w:r>
          </w:p>
        </w:tc>
        <w:tc>
          <w:tcPr>
            <w:tcW w:w="272" w:type="dxa"/>
          </w:tcPr>
          <w:p w14:paraId="39D27EFC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B5E6269" w14:textId="547ACE5D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4D2">
              <w:rPr>
                <w:rFonts w:ascii="Angsana New" w:hAnsi="Angsana New"/>
                <w:sz w:val="28"/>
                <w:szCs w:val="28"/>
              </w:rPr>
              <w:t>182,114</w:t>
            </w:r>
          </w:p>
        </w:tc>
        <w:tc>
          <w:tcPr>
            <w:tcW w:w="270" w:type="dxa"/>
          </w:tcPr>
          <w:p w14:paraId="4EF24051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A4C07" w14:textId="1BD92EB8" w:rsidR="00DB02EE" w:rsidRPr="006C138A" w:rsidRDefault="00BA6E86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6371E6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1557BA" w14:textId="064BB1D6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4D2">
              <w:rPr>
                <w:rFonts w:ascii="Angsana New" w:hAnsi="Angsana New"/>
                <w:sz w:val="28"/>
                <w:szCs w:val="28"/>
              </w:rPr>
              <w:t>182,114</w:t>
            </w:r>
          </w:p>
        </w:tc>
      </w:tr>
      <w:tr w:rsidR="00DB02EE" w:rsidRPr="006C138A" w14:paraId="02963E15" w14:textId="77777777" w:rsidTr="006C138A">
        <w:tc>
          <w:tcPr>
            <w:tcW w:w="3330" w:type="dxa"/>
            <w:hideMark/>
          </w:tcPr>
          <w:p w14:paraId="38DD825D" w14:textId="47C43202" w:rsidR="00DB02EE" w:rsidRPr="006C138A" w:rsidRDefault="00DB02EE" w:rsidP="00DB02E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24DEF889" w14:textId="20F20F5F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4D2">
              <w:rPr>
                <w:rFonts w:ascii="Angsana New" w:hAnsi="Angsana New"/>
                <w:sz w:val="28"/>
                <w:szCs w:val="28"/>
              </w:rPr>
              <w:t>2,404,187</w:t>
            </w:r>
          </w:p>
        </w:tc>
        <w:tc>
          <w:tcPr>
            <w:tcW w:w="272" w:type="dxa"/>
          </w:tcPr>
          <w:p w14:paraId="18F175F1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2464DAF" w14:textId="014484EF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4D2">
              <w:rPr>
                <w:rFonts w:ascii="Angsana New" w:hAnsi="Angsana New"/>
                <w:sz w:val="28"/>
                <w:szCs w:val="28"/>
              </w:rPr>
              <w:t>2,404,187</w:t>
            </w:r>
          </w:p>
        </w:tc>
        <w:tc>
          <w:tcPr>
            <w:tcW w:w="270" w:type="dxa"/>
          </w:tcPr>
          <w:p w14:paraId="5E1EEFB7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DF21B6" w14:textId="75E205AF" w:rsidR="00DB02EE" w:rsidRPr="006C138A" w:rsidRDefault="00BA6E86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1D38FC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61FC44F" w14:textId="3CAC7AFF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4D2">
              <w:rPr>
                <w:rFonts w:ascii="Angsana New" w:hAnsi="Angsana New"/>
                <w:sz w:val="28"/>
                <w:szCs w:val="28"/>
              </w:rPr>
              <w:t>2,404,187</w:t>
            </w:r>
          </w:p>
        </w:tc>
      </w:tr>
      <w:tr w:rsidR="00DB02EE" w:rsidRPr="006C138A" w14:paraId="0FE343E6" w14:textId="77777777" w:rsidTr="006C138A">
        <w:trPr>
          <w:trHeight w:val="119"/>
        </w:trPr>
        <w:tc>
          <w:tcPr>
            <w:tcW w:w="3330" w:type="dxa"/>
          </w:tcPr>
          <w:p w14:paraId="65B94AE2" w14:textId="235DF8DC" w:rsidR="00DB02EE" w:rsidRPr="006C138A" w:rsidRDefault="00DB02EE" w:rsidP="00DB02E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107AB2F8" w14:textId="47CA5669" w:rsidR="00DB02EE" w:rsidRPr="006C138A" w:rsidRDefault="00BA6E8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5,816,493</w:t>
            </w:r>
          </w:p>
        </w:tc>
        <w:tc>
          <w:tcPr>
            <w:tcW w:w="272" w:type="dxa"/>
          </w:tcPr>
          <w:p w14:paraId="4E309907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6B7F94" w14:textId="70A5450E" w:rsidR="00DB02EE" w:rsidRPr="006C138A" w:rsidRDefault="00BA6E8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5,816,493</w:t>
            </w:r>
          </w:p>
        </w:tc>
        <w:tc>
          <w:tcPr>
            <w:tcW w:w="270" w:type="dxa"/>
          </w:tcPr>
          <w:p w14:paraId="6C0A2907" w14:textId="77777777" w:rsidR="00DB02EE" w:rsidRPr="006C138A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D4F0B2" w14:textId="7B00F74B" w:rsidR="00DB02EE" w:rsidRPr="006C138A" w:rsidRDefault="00BA6E86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22BFF1" w14:textId="77777777" w:rsidR="00DB02EE" w:rsidRPr="006C138A" w:rsidRDefault="00DB02EE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2A743F" w14:textId="1B1B6BF2" w:rsidR="00DB02EE" w:rsidRPr="00D6148A" w:rsidRDefault="00BA6E8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48A">
              <w:rPr>
                <w:rFonts w:ascii="Angsana New" w:hAnsi="Angsana New"/>
                <w:sz w:val="28"/>
                <w:szCs w:val="28"/>
              </w:rPr>
              <w:t>5,816,493</w:t>
            </w:r>
          </w:p>
        </w:tc>
      </w:tr>
      <w:tr w:rsidR="00DB02EE" w:rsidRPr="006C138A" w14:paraId="2E0CE185" w14:textId="77777777" w:rsidTr="006C138A">
        <w:trPr>
          <w:trHeight w:val="119"/>
        </w:trPr>
        <w:tc>
          <w:tcPr>
            <w:tcW w:w="3330" w:type="dxa"/>
          </w:tcPr>
          <w:p w14:paraId="7E54F2E9" w14:textId="4637159D" w:rsidR="00DB02EE" w:rsidRPr="006C138A" w:rsidRDefault="00DB02EE" w:rsidP="00DB02E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BF7C304" w14:textId="4C5D131E" w:rsidR="00DB02EE" w:rsidRPr="00BA6E86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BA6E86">
              <w:rPr>
                <w:rFonts w:ascii="Angsana New" w:hAnsi="Angsana New"/>
                <w:sz w:val="28"/>
                <w:szCs w:val="28"/>
              </w:rPr>
              <w:t>6,988</w:t>
            </w:r>
          </w:p>
        </w:tc>
        <w:tc>
          <w:tcPr>
            <w:tcW w:w="272" w:type="dxa"/>
          </w:tcPr>
          <w:p w14:paraId="0B01395D" w14:textId="77777777" w:rsidR="00DB02EE" w:rsidRPr="00BA6E86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168" w:type="dxa"/>
          </w:tcPr>
          <w:p w14:paraId="49024E25" w14:textId="4FA2551C" w:rsidR="00DB02EE" w:rsidRPr="00987548" w:rsidRDefault="00987548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6,413</w:t>
            </w:r>
          </w:p>
        </w:tc>
        <w:tc>
          <w:tcPr>
            <w:tcW w:w="270" w:type="dxa"/>
          </w:tcPr>
          <w:p w14:paraId="787CC578" w14:textId="77777777" w:rsidR="00DB02EE" w:rsidRPr="00987548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B0793D" w14:textId="711D6BC1" w:rsidR="00DB02EE" w:rsidRPr="00987548" w:rsidRDefault="00987548" w:rsidP="00987548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36" w:type="dxa"/>
          </w:tcPr>
          <w:p w14:paraId="3E2801B0" w14:textId="77777777" w:rsidR="00DB02EE" w:rsidRPr="00987548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D57F54" w14:textId="1B3DAA59" w:rsidR="00DB02EE" w:rsidRPr="00D6148A" w:rsidRDefault="003514E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48A">
              <w:rPr>
                <w:rFonts w:ascii="Angsana New" w:hAnsi="Angsana New"/>
                <w:sz w:val="28"/>
                <w:szCs w:val="28"/>
              </w:rPr>
              <w:t>7,047</w:t>
            </w:r>
          </w:p>
        </w:tc>
      </w:tr>
      <w:tr w:rsidR="002254D2" w:rsidRPr="006C138A" w14:paraId="7B52FDB2" w14:textId="77777777" w:rsidTr="006C138A">
        <w:tc>
          <w:tcPr>
            <w:tcW w:w="3330" w:type="dxa"/>
          </w:tcPr>
          <w:p w14:paraId="1B40547B" w14:textId="77777777" w:rsidR="002254D2" w:rsidRPr="006C138A" w:rsidRDefault="002254D2" w:rsidP="002254D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5C2DC" w14:textId="61C7B1B8" w:rsidR="002254D2" w:rsidRPr="00BA6E86" w:rsidRDefault="00BA6E86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6E86">
              <w:rPr>
                <w:rFonts w:ascii="Angsana New" w:hAnsi="Angsana New"/>
                <w:b/>
                <w:bCs/>
                <w:sz w:val="28"/>
                <w:szCs w:val="28"/>
              </w:rPr>
              <w:t>8,409,782</w:t>
            </w:r>
          </w:p>
        </w:tc>
        <w:tc>
          <w:tcPr>
            <w:tcW w:w="272" w:type="dxa"/>
          </w:tcPr>
          <w:p w14:paraId="28413309" w14:textId="77777777" w:rsidR="002254D2" w:rsidRPr="002254D2" w:rsidRDefault="002254D2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FB430" w14:textId="47F5F47B" w:rsidR="002254D2" w:rsidRPr="00987548" w:rsidRDefault="00987548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48">
              <w:rPr>
                <w:rFonts w:ascii="Angsana New" w:hAnsi="Angsana New"/>
                <w:b/>
                <w:bCs/>
                <w:sz w:val="28"/>
                <w:szCs w:val="28"/>
              </w:rPr>
              <w:t>8,409,207</w:t>
            </w:r>
          </w:p>
        </w:tc>
        <w:tc>
          <w:tcPr>
            <w:tcW w:w="270" w:type="dxa"/>
          </w:tcPr>
          <w:p w14:paraId="54C0800F" w14:textId="77777777" w:rsidR="002254D2" w:rsidRPr="00987548" w:rsidRDefault="002254D2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AB7E" w14:textId="6A48C7C8" w:rsidR="002254D2" w:rsidRPr="00987548" w:rsidRDefault="00987548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48">
              <w:rPr>
                <w:rFonts w:ascii="Angsana New" w:hAnsi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6" w:type="dxa"/>
          </w:tcPr>
          <w:p w14:paraId="59A8FE21" w14:textId="77777777" w:rsidR="002254D2" w:rsidRPr="00987548" w:rsidRDefault="002254D2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A0D7B" w14:textId="148EC273" w:rsidR="002254D2" w:rsidRPr="00D6148A" w:rsidRDefault="00987548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48A">
              <w:rPr>
                <w:rFonts w:ascii="Angsana New" w:hAnsi="Angsana New"/>
                <w:b/>
                <w:bCs/>
                <w:sz w:val="28"/>
                <w:szCs w:val="28"/>
              </w:rPr>
              <w:t>8,40</w:t>
            </w:r>
            <w:r w:rsidR="005A21C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D6148A">
              <w:rPr>
                <w:rFonts w:ascii="Angsana New" w:hAnsi="Angsana New"/>
                <w:b/>
                <w:bCs/>
                <w:sz w:val="28"/>
                <w:szCs w:val="28"/>
              </w:rPr>
              <w:t>,841</w:t>
            </w:r>
          </w:p>
        </w:tc>
      </w:tr>
      <w:tr w:rsidR="00F209FD" w:rsidRPr="006C138A" w14:paraId="7E9AE0C8" w14:textId="77777777" w:rsidTr="006C138A">
        <w:tc>
          <w:tcPr>
            <w:tcW w:w="3330" w:type="dxa"/>
          </w:tcPr>
          <w:p w14:paraId="39DB7CFE" w14:textId="77777777" w:rsidR="00F209FD" w:rsidRPr="00F17248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56E255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435AA5A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FF83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FCA4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ACDF6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C1A8E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F3784C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09FD" w:rsidRPr="006C138A" w14:paraId="1B9621B0" w14:textId="77777777" w:rsidTr="006C138A">
        <w:tc>
          <w:tcPr>
            <w:tcW w:w="3330" w:type="dxa"/>
            <w:hideMark/>
          </w:tcPr>
          <w:p w14:paraId="16AE5CFC" w14:textId="193C0613" w:rsidR="00F209FD" w:rsidRPr="006C138A" w:rsidRDefault="00F209FD" w:rsidP="00DA657E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A31DAA2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9D3D57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46E6D5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24401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C7D745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A440B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310288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F5F" w:rsidRPr="006C138A" w14:paraId="79A98C94" w14:textId="77777777" w:rsidTr="006C138A">
        <w:tc>
          <w:tcPr>
            <w:tcW w:w="3330" w:type="dxa"/>
            <w:hideMark/>
          </w:tcPr>
          <w:p w14:paraId="69971282" w14:textId="0CE99B07" w:rsidR="00B14F5F" w:rsidRPr="006C138A" w:rsidRDefault="00B14F5F" w:rsidP="00B14F5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63AE008F" w14:textId="142765EE" w:rsidR="00B14F5F" w:rsidRPr="006C138A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F5F">
              <w:rPr>
                <w:rFonts w:ascii="Angsana New" w:hAnsi="Angsana New"/>
                <w:sz w:val="28"/>
                <w:szCs w:val="28"/>
              </w:rPr>
              <w:t>288,028</w:t>
            </w:r>
          </w:p>
        </w:tc>
        <w:tc>
          <w:tcPr>
            <w:tcW w:w="272" w:type="dxa"/>
          </w:tcPr>
          <w:p w14:paraId="2558470A" w14:textId="77777777" w:rsidR="00B14F5F" w:rsidRPr="00B14F5F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6AA2359" w14:textId="5E1462DB" w:rsidR="00B14F5F" w:rsidRPr="006C138A" w:rsidRDefault="00F56429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167,967</w:t>
            </w:r>
          </w:p>
        </w:tc>
        <w:tc>
          <w:tcPr>
            <w:tcW w:w="270" w:type="dxa"/>
          </w:tcPr>
          <w:p w14:paraId="081AE993" w14:textId="77777777" w:rsidR="00B14F5F" w:rsidRPr="006C138A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5085" w14:textId="026A1A3D" w:rsidR="00B14F5F" w:rsidRPr="006C138A" w:rsidRDefault="00F56429" w:rsidP="00F5642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120,061</w:t>
            </w:r>
          </w:p>
        </w:tc>
        <w:tc>
          <w:tcPr>
            <w:tcW w:w="236" w:type="dxa"/>
          </w:tcPr>
          <w:p w14:paraId="2E40C6EC" w14:textId="77777777" w:rsidR="00B14F5F" w:rsidRPr="006C138A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1C25F4" w14:textId="794C158F" w:rsidR="00B14F5F" w:rsidRPr="006C138A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F5F">
              <w:rPr>
                <w:rFonts w:ascii="Angsana New" w:hAnsi="Angsana New"/>
                <w:sz w:val="28"/>
                <w:szCs w:val="28"/>
              </w:rPr>
              <w:t>288,028</w:t>
            </w:r>
          </w:p>
        </w:tc>
      </w:tr>
      <w:tr w:rsidR="00B14F5F" w:rsidRPr="006C138A" w14:paraId="0087DE4C" w14:textId="77777777" w:rsidTr="006C138A">
        <w:tc>
          <w:tcPr>
            <w:tcW w:w="3330" w:type="dxa"/>
          </w:tcPr>
          <w:p w14:paraId="20E65835" w14:textId="77777777" w:rsidR="00B14F5F" w:rsidRPr="006C138A" w:rsidRDefault="00B14F5F" w:rsidP="00B14F5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AFB0" w14:textId="76E4099B" w:rsidR="00B14F5F" w:rsidRPr="00B14F5F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4F5F">
              <w:rPr>
                <w:rFonts w:ascii="Angsana New" w:hAnsi="Angsana New"/>
                <w:b/>
                <w:bCs/>
                <w:sz w:val="28"/>
                <w:szCs w:val="28"/>
              </w:rPr>
              <w:t>288,028</w:t>
            </w:r>
          </w:p>
        </w:tc>
        <w:tc>
          <w:tcPr>
            <w:tcW w:w="272" w:type="dxa"/>
          </w:tcPr>
          <w:p w14:paraId="10AAC2E4" w14:textId="77777777" w:rsidR="00B14F5F" w:rsidRPr="00B14F5F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3510A" w14:textId="71930AEB" w:rsidR="00B14F5F" w:rsidRPr="00B14F5F" w:rsidRDefault="00F56429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6429">
              <w:rPr>
                <w:rFonts w:ascii="Angsana New" w:hAnsi="Angsana New"/>
                <w:b/>
                <w:bCs/>
                <w:sz w:val="28"/>
                <w:szCs w:val="28"/>
              </w:rPr>
              <w:t>167,967</w:t>
            </w:r>
          </w:p>
        </w:tc>
        <w:tc>
          <w:tcPr>
            <w:tcW w:w="270" w:type="dxa"/>
          </w:tcPr>
          <w:p w14:paraId="5448A68D" w14:textId="77777777" w:rsidR="00B14F5F" w:rsidRPr="00B14F5F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A58BA" w14:textId="58F098DE" w:rsidR="00B14F5F" w:rsidRPr="00F56429" w:rsidRDefault="00F56429" w:rsidP="00F5642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6429">
              <w:rPr>
                <w:rFonts w:ascii="Angsana New" w:hAnsi="Angsana New"/>
                <w:b/>
                <w:bCs/>
                <w:sz w:val="28"/>
                <w:szCs w:val="28"/>
              </w:rPr>
              <w:t>120,061</w:t>
            </w:r>
          </w:p>
        </w:tc>
        <w:tc>
          <w:tcPr>
            <w:tcW w:w="236" w:type="dxa"/>
          </w:tcPr>
          <w:p w14:paraId="2D9A9876" w14:textId="77777777" w:rsidR="00B14F5F" w:rsidRPr="00B14F5F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7A5E3" w14:textId="1FD71A1F" w:rsidR="00B14F5F" w:rsidRPr="00B14F5F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4F5F">
              <w:rPr>
                <w:rFonts w:ascii="Angsana New" w:hAnsi="Angsana New"/>
                <w:b/>
                <w:bCs/>
                <w:sz w:val="28"/>
                <w:szCs w:val="28"/>
              </w:rPr>
              <w:t>288,028</w:t>
            </w:r>
          </w:p>
        </w:tc>
      </w:tr>
    </w:tbl>
    <w:p w14:paraId="46FDFDAA" w14:textId="5FB2716B" w:rsidR="0012189D" w:rsidRPr="0085608E" w:rsidRDefault="0012189D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343BD8" w:rsidRPr="006C138A" w14:paraId="3C446F4B" w14:textId="77777777" w:rsidTr="006C138A">
        <w:trPr>
          <w:tblHeader/>
        </w:trPr>
        <w:tc>
          <w:tcPr>
            <w:tcW w:w="3330" w:type="dxa"/>
            <w:vAlign w:val="bottom"/>
          </w:tcPr>
          <w:p w14:paraId="787233D9" w14:textId="77777777" w:rsidR="00343BD8" w:rsidRPr="006C138A" w:rsidRDefault="00343BD8" w:rsidP="009C058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FD86F98" w14:textId="4B48706B" w:rsidR="00343BD8" w:rsidRPr="006C138A" w:rsidRDefault="00343BD8" w:rsidP="009C05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43BD8" w:rsidRPr="006C138A" w14:paraId="31B73895" w14:textId="77777777" w:rsidTr="006C138A">
        <w:trPr>
          <w:tblHeader/>
        </w:trPr>
        <w:tc>
          <w:tcPr>
            <w:tcW w:w="3330" w:type="dxa"/>
            <w:vAlign w:val="bottom"/>
          </w:tcPr>
          <w:p w14:paraId="48CC004E" w14:textId="77777777" w:rsidR="00343BD8" w:rsidRPr="006C138A" w:rsidRDefault="00343BD8" w:rsidP="009C058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4823B" w14:textId="77777777" w:rsidR="00343BD8" w:rsidRPr="006C138A" w:rsidRDefault="00343BD8" w:rsidP="009C058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A74FFBA" w14:textId="77777777" w:rsidR="00343BD8" w:rsidRPr="006C138A" w:rsidRDefault="00343BD8" w:rsidP="009C05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5836ACB" w14:textId="77777777" w:rsidR="00343BD8" w:rsidRPr="006C138A" w:rsidRDefault="00343BD8" w:rsidP="009C058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43BD8" w:rsidRPr="006C138A" w14:paraId="6C3D8508" w14:textId="77777777" w:rsidTr="006C138A">
        <w:trPr>
          <w:tblHeader/>
        </w:trPr>
        <w:tc>
          <w:tcPr>
            <w:tcW w:w="3330" w:type="dxa"/>
            <w:vAlign w:val="bottom"/>
          </w:tcPr>
          <w:p w14:paraId="5D028644" w14:textId="1DE40CAA" w:rsidR="00343BD8" w:rsidRPr="006C138A" w:rsidRDefault="00343BD8" w:rsidP="00343B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E5CC40" w14:textId="77777777" w:rsidR="00343BD8" w:rsidRPr="006C138A" w:rsidRDefault="00343BD8" w:rsidP="00343BD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ED97C28" w14:textId="77777777" w:rsidR="00343BD8" w:rsidRPr="006C138A" w:rsidRDefault="00343BD8" w:rsidP="00343BD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387CDA41" w14:textId="77777777" w:rsidR="00343BD8" w:rsidRPr="006C138A" w:rsidRDefault="00343BD8" w:rsidP="00343B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8CDD3A5" w14:textId="77777777" w:rsidR="00343BD8" w:rsidRPr="006C138A" w:rsidRDefault="00343BD8" w:rsidP="0034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B3D2739" w14:textId="77777777" w:rsidR="00343BD8" w:rsidRPr="006C138A" w:rsidRDefault="00343BD8" w:rsidP="00343B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169E14" w14:textId="50C69645" w:rsidR="00343BD8" w:rsidRPr="006C138A" w:rsidRDefault="00343BD8" w:rsidP="00343BD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BB6685" w14:textId="77777777" w:rsidR="00343BD8" w:rsidRPr="006C138A" w:rsidRDefault="00343BD8" w:rsidP="00343B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58BC89" w14:textId="03DB5352" w:rsidR="00343BD8" w:rsidRPr="006C138A" w:rsidRDefault="00343BD8" w:rsidP="00343BD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43BD8" w:rsidRPr="006C138A" w14:paraId="11929D34" w14:textId="77777777" w:rsidTr="006C138A">
        <w:tc>
          <w:tcPr>
            <w:tcW w:w="3330" w:type="dxa"/>
          </w:tcPr>
          <w:p w14:paraId="0F258529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1F91DD39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3BD8" w:rsidRPr="006C138A" w14:paraId="21C43D67" w14:textId="77777777" w:rsidTr="006C138A">
        <w:tc>
          <w:tcPr>
            <w:tcW w:w="3330" w:type="dxa"/>
            <w:hideMark/>
          </w:tcPr>
          <w:p w14:paraId="40A57CE0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7B484ED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35C52FC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E8740D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8DCC8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AB821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768ACD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B7B8E1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138A" w:rsidRPr="006C138A" w14:paraId="53683EA9" w14:textId="77777777" w:rsidTr="006C138A">
        <w:tc>
          <w:tcPr>
            <w:tcW w:w="3330" w:type="dxa"/>
            <w:hideMark/>
          </w:tcPr>
          <w:p w14:paraId="00746F6A" w14:textId="77777777" w:rsidR="006C138A" w:rsidRPr="006C138A" w:rsidRDefault="006C138A" w:rsidP="006C138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DE2E491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1,750,000</w:t>
            </w:r>
          </w:p>
        </w:tc>
        <w:tc>
          <w:tcPr>
            <w:tcW w:w="272" w:type="dxa"/>
          </w:tcPr>
          <w:p w14:paraId="546744D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8C92AB0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1,750,000</w:t>
            </w:r>
          </w:p>
        </w:tc>
        <w:tc>
          <w:tcPr>
            <w:tcW w:w="270" w:type="dxa"/>
          </w:tcPr>
          <w:p w14:paraId="787768AB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753F2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5C2D14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3A1AA8" w14:textId="02C070CB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1,750,000</w:t>
            </w:r>
          </w:p>
        </w:tc>
      </w:tr>
      <w:tr w:rsidR="006C138A" w:rsidRPr="006C138A" w14:paraId="38BD1B3C" w14:textId="77777777" w:rsidTr="006C138A">
        <w:tc>
          <w:tcPr>
            <w:tcW w:w="3330" w:type="dxa"/>
            <w:hideMark/>
          </w:tcPr>
          <w:p w14:paraId="6138C13E" w14:textId="77777777" w:rsidR="006C138A" w:rsidRPr="006C138A" w:rsidRDefault="006C138A" w:rsidP="006C138A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7ADFEC8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717,318</w:t>
            </w:r>
          </w:p>
        </w:tc>
        <w:tc>
          <w:tcPr>
            <w:tcW w:w="272" w:type="dxa"/>
          </w:tcPr>
          <w:p w14:paraId="7B8231B0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3F7B300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717,318</w:t>
            </w:r>
          </w:p>
        </w:tc>
        <w:tc>
          <w:tcPr>
            <w:tcW w:w="270" w:type="dxa"/>
          </w:tcPr>
          <w:p w14:paraId="009AEFC1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98E0AB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EFCF6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FD2FA70" w14:textId="2D4C81EF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717,318</w:t>
            </w:r>
          </w:p>
        </w:tc>
      </w:tr>
      <w:tr w:rsidR="006C138A" w:rsidRPr="006C138A" w14:paraId="2AB68B33" w14:textId="77777777" w:rsidTr="006C138A">
        <w:tc>
          <w:tcPr>
            <w:tcW w:w="3330" w:type="dxa"/>
            <w:hideMark/>
          </w:tcPr>
          <w:p w14:paraId="49CA8E5C" w14:textId="77777777" w:rsidR="006C138A" w:rsidRPr="006C138A" w:rsidRDefault="006C138A" w:rsidP="006C138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7AC436C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2,595,973</w:t>
            </w:r>
          </w:p>
        </w:tc>
        <w:tc>
          <w:tcPr>
            <w:tcW w:w="272" w:type="dxa"/>
          </w:tcPr>
          <w:p w14:paraId="5476B547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915532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2,595,973</w:t>
            </w:r>
          </w:p>
        </w:tc>
        <w:tc>
          <w:tcPr>
            <w:tcW w:w="270" w:type="dxa"/>
          </w:tcPr>
          <w:p w14:paraId="72243B1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BAA1C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B9DC6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490201" w14:textId="7D02DD18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2,595,973</w:t>
            </w:r>
          </w:p>
        </w:tc>
      </w:tr>
      <w:tr w:rsidR="006C138A" w:rsidRPr="006C138A" w14:paraId="4908BC86" w14:textId="77777777" w:rsidTr="006C138A">
        <w:trPr>
          <w:trHeight w:val="119"/>
        </w:trPr>
        <w:tc>
          <w:tcPr>
            <w:tcW w:w="3330" w:type="dxa"/>
          </w:tcPr>
          <w:p w14:paraId="3806E731" w14:textId="77777777" w:rsidR="006C138A" w:rsidRPr="006C138A" w:rsidRDefault="006C138A" w:rsidP="006C138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7BE00E1A" w14:textId="67FCB94F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433,961</w:t>
            </w:r>
          </w:p>
        </w:tc>
        <w:tc>
          <w:tcPr>
            <w:tcW w:w="272" w:type="dxa"/>
          </w:tcPr>
          <w:p w14:paraId="5D89EA5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EEFDEDB" w14:textId="144C02D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433,961</w:t>
            </w:r>
          </w:p>
        </w:tc>
        <w:tc>
          <w:tcPr>
            <w:tcW w:w="270" w:type="dxa"/>
          </w:tcPr>
          <w:p w14:paraId="23452378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E7701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D834FB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5764C" w14:textId="0ED0E53E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433,961</w:t>
            </w:r>
          </w:p>
        </w:tc>
      </w:tr>
      <w:tr w:rsidR="00343BD8" w:rsidRPr="006C138A" w14:paraId="4FEB1F11" w14:textId="77777777" w:rsidTr="006C138A">
        <w:trPr>
          <w:trHeight w:val="119"/>
        </w:trPr>
        <w:tc>
          <w:tcPr>
            <w:tcW w:w="3330" w:type="dxa"/>
          </w:tcPr>
          <w:p w14:paraId="6F3542E8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954C38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28,302</w:t>
            </w:r>
          </w:p>
        </w:tc>
        <w:tc>
          <w:tcPr>
            <w:tcW w:w="272" w:type="dxa"/>
          </w:tcPr>
          <w:p w14:paraId="73DD0433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0F71EA7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20,977</w:t>
            </w:r>
          </w:p>
        </w:tc>
        <w:tc>
          <w:tcPr>
            <w:tcW w:w="270" w:type="dxa"/>
          </w:tcPr>
          <w:p w14:paraId="235FA58A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5E73CE" w14:textId="3121EF6E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7,824</w:t>
            </w:r>
          </w:p>
        </w:tc>
        <w:tc>
          <w:tcPr>
            <w:tcW w:w="236" w:type="dxa"/>
          </w:tcPr>
          <w:p w14:paraId="6D8D6E8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D70F12" w14:textId="7DEB23A0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28,801</w:t>
            </w:r>
          </w:p>
        </w:tc>
      </w:tr>
      <w:tr w:rsidR="00343BD8" w:rsidRPr="006C138A" w14:paraId="658D9061" w14:textId="77777777" w:rsidTr="006C138A">
        <w:tc>
          <w:tcPr>
            <w:tcW w:w="3330" w:type="dxa"/>
          </w:tcPr>
          <w:p w14:paraId="0A13A426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8CF888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5,525,554</w:t>
            </w:r>
          </w:p>
        </w:tc>
        <w:tc>
          <w:tcPr>
            <w:tcW w:w="272" w:type="dxa"/>
          </w:tcPr>
          <w:p w14:paraId="7127521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64B8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5,518,229</w:t>
            </w:r>
          </w:p>
        </w:tc>
        <w:tc>
          <w:tcPr>
            <w:tcW w:w="270" w:type="dxa"/>
          </w:tcPr>
          <w:p w14:paraId="170B380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240A9" w14:textId="40C2BB11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7,824</w:t>
            </w:r>
          </w:p>
        </w:tc>
        <w:tc>
          <w:tcPr>
            <w:tcW w:w="236" w:type="dxa"/>
          </w:tcPr>
          <w:p w14:paraId="4E27697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AEEF" w14:textId="098F6474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5,526,053</w:t>
            </w:r>
          </w:p>
        </w:tc>
      </w:tr>
      <w:tr w:rsidR="00343BD8" w:rsidRPr="006C138A" w14:paraId="4CCABB21" w14:textId="77777777" w:rsidTr="006C138A">
        <w:tc>
          <w:tcPr>
            <w:tcW w:w="3330" w:type="dxa"/>
          </w:tcPr>
          <w:p w14:paraId="02E8D3FA" w14:textId="77777777" w:rsidR="00343BD8" w:rsidRPr="00F17248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18BF2A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56A8196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F9FB0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F595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226E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8A774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DD99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43BD8" w:rsidRPr="006C138A" w14:paraId="70D6CBC8" w14:textId="77777777" w:rsidTr="006C138A">
        <w:tc>
          <w:tcPr>
            <w:tcW w:w="3330" w:type="dxa"/>
            <w:hideMark/>
          </w:tcPr>
          <w:p w14:paraId="1879B775" w14:textId="77777777" w:rsidR="00343BD8" w:rsidRPr="006C138A" w:rsidRDefault="00343BD8" w:rsidP="00343BD8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07FCE83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222244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D5689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1B462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5FD87C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0BFFF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8D28743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43BD8" w:rsidRPr="006C138A" w14:paraId="0910E118" w14:textId="77777777" w:rsidTr="006C138A">
        <w:tc>
          <w:tcPr>
            <w:tcW w:w="3330" w:type="dxa"/>
            <w:hideMark/>
          </w:tcPr>
          <w:p w14:paraId="7B54B3CF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7B830BA6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242,645</w:t>
            </w:r>
          </w:p>
        </w:tc>
        <w:tc>
          <w:tcPr>
            <w:tcW w:w="272" w:type="dxa"/>
          </w:tcPr>
          <w:p w14:paraId="6D62DE75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4FD11CA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30,488</w:t>
            </w:r>
          </w:p>
        </w:tc>
        <w:tc>
          <w:tcPr>
            <w:tcW w:w="270" w:type="dxa"/>
          </w:tcPr>
          <w:p w14:paraId="7BA0196B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C1010" w14:textId="67C7767D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212,157</w:t>
            </w:r>
          </w:p>
        </w:tc>
        <w:tc>
          <w:tcPr>
            <w:tcW w:w="236" w:type="dxa"/>
          </w:tcPr>
          <w:p w14:paraId="2C0108C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EB9D73D" w14:textId="6A198E72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242,645</w:t>
            </w:r>
          </w:p>
        </w:tc>
      </w:tr>
      <w:tr w:rsidR="00343BD8" w:rsidRPr="006C138A" w14:paraId="33C83926" w14:textId="77777777" w:rsidTr="006C138A">
        <w:tc>
          <w:tcPr>
            <w:tcW w:w="3330" w:type="dxa"/>
          </w:tcPr>
          <w:p w14:paraId="67980B37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33158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242,645</w:t>
            </w:r>
          </w:p>
        </w:tc>
        <w:tc>
          <w:tcPr>
            <w:tcW w:w="272" w:type="dxa"/>
          </w:tcPr>
          <w:p w14:paraId="62B8DA2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96EF0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30,488</w:t>
            </w:r>
          </w:p>
        </w:tc>
        <w:tc>
          <w:tcPr>
            <w:tcW w:w="270" w:type="dxa"/>
          </w:tcPr>
          <w:p w14:paraId="015DA57C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3EC6" w14:textId="087E7070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212,157</w:t>
            </w:r>
          </w:p>
        </w:tc>
        <w:tc>
          <w:tcPr>
            <w:tcW w:w="236" w:type="dxa"/>
          </w:tcPr>
          <w:p w14:paraId="6B4ED24C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6A4EE" w14:textId="75AC3574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242,645</w:t>
            </w:r>
          </w:p>
        </w:tc>
      </w:tr>
    </w:tbl>
    <w:p w14:paraId="4E201A62" w14:textId="77777777" w:rsidR="00987548" w:rsidRPr="007E28AF" w:rsidRDefault="00987548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580314AB" w14:textId="61D1F13A" w:rsidR="00DB2971" w:rsidRPr="00791938" w:rsidRDefault="00D30E4C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B2971" w:rsidRPr="005F2E26">
        <w:rPr>
          <w:rFonts w:asciiTheme="majorBidi" w:hAnsiTheme="majorBidi"/>
          <w:b/>
          <w:bCs/>
          <w:i/>
          <w:iCs/>
          <w:sz w:val="30"/>
          <w:szCs w:val="30"/>
        </w:rPr>
        <w:t>.2.3</w:t>
      </w:r>
      <w:r w:rsidR="005F2E26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DB2971" w:rsidRPr="005F2E2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C91BCA" w14:textId="77777777" w:rsidR="00791938" w:rsidRPr="007E28AF" w:rsidRDefault="00791938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  <w:highlight w:val="darkMagenta"/>
        </w:rPr>
      </w:pPr>
    </w:p>
    <w:p w14:paraId="64C08355" w14:textId="4CAEBCD3" w:rsidR="008B45AE" w:rsidRDefault="003D16DA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D16DA">
        <w:rPr>
          <w:rFonts w:asciiTheme="majorBidi" w:hAnsiTheme="majorBidi" w:hint="cs"/>
          <w:sz w:val="30"/>
          <w:szCs w:val="30"/>
          <w:cs/>
        </w:rPr>
        <w:t>บริษัท</w:t>
      </w:r>
      <w:r w:rsidR="008B45AE" w:rsidRPr="008B45AE">
        <w:rPr>
          <w:rFonts w:asciiTheme="majorBidi" w:hAnsiTheme="majorBidi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8B45AE" w:rsidRPr="008B45AE">
        <w:rPr>
          <w:rFonts w:asciiTheme="majorBidi" w:hAnsiTheme="majorBidi"/>
          <w:sz w:val="30"/>
          <w:szCs w:val="30"/>
          <w:cs/>
        </w:rPr>
        <w:t xml:space="preserve"> </w:t>
      </w:r>
      <w:r w:rsidR="008B45AE" w:rsidRPr="008B45AE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46F1A4D3" w14:textId="77777777" w:rsidR="006A7047" w:rsidRPr="007E28AF" w:rsidRDefault="008B45AE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28"/>
          <w:szCs w:val="28"/>
          <w:cs/>
        </w:rPr>
      </w:pPr>
      <w:r w:rsidRPr="007E28AF">
        <w:rPr>
          <w:rFonts w:asciiTheme="majorBidi" w:hAnsiTheme="majorBidi"/>
          <w:sz w:val="28"/>
          <w:szCs w:val="28"/>
          <w:cs/>
        </w:rPr>
        <w:t xml:space="preserve"> </w:t>
      </w:r>
    </w:p>
    <w:p w14:paraId="1481BCD5" w14:textId="40517BCA" w:rsidR="002142C1" w:rsidRDefault="002D484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76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3C4545" w:rsidRPr="00276F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276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p w14:paraId="1106D3D8" w14:textId="77777777" w:rsidR="002142C1" w:rsidRPr="007E28AF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9F9289" w14:textId="04DCB8B2" w:rsidR="00DB2971" w:rsidRPr="003D16DA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D16DA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r w:rsidR="00BF0E81" w:rsidRPr="003D16DA">
        <w:rPr>
          <w:rFonts w:asciiTheme="majorBidi" w:hAnsiTheme="majorBidi" w:hint="cs"/>
          <w:sz w:val="30"/>
          <w:szCs w:val="30"/>
          <w:cs/>
        </w:rPr>
        <w:t>เป็น</w:t>
      </w:r>
      <w:r w:rsidRPr="003D16DA">
        <w:rPr>
          <w:rFonts w:asciiTheme="majorBidi" w:hAnsiTheme="majorBidi" w:hint="cs"/>
          <w:sz w:val="30"/>
          <w:szCs w:val="30"/>
          <w:cs/>
        </w:rPr>
        <w:t>ความเสี่ยงที่บริษัทและธุรกิจการจัดการกองทุนส่วนบุคคลอาจได้รับผลกระทบในทางลบต่อฐานะการเงิน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</w:t>
      </w:r>
      <w:r w:rsidR="00C94FC5" w:rsidRPr="003D16DA">
        <w:rPr>
          <w:rFonts w:asciiTheme="majorBidi" w:hAnsiTheme="majorBidi" w:hint="cs"/>
          <w:sz w:val="30"/>
          <w:szCs w:val="30"/>
          <w:cs/>
        </w:rPr>
        <w:t>ในอนาคต</w:t>
      </w:r>
      <w:r w:rsidRPr="003D16DA">
        <w:rPr>
          <w:rFonts w:asciiTheme="majorBidi" w:hAnsiTheme="majorBidi" w:hint="cs"/>
          <w:sz w:val="30"/>
          <w:szCs w:val="30"/>
          <w:cs/>
        </w:rPr>
        <w:t>ของอัตราดอกเบี้ยตลาดโดยผลกระทบดังกล่าวอาจเกิดขึ้นกับมูลค่าของสินทรัพย์หรือหนี้สินและภาระผูกพันของบริษัท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ซึ่งอาจส่งผลกระทบต่อพอร์ตการลงทุนของบริษัทและพอร์ตการลงทุนของลูกค้าภายใต้การบริหารจัดการกองทุน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="00A16657">
        <w:rPr>
          <w:rFonts w:asciiTheme="majorBidi" w:hAnsiTheme="majorBidi"/>
          <w:sz w:val="30"/>
          <w:szCs w:val="30"/>
          <w:cs/>
        </w:rPr>
        <w:br/>
      </w:r>
      <w:r w:rsidRPr="003D16DA">
        <w:rPr>
          <w:rFonts w:asciiTheme="majorBidi" w:hAnsiTheme="majorBidi" w:hint="cs"/>
          <w:sz w:val="30"/>
          <w:szCs w:val="30"/>
          <w:cs/>
        </w:rPr>
        <w:t>ทั้งนี้สินทรัพย์และหนี้สินทางการเงินที่อาจทำให้บริษัทมีความเสี่ยงจากอัตราดอกเบี้ย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ได้แก่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ๆ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="005E00FC">
        <w:rPr>
          <w:rFonts w:asciiTheme="majorBidi" w:hAnsiTheme="majorBidi"/>
          <w:sz w:val="30"/>
          <w:szCs w:val="30"/>
          <w:cs/>
        </w:rPr>
        <w:br/>
      </w:r>
      <w:r w:rsidRPr="003D16DA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และตราสารหนี้ที่บริษัทออกขายให้กับผู้ลงทุน</w:t>
      </w:r>
    </w:p>
    <w:p w14:paraId="3ED79C43" w14:textId="3FC4AAF3" w:rsidR="001C69E8" w:rsidRPr="007E28AF" w:rsidRDefault="001C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105D" w:rsidRPr="003D16DA" w14:paraId="6A04709D" w14:textId="77777777" w:rsidTr="003D16DA">
        <w:trPr>
          <w:tblHeader/>
        </w:trPr>
        <w:tc>
          <w:tcPr>
            <w:tcW w:w="4320" w:type="dxa"/>
          </w:tcPr>
          <w:p w14:paraId="028CF737" w14:textId="77777777" w:rsidR="0076105D" w:rsidRPr="003D16DA" w:rsidRDefault="0076105D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3" w:name="_Hlk66892624"/>
          </w:p>
        </w:tc>
        <w:tc>
          <w:tcPr>
            <w:tcW w:w="4680" w:type="dxa"/>
            <w:gridSpan w:val="4"/>
          </w:tcPr>
          <w:p w14:paraId="74F4AFAD" w14:textId="643E762C" w:rsidR="0076105D" w:rsidRPr="003D16DA" w:rsidRDefault="00B75AF8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2564</w:t>
            </w:r>
          </w:p>
        </w:tc>
      </w:tr>
      <w:tr w:rsidR="00DE4824" w:rsidRPr="003D16DA" w14:paraId="47451FDD" w14:textId="77777777" w:rsidTr="003D16DA">
        <w:trPr>
          <w:tblHeader/>
        </w:trPr>
        <w:tc>
          <w:tcPr>
            <w:tcW w:w="4320" w:type="dxa"/>
          </w:tcPr>
          <w:p w14:paraId="4761360A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762F2E6" w14:textId="77777777" w:rsidR="00DE4824" w:rsidRPr="003D16D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A0D5685" w14:textId="77777777" w:rsidR="00DE4824" w:rsidRPr="003D16D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5CBCF49F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58015C77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751B56E3" w14:textId="77777777" w:rsidTr="003D16DA">
        <w:trPr>
          <w:tblHeader/>
        </w:trPr>
        <w:tc>
          <w:tcPr>
            <w:tcW w:w="4320" w:type="dxa"/>
          </w:tcPr>
          <w:p w14:paraId="41E44AEF" w14:textId="33015436" w:rsidR="00DE4824" w:rsidRPr="003D16DA" w:rsidRDefault="005E00F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6E1B9102" w14:textId="77777777" w:rsidR="00DE4824" w:rsidRPr="003D16D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3296DFEE" w14:textId="77777777" w:rsidR="00DE4824" w:rsidRPr="003D16D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61197E02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A03F6AF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3D16DA" w14:paraId="73285AE3" w14:textId="77777777" w:rsidTr="003D16DA">
        <w:trPr>
          <w:tblHeader/>
        </w:trPr>
        <w:tc>
          <w:tcPr>
            <w:tcW w:w="4320" w:type="dxa"/>
          </w:tcPr>
          <w:p w14:paraId="34E12EF6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DD36DCE" w14:textId="77777777" w:rsidR="00DE4824" w:rsidRPr="003D16DA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824" w:rsidRPr="003D16DA" w14:paraId="24E60CB6" w14:textId="77777777" w:rsidTr="003D16DA">
        <w:tc>
          <w:tcPr>
            <w:tcW w:w="4320" w:type="dxa"/>
            <w:shd w:val="clear" w:color="auto" w:fill="auto"/>
          </w:tcPr>
          <w:p w14:paraId="6E33BB9C" w14:textId="77777777" w:rsidR="00DE4824" w:rsidRPr="00F7446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1B14755" w14:textId="77777777" w:rsidR="00DE4824" w:rsidRPr="00F7446E" w:rsidRDefault="00DE4824" w:rsidP="000A2B6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A64DE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C5C16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F57DC0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FC6ABE" w:rsidRPr="003D16DA" w14:paraId="692CD77C" w14:textId="77777777" w:rsidTr="003D16DA">
        <w:tc>
          <w:tcPr>
            <w:tcW w:w="4320" w:type="dxa"/>
            <w:shd w:val="clear" w:color="auto" w:fill="auto"/>
          </w:tcPr>
          <w:p w14:paraId="2882736B" w14:textId="77777777" w:rsidR="00FC6ABE" w:rsidRPr="00A72116" w:rsidRDefault="00FC6ABE" w:rsidP="00FC6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7211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2F92866C" w14:textId="4A71FEB6" w:rsidR="00FC6ABE" w:rsidRPr="009D12D7" w:rsidRDefault="00FC6ABE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275,</w:t>
            </w:r>
            <w:r w:rsidR="00187C63" w:rsidRPr="009D12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D22D6" w:rsidRPr="009D12D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170" w:type="dxa"/>
            <w:shd w:val="clear" w:color="auto" w:fill="auto"/>
          </w:tcPr>
          <w:p w14:paraId="233B99B4" w14:textId="172D690B" w:rsidR="00FC6ABE" w:rsidRPr="009D12D7" w:rsidRDefault="00FC6ABE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845845" w14:textId="59412F9F" w:rsidR="00FC6ABE" w:rsidRPr="009D12D7" w:rsidRDefault="00FC6ABE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464,</w:t>
            </w:r>
            <w:r w:rsidR="00187C63"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</w:t>
            </w:r>
            <w:r w:rsidR="006D22D6"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</w:t>
            </w:r>
          </w:p>
        </w:tc>
        <w:tc>
          <w:tcPr>
            <w:tcW w:w="1170" w:type="dxa"/>
            <w:shd w:val="clear" w:color="auto" w:fill="auto"/>
          </w:tcPr>
          <w:p w14:paraId="303B2CA7" w14:textId="0D01101F" w:rsidR="00FC6ABE" w:rsidRPr="009D12D7" w:rsidRDefault="00FC6ABE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739,656</w:t>
            </w:r>
          </w:p>
        </w:tc>
      </w:tr>
      <w:tr w:rsidR="00BA6E86" w:rsidRPr="003D16DA" w14:paraId="5C1286FF" w14:textId="77777777" w:rsidTr="00573065">
        <w:tc>
          <w:tcPr>
            <w:tcW w:w="4320" w:type="dxa"/>
            <w:shd w:val="clear" w:color="auto" w:fill="auto"/>
          </w:tcPr>
          <w:p w14:paraId="7853A18F" w14:textId="77777777" w:rsidR="00BA6E86" w:rsidRPr="00F7446E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B69F245" w14:textId="08FF994F" w:rsidR="00BA6E86" w:rsidRPr="009D12D7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6A801CB4" w14:textId="31AE7A6F" w:rsidR="00BA6E86" w:rsidRPr="009D12D7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A04D9" w14:textId="1A20A3C6" w:rsidR="00BA6E86" w:rsidRPr="009D12D7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822,789</w:t>
            </w:r>
          </w:p>
        </w:tc>
        <w:tc>
          <w:tcPr>
            <w:tcW w:w="1170" w:type="dxa"/>
            <w:shd w:val="clear" w:color="auto" w:fill="auto"/>
          </w:tcPr>
          <w:p w14:paraId="79F8E267" w14:textId="7137968D" w:rsidR="00BA6E86" w:rsidRPr="009D12D7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822,789</w:t>
            </w:r>
          </w:p>
        </w:tc>
      </w:tr>
      <w:tr w:rsidR="00BA6E86" w:rsidRPr="003D16DA" w14:paraId="1938635F" w14:textId="77777777" w:rsidTr="003D16DA">
        <w:tc>
          <w:tcPr>
            <w:tcW w:w="4320" w:type="dxa"/>
            <w:shd w:val="clear" w:color="auto" w:fill="auto"/>
          </w:tcPr>
          <w:p w14:paraId="4DD1CEF6" w14:textId="77777777" w:rsidR="00BA6E86" w:rsidRPr="00F7446E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04FD838B" w14:textId="7C97A531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6ABE">
              <w:rPr>
                <w:rFonts w:asciiTheme="majorBidi" w:hAnsiTheme="majorBidi" w:cstheme="majorBidi"/>
                <w:sz w:val="30"/>
                <w:szCs w:val="30"/>
              </w:rPr>
              <w:t>2,222,651</w:t>
            </w:r>
          </w:p>
        </w:tc>
        <w:tc>
          <w:tcPr>
            <w:tcW w:w="1170" w:type="dxa"/>
            <w:shd w:val="clear" w:color="auto" w:fill="auto"/>
          </w:tcPr>
          <w:p w14:paraId="0CAC2C9D" w14:textId="2B5E1FA9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E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83097" w14:textId="58150C1C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C6AB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2,484,858</w:t>
            </w:r>
          </w:p>
        </w:tc>
        <w:tc>
          <w:tcPr>
            <w:tcW w:w="1170" w:type="dxa"/>
            <w:shd w:val="clear" w:color="auto" w:fill="auto"/>
          </w:tcPr>
          <w:p w14:paraId="3AACFB7B" w14:textId="3A7E8037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6ABE">
              <w:rPr>
                <w:rFonts w:asciiTheme="majorBidi" w:hAnsiTheme="majorBidi" w:cstheme="majorBidi"/>
                <w:sz w:val="30"/>
                <w:szCs w:val="30"/>
              </w:rPr>
              <w:t>4,707,509</w:t>
            </w:r>
          </w:p>
        </w:tc>
      </w:tr>
      <w:tr w:rsidR="00BA6E86" w:rsidRPr="003D16DA" w14:paraId="0F43AAC9" w14:textId="77777777" w:rsidTr="003D16DA">
        <w:trPr>
          <w:trHeight w:val="68"/>
        </w:trPr>
        <w:tc>
          <w:tcPr>
            <w:tcW w:w="4320" w:type="dxa"/>
            <w:shd w:val="clear" w:color="auto" w:fill="auto"/>
          </w:tcPr>
          <w:p w14:paraId="2348E424" w14:textId="77777777" w:rsidR="00BA6E86" w:rsidRPr="00F7446E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0D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3E650E7F" w14:textId="3F5F471F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6AB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45E9FAAC" w14:textId="4C436CCA" w:rsidR="00BA6E86" w:rsidRPr="007957CC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5E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427ED6" w14:textId="43A9CD27" w:rsidR="00BA6E86" w:rsidRPr="007957CC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C6AB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694,877</w:t>
            </w:r>
          </w:p>
        </w:tc>
        <w:tc>
          <w:tcPr>
            <w:tcW w:w="1170" w:type="dxa"/>
            <w:shd w:val="clear" w:color="auto" w:fill="auto"/>
          </w:tcPr>
          <w:p w14:paraId="5E08B63A" w14:textId="64302A55" w:rsidR="00BA6E86" w:rsidRPr="007957CC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6ABE">
              <w:rPr>
                <w:rFonts w:asciiTheme="majorBidi" w:hAnsiTheme="majorBidi" w:cstheme="majorBidi"/>
                <w:sz w:val="30"/>
                <w:szCs w:val="30"/>
              </w:rPr>
              <w:t>694,877</w:t>
            </w:r>
          </w:p>
        </w:tc>
      </w:tr>
      <w:tr w:rsidR="00E76FE2" w:rsidRPr="003D16DA" w14:paraId="14BF9ADD" w14:textId="77777777" w:rsidTr="0085608E">
        <w:tc>
          <w:tcPr>
            <w:tcW w:w="4320" w:type="dxa"/>
            <w:shd w:val="clear" w:color="auto" w:fill="auto"/>
          </w:tcPr>
          <w:p w14:paraId="31FBA116" w14:textId="5CB7478C" w:rsidR="00E76FE2" w:rsidRPr="001C5BD4" w:rsidRDefault="00E76FE2" w:rsidP="00E76F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1C5BD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D5F8816" w14:textId="14AA62C8" w:rsidR="00E76FE2" w:rsidRPr="00A33A64" w:rsidRDefault="00E76FE2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6F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74F46538" w14:textId="6A1966B7" w:rsidR="00E76FE2" w:rsidRPr="00C848E9" w:rsidRDefault="00E76FE2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48E9">
              <w:rPr>
                <w:rFonts w:asciiTheme="majorBidi" w:hAnsiTheme="majorBidi" w:cstheme="majorBidi"/>
                <w:sz w:val="30"/>
                <w:szCs w:val="30"/>
              </w:rPr>
              <w:t>31,979</w:t>
            </w:r>
          </w:p>
        </w:tc>
        <w:tc>
          <w:tcPr>
            <w:tcW w:w="1170" w:type="dxa"/>
            <w:shd w:val="clear" w:color="auto" w:fill="auto"/>
          </w:tcPr>
          <w:p w14:paraId="5EDBFC25" w14:textId="51BB2CB8" w:rsidR="00E76FE2" w:rsidRPr="00C848E9" w:rsidRDefault="00E76FE2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848E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4,924,02</w:t>
            </w:r>
            <w:r w:rsidR="00C848E9" w:rsidRPr="00C848E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3864F960" w14:textId="1D6E87AB" w:rsidR="00E76FE2" w:rsidRPr="00CC4580" w:rsidRDefault="00E76FE2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C4580">
              <w:rPr>
                <w:rFonts w:asciiTheme="majorBidi" w:hAnsiTheme="majorBidi" w:cstheme="majorBidi"/>
                <w:sz w:val="30"/>
                <w:szCs w:val="30"/>
              </w:rPr>
              <w:t>4,956,002</w:t>
            </w:r>
          </w:p>
        </w:tc>
      </w:tr>
      <w:tr w:rsidR="00DE4824" w:rsidRPr="003D16DA" w14:paraId="4D34026E" w14:textId="77777777" w:rsidTr="003D16DA">
        <w:tc>
          <w:tcPr>
            <w:tcW w:w="4320" w:type="dxa"/>
            <w:shd w:val="clear" w:color="auto" w:fill="auto"/>
          </w:tcPr>
          <w:p w14:paraId="75A08512" w14:textId="77777777" w:rsidR="00DE4824" w:rsidRPr="001C5BD4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1DFF8C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E16903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6790B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EDE9CD9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824" w:rsidRPr="003D16DA" w14:paraId="370821EC" w14:textId="77777777" w:rsidTr="003D16DA">
        <w:tc>
          <w:tcPr>
            <w:tcW w:w="4320" w:type="dxa"/>
            <w:shd w:val="clear" w:color="auto" w:fill="auto"/>
          </w:tcPr>
          <w:p w14:paraId="5F4E0861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FA469F2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15AA7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7FAE89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F57669B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6E86" w:rsidRPr="003D16DA" w14:paraId="2A236763" w14:textId="77777777" w:rsidTr="00573065">
        <w:tc>
          <w:tcPr>
            <w:tcW w:w="4320" w:type="dxa"/>
            <w:shd w:val="clear" w:color="auto" w:fill="auto"/>
          </w:tcPr>
          <w:p w14:paraId="4E0A3DDD" w14:textId="77777777" w:rsidR="00BA6E86" w:rsidRPr="003D16DA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79F42D09" w14:textId="673E0A7C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5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70A5BC" w14:textId="1576C773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66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92F3B1" w14:textId="46E05ED8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182,114</w:t>
            </w:r>
          </w:p>
        </w:tc>
        <w:tc>
          <w:tcPr>
            <w:tcW w:w="1170" w:type="dxa"/>
            <w:shd w:val="clear" w:color="auto" w:fill="auto"/>
          </w:tcPr>
          <w:p w14:paraId="4B9B9156" w14:textId="28A36B92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</w:rPr>
              <w:t>182,114</w:t>
            </w:r>
          </w:p>
        </w:tc>
      </w:tr>
      <w:tr w:rsidR="00BA6E86" w:rsidRPr="003D16DA" w14:paraId="19776EBD" w14:textId="77777777" w:rsidTr="003D16DA">
        <w:tc>
          <w:tcPr>
            <w:tcW w:w="4320" w:type="dxa"/>
            <w:shd w:val="clear" w:color="auto" w:fill="auto"/>
          </w:tcPr>
          <w:p w14:paraId="2B41FDF5" w14:textId="77777777" w:rsidR="00BA6E86" w:rsidRPr="003D16DA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1DB8744D" w14:textId="73EB9BCA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5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26EB6" w14:textId="6D27440E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66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6E1390" w14:textId="79EC3F08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2,404,187</w:t>
            </w:r>
          </w:p>
        </w:tc>
        <w:tc>
          <w:tcPr>
            <w:tcW w:w="1170" w:type="dxa"/>
            <w:shd w:val="clear" w:color="auto" w:fill="auto"/>
          </w:tcPr>
          <w:p w14:paraId="22F12DD1" w14:textId="773AFE81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</w:rPr>
              <w:t>2,404,187</w:t>
            </w:r>
          </w:p>
        </w:tc>
      </w:tr>
      <w:tr w:rsidR="00BA6E86" w:rsidRPr="003D16DA" w14:paraId="145D91FB" w14:textId="77777777" w:rsidTr="003D16DA">
        <w:tc>
          <w:tcPr>
            <w:tcW w:w="4320" w:type="dxa"/>
            <w:shd w:val="clear" w:color="auto" w:fill="auto"/>
          </w:tcPr>
          <w:p w14:paraId="15E00AE6" w14:textId="77777777" w:rsidR="00BA6E86" w:rsidRPr="003D16DA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D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4F0EE2E9" w14:textId="7D09F854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5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23D7D2" w14:textId="18A8F4C6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66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1B383B" w14:textId="24266D4F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288,028</w:t>
            </w:r>
          </w:p>
        </w:tc>
        <w:tc>
          <w:tcPr>
            <w:tcW w:w="1170" w:type="dxa"/>
            <w:shd w:val="clear" w:color="auto" w:fill="auto"/>
          </w:tcPr>
          <w:p w14:paraId="1248F7F8" w14:textId="713C4770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</w:tr>
      <w:tr w:rsidR="00BA6E86" w:rsidRPr="003D16DA" w14:paraId="01A580EA" w14:textId="77777777" w:rsidTr="003D16DA">
        <w:tc>
          <w:tcPr>
            <w:tcW w:w="4320" w:type="dxa"/>
            <w:shd w:val="clear" w:color="auto" w:fill="auto"/>
          </w:tcPr>
          <w:p w14:paraId="64B5F617" w14:textId="77777777" w:rsidR="00BA6E86" w:rsidRPr="003D16DA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33AEBB21" w14:textId="4D989D90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5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14DB49C" w14:textId="40B79770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</w:rPr>
              <w:t>5,816,493</w:t>
            </w:r>
          </w:p>
        </w:tc>
        <w:tc>
          <w:tcPr>
            <w:tcW w:w="1170" w:type="dxa"/>
            <w:shd w:val="clear" w:color="auto" w:fill="auto"/>
          </w:tcPr>
          <w:p w14:paraId="2D16936C" w14:textId="3A6C6BC5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4760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6C67" w14:textId="5D5823CF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</w:rPr>
              <w:t>5,816,493</w:t>
            </w:r>
          </w:p>
        </w:tc>
      </w:tr>
      <w:tr w:rsidR="00BA6E86" w:rsidRPr="003D16DA" w14:paraId="31E36B6E" w14:textId="77777777" w:rsidTr="003D16DA">
        <w:tc>
          <w:tcPr>
            <w:tcW w:w="4320" w:type="dxa"/>
            <w:shd w:val="clear" w:color="auto" w:fill="auto"/>
          </w:tcPr>
          <w:p w14:paraId="44414974" w14:textId="76150265" w:rsidR="00BA6E86" w:rsidRPr="003D16DA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7ABCB19" w14:textId="4F37953F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5E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9B3D66" w14:textId="7A250122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</w:rPr>
              <w:t>6,988</w:t>
            </w:r>
          </w:p>
        </w:tc>
        <w:tc>
          <w:tcPr>
            <w:tcW w:w="1170" w:type="dxa"/>
            <w:shd w:val="clear" w:color="auto" w:fill="auto"/>
          </w:tcPr>
          <w:p w14:paraId="428F3830" w14:textId="7F9231CA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4760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6B63E1" w14:textId="15FBD256" w:rsidR="00BA6E86" w:rsidRPr="00622502" w:rsidRDefault="00BA6E86" w:rsidP="00BA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04E9">
              <w:rPr>
                <w:rFonts w:asciiTheme="majorBidi" w:hAnsiTheme="majorBidi" w:cstheme="majorBidi"/>
                <w:sz w:val="30"/>
                <w:szCs w:val="30"/>
              </w:rPr>
              <w:t>6,988</w:t>
            </w:r>
          </w:p>
        </w:tc>
      </w:tr>
      <w:bookmarkEnd w:id="3"/>
    </w:tbl>
    <w:p w14:paraId="00885976" w14:textId="77777777" w:rsidR="001D5450" w:rsidRPr="005E44A0" w:rsidRDefault="001D5450" w:rsidP="001D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hanging="180"/>
        <w:jc w:val="thaiDistribute"/>
        <w:rPr>
          <w:rFonts w:asciiTheme="majorBidi" w:hAnsiTheme="majorBidi" w:cstheme="majorBidi"/>
          <w:sz w:val="2"/>
          <w:szCs w:val="2"/>
        </w:rPr>
      </w:pPr>
    </w:p>
    <w:p w14:paraId="5848424B" w14:textId="49F84BA9" w:rsidR="006164D9" w:rsidRPr="00790F94" w:rsidRDefault="006164D9" w:rsidP="004F4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46"/>
        <w:rPr>
          <w:rFonts w:asciiTheme="majorBidi" w:hAnsiTheme="majorBidi" w:cstheme="majorBidi"/>
          <w:sz w:val="2"/>
          <w:szCs w:val="2"/>
        </w:rPr>
      </w:pPr>
    </w:p>
    <w:p w14:paraId="050B23F9" w14:textId="3846E050" w:rsidR="00DB2971" w:rsidRPr="007E28AF" w:rsidRDefault="00DB2971" w:rsidP="007E2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E28AF" w:rsidRPr="003D16DA" w14:paraId="45459582" w14:textId="77777777" w:rsidTr="002675D6">
        <w:trPr>
          <w:tblHeader/>
        </w:trPr>
        <w:tc>
          <w:tcPr>
            <w:tcW w:w="4320" w:type="dxa"/>
          </w:tcPr>
          <w:p w14:paraId="6F39F1D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  <w:tab w:val="left" w:pos="3664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1D00DDB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2563</w:t>
            </w:r>
          </w:p>
        </w:tc>
      </w:tr>
      <w:tr w:rsidR="007E28AF" w:rsidRPr="003D16DA" w14:paraId="2185244C" w14:textId="77777777" w:rsidTr="002675D6">
        <w:trPr>
          <w:tblHeader/>
        </w:trPr>
        <w:tc>
          <w:tcPr>
            <w:tcW w:w="4320" w:type="dxa"/>
          </w:tcPr>
          <w:p w14:paraId="19857DA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1318EC9" w14:textId="77777777" w:rsidR="007E28AF" w:rsidRPr="0085608E" w:rsidRDefault="007E28AF" w:rsidP="002675D6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553F942D" w14:textId="77777777" w:rsidR="007E28AF" w:rsidRPr="00695CED" w:rsidRDefault="007E28AF" w:rsidP="002675D6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0324766A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28DF81D9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7E28AF" w:rsidRPr="003D16DA" w14:paraId="1405A822" w14:textId="77777777" w:rsidTr="002675D6">
        <w:trPr>
          <w:tblHeader/>
        </w:trPr>
        <w:tc>
          <w:tcPr>
            <w:tcW w:w="4320" w:type="dxa"/>
          </w:tcPr>
          <w:p w14:paraId="0BCE468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0373CD56" w14:textId="77777777" w:rsidR="007E28AF" w:rsidRPr="00695CED" w:rsidRDefault="007E28AF" w:rsidP="002675D6">
            <w:pPr>
              <w:pStyle w:val="BodyText"/>
              <w:spacing w:after="0" w:line="240" w:lineRule="auto"/>
              <w:ind w:left="-110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ผันแปร</w:t>
            </w:r>
          </w:p>
        </w:tc>
        <w:tc>
          <w:tcPr>
            <w:tcW w:w="1170" w:type="dxa"/>
          </w:tcPr>
          <w:p w14:paraId="0C990322" w14:textId="77777777" w:rsidR="007E28AF" w:rsidRPr="00695CED" w:rsidRDefault="007E28AF" w:rsidP="002675D6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6519ED3E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EAF3EB6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7E28AF" w:rsidRPr="003D16DA" w14:paraId="4884F744" w14:textId="77777777" w:rsidTr="002675D6">
        <w:trPr>
          <w:tblHeader/>
        </w:trPr>
        <w:tc>
          <w:tcPr>
            <w:tcW w:w="4320" w:type="dxa"/>
          </w:tcPr>
          <w:p w14:paraId="380FD5ED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28EBA11" w14:textId="77777777" w:rsidR="007E28AF" w:rsidRPr="003D16DA" w:rsidRDefault="007E28AF" w:rsidP="002675D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28AF" w:rsidRPr="003D16DA" w14:paraId="0596FF18" w14:textId="77777777" w:rsidTr="002675D6">
        <w:tc>
          <w:tcPr>
            <w:tcW w:w="4320" w:type="dxa"/>
          </w:tcPr>
          <w:p w14:paraId="300EC46B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192191C" w14:textId="77777777" w:rsidR="007E28AF" w:rsidRPr="003D16DA" w:rsidRDefault="007E28AF" w:rsidP="002675D6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A11A7" w14:textId="77777777" w:rsidR="007E28AF" w:rsidRPr="003D16DA" w:rsidRDefault="007E28AF" w:rsidP="002675D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3FC45" w14:textId="77777777" w:rsidR="007E28AF" w:rsidRPr="003D16DA" w:rsidRDefault="007E28AF" w:rsidP="002675D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951E3A4" w14:textId="77777777" w:rsidR="007E28AF" w:rsidRPr="003D16DA" w:rsidRDefault="007E28AF" w:rsidP="002675D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E28AF" w:rsidRPr="003D16DA" w14:paraId="69987DAE" w14:textId="77777777" w:rsidTr="002675D6">
        <w:tc>
          <w:tcPr>
            <w:tcW w:w="4320" w:type="dxa"/>
          </w:tcPr>
          <w:p w14:paraId="0CC5008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 w:firstLine="8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7CB124F5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125,727</w:t>
            </w:r>
          </w:p>
        </w:tc>
        <w:tc>
          <w:tcPr>
            <w:tcW w:w="1170" w:type="dxa"/>
          </w:tcPr>
          <w:p w14:paraId="32E3D1E0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8F7566A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630,396</w:t>
            </w:r>
          </w:p>
        </w:tc>
        <w:tc>
          <w:tcPr>
            <w:tcW w:w="1170" w:type="dxa"/>
          </w:tcPr>
          <w:p w14:paraId="73BB0AC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756,123</w:t>
            </w:r>
          </w:p>
        </w:tc>
      </w:tr>
      <w:tr w:rsidR="007E28AF" w:rsidRPr="003D16DA" w14:paraId="7B49D711" w14:textId="77777777" w:rsidTr="002675D6">
        <w:tc>
          <w:tcPr>
            <w:tcW w:w="4320" w:type="dxa"/>
          </w:tcPr>
          <w:p w14:paraId="1A1A67E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</w:tcPr>
          <w:p w14:paraId="0210239E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033280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594A21E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782,205</w:t>
            </w:r>
          </w:p>
        </w:tc>
        <w:tc>
          <w:tcPr>
            <w:tcW w:w="1170" w:type="dxa"/>
          </w:tcPr>
          <w:p w14:paraId="321C1B2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782,205</w:t>
            </w:r>
          </w:p>
        </w:tc>
      </w:tr>
      <w:tr w:rsidR="007E28AF" w:rsidRPr="003D16DA" w14:paraId="5AED65A6" w14:textId="77777777" w:rsidTr="002675D6">
        <w:tc>
          <w:tcPr>
            <w:tcW w:w="4320" w:type="dxa"/>
          </w:tcPr>
          <w:p w14:paraId="5ACCA0B5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</w:tcPr>
          <w:p w14:paraId="773E319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1,409,318</w:t>
            </w:r>
          </w:p>
        </w:tc>
        <w:tc>
          <w:tcPr>
            <w:tcW w:w="1170" w:type="dxa"/>
          </w:tcPr>
          <w:p w14:paraId="2800848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6E83A6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3,173,190</w:t>
            </w:r>
          </w:p>
        </w:tc>
        <w:tc>
          <w:tcPr>
            <w:tcW w:w="1170" w:type="dxa"/>
          </w:tcPr>
          <w:p w14:paraId="06147C3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4,582,508</w:t>
            </w:r>
          </w:p>
        </w:tc>
      </w:tr>
      <w:tr w:rsidR="007E28AF" w:rsidRPr="003D16DA" w14:paraId="42901FBE" w14:textId="77777777" w:rsidTr="002675D6">
        <w:tc>
          <w:tcPr>
            <w:tcW w:w="4320" w:type="dxa"/>
          </w:tcPr>
          <w:p w14:paraId="60618930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8D8E84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452DC14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9D1DCA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486,479</w:t>
            </w:r>
          </w:p>
        </w:tc>
        <w:tc>
          <w:tcPr>
            <w:tcW w:w="1170" w:type="dxa"/>
          </w:tcPr>
          <w:p w14:paraId="530A05D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486,479</w:t>
            </w:r>
          </w:p>
        </w:tc>
      </w:tr>
      <w:tr w:rsidR="007E28AF" w:rsidRPr="003D16DA" w14:paraId="469B5F13" w14:textId="77777777" w:rsidTr="002675D6">
        <w:tc>
          <w:tcPr>
            <w:tcW w:w="4320" w:type="dxa"/>
          </w:tcPr>
          <w:p w14:paraId="2E1E8CCC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650C409A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1753A0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41,649</w:t>
            </w:r>
          </w:p>
        </w:tc>
        <w:tc>
          <w:tcPr>
            <w:tcW w:w="1170" w:type="dxa"/>
          </w:tcPr>
          <w:p w14:paraId="73EFE86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2,192,671</w:t>
            </w:r>
          </w:p>
        </w:tc>
        <w:tc>
          <w:tcPr>
            <w:tcW w:w="1170" w:type="dxa"/>
          </w:tcPr>
          <w:p w14:paraId="55B2C779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2,234,320</w:t>
            </w:r>
          </w:p>
        </w:tc>
      </w:tr>
      <w:tr w:rsidR="007E28AF" w:rsidRPr="003D16DA" w14:paraId="58C1E436" w14:textId="77777777" w:rsidTr="002675D6">
        <w:tc>
          <w:tcPr>
            <w:tcW w:w="4320" w:type="dxa"/>
          </w:tcPr>
          <w:p w14:paraId="519B27E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855C39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E7F49" w14:textId="77777777" w:rsidR="007E28AF" w:rsidRPr="003D16DA" w:rsidRDefault="007E28AF" w:rsidP="0026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5C2CE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F2EFD8D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7E28AF" w:rsidRPr="003D16DA" w14:paraId="3A70675E" w14:textId="77777777" w:rsidTr="002675D6">
        <w:tc>
          <w:tcPr>
            <w:tcW w:w="4320" w:type="dxa"/>
          </w:tcPr>
          <w:p w14:paraId="72425519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5C7A680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B779C" w14:textId="77777777" w:rsidR="007E28AF" w:rsidRPr="003D16DA" w:rsidRDefault="007E28AF" w:rsidP="0026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85FEE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0EC5198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7E28AF" w:rsidRPr="003D16DA" w14:paraId="2ED7D1E4" w14:textId="77777777" w:rsidTr="002675D6">
        <w:tc>
          <w:tcPr>
            <w:tcW w:w="4320" w:type="dxa"/>
          </w:tcPr>
          <w:p w14:paraId="0A148066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F8E75DC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C6A97" w14:textId="77777777" w:rsidR="007E28AF" w:rsidRPr="003D16DA" w:rsidRDefault="007E28AF" w:rsidP="0026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1EB63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13D00837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7E28AF" w:rsidRPr="003D16DA" w14:paraId="73324DE1" w14:textId="77777777" w:rsidTr="002675D6">
        <w:tc>
          <w:tcPr>
            <w:tcW w:w="4320" w:type="dxa"/>
          </w:tcPr>
          <w:p w14:paraId="5E446EBB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258E716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5E0BB" w14:textId="77777777" w:rsidR="007E28AF" w:rsidRPr="003D16DA" w:rsidRDefault="007E28AF" w:rsidP="0026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B2015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3CFA8E4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7E28AF" w:rsidRPr="003D16DA" w14:paraId="596006F3" w14:textId="77777777" w:rsidTr="002675D6">
        <w:tc>
          <w:tcPr>
            <w:tcW w:w="4320" w:type="dxa"/>
          </w:tcPr>
          <w:p w14:paraId="215CD6B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</w:tcPr>
          <w:p w14:paraId="01A50D6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011997" w14:textId="77777777" w:rsidR="007E28AF" w:rsidRPr="003D16DA" w:rsidRDefault="007E28AF" w:rsidP="0026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F8D86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06252097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7E28AF" w:rsidRPr="003D16DA" w14:paraId="05D4E69E" w14:textId="77777777" w:rsidTr="002675D6">
        <w:tc>
          <w:tcPr>
            <w:tcW w:w="4320" w:type="dxa"/>
          </w:tcPr>
          <w:p w14:paraId="53F7826A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952EE7A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D93B395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  <w:tc>
          <w:tcPr>
            <w:tcW w:w="1170" w:type="dxa"/>
          </w:tcPr>
          <w:p w14:paraId="065D3F3D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</w:tcPr>
          <w:p w14:paraId="424FAE0C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</w:tr>
      <w:tr w:rsidR="007E28AF" w:rsidRPr="003D16DA" w14:paraId="0F4F0E71" w14:textId="77777777" w:rsidTr="002675D6">
        <w:tc>
          <w:tcPr>
            <w:tcW w:w="4320" w:type="dxa"/>
          </w:tcPr>
          <w:p w14:paraId="539FF039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39CF96B8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BD5ECC7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8E989A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717,318</w:t>
            </w:r>
          </w:p>
        </w:tc>
        <w:tc>
          <w:tcPr>
            <w:tcW w:w="1170" w:type="dxa"/>
          </w:tcPr>
          <w:p w14:paraId="0251985E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717,318</w:t>
            </w:r>
          </w:p>
        </w:tc>
      </w:tr>
      <w:tr w:rsidR="007E28AF" w:rsidRPr="003D16DA" w14:paraId="5DBAD190" w14:textId="77777777" w:rsidTr="002675D6">
        <w:tc>
          <w:tcPr>
            <w:tcW w:w="4320" w:type="dxa"/>
          </w:tcPr>
          <w:p w14:paraId="66E9B2A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</w:tcPr>
          <w:p w14:paraId="2E78C5CE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A494EB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95CDADB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2,595,973</w:t>
            </w:r>
          </w:p>
        </w:tc>
        <w:tc>
          <w:tcPr>
            <w:tcW w:w="1170" w:type="dxa"/>
          </w:tcPr>
          <w:p w14:paraId="1A44D56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2,595,973</w:t>
            </w:r>
          </w:p>
        </w:tc>
      </w:tr>
      <w:tr w:rsidR="007E28AF" w:rsidRPr="003D16DA" w14:paraId="6B5E69DF" w14:textId="77777777" w:rsidTr="002675D6">
        <w:tc>
          <w:tcPr>
            <w:tcW w:w="4320" w:type="dxa"/>
          </w:tcPr>
          <w:p w14:paraId="63066DA8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</w:tcPr>
          <w:p w14:paraId="08A9B8E6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227147C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049DD7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242,645</w:t>
            </w:r>
          </w:p>
        </w:tc>
        <w:tc>
          <w:tcPr>
            <w:tcW w:w="1170" w:type="dxa"/>
          </w:tcPr>
          <w:p w14:paraId="0CC136C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242,645</w:t>
            </w:r>
          </w:p>
        </w:tc>
      </w:tr>
      <w:tr w:rsidR="007E28AF" w:rsidRPr="003D16DA" w14:paraId="390D2EA5" w14:textId="77777777" w:rsidTr="002675D6">
        <w:tc>
          <w:tcPr>
            <w:tcW w:w="4320" w:type="dxa"/>
          </w:tcPr>
          <w:p w14:paraId="20106F19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</w:tcPr>
          <w:p w14:paraId="3182D8E4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3C76F4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433,961</w:t>
            </w:r>
          </w:p>
        </w:tc>
        <w:tc>
          <w:tcPr>
            <w:tcW w:w="1170" w:type="dxa"/>
          </w:tcPr>
          <w:p w14:paraId="1503F4F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E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3D8A3B5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433,961</w:t>
            </w:r>
          </w:p>
        </w:tc>
      </w:tr>
      <w:tr w:rsidR="007E28AF" w:rsidRPr="003D16DA" w14:paraId="5474C313" w14:textId="77777777" w:rsidTr="002675D6">
        <w:tc>
          <w:tcPr>
            <w:tcW w:w="4320" w:type="dxa"/>
          </w:tcPr>
          <w:p w14:paraId="49C34C41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4512B0F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8EDC94D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28,302</w:t>
            </w:r>
          </w:p>
        </w:tc>
        <w:tc>
          <w:tcPr>
            <w:tcW w:w="1170" w:type="dxa"/>
          </w:tcPr>
          <w:p w14:paraId="75504332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32EC628" w14:textId="77777777" w:rsidR="007E28AF" w:rsidRPr="003D16DA" w:rsidRDefault="007E28AF" w:rsidP="0026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28,302</w:t>
            </w:r>
          </w:p>
        </w:tc>
      </w:tr>
    </w:tbl>
    <w:p w14:paraId="12183B40" w14:textId="46A5C617" w:rsidR="007E28AF" w:rsidRDefault="007E28AF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44DE6588" w14:textId="677C5215" w:rsidR="00923A72" w:rsidRDefault="0076105D" w:rsidP="00923A72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24"/>
          <w:szCs w:val="24"/>
        </w:rPr>
      </w:pPr>
      <w:r w:rsidRPr="00E71925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B65C14">
        <w:rPr>
          <w:rFonts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0469975E" w14:textId="2765EB6A" w:rsidR="0076105D" w:rsidRPr="00865491" w:rsidRDefault="0076105D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409A96D" w14:textId="4889C7A1" w:rsidR="0076105D" w:rsidRDefault="0076105D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B65C14">
        <w:rPr>
          <w:rFonts w:asciiTheme="majorBidi" w:hAnsiTheme="majorBidi" w:cstheme="majorBidi"/>
          <w:sz w:val="30"/>
          <w:szCs w:val="30"/>
          <w:lang w:val="en-US" w:bidi="th-TH"/>
        </w:rPr>
        <w:t>1%</w:t>
      </w:r>
      <w:r w:rsidRPr="00B65C14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B65C1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="009C0584" w:rsidRPr="009C0584">
        <w:rPr>
          <w:rFonts w:asciiTheme="majorBidi" w:hAnsiTheme="majorBidi" w:hint="cs"/>
          <w:sz w:val="30"/>
          <w:szCs w:val="30"/>
          <w:cs/>
          <w:lang w:bidi="th-TH"/>
        </w:rPr>
        <w:t>โดยตั้งอยู่บน</w:t>
      </w:r>
      <w:r w:rsidR="004562E2">
        <w:rPr>
          <w:rFonts w:asciiTheme="majorBidi" w:hAnsiTheme="majorBidi"/>
          <w:sz w:val="30"/>
          <w:szCs w:val="30"/>
          <w:cs/>
          <w:lang w:bidi="th-TH"/>
        </w:rPr>
        <w:br/>
      </w:r>
      <w:r w:rsidR="009C0584" w:rsidRPr="009C0584">
        <w:rPr>
          <w:rFonts w:asciiTheme="majorBidi" w:hAnsiTheme="majorBidi" w:hint="cs"/>
          <w:sz w:val="30"/>
          <w:szCs w:val="30"/>
          <w:cs/>
          <w:lang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  <w:r w:rsidR="009C0584" w:rsidRPr="009C058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7F2F3FB1" w14:textId="3F6A817E" w:rsidR="002142C1" w:rsidRDefault="002142C1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260"/>
        <w:gridCol w:w="1260"/>
        <w:gridCol w:w="1260"/>
      </w:tblGrid>
      <w:tr w:rsidR="00911F32" w:rsidRPr="00AE7F2C" w14:paraId="75DBDA02" w14:textId="77777777" w:rsidTr="00AE7F2C">
        <w:tc>
          <w:tcPr>
            <w:tcW w:w="3420" w:type="dxa"/>
            <w:vAlign w:val="bottom"/>
          </w:tcPr>
          <w:p w14:paraId="2589D313" w14:textId="77777777" w:rsidR="00911F32" w:rsidRPr="00AE7F2C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CEC4A47" w14:textId="1DA9547A" w:rsidR="00911F32" w:rsidRPr="00AE7F2C" w:rsidRDefault="00B75AF8" w:rsidP="000308B9">
            <w:pPr>
              <w:pStyle w:val="Pa38"/>
              <w:ind w:left="-80"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7F2C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2520" w:type="dxa"/>
            <w:gridSpan w:val="2"/>
          </w:tcPr>
          <w:p w14:paraId="3B88456A" w14:textId="041A7FA6" w:rsidR="00911F32" w:rsidRPr="00AE7F2C" w:rsidRDefault="00911F32" w:rsidP="000308B9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7F2C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2563</w:t>
            </w:r>
          </w:p>
        </w:tc>
      </w:tr>
      <w:tr w:rsidR="00911F32" w:rsidRPr="00AE7F2C" w14:paraId="386C737C" w14:textId="54AEAB71" w:rsidTr="00AE7F2C">
        <w:tc>
          <w:tcPr>
            <w:tcW w:w="3420" w:type="dxa"/>
            <w:vAlign w:val="bottom"/>
            <w:hideMark/>
          </w:tcPr>
          <w:p w14:paraId="48223266" w14:textId="486AE290" w:rsidR="00911F32" w:rsidRPr="00AE7F2C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</w:t>
            </w:r>
            <w:r w:rsidRPr="00AE7F2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hideMark/>
          </w:tcPr>
          <w:p w14:paraId="62F45296" w14:textId="0F7BAC3B" w:rsidR="00911F32" w:rsidRPr="00AE7F2C" w:rsidRDefault="00911F32" w:rsidP="000308B9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7F2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AE7F2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AE7F2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792C6D5D" w14:textId="71F48FCD" w:rsidR="00911F32" w:rsidRPr="00AE7F2C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7F2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AE7F2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AE7F2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2E28391" w14:textId="2CFF169B" w:rsidR="00911F32" w:rsidRPr="00AE7F2C" w:rsidRDefault="00911F32" w:rsidP="00AE7F2C">
            <w:pPr>
              <w:pStyle w:val="NoSpacing"/>
              <w:tabs>
                <w:tab w:val="clear" w:pos="227"/>
                <w:tab w:val="left" w:pos="100"/>
              </w:tabs>
              <w:ind w:left="-80"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7F2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AE7F2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AE7F2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BF3EF02" w14:textId="52013980" w:rsidR="00911F32" w:rsidRPr="00AE7F2C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7F2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AE7F2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AE7F2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911F32" w:rsidRPr="00AE7F2C" w14:paraId="30B134D4" w14:textId="77777777" w:rsidTr="00AE7F2C">
        <w:tc>
          <w:tcPr>
            <w:tcW w:w="3420" w:type="dxa"/>
          </w:tcPr>
          <w:p w14:paraId="6FF63E26" w14:textId="77777777" w:rsidR="00911F32" w:rsidRPr="00AE7F2C" w:rsidRDefault="00911F32" w:rsidP="0085608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57C160F3" w14:textId="44227C7D" w:rsidR="00911F32" w:rsidRPr="00AE7F2C" w:rsidRDefault="00911F32" w:rsidP="00911F32">
            <w:pPr>
              <w:pStyle w:val="NoSpacing"/>
              <w:tabs>
                <w:tab w:val="clear" w:pos="907"/>
                <w:tab w:val="left" w:pos="730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2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1F32" w:rsidRPr="00AE7F2C" w14:paraId="70B7834D" w14:textId="077BA614" w:rsidTr="00AE7F2C">
        <w:tc>
          <w:tcPr>
            <w:tcW w:w="3420" w:type="dxa"/>
            <w:hideMark/>
          </w:tcPr>
          <w:p w14:paraId="43DC7D59" w14:textId="77777777" w:rsidR="00911F32" w:rsidRPr="00AE7F2C" w:rsidRDefault="00911F32" w:rsidP="0085608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AE7F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</w:tcPr>
          <w:p w14:paraId="7CC19113" w14:textId="6507D5EF" w:rsidR="00911F32" w:rsidRPr="00AE7F2C" w:rsidRDefault="00295B59" w:rsidP="000308B9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2C">
              <w:rPr>
                <w:rFonts w:asciiTheme="majorBidi" w:hAnsiTheme="majorBidi" w:cstheme="majorBidi"/>
                <w:sz w:val="28"/>
                <w:szCs w:val="28"/>
              </w:rPr>
              <w:t>24,983</w:t>
            </w:r>
          </w:p>
        </w:tc>
        <w:tc>
          <w:tcPr>
            <w:tcW w:w="1260" w:type="dxa"/>
          </w:tcPr>
          <w:p w14:paraId="560AA061" w14:textId="5CB403BF" w:rsidR="00911F32" w:rsidRPr="00AE7F2C" w:rsidRDefault="00295B59" w:rsidP="0085608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2C">
              <w:rPr>
                <w:rFonts w:asciiTheme="majorBidi" w:hAnsiTheme="majorBidi" w:cstheme="majorBidi"/>
                <w:sz w:val="28"/>
                <w:szCs w:val="28"/>
              </w:rPr>
              <w:t>(24,983)</w:t>
            </w:r>
          </w:p>
        </w:tc>
        <w:tc>
          <w:tcPr>
            <w:tcW w:w="1260" w:type="dxa"/>
          </w:tcPr>
          <w:p w14:paraId="42D8EF53" w14:textId="31B1D88D" w:rsidR="00911F32" w:rsidRPr="00AE7F2C" w:rsidRDefault="00911F32" w:rsidP="0085608E">
            <w:pPr>
              <w:pStyle w:val="NoSpacing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2C">
              <w:rPr>
                <w:rFonts w:asciiTheme="majorBidi" w:hAnsiTheme="majorBidi" w:cstheme="majorBidi"/>
                <w:sz w:val="28"/>
                <w:szCs w:val="28"/>
              </w:rPr>
              <w:t>15,343</w:t>
            </w:r>
          </w:p>
        </w:tc>
        <w:tc>
          <w:tcPr>
            <w:tcW w:w="1260" w:type="dxa"/>
          </w:tcPr>
          <w:p w14:paraId="2D9F0B02" w14:textId="0229EE5D" w:rsidR="00911F32" w:rsidRPr="00AE7F2C" w:rsidRDefault="00911F32" w:rsidP="0085608E">
            <w:pPr>
              <w:pStyle w:val="NoSpacing"/>
              <w:tabs>
                <w:tab w:val="clear" w:pos="907"/>
                <w:tab w:val="left" w:pos="73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2C">
              <w:rPr>
                <w:rFonts w:asciiTheme="majorBidi" w:hAnsiTheme="majorBidi" w:cstheme="majorBidi"/>
                <w:sz w:val="28"/>
                <w:szCs w:val="28"/>
              </w:rPr>
              <w:t>(15,343)</w:t>
            </w:r>
          </w:p>
        </w:tc>
      </w:tr>
    </w:tbl>
    <w:p w14:paraId="7E5CE3C7" w14:textId="77777777" w:rsidR="007E28AF" w:rsidRDefault="007E28AF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11E1EF4F" w14:textId="289BDC3D" w:rsidR="002142C1" w:rsidRDefault="00DB297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A84E2E"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</w:t>
      </w:r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อัตราแลกเปลี่ยน</w:t>
      </w:r>
    </w:p>
    <w:p w14:paraId="7C3C765F" w14:textId="77777777" w:rsidR="002142C1" w:rsidRPr="00911F32" w:rsidRDefault="002142C1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2D5D5" w14:textId="3E3CABF9" w:rsidR="005E00FC" w:rsidRPr="00B20FD2" w:rsidRDefault="00DB2971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33BC6">
        <w:rPr>
          <w:rFonts w:asciiTheme="majorBidi" w:hAnsiTheme="majorBidi" w:hint="cs"/>
          <w:sz w:val="30"/>
          <w:szCs w:val="30"/>
          <w:cs/>
        </w:rPr>
        <w:t>บริษัทมีความเสี่ยง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</w:t>
      </w:r>
      <w:r w:rsidR="00865491">
        <w:rPr>
          <w:rFonts w:asciiTheme="majorBidi" w:hAnsiTheme="majorBidi" w:hint="cs"/>
          <w:sz w:val="30"/>
          <w:szCs w:val="30"/>
          <w:cs/>
        </w:rPr>
        <w:t>ที่เกี่ยว</w:t>
      </w:r>
      <w:r w:rsidR="00A16657">
        <w:rPr>
          <w:rFonts w:asciiTheme="majorBidi" w:hAnsiTheme="majorBidi" w:hint="cs"/>
          <w:sz w:val="30"/>
          <w:szCs w:val="30"/>
          <w:cs/>
        </w:rPr>
        <w:t>ข้อง</w:t>
      </w:r>
      <w:r w:rsidR="00865491">
        <w:rPr>
          <w:rFonts w:asciiTheme="majorBidi" w:hAnsiTheme="majorBidi" w:hint="cs"/>
          <w:sz w:val="30"/>
          <w:szCs w:val="30"/>
          <w:cs/>
        </w:rPr>
        <w:t>กับ</w:t>
      </w:r>
      <w:r w:rsidRPr="00333BC6">
        <w:rPr>
          <w:rFonts w:asciiTheme="majorBidi" w:hAnsiTheme="majorBidi" w:hint="cs"/>
          <w:sz w:val="30"/>
          <w:szCs w:val="30"/>
          <w:cs/>
        </w:rPr>
        <w:t>การมีสินทรัพย์และหนี้สินทางการเงินที่เป็น</w:t>
      </w:r>
      <w:r w:rsidR="00911F32">
        <w:rPr>
          <w:rFonts w:asciiTheme="majorBidi" w:hAnsiTheme="majorBidi"/>
          <w:sz w:val="30"/>
          <w:szCs w:val="30"/>
        </w:rPr>
        <w:br/>
      </w:r>
      <w:r w:rsidR="00DD0B47">
        <w:rPr>
          <w:rFonts w:asciiTheme="majorBidi" w:hAnsiTheme="majorBidi" w:hint="cs"/>
          <w:sz w:val="30"/>
          <w:szCs w:val="30"/>
          <w:cs/>
        </w:rPr>
        <w:t>สกุล</w:t>
      </w:r>
      <w:r w:rsidRPr="00333BC6">
        <w:rPr>
          <w:rFonts w:asciiTheme="majorBidi" w:hAnsiTheme="majorBidi" w:hint="cs"/>
          <w:sz w:val="30"/>
          <w:szCs w:val="30"/>
          <w:cs/>
        </w:rPr>
        <w:t>เงินตราต่างประเทศ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ทั้งนี้บริษัทมีนโยบายภายในที่ใช้ในการประเมิน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ติดตามและควบคุมรายงาน</w:t>
      </w:r>
      <w:r w:rsidR="00911F32">
        <w:rPr>
          <w:rFonts w:asciiTheme="majorBidi" w:hAnsiTheme="majorBidi"/>
          <w:sz w:val="30"/>
          <w:szCs w:val="30"/>
        </w:rPr>
        <w:br/>
      </w:r>
      <w:r w:rsidRPr="00333BC6">
        <w:rPr>
          <w:rFonts w:asciiTheme="majorBidi" w:hAnsiTheme="majorBidi" w:hint="cs"/>
          <w:sz w:val="30"/>
          <w:szCs w:val="30"/>
          <w:cs/>
        </w:rPr>
        <w:t>ค่าความเสี่ยง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อัตราแลกเปลี่ยนที่มาจากการลงทุนในกองทุนส่วนบุคคลให้กับ</w:t>
      </w:r>
      <w:r w:rsidRPr="00A16657">
        <w:rPr>
          <w:rFonts w:asciiTheme="majorBidi" w:hAnsiTheme="majorBidi" w:hint="cs"/>
          <w:sz w:val="30"/>
          <w:szCs w:val="30"/>
          <w:cs/>
        </w:rPr>
        <w:t>คณะกรรมการการลงทุน</w:t>
      </w:r>
      <w:r w:rsidRPr="00B20FD2">
        <w:rPr>
          <w:rFonts w:asciiTheme="majorBidi" w:hAnsiTheme="majorBidi" w:cstheme="majorBidi" w:hint="cs"/>
          <w:sz w:val="30"/>
          <w:szCs w:val="30"/>
          <w:cs/>
        </w:rPr>
        <w:t>รับทราบอย่างสม่ำเสมอ</w:t>
      </w:r>
    </w:p>
    <w:p w14:paraId="389E500B" w14:textId="77777777" w:rsidR="00B20FD2" w:rsidRPr="00B20FD2" w:rsidRDefault="00B20FD2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22307C" w:rsidRPr="00333BC6" w14:paraId="3B5FA2AA" w14:textId="77777777" w:rsidTr="00B20FD2">
        <w:trPr>
          <w:cantSplit/>
          <w:trHeight w:val="110"/>
          <w:tblHeader/>
        </w:trPr>
        <w:tc>
          <w:tcPr>
            <w:tcW w:w="2700" w:type="dxa"/>
            <w:shd w:val="clear" w:color="auto" w:fill="auto"/>
          </w:tcPr>
          <w:p w14:paraId="05709A0F" w14:textId="77777777" w:rsidR="0022307C" w:rsidRPr="007034EE" w:rsidRDefault="0022307C" w:rsidP="00551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BD2D590" w14:textId="77777777" w:rsidR="0022307C" w:rsidRPr="007034E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257E447" w14:textId="77777777" w:rsidR="0022307C" w:rsidRPr="007034E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0DD785F" w14:textId="68DE60B4" w:rsidR="0022307C" w:rsidRPr="00B20FD2" w:rsidRDefault="00B75AF8" w:rsidP="00551E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05181C" w:rsidRPr="00333BC6" w14:paraId="2E9B219D" w14:textId="77777777" w:rsidTr="00911F32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28EF13BA" w14:textId="58F56D7F" w:rsidR="0005181C" w:rsidRPr="0085608E" w:rsidRDefault="0005181C" w:rsidP="0085608E">
            <w:pPr>
              <w:rPr>
                <w:i/>
                <w:iCs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bookmarkStart w:id="4" w:name="OLE_LINK5"/>
            <w:r w:rsidRPr="007679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7679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bookmarkEnd w:id="4"/>
          </w:p>
        </w:tc>
        <w:tc>
          <w:tcPr>
            <w:tcW w:w="1165" w:type="dxa"/>
            <w:shd w:val="clear" w:color="auto" w:fill="auto"/>
            <w:vAlign w:val="bottom"/>
          </w:tcPr>
          <w:p w14:paraId="76D49E9C" w14:textId="77777777" w:rsidR="0005181C" w:rsidRPr="007034EE" w:rsidRDefault="0005181C" w:rsidP="00551EF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5B0EB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11718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FA087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8E265A" w14:textId="77777777" w:rsidR="0005181C" w:rsidRPr="007034EE" w:rsidRDefault="0005181C" w:rsidP="00551EF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736203DD" w14:textId="77777777" w:rsidR="0005181C" w:rsidRPr="007034EE" w:rsidDel="0080154F" w:rsidRDefault="0005181C" w:rsidP="00551EFB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3B25D5" w14:textId="77777777" w:rsidR="0005181C" w:rsidRPr="007034E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0944" w14:textId="77777777" w:rsidR="0005181C" w:rsidRPr="007034E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181C" w:rsidRPr="00333BC6" w14:paraId="04AEA54B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46A1CD51" w14:textId="77777777" w:rsidR="0005181C" w:rsidRPr="007034EE" w:rsidRDefault="0005181C" w:rsidP="00551EFB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484E736B" w14:textId="77777777" w:rsidR="0005181C" w:rsidRPr="007034EE" w:rsidRDefault="0005181C" w:rsidP="00551EF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94BC5" w:rsidRPr="00333BC6" w14:paraId="6C0CFDA8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3118FDD0" w14:textId="5B13FBD2" w:rsidR="00894BC5" w:rsidRPr="0085608E" w:rsidRDefault="00642016" w:rsidP="00BC18F2">
            <w:pPr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CA33F5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65" w:type="dxa"/>
            <w:shd w:val="clear" w:color="auto" w:fill="auto"/>
          </w:tcPr>
          <w:p w14:paraId="26CDD83A" w14:textId="6D817D8F" w:rsidR="00894BC5" w:rsidRPr="00EE0E89" w:rsidRDefault="00D90275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ECDD5F" w14:textId="77777777" w:rsidR="00894BC5" w:rsidRPr="00EE0E89" w:rsidRDefault="00894BC5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F5571C" w14:textId="67E31578" w:rsidR="00894BC5" w:rsidRPr="00EE0E89" w:rsidRDefault="00CC4580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D90275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7D1B9F97" w14:textId="77777777" w:rsidR="00894BC5" w:rsidRPr="00EE0E89" w:rsidRDefault="00894BC5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C65C91" w14:textId="0DBB8246" w:rsidR="00894BC5" w:rsidRPr="00EE0E89" w:rsidRDefault="00D90275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FD9F220" w14:textId="77777777" w:rsidR="00894BC5" w:rsidRPr="0085608E" w:rsidRDefault="00894BC5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72AB274" w14:textId="69F3C3E1" w:rsidR="00894BC5" w:rsidRPr="00CA33F5" w:rsidRDefault="00D90275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17,457</w:t>
            </w:r>
          </w:p>
        </w:tc>
      </w:tr>
      <w:tr w:rsidR="00BC18F2" w:rsidRPr="00333BC6" w14:paraId="5631FEF0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8984032" w14:textId="7F851154" w:rsidR="00BC18F2" w:rsidRPr="007034EE" w:rsidRDefault="00BC18F2" w:rsidP="00BC18F2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</w:tcPr>
          <w:p w14:paraId="53E37383" w14:textId="041C38DC" w:rsidR="00BC18F2" w:rsidRPr="009D12D7" w:rsidRDefault="00767934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75,390</w:t>
            </w:r>
          </w:p>
        </w:tc>
        <w:tc>
          <w:tcPr>
            <w:tcW w:w="180" w:type="dxa"/>
            <w:shd w:val="clear" w:color="auto" w:fill="auto"/>
          </w:tcPr>
          <w:p w14:paraId="57D34F04" w14:textId="77777777" w:rsidR="00BC18F2" w:rsidRPr="009D12D7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8B31E8" w14:textId="0E1C6EF0" w:rsidR="00BC18F2" w:rsidRPr="009D12D7" w:rsidRDefault="00767934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306,465</w:t>
            </w:r>
          </w:p>
        </w:tc>
        <w:tc>
          <w:tcPr>
            <w:tcW w:w="180" w:type="dxa"/>
            <w:shd w:val="clear" w:color="auto" w:fill="auto"/>
          </w:tcPr>
          <w:p w14:paraId="570668DF" w14:textId="77777777" w:rsidR="00BC18F2" w:rsidRPr="009D12D7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F219D1" w14:textId="1395536D" w:rsidR="00BC18F2" w:rsidRPr="009D12D7" w:rsidRDefault="00767934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14,750</w:t>
            </w:r>
          </w:p>
        </w:tc>
        <w:tc>
          <w:tcPr>
            <w:tcW w:w="181" w:type="dxa"/>
            <w:shd w:val="clear" w:color="auto" w:fill="auto"/>
          </w:tcPr>
          <w:p w14:paraId="01D5227F" w14:textId="77777777" w:rsidR="00BC18F2" w:rsidRPr="009D12D7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99251F" w14:textId="3E4D83F9" w:rsidR="00BC18F2" w:rsidRPr="009D12D7" w:rsidRDefault="00767934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396,605</w:t>
            </w:r>
          </w:p>
        </w:tc>
      </w:tr>
      <w:tr w:rsidR="00BC18F2" w:rsidRPr="00333BC6" w14:paraId="2E88F6D1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71A040B0" w14:textId="1117473D" w:rsidR="00BC18F2" w:rsidRPr="007034EE" w:rsidRDefault="00BC18F2" w:rsidP="00BC18F2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BDE8B3D" w14:textId="373038FB" w:rsidR="00BC18F2" w:rsidRPr="009D12D7" w:rsidRDefault="00767934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(68,319)</w:t>
            </w:r>
          </w:p>
        </w:tc>
        <w:tc>
          <w:tcPr>
            <w:tcW w:w="180" w:type="dxa"/>
            <w:shd w:val="clear" w:color="auto" w:fill="auto"/>
          </w:tcPr>
          <w:p w14:paraId="13905AD6" w14:textId="77777777" w:rsidR="00BC18F2" w:rsidRPr="009D12D7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F975A5" w14:textId="73AAEB9B" w:rsidR="00BC18F2" w:rsidRPr="009D12D7" w:rsidRDefault="00767934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80" w:type="dxa"/>
            <w:shd w:val="clear" w:color="auto" w:fill="auto"/>
          </w:tcPr>
          <w:p w14:paraId="342313BC" w14:textId="77777777" w:rsidR="00BC18F2" w:rsidRPr="009D12D7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B8D024" w14:textId="7F173B0F" w:rsidR="00BC18F2" w:rsidRPr="009D12D7" w:rsidRDefault="00767934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(2,931)</w:t>
            </w:r>
          </w:p>
        </w:tc>
        <w:tc>
          <w:tcPr>
            <w:tcW w:w="181" w:type="dxa"/>
            <w:shd w:val="clear" w:color="auto" w:fill="auto"/>
          </w:tcPr>
          <w:p w14:paraId="0D15BB70" w14:textId="77777777" w:rsidR="00BC18F2" w:rsidRPr="009D12D7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C480AC" w14:textId="174023F3" w:rsidR="00BC18F2" w:rsidRPr="009D12D7" w:rsidRDefault="00767934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(71,441)</w:t>
            </w:r>
          </w:p>
        </w:tc>
      </w:tr>
      <w:tr w:rsidR="002A6C6E" w:rsidRPr="00333BC6" w14:paraId="556CE5D3" w14:textId="77777777" w:rsidTr="00911F32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57716978" w14:textId="77777777" w:rsidR="00BC18F2" w:rsidRPr="007034EE" w:rsidRDefault="00BC18F2" w:rsidP="00BC18F2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0D9E" w14:textId="7A46B202" w:rsidR="00BC18F2" w:rsidRPr="007034EE" w:rsidRDefault="00767934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7,071 </w:t>
            </w:r>
          </w:p>
        </w:tc>
        <w:tc>
          <w:tcPr>
            <w:tcW w:w="180" w:type="dxa"/>
            <w:shd w:val="clear" w:color="auto" w:fill="auto"/>
          </w:tcPr>
          <w:p w14:paraId="455F24E3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0509" w14:textId="0BF3408B" w:rsidR="00BC18F2" w:rsidRPr="007034EE" w:rsidRDefault="00767934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323,731</w:t>
            </w:r>
          </w:p>
        </w:tc>
        <w:tc>
          <w:tcPr>
            <w:tcW w:w="180" w:type="dxa"/>
            <w:shd w:val="clear" w:color="auto" w:fill="auto"/>
          </w:tcPr>
          <w:p w14:paraId="04290BAE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1CAC8" w14:textId="2E5246D9" w:rsidR="00BC18F2" w:rsidRPr="007034EE" w:rsidRDefault="00767934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11,819</w:t>
            </w:r>
          </w:p>
        </w:tc>
        <w:tc>
          <w:tcPr>
            <w:tcW w:w="181" w:type="dxa"/>
            <w:shd w:val="clear" w:color="auto" w:fill="auto"/>
          </w:tcPr>
          <w:p w14:paraId="00BD39D2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FD4A0" w14:textId="271A3600" w:rsidR="00BC18F2" w:rsidRPr="007034EE" w:rsidRDefault="00767934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342,621</w:t>
            </w:r>
          </w:p>
        </w:tc>
      </w:tr>
    </w:tbl>
    <w:p w14:paraId="25CCDA30" w14:textId="02E0233F" w:rsidR="002D4841" w:rsidRDefault="002D4841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76105D" w:rsidRPr="00333BC6" w14:paraId="7011AAE7" w14:textId="77777777" w:rsidTr="00911F32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2F35D62A" w14:textId="77777777" w:rsidR="0076105D" w:rsidRPr="00333BC6" w:rsidRDefault="0076105D" w:rsidP="002C16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F65C86C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EC6B5CB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68390F6D" w14:textId="3630BAA6" w:rsidR="0076105D" w:rsidRPr="00333BC6" w:rsidRDefault="0076105D" w:rsidP="002C1688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  <w:lang w:val="en-US" w:bidi="th-TH"/>
              </w:rPr>
            </w:pPr>
            <w:r w:rsidRPr="00333B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05181C" w:rsidRPr="00333BC6" w14:paraId="222D4201" w14:textId="77777777" w:rsidTr="00911F32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646F2EA5" w14:textId="367223CD" w:rsidR="0005181C" w:rsidRPr="00333BC6" w:rsidRDefault="0005181C" w:rsidP="0085608E">
            <w:pPr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97B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5D5699" w14:textId="77777777" w:rsidR="0005181C" w:rsidRPr="00333BC6" w:rsidRDefault="0005181C" w:rsidP="002C1688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CFD936" w14:textId="77777777" w:rsidR="0005181C" w:rsidRPr="00333BC6" w:rsidRDefault="0005181C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CDE35" w14:textId="77777777" w:rsidR="0005181C" w:rsidRPr="00333BC6" w:rsidRDefault="0005181C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57F2F" w14:textId="77777777" w:rsidR="0005181C" w:rsidRPr="00333BC6" w:rsidRDefault="0005181C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9CDF27" w14:textId="77777777" w:rsidR="0005181C" w:rsidRPr="00333BC6" w:rsidRDefault="0005181C" w:rsidP="002C168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3829B409" w14:textId="77777777" w:rsidR="0005181C" w:rsidRPr="00333BC6" w:rsidDel="0080154F" w:rsidRDefault="0005181C" w:rsidP="002C1688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EC8115" w14:textId="77777777" w:rsidR="0005181C" w:rsidRPr="00333BC6" w:rsidRDefault="0005181C" w:rsidP="002C1688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20C4DE" w14:textId="77777777" w:rsidR="0005181C" w:rsidRPr="00333BC6" w:rsidRDefault="0005181C" w:rsidP="002C1688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181C" w:rsidRPr="00333BC6" w14:paraId="5FF99F62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6CF3936E" w14:textId="77777777" w:rsidR="0005181C" w:rsidRPr="00333BC6" w:rsidRDefault="0005181C" w:rsidP="002C1688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576BDC92" w14:textId="77777777" w:rsidR="0005181C" w:rsidRPr="00333BC6" w:rsidRDefault="0005181C" w:rsidP="002C16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5181C" w:rsidRPr="00333BC6" w14:paraId="21B03B09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E10F1B9" w14:textId="1BEEE214" w:rsidR="0005181C" w:rsidRPr="00333BC6" w:rsidRDefault="0005181C" w:rsidP="004A6668">
            <w:pPr>
              <w:rPr>
                <w:sz w:val="30"/>
                <w:szCs w:val="30"/>
              </w:rPr>
            </w:pPr>
            <w:r w:rsidRPr="00333BC6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</w:tcPr>
          <w:p w14:paraId="3B15F27E" w14:textId="1D87AEE6" w:rsidR="0005181C" w:rsidRPr="00333BC6" w:rsidRDefault="0005181C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180" w:type="dxa"/>
            <w:shd w:val="clear" w:color="auto" w:fill="auto"/>
          </w:tcPr>
          <w:p w14:paraId="54048CA9" w14:textId="77777777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9514C6" w14:textId="5385521E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120,564</w:t>
            </w:r>
          </w:p>
        </w:tc>
        <w:tc>
          <w:tcPr>
            <w:tcW w:w="180" w:type="dxa"/>
            <w:shd w:val="clear" w:color="auto" w:fill="auto"/>
          </w:tcPr>
          <w:p w14:paraId="6B4AC08D" w14:textId="77777777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C9CC26" w14:textId="617F4A58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11,264</w:t>
            </w:r>
          </w:p>
        </w:tc>
        <w:tc>
          <w:tcPr>
            <w:tcW w:w="181" w:type="dxa"/>
            <w:shd w:val="clear" w:color="auto" w:fill="auto"/>
          </w:tcPr>
          <w:p w14:paraId="31A98913" w14:textId="77777777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FC6B61" w14:textId="48BD534D" w:rsidR="0005181C" w:rsidRPr="00333BC6" w:rsidRDefault="0005181C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148,660</w:t>
            </w:r>
          </w:p>
        </w:tc>
      </w:tr>
      <w:tr w:rsidR="0005181C" w:rsidRPr="00333BC6" w14:paraId="3EB7D031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62B4B2EE" w14:textId="60911E24" w:rsidR="0005181C" w:rsidRPr="00333BC6" w:rsidRDefault="0005181C" w:rsidP="00507F53">
            <w:pPr>
              <w:rPr>
                <w:sz w:val="30"/>
                <w:szCs w:val="30"/>
              </w:rPr>
            </w:pP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94143D7" w14:textId="0ED29322" w:rsidR="0005181C" w:rsidRPr="00333BC6" w:rsidRDefault="0005181C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16,513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D47C80" w14:textId="7777777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B91BD5" w14:textId="53D448DC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143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6D9259" w14:textId="7777777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941D41" w14:textId="34FF8F5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3,105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6432ED93" w14:textId="7777777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D10BA1" w14:textId="1C9E5E71" w:rsidR="0005181C" w:rsidRPr="00333BC6" w:rsidRDefault="0005181C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22,759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07F53" w:rsidRPr="00333BC6" w14:paraId="0D3B71B2" w14:textId="77777777" w:rsidTr="00911F32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2CBAC430" w14:textId="77777777" w:rsidR="00507F53" w:rsidRPr="00333BC6" w:rsidRDefault="00507F53" w:rsidP="00507F53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3DDB" w14:textId="132C3D01" w:rsidR="00507F53" w:rsidRPr="004A6668" w:rsidRDefault="004C6EC7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80" w:type="dxa"/>
            <w:shd w:val="clear" w:color="auto" w:fill="auto"/>
          </w:tcPr>
          <w:p w14:paraId="2822BAEC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9CAB2" w14:textId="21AE0F18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117,423</w:t>
            </w:r>
          </w:p>
        </w:tc>
        <w:tc>
          <w:tcPr>
            <w:tcW w:w="180" w:type="dxa"/>
            <w:shd w:val="clear" w:color="auto" w:fill="auto"/>
          </w:tcPr>
          <w:p w14:paraId="1091FC23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28CA7" w14:textId="3FDFB754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181" w:type="dxa"/>
            <w:shd w:val="clear" w:color="auto" w:fill="auto"/>
          </w:tcPr>
          <w:p w14:paraId="6A5AB683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8A33F" w14:textId="7E7F55B7" w:rsidR="00507F53" w:rsidRPr="004A6668" w:rsidRDefault="004C6EC7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125,901</w:t>
            </w:r>
          </w:p>
        </w:tc>
      </w:tr>
    </w:tbl>
    <w:p w14:paraId="4062069E" w14:textId="4A01F186" w:rsidR="006A7047" w:rsidRPr="00911F32" w:rsidRDefault="006A7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479B8CAE" w14:textId="6B51AB97" w:rsidR="00420130" w:rsidRPr="0085608E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608E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1093E7A" w14:textId="5E844991" w:rsidR="00420130" w:rsidRPr="00911F32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071DA4" w14:textId="7302FAE0" w:rsidR="00772D27" w:rsidRPr="0085608E" w:rsidRDefault="00772D2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  <w:r w:rsidRPr="0085608E">
        <w:rPr>
          <w:rFonts w:asciiTheme="majorBidi" w:hAnsi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="008B67E1">
        <w:rPr>
          <w:rFonts w:asciiTheme="majorBidi" w:hAnsiTheme="majorBidi" w:hint="cs"/>
          <w:sz w:val="30"/>
          <w:szCs w:val="30"/>
          <w:cs/>
        </w:rPr>
        <w:t xml:space="preserve">รายงาน </w:t>
      </w:r>
      <w:r w:rsidRPr="0085608E">
        <w:rPr>
          <w:rFonts w:asciiTheme="majorBidi" w:hAnsiTheme="majorBidi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8B67E1">
        <w:rPr>
          <w:rFonts w:asciiTheme="majorBidi" w:hAnsiTheme="majorBidi"/>
          <w:sz w:val="30"/>
          <w:szCs w:val="30"/>
          <w:cs/>
        </w:rPr>
        <w:br/>
      </w:r>
      <w:r w:rsidRPr="0085608E">
        <w:rPr>
          <w:rFonts w:asciiTheme="majorBidi" w:hAnsiTheme="majorBidi"/>
          <w:sz w:val="30"/>
          <w:szCs w:val="30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36933FCE" w14:textId="0363CE19" w:rsidR="00420130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80"/>
        <w:gridCol w:w="900"/>
        <w:gridCol w:w="990"/>
        <w:gridCol w:w="900"/>
        <w:gridCol w:w="180"/>
        <w:gridCol w:w="900"/>
      </w:tblGrid>
      <w:tr w:rsidR="00395D63" w:rsidRPr="00395D63" w14:paraId="4A01449F" w14:textId="06899680" w:rsidTr="00236FC0">
        <w:trPr>
          <w:tblHeader/>
        </w:trPr>
        <w:tc>
          <w:tcPr>
            <w:tcW w:w="2610" w:type="dxa"/>
          </w:tcPr>
          <w:p w14:paraId="39F5A918" w14:textId="77777777" w:rsidR="00395D63" w:rsidRPr="00395D63" w:rsidRDefault="00395D63" w:rsidP="006B46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4"/>
          </w:tcPr>
          <w:p w14:paraId="2381EA2B" w14:textId="240E056D" w:rsidR="00395D63" w:rsidRPr="00395D63" w:rsidRDefault="00395D63" w:rsidP="006B467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2970" w:type="dxa"/>
            <w:gridSpan w:val="4"/>
          </w:tcPr>
          <w:p w14:paraId="675F631F" w14:textId="2C6E3439" w:rsidR="00395D63" w:rsidRPr="00395D63" w:rsidRDefault="00395D63" w:rsidP="006B46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395D63" w:rsidRPr="00395D63" w14:paraId="36507F60" w14:textId="516A860F" w:rsidTr="00236FC0">
        <w:trPr>
          <w:tblHeader/>
        </w:trPr>
        <w:tc>
          <w:tcPr>
            <w:tcW w:w="2610" w:type="dxa"/>
            <w:vAlign w:val="bottom"/>
          </w:tcPr>
          <w:p w14:paraId="3A81538B" w14:textId="63BD8F1B" w:rsidR="00395D63" w:rsidRPr="00395D63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0E6EBE30" w14:textId="4AB81E12" w:rsidR="00395D63" w:rsidRPr="00395D63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  <w:hideMark/>
          </w:tcPr>
          <w:p w14:paraId="048A21D1" w14:textId="77777777" w:rsidR="00395D63" w:rsidRPr="00395D63" w:rsidRDefault="00395D63" w:rsidP="00395D63">
            <w:pPr>
              <w:pStyle w:val="acctmergecolhdg"/>
              <w:spacing w:line="240" w:lineRule="auto"/>
              <w:ind w:left="-170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42400A32" w14:textId="77777777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DD3EDA4" w14:textId="340EB430" w:rsidR="00395D63" w:rsidRPr="00395D63" w:rsidRDefault="00395D63" w:rsidP="00395D63">
            <w:pPr>
              <w:pStyle w:val="acctmergecolhdg"/>
              <w:spacing w:line="240" w:lineRule="auto"/>
              <w:ind w:left="-80" w:right="-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990" w:type="dxa"/>
          </w:tcPr>
          <w:p w14:paraId="0CCC75BC" w14:textId="4CE28898" w:rsidR="00395D63" w:rsidRPr="00395D63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</w:tcPr>
          <w:p w14:paraId="2724D93D" w14:textId="748C5AE2" w:rsidR="00395D63" w:rsidRPr="00395D63" w:rsidRDefault="00395D63" w:rsidP="00395D63">
            <w:pPr>
              <w:pStyle w:val="acctmergecolhdg"/>
              <w:spacing w:line="240" w:lineRule="auto"/>
              <w:ind w:left="-170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6D02E92" w14:textId="77777777" w:rsidR="00395D63" w:rsidRPr="00395D63" w:rsidRDefault="00395D63" w:rsidP="00395D63">
            <w:pPr>
              <w:pStyle w:val="acctmergecolhdg"/>
              <w:spacing w:line="240" w:lineRule="auto"/>
              <w:ind w:left="-170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5D991" w14:textId="33235D72" w:rsidR="00395D63" w:rsidRPr="00395D63" w:rsidRDefault="00395D63" w:rsidP="00395D63">
            <w:pPr>
              <w:pStyle w:val="acctmergecolhdg"/>
              <w:spacing w:line="240" w:lineRule="auto"/>
              <w:ind w:left="-170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95D63" w:rsidRPr="00395D63" w14:paraId="6956B82A" w14:textId="3B989400" w:rsidTr="00236FC0">
        <w:trPr>
          <w:tblHeader/>
        </w:trPr>
        <w:tc>
          <w:tcPr>
            <w:tcW w:w="2610" w:type="dxa"/>
          </w:tcPr>
          <w:p w14:paraId="4F6E0645" w14:textId="77777777" w:rsidR="00395D63" w:rsidRPr="00395D63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AF3596F" w14:textId="77981D40" w:rsidR="00395D63" w:rsidRPr="00395D63" w:rsidRDefault="00395D63" w:rsidP="00395D63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17887755" w14:textId="68E4BF84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547398B0" w14:textId="12211C10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67729572" w14:textId="6ECC07F5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95D63" w:rsidRPr="00395D63" w14:paraId="1E602F5E" w14:textId="31DC2143" w:rsidTr="00236FC0">
        <w:tc>
          <w:tcPr>
            <w:tcW w:w="2610" w:type="dxa"/>
            <w:hideMark/>
          </w:tcPr>
          <w:p w14:paraId="29041E70" w14:textId="77777777" w:rsidR="00395D63" w:rsidRPr="00395D63" w:rsidRDefault="00395D63" w:rsidP="00395D6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395D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E1087B4" w14:textId="66EED574" w:rsidR="00395D63" w:rsidRPr="00236FC0" w:rsidRDefault="00236FC0" w:rsidP="00236FC0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29D771CC" w14:textId="5C8A2C7F" w:rsidR="00395D63" w:rsidRPr="009D12D7" w:rsidRDefault="00FF1B25" w:rsidP="00236F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</w:tcPr>
          <w:p w14:paraId="49356C23" w14:textId="77777777" w:rsidR="00395D63" w:rsidRPr="009D12D7" w:rsidRDefault="00395D63" w:rsidP="00395D6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824A11" w14:textId="045E0E18" w:rsidR="00395D63" w:rsidRPr="009D12D7" w:rsidRDefault="00FF1B25" w:rsidP="00236F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(173)</w:t>
            </w:r>
          </w:p>
        </w:tc>
        <w:tc>
          <w:tcPr>
            <w:tcW w:w="990" w:type="dxa"/>
          </w:tcPr>
          <w:p w14:paraId="5850B72C" w14:textId="2DD24E3A" w:rsidR="00395D63" w:rsidRPr="009D12D7" w:rsidRDefault="00236FC0" w:rsidP="00236FC0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35038237" w14:textId="29746492" w:rsidR="00395D63" w:rsidRPr="00395D63" w:rsidRDefault="00236FC0" w:rsidP="00236F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0"/>
              </w:tabs>
              <w:spacing w:line="240" w:lineRule="auto"/>
              <w:ind w:left="-115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435E18" w14:textId="77777777" w:rsidR="00395D63" w:rsidRPr="00395D63" w:rsidRDefault="00395D63" w:rsidP="00236F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4E1ED" w14:textId="71430955" w:rsidR="00395D63" w:rsidRPr="00395D63" w:rsidRDefault="00236FC0" w:rsidP="00236F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6E655AC" w14:textId="3FEC115A" w:rsidR="007E28AF" w:rsidRDefault="007E2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DF194A7" w14:textId="6C1DCEF6" w:rsidR="00A84E2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3BC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ความเสี่ยงด้านราคาตราสารทุนและสัญญาซื้อขายล่วงหน้า</w:t>
      </w:r>
      <w:r w:rsidRP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47E0BAE9" w14:textId="77777777" w:rsidR="00A84E2E" w:rsidRPr="00395D63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2CB73" w14:textId="3E8A4C49" w:rsidR="00A84E2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5F10E0">
        <w:rPr>
          <w:rFonts w:asciiTheme="majorBidi" w:hAnsiTheme="majorBidi" w:hint="cs"/>
          <w:sz w:val="30"/>
          <w:szCs w:val="30"/>
          <w:cs/>
        </w:rPr>
        <w:t>ความเสี่ยงด้านราคาตราสารทุนและสัญญาซื้อขายล่วงหน้าเป็นความเสี่ยง</w:t>
      </w:r>
      <w:r w:rsidRPr="00DB2971">
        <w:rPr>
          <w:rFonts w:asciiTheme="majorBidi" w:hAnsiTheme="majorBidi" w:hint="cs"/>
          <w:sz w:val="30"/>
          <w:szCs w:val="30"/>
          <w:cs/>
        </w:rPr>
        <w:t>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อันเกิดจากการเปลี่ยนแปลงของราคา</w:t>
      </w:r>
      <w:r w:rsidR="006459B3">
        <w:rPr>
          <w:rFonts w:asciiTheme="majorBidi" w:hAnsiTheme="majorBidi"/>
          <w:sz w:val="30"/>
          <w:szCs w:val="30"/>
          <w:cs/>
        </w:rPr>
        <w:br/>
      </w:r>
      <w:r w:rsidRPr="00DB2971">
        <w:rPr>
          <w:rFonts w:asciiTheme="majorBidi" w:hAnsiTheme="majorBidi" w:hint="cs"/>
          <w:sz w:val="30"/>
          <w:szCs w:val="30"/>
          <w:cs/>
        </w:rPr>
        <w:t>ตราสารทุน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ตราสารหนี้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รวมถึงการเปลี่ยนแปลงของราคาสินทรัพย์อ้างอิงซึ่งส่งผลกระทบต่อมูลค่าอนุพันธ์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เป็นต้น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ซึ่งส่งผลกระทบต่อฐานะความเสี่ยงจากราคาที่</w:t>
      </w:r>
      <w:r w:rsidRPr="00A16657">
        <w:rPr>
          <w:rFonts w:asciiTheme="majorBidi" w:hAnsiTheme="majorBidi" w:hint="cs"/>
          <w:sz w:val="30"/>
          <w:szCs w:val="30"/>
          <w:cs/>
        </w:rPr>
        <w:t>สำคัญ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ได้แก่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พอร์ต</w:t>
      </w:r>
      <w:r w:rsidRPr="00DB2971">
        <w:rPr>
          <w:rFonts w:asciiTheme="majorBidi" w:hAnsiTheme="majorBidi" w:hint="cs"/>
          <w:sz w:val="30"/>
          <w:szCs w:val="30"/>
          <w:cs/>
        </w:rPr>
        <w:t>การลงทุนของบริษัทในอนุพันธ์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ตราสารทุนที่ถือไว้เนื่องจากมีหลักทรัพย์ที่เหลือจากการรับประกันการจัดจำหน่าย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รวมถึงพอร์ตการลงทุนของลูกค้าภายใต้การบริหารจัดการกองทุน</w:t>
      </w:r>
    </w:p>
    <w:p w14:paraId="5A9D6B74" w14:textId="77777777" w:rsidR="00532753" w:rsidRPr="00395D63" w:rsidRDefault="00532753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28"/>
          <w:szCs w:val="28"/>
        </w:rPr>
      </w:pPr>
    </w:p>
    <w:p w14:paraId="6FBA680E" w14:textId="7F18B99F" w:rsidR="00A84E2E" w:rsidRPr="001018BD" w:rsidRDefault="00A84E2E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BC438C6" w14:textId="77777777" w:rsidR="00A84E2E" w:rsidRPr="00395D63" w:rsidRDefault="00A84E2E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FC7780" w:rsidRPr="00865491" w14:paraId="5C07BE6F" w14:textId="77777777" w:rsidTr="00127066">
        <w:tc>
          <w:tcPr>
            <w:tcW w:w="4950" w:type="dxa"/>
            <w:vAlign w:val="bottom"/>
          </w:tcPr>
          <w:p w14:paraId="207648EE" w14:textId="77777777" w:rsidR="00FC7780" w:rsidRPr="00865491" w:rsidRDefault="00FC7780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4D88EDA" w14:textId="01E2D6B4" w:rsidR="00FC7780" w:rsidRPr="00865491" w:rsidRDefault="00FC778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2ED2A78" w14:textId="148555F0" w:rsidR="00FC7780" w:rsidRPr="00865491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F831F60" w14:textId="77777777" w:rsidR="00FC7780" w:rsidRPr="00865491" w:rsidRDefault="00FC7780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4578149" w14:textId="214EE7AF" w:rsidR="00FC7780" w:rsidRPr="00865491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FC7780" w:rsidRPr="00865491" w14:paraId="0FCC54BA" w14:textId="77777777" w:rsidTr="00127066">
        <w:tc>
          <w:tcPr>
            <w:tcW w:w="4950" w:type="dxa"/>
          </w:tcPr>
          <w:p w14:paraId="0665B454" w14:textId="77777777" w:rsidR="00FC7780" w:rsidRPr="00865491" w:rsidDel="0005181C" w:rsidRDefault="00FC7780" w:rsidP="000518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3B87C" w14:textId="77777777" w:rsidR="00FC7780" w:rsidRPr="00EB14F5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603EDF2" w14:textId="24A36B63" w:rsidR="00FC7780" w:rsidRPr="00865491" w:rsidRDefault="00FC7780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6BA" w:rsidRPr="009D12D7" w14:paraId="4263BC89" w14:textId="77777777" w:rsidTr="00127066">
        <w:tc>
          <w:tcPr>
            <w:tcW w:w="4950" w:type="dxa"/>
          </w:tcPr>
          <w:p w14:paraId="725AB581" w14:textId="6BBF48F2" w:rsidR="00A006BA" w:rsidRPr="009D12D7" w:rsidRDefault="00A006BA" w:rsidP="00A006B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260" w:type="dxa"/>
          </w:tcPr>
          <w:p w14:paraId="1CF1FE04" w14:textId="77777777" w:rsidR="00A006BA" w:rsidRPr="009D12D7" w:rsidRDefault="00A006BA" w:rsidP="00A006BA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AAA584" w14:textId="4850917D" w:rsidR="00A006BA" w:rsidRPr="009D12D7" w:rsidRDefault="00112CFA" w:rsidP="00A006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06BA"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4F9C660F" w14:textId="77777777" w:rsidR="00A006BA" w:rsidRPr="009D12D7" w:rsidRDefault="00A006BA" w:rsidP="00A006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0434A0" w14:textId="50B502B4" w:rsidR="00A006BA" w:rsidRPr="009D12D7" w:rsidRDefault="00A006BA" w:rsidP="00A006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02050C" w:rsidRPr="009D12D7" w14:paraId="026C022F" w14:textId="77777777" w:rsidTr="00127066">
        <w:tc>
          <w:tcPr>
            <w:tcW w:w="4950" w:type="dxa"/>
          </w:tcPr>
          <w:p w14:paraId="70019423" w14:textId="62574D27" w:rsidR="0002050C" w:rsidRPr="009D12D7" w:rsidRDefault="0002050C" w:rsidP="000205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260" w:type="dxa"/>
          </w:tcPr>
          <w:p w14:paraId="079CE7CC" w14:textId="77777777" w:rsidR="0002050C" w:rsidRPr="009D12D7" w:rsidRDefault="0002050C" w:rsidP="0002050C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531EF" w14:textId="781E0E01" w:rsidR="0002050C" w:rsidRPr="009D12D7" w:rsidRDefault="007D2CE2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1,771,404</w:t>
            </w:r>
          </w:p>
        </w:tc>
        <w:tc>
          <w:tcPr>
            <w:tcW w:w="270" w:type="dxa"/>
          </w:tcPr>
          <w:p w14:paraId="100979D7" w14:textId="77777777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93E2AE" w14:textId="2DD2950D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1,570,663</w:t>
            </w:r>
          </w:p>
        </w:tc>
      </w:tr>
      <w:tr w:rsidR="0002050C" w:rsidRPr="009D12D7" w14:paraId="1E7774AD" w14:textId="77777777" w:rsidTr="00127066">
        <w:tc>
          <w:tcPr>
            <w:tcW w:w="4950" w:type="dxa"/>
          </w:tcPr>
          <w:p w14:paraId="00C3CBBA" w14:textId="3D1D1643" w:rsidR="0002050C" w:rsidRPr="009D12D7" w:rsidRDefault="0002050C" w:rsidP="0002050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260" w:type="dxa"/>
          </w:tcPr>
          <w:p w14:paraId="726B5B2F" w14:textId="77777777" w:rsidR="0002050C" w:rsidRPr="009D12D7" w:rsidRDefault="0002050C" w:rsidP="0002050C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61842" w14:textId="3C96C4B4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D2CE2" w:rsidRPr="009D12D7">
              <w:rPr>
                <w:rFonts w:asciiTheme="majorBidi" w:hAnsiTheme="majorBidi" w:cstheme="majorBidi"/>
                <w:sz w:val="30"/>
                <w:szCs w:val="30"/>
              </w:rPr>
              <w:t>,031,750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2D567E" w14:textId="77777777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5C1AA8" w14:textId="734BCA57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(814,570)</w:t>
            </w:r>
          </w:p>
        </w:tc>
      </w:tr>
      <w:tr w:rsidR="00A006BA" w:rsidRPr="009D12D7" w14:paraId="731C1501" w14:textId="77777777" w:rsidTr="00127066">
        <w:tc>
          <w:tcPr>
            <w:tcW w:w="4950" w:type="dxa"/>
          </w:tcPr>
          <w:p w14:paraId="5FD8ED16" w14:textId="7E227DFB" w:rsidR="00A006BA" w:rsidRPr="009D12D7" w:rsidRDefault="00A006BA" w:rsidP="00A006BA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00C449A" w14:textId="77777777" w:rsidR="00A006BA" w:rsidRPr="009D12D7" w:rsidRDefault="00A006BA" w:rsidP="00A006BA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09919" w14:textId="49048583" w:rsidR="00A006BA" w:rsidRPr="009D12D7" w:rsidRDefault="00A006BA" w:rsidP="00A006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739,656</w:t>
            </w:r>
          </w:p>
        </w:tc>
        <w:tc>
          <w:tcPr>
            <w:tcW w:w="270" w:type="dxa"/>
          </w:tcPr>
          <w:p w14:paraId="3EEDFCB2" w14:textId="77777777" w:rsidR="00A006BA" w:rsidRPr="009D12D7" w:rsidRDefault="00A006BA" w:rsidP="00A006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03FD5F" w14:textId="3F8C13EB" w:rsidR="00A006BA" w:rsidRPr="009D12D7" w:rsidRDefault="00A006BA" w:rsidP="00A006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756,123</w:t>
            </w:r>
          </w:p>
        </w:tc>
      </w:tr>
    </w:tbl>
    <w:p w14:paraId="33FB826C" w14:textId="77777777" w:rsidR="004C6EC7" w:rsidRPr="009D12D7" w:rsidRDefault="004C6EC7" w:rsidP="00195F1F">
      <w:pPr>
        <w:pStyle w:val="KPBody"/>
        <w:rPr>
          <w:sz w:val="28"/>
          <w:szCs w:val="28"/>
        </w:rPr>
      </w:pPr>
    </w:p>
    <w:p w14:paraId="0D58E2B4" w14:textId="43F1EB77" w:rsidR="002D4841" w:rsidRPr="009D12D7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OLE_LINK1"/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bookmarkEnd w:id="5"/>
    <w:p w14:paraId="25FDBCE7" w14:textId="49F4322F" w:rsidR="002D4841" w:rsidRPr="009D12D7" w:rsidRDefault="002D4841" w:rsidP="00C95CFE">
      <w:pPr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66278" w:rsidRPr="009D12D7" w14:paraId="0BC1FFEE" w14:textId="77777777" w:rsidTr="00127066">
        <w:tc>
          <w:tcPr>
            <w:tcW w:w="6210" w:type="dxa"/>
          </w:tcPr>
          <w:p w14:paraId="65645F7A" w14:textId="77777777" w:rsidR="00266278" w:rsidRPr="009D12D7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AFC3A7" w14:textId="12AB23A2" w:rsidR="00266278" w:rsidRPr="009D12D7" w:rsidRDefault="00195687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FF1D2EF" w14:textId="77777777" w:rsidR="00266278" w:rsidRPr="009D12D7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B35D890" w14:textId="4A82ADF5" w:rsidR="00266278" w:rsidRPr="009D12D7" w:rsidRDefault="00195687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66278" w:rsidRPr="009D12D7" w14:paraId="6FBC6200" w14:textId="77777777" w:rsidTr="00127066">
        <w:tc>
          <w:tcPr>
            <w:tcW w:w="6210" w:type="dxa"/>
          </w:tcPr>
          <w:p w14:paraId="2C840B6E" w14:textId="77777777" w:rsidR="00266278" w:rsidRPr="009D12D7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0B736C1" w14:textId="77777777" w:rsidR="00266278" w:rsidRPr="009D12D7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050C" w:rsidRPr="009D12D7" w14:paraId="31A0E254" w14:textId="77777777" w:rsidTr="00127066">
        <w:tc>
          <w:tcPr>
            <w:tcW w:w="6210" w:type="dxa"/>
          </w:tcPr>
          <w:p w14:paraId="29089CAD" w14:textId="77777777" w:rsidR="0002050C" w:rsidRPr="009D12D7" w:rsidRDefault="0002050C" w:rsidP="0002050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350" w:type="dxa"/>
          </w:tcPr>
          <w:p w14:paraId="4A6F6A4B" w14:textId="74652965" w:rsidR="0002050C" w:rsidRPr="009D12D7" w:rsidRDefault="00B63F3E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1,375,033</w:t>
            </w:r>
          </w:p>
        </w:tc>
        <w:tc>
          <w:tcPr>
            <w:tcW w:w="270" w:type="dxa"/>
          </w:tcPr>
          <w:p w14:paraId="2F4DAA18" w14:textId="77777777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3354E" w14:textId="149A04AD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1,509,816</w:t>
            </w:r>
          </w:p>
        </w:tc>
      </w:tr>
      <w:tr w:rsidR="0002050C" w:rsidRPr="009D12D7" w14:paraId="4D71DBC1" w14:textId="77777777" w:rsidTr="00127066">
        <w:tc>
          <w:tcPr>
            <w:tcW w:w="6210" w:type="dxa"/>
          </w:tcPr>
          <w:p w14:paraId="04178710" w14:textId="77777777" w:rsidR="0002050C" w:rsidRPr="009D12D7" w:rsidRDefault="0002050C" w:rsidP="0002050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350" w:type="dxa"/>
          </w:tcPr>
          <w:p w14:paraId="15A51C6C" w14:textId="2C0E6FCD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4,235,699</w:t>
            </w:r>
          </w:p>
        </w:tc>
        <w:tc>
          <w:tcPr>
            <w:tcW w:w="270" w:type="dxa"/>
          </w:tcPr>
          <w:p w14:paraId="7A402A21" w14:textId="77777777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9D3E76" w14:textId="19BAC55A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2,393,012</w:t>
            </w:r>
          </w:p>
        </w:tc>
      </w:tr>
      <w:tr w:rsidR="0002050C" w:rsidRPr="009D12D7" w14:paraId="7724C630" w14:textId="77777777" w:rsidTr="00127066">
        <w:tc>
          <w:tcPr>
            <w:tcW w:w="6210" w:type="dxa"/>
          </w:tcPr>
          <w:p w14:paraId="24085F5F" w14:textId="77777777" w:rsidR="0002050C" w:rsidRPr="009D12D7" w:rsidRDefault="0002050C" w:rsidP="0002050C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350" w:type="dxa"/>
          </w:tcPr>
          <w:p w14:paraId="703F7455" w14:textId="578831C9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3F3E" w:rsidRPr="009D12D7">
              <w:rPr>
                <w:rFonts w:asciiTheme="majorBidi" w:hAnsiTheme="majorBidi" w:cstheme="majorBidi"/>
                <w:sz w:val="30"/>
                <w:szCs w:val="30"/>
              </w:rPr>
              <w:t>917,642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5EE341" w14:textId="77777777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41108D" w14:textId="3516AC81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(858,099)</w:t>
            </w:r>
          </w:p>
        </w:tc>
      </w:tr>
      <w:tr w:rsidR="0002050C" w:rsidRPr="009D12D7" w14:paraId="65C10619" w14:textId="77777777" w:rsidTr="00127066">
        <w:tc>
          <w:tcPr>
            <w:tcW w:w="6210" w:type="dxa"/>
          </w:tcPr>
          <w:p w14:paraId="58D41EE4" w14:textId="77777777" w:rsidR="0002050C" w:rsidRPr="009D12D7" w:rsidRDefault="0002050C" w:rsidP="0002050C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9D12D7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350" w:type="dxa"/>
          </w:tcPr>
          <w:p w14:paraId="5CB1E99E" w14:textId="7DF5CCDE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(3,870,301)</w:t>
            </w:r>
          </w:p>
        </w:tc>
        <w:tc>
          <w:tcPr>
            <w:tcW w:w="270" w:type="dxa"/>
          </w:tcPr>
          <w:p w14:paraId="305C359B" w14:textId="77777777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8141AA" w14:textId="3921C473" w:rsidR="0002050C" w:rsidRPr="009D12D7" w:rsidRDefault="0002050C" w:rsidP="000205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(2,262,524)</w:t>
            </w:r>
          </w:p>
        </w:tc>
      </w:tr>
      <w:tr w:rsidR="000D0BD6" w:rsidRPr="009D12D7" w14:paraId="4D4E10CC" w14:textId="77777777" w:rsidTr="00127066">
        <w:tc>
          <w:tcPr>
            <w:tcW w:w="6210" w:type="dxa"/>
          </w:tcPr>
          <w:p w14:paraId="3913EA23" w14:textId="77777777" w:rsidR="000D0BD6" w:rsidRPr="009D12D7" w:rsidRDefault="000D0BD6" w:rsidP="000D0BD6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0A209F" w14:textId="1D25D26A" w:rsidR="000D0BD6" w:rsidRPr="009D12D7" w:rsidRDefault="0002050C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822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D12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789</w:t>
            </w:r>
          </w:p>
        </w:tc>
        <w:tc>
          <w:tcPr>
            <w:tcW w:w="270" w:type="dxa"/>
            <w:vAlign w:val="bottom"/>
          </w:tcPr>
          <w:p w14:paraId="3B9260C8" w14:textId="77777777" w:rsidR="000D0BD6" w:rsidRPr="009D12D7" w:rsidRDefault="000D0BD6" w:rsidP="000D0B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97BD82" w14:textId="011AB696" w:rsidR="000D0BD6" w:rsidRPr="009D12D7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782,205</w:t>
            </w:r>
          </w:p>
        </w:tc>
      </w:tr>
    </w:tbl>
    <w:p w14:paraId="766EF4ED" w14:textId="1FF701BA" w:rsidR="007E28AF" w:rsidRDefault="007E28AF" w:rsidP="007E28AF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BC45B82" w14:textId="05570532" w:rsidR="002D4841" w:rsidRPr="009D12D7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ลูกหนี้ธุรกิจหลักทรัพย์</w:t>
      </w:r>
    </w:p>
    <w:p w14:paraId="36F7955F" w14:textId="41704542" w:rsidR="002D4841" w:rsidRPr="009D12D7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195687" w:rsidRPr="009D12D7" w14:paraId="77430A55" w14:textId="77777777" w:rsidTr="00154827">
        <w:tc>
          <w:tcPr>
            <w:tcW w:w="6210" w:type="dxa"/>
          </w:tcPr>
          <w:p w14:paraId="74FBF70C" w14:textId="77777777" w:rsidR="00195687" w:rsidRPr="009D12D7" w:rsidRDefault="00195687" w:rsidP="0019568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417968" w14:textId="5B030492" w:rsidR="00195687" w:rsidRPr="009D12D7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7DB2994" w14:textId="77777777" w:rsidR="00195687" w:rsidRPr="009D12D7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D6DF58" w14:textId="1DD32E35" w:rsidR="00195687" w:rsidRPr="009D12D7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66278" w:rsidRPr="009D12D7" w14:paraId="6247BCD2" w14:textId="77777777" w:rsidTr="00154827">
        <w:tc>
          <w:tcPr>
            <w:tcW w:w="6210" w:type="dxa"/>
          </w:tcPr>
          <w:p w14:paraId="61F05723" w14:textId="77777777" w:rsidR="00266278" w:rsidRPr="009D12D7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C4BC815" w14:textId="77777777" w:rsidR="00266278" w:rsidRPr="009D12D7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677" w:rsidRPr="009D12D7" w14:paraId="3AA64F16" w14:textId="77777777" w:rsidTr="00154827">
        <w:tc>
          <w:tcPr>
            <w:tcW w:w="6210" w:type="dxa"/>
          </w:tcPr>
          <w:p w14:paraId="7523B368" w14:textId="77777777" w:rsidR="00525677" w:rsidRPr="009D12D7" w:rsidRDefault="00525677" w:rsidP="00525677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75A684EE" w14:textId="497497F6" w:rsidR="00525677" w:rsidRPr="009D12D7" w:rsidRDefault="00BD16F9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2,478,012</w:t>
            </w:r>
          </w:p>
        </w:tc>
        <w:tc>
          <w:tcPr>
            <w:tcW w:w="270" w:type="dxa"/>
          </w:tcPr>
          <w:p w14:paraId="10468AE3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D3A5" w14:textId="79B11C2B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3,168,967</w:t>
            </w:r>
          </w:p>
        </w:tc>
      </w:tr>
      <w:tr w:rsidR="00525677" w:rsidRPr="009D12D7" w14:paraId="29DDC28C" w14:textId="77777777" w:rsidTr="00154827">
        <w:tc>
          <w:tcPr>
            <w:tcW w:w="6210" w:type="dxa"/>
          </w:tcPr>
          <w:p w14:paraId="1934D96F" w14:textId="77777777" w:rsidR="00525677" w:rsidRPr="009D12D7" w:rsidRDefault="00525677" w:rsidP="00525677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1B863405" w14:textId="60F6CDD9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2,222,651</w:t>
            </w:r>
          </w:p>
        </w:tc>
        <w:tc>
          <w:tcPr>
            <w:tcW w:w="270" w:type="dxa"/>
          </w:tcPr>
          <w:p w14:paraId="06865C3E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D6161" w14:textId="02A13D4D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1,409,318</w:t>
            </w:r>
          </w:p>
        </w:tc>
      </w:tr>
      <w:tr w:rsidR="00525677" w:rsidRPr="009D12D7" w14:paraId="6110E7DA" w14:textId="77777777" w:rsidTr="00154827">
        <w:tc>
          <w:tcPr>
            <w:tcW w:w="6210" w:type="dxa"/>
          </w:tcPr>
          <w:p w14:paraId="3B7D3586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4D7B2627" w14:textId="7743F1F8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6,756</w:t>
            </w:r>
          </w:p>
        </w:tc>
        <w:tc>
          <w:tcPr>
            <w:tcW w:w="270" w:type="dxa"/>
          </w:tcPr>
          <w:p w14:paraId="08738328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B58F7" w14:textId="2A3A345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4,215</w:t>
            </w:r>
          </w:p>
        </w:tc>
      </w:tr>
      <w:tr w:rsidR="00525677" w:rsidRPr="009D12D7" w14:paraId="537CAA57" w14:textId="77777777" w:rsidTr="00154827">
        <w:tc>
          <w:tcPr>
            <w:tcW w:w="6210" w:type="dxa"/>
          </w:tcPr>
          <w:p w14:paraId="609B7427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C3F3D4" w14:textId="2CE5E6FE" w:rsidR="00525677" w:rsidRPr="009D12D7" w:rsidRDefault="00BD16F9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58,593</w:t>
            </w:r>
          </w:p>
        </w:tc>
        <w:tc>
          <w:tcPr>
            <w:tcW w:w="270" w:type="dxa"/>
          </w:tcPr>
          <w:p w14:paraId="666DE8ED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DAEEE" w14:textId="28C87951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525677" w:rsidRPr="009D12D7" w14:paraId="30E54F38" w14:textId="77777777" w:rsidTr="00154827">
        <w:tc>
          <w:tcPr>
            <w:tcW w:w="6210" w:type="dxa"/>
          </w:tcPr>
          <w:p w14:paraId="709FA930" w14:textId="77777777" w:rsidR="00525677" w:rsidRPr="009D12D7" w:rsidRDefault="00525677" w:rsidP="0052567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A919F" w14:textId="08320E9F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4,766,012</w:t>
            </w:r>
          </w:p>
        </w:tc>
        <w:tc>
          <w:tcPr>
            <w:tcW w:w="270" w:type="dxa"/>
          </w:tcPr>
          <w:p w14:paraId="54214BEA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A30F8" w14:textId="71420840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4,641,068</w:t>
            </w:r>
          </w:p>
        </w:tc>
      </w:tr>
      <w:tr w:rsidR="00195687" w:rsidRPr="009D12D7" w14:paraId="0AA1BD30" w14:textId="77777777" w:rsidTr="00154827">
        <w:tc>
          <w:tcPr>
            <w:tcW w:w="6210" w:type="dxa"/>
          </w:tcPr>
          <w:p w14:paraId="681CE8DD" w14:textId="77777777" w:rsidR="00195687" w:rsidRPr="009D12D7" w:rsidRDefault="00195687" w:rsidP="0019568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</w:tcPr>
          <w:p w14:paraId="381E581A" w14:textId="6A2D0339" w:rsidR="00195687" w:rsidRPr="009D12D7" w:rsidRDefault="00525677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</w:p>
        </w:tc>
        <w:tc>
          <w:tcPr>
            <w:tcW w:w="270" w:type="dxa"/>
          </w:tcPr>
          <w:p w14:paraId="7F26B3E9" w14:textId="77777777" w:rsidR="00195687" w:rsidRPr="009D12D7" w:rsidRDefault="00195687" w:rsidP="001956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0E304" w14:textId="6FE80932" w:rsidR="00195687" w:rsidRPr="009D12D7" w:rsidRDefault="00195687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7,470</w:t>
            </w:r>
          </w:p>
        </w:tc>
      </w:tr>
      <w:tr w:rsidR="00525677" w:rsidRPr="009D12D7" w14:paraId="151804A8" w14:textId="77777777" w:rsidTr="00154827">
        <w:tc>
          <w:tcPr>
            <w:tcW w:w="6210" w:type="dxa"/>
          </w:tcPr>
          <w:p w14:paraId="79E39EC5" w14:textId="77777777" w:rsidR="00525677" w:rsidRPr="009D12D7" w:rsidRDefault="00525677" w:rsidP="0052567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</w:t>
            </w:r>
            <w:r w:rsidRPr="009D12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4EDE95" w14:textId="23983B0A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(65,987)</w:t>
            </w:r>
          </w:p>
        </w:tc>
        <w:tc>
          <w:tcPr>
            <w:tcW w:w="270" w:type="dxa"/>
          </w:tcPr>
          <w:p w14:paraId="68BDCD13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712EAA" w14:textId="5C320035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(66,030)</w:t>
            </w:r>
          </w:p>
        </w:tc>
      </w:tr>
      <w:tr w:rsidR="00525677" w:rsidRPr="009D12D7" w14:paraId="27C636D7" w14:textId="77777777" w:rsidTr="00154827">
        <w:tc>
          <w:tcPr>
            <w:tcW w:w="6210" w:type="dxa"/>
          </w:tcPr>
          <w:p w14:paraId="701BBDFD" w14:textId="77777777" w:rsidR="00525677" w:rsidRPr="009D12D7" w:rsidRDefault="00525677" w:rsidP="005256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49907" w14:textId="221DB36B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4,707,509</w:t>
            </w:r>
          </w:p>
        </w:tc>
        <w:tc>
          <w:tcPr>
            <w:tcW w:w="270" w:type="dxa"/>
          </w:tcPr>
          <w:p w14:paraId="0F7FA725" w14:textId="77777777" w:rsidR="00525677" w:rsidRPr="009D12D7" w:rsidRDefault="00525677" w:rsidP="0052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3BE4D3" w14:textId="54C5CC1B" w:rsidR="00525677" w:rsidRPr="009D12D7" w:rsidRDefault="00525677" w:rsidP="004303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4,582,508</w:t>
            </w:r>
          </w:p>
        </w:tc>
      </w:tr>
    </w:tbl>
    <w:p w14:paraId="1C1A2137" w14:textId="77777777" w:rsidR="004B56A2" w:rsidRPr="009D12D7" w:rsidRDefault="004B56A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4FF97" w14:textId="1E2E8365" w:rsidR="005A58F4" w:rsidRPr="009D12D7" w:rsidRDefault="005A58F4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="00B75AF8"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="00B75AF8" w:rsidRPr="009D12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AF8" w:rsidRPr="009D12D7">
        <w:rPr>
          <w:rFonts w:asciiTheme="majorBidi" w:hAnsiTheme="majorBidi" w:cstheme="majorBidi"/>
          <w:sz w:val="30"/>
          <w:szCs w:val="30"/>
        </w:rPr>
        <w:t>2564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ระยะเวลาปกติของการให้สินเชื่อแก่ลูก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9D12D7">
        <w:rPr>
          <w:rFonts w:asciiTheme="majorBidi" w:hAnsiTheme="majorBidi" w:cstheme="majorBidi"/>
          <w:sz w:val="30"/>
          <w:szCs w:val="30"/>
          <w:cs/>
        </w:rPr>
        <w:t>ซื้อหลักทรัพย์ด้วยเงินสดของบริษัทคือ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03C17" w:rsidRPr="009D12D7">
        <w:rPr>
          <w:rFonts w:asciiTheme="majorBidi" w:hAnsiTheme="majorBidi" w:cstheme="majorBidi"/>
          <w:sz w:val="30"/>
          <w:szCs w:val="30"/>
        </w:rPr>
        <w:t>2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วันทำการนับจากวันที่ลูกค้าสั่งซื้อ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95687" w:rsidRPr="009D12D7">
        <w:rPr>
          <w:rFonts w:asciiTheme="majorBidi" w:hAnsiTheme="majorBidi"/>
          <w:i/>
          <w:iCs/>
          <w:sz w:val="30"/>
          <w:szCs w:val="30"/>
        </w:rPr>
        <w:t>2563</w:t>
      </w:r>
      <w:r w:rsidRPr="009D12D7">
        <w:rPr>
          <w:rFonts w:asciiTheme="majorBidi" w:hAnsiTheme="majorBidi" w:cstheme="majorBidi"/>
          <w:i/>
          <w:iCs/>
          <w:sz w:val="30"/>
          <w:szCs w:val="30"/>
        </w:rPr>
        <w:t>: 2</w:t>
      </w: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วันทำการ) </w:t>
      </w:r>
    </w:p>
    <w:p w14:paraId="05D7B3C7" w14:textId="49FAA3C8" w:rsidR="00E67728" w:rsidRPr="009D12D7" w:rsidRDefault="00E67728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195687" w:rsidRPr="009D12D7" w14:paraId="58EDA80A" w14:textId="77777777" w:rsidTr="00D248D8">
        <w:tc>
          <w:tcPr>
            <w:tcW w:w="4320" w:type="dxa"/>
          </w:tcPr>
          <w:p w14:paraId="7B3AD111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1A736B72" w14:textId="3A155E0F" w:rsidR="00195687" w:rsidRPr="009D12D7" w:rsidRDefault="00B75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5687" w:rsidRPr="009D12D7" w14:paraId="085DA8F5" w14:textId="77777777" w:rsidTr="00D248D8">
        <w:tc>
          <w:tcPr>
            <w:tcW w:w="4320" w:type="dxa"/>
            <w:vAlign w:val="bottom"/>
          </w:tcPr>
          <w:p w14:paraId="3054673E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986AC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04375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8CA94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>ยอดที่ใช้ในการตั้งค่าเผื่อ</w:t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9D12D7">
              <w:rPr>
                <w:rFonts w:ascii="Angsana New" w:hAnsi="Angsana New"/>
                <w:sz w:val="30"/>
                <w:szCs w:val="30"/>
              </w:rPr>
              <w:br/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058E5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F2DD2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9D12D7">
              <w:rPr>
                <w:rFonts w:ascii="Angsana New" w:hAnsi="Angsana New"/>
                <w:sz w:val="30"/>
                <w:szCs w:val="30"/>
              </w:rPr>
              <w:br/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195687" w:rsidRPr="009D12D7" w14:paraId="6641455D" w14:textId="77777777" w:rsidTr="00D248D8">
        <w:tc>
          <w:tcPr>
            <w:tcW w:w="4320" w:type="dxa"/>
          </w:tcPr>
          <w:p w14:paraId="0C27866A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635C47F4" w14:textId="77777777" w:rsidR="00195687" w:rsidRPr="009D12D7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6ACC" w:rsidRPr="009D12D7" w14:paraId="22C35D83" w14:textId="77777777" w:rsidTr="004E766D">
        <w:tc>
          <w:tcPr>
            <w:tcW w:w="4320" w:type="dxa"/>
          </w:tcPr>
          <w:p w14:paraId="710EE5F0" w14:textId="77777777" w:rsidR="00CF6ACC" w:rsidRPr="009D12D7" w:rsidRDefault="00CF6ACC" w:rsidP="00CF6AC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Pr="009D12D7">
              <w:rPr>
                <w:rFonts w:ascii="Angsana New" w:hAnsi="Angsana New"/>
                <w:sz w:val="30"/>
                <w:szCs w:val="30"/>
              </w:rPr>
              <w:br/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t xml:space="preserve">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ECA10" w14:textId="2CBE372F" w:rsidR="00CF6ACC" w:rsidRPr="00CF6ACC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4,707,580</w:t>
            </w:r>
          </w:p>
        </w:tc>
        <w:tc>
          <w:tcPr>
            <w:tcW w:w="270" w:type="dxa"/>
            <w:shd w:val="clear" w:color="auto" w:fill="auto"/>
          </w:tcPr>
          <w:p w14:paraId="4A2AAF37" w14:textId="77777777" w:rsidR="00CF6ACC" w:rsidRPr="005A21C8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07A234" w14:textId="0B94B884" w:rsidR="00CF6ACC" w:rsidRPr="005A21C8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4,707,580</w:t>
            </w:r>
          </w:p>
        </w:tc>
        <w:tc>
          <w:tcPr>
            <w:tcW w:w="270" w:type="dxa"/>
            <w:shd w:val="clear" w:color="auto" w:fill="auto"/>
          </w:tcPr>
          <w:p w14:paraId="7CE6908F" w14:textId="77777777" w:rsidR="00CF6ACC" w:rsidRPr="005A21C8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C2E7DED" w14:textId="77777777" w:rsidR="00CF6ACC" w:rsidRPr="009D12D7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C598EAD" w14:textId="11DC517A" w:rsidR="00CF6ACC" w:rsidRPr="009D12D7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71 </w:t>
            </w:r>
          </w:p>
        </w:tc>
      </w:tr>
      <w:tr w:rsidR="00CF6ACC" w:rsidRPr="009D12D7" w14:paraId="1BCA59C8" w14:textId="77777777" w:rsidTr="004E766D">
        <w:tc>
          <w:tcPr>
            <w:tcW w:w="4320" w:type="dxa"/>
          </w:tcPr>
          <w:p w14:paraId="3BE73C30" w14:textId="77777777" w:rsidR="00CF6ACC" w:rsidRPr="009D12D7" w:rsidRDefault="00CF6ACC" w:rsidP="00CF6AC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CCFDC" w14:textId="7BF6FF8B" w:rsidR="00CF6ACC" w:rsidRPr="00CF6ACC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70" w:type="dxa"/>
            <w:shd w:val="clear" w:color="auto" w:fill="auto"/>
          </w:tcPr>
          <w:p w14:paraId="6DBEFD44" w14:textId="77777777" w:rsidR="00CF6ACC" w:rsidRPr="005A21C8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70B72" w14:textId="771B4E59" w:rsidR="00CF6ACC" w:rsidRPr="005A21C8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70" w:type="dxa"/>
            <w:shd w:val="clear" w:color="auto" w:fill="auto"/>
          </w:tcPr>
          <w:p w14:paraId="504EE410" w14:textId="77777777" w:rsidR="00CF6ACC" w:rsidRPr="005A21C8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7D9016DF" w14:textId="766EBD5C" w:rsidR="00CF6ACC" w:rsidRPr="009D12D7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 65,916 </w:t>
            </w:r>
          </w:p>
        </w:tc>
      </w:tr>
      <w:tr w:rsidR="00CF6ACC" w:rsidRPr="00291CEC" w14:paraId="1A46B231" w14:textId="77777777" w:rsidTr="004E766D">
        <w:tc>
          <w:tcPr>
            <w:tcW w:w="4320" w:type="dxa"/>
          </w:tcPr>
          <w:p w14:paraId="3CE30F5E" w14:textId="77777777" w:rsidR="00CF6ACC" w:rsidRPr="009D12D7" w:rsidRDefault="00CF6ACC" w:rsidP="00CF6AC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16E73" w14:textId="6912C2B1" w:rsidR="00CF6ACC" w:rsidRPr="00CF6ACC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6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4,773,496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8721CC" w14:textId="77777777" w:rsidR="00CF6ACC" w:rsidRPr="00CF6ACC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857DD" w14:textId="3C9688D8" w:rsidR="00CF6ACC" w:rsidRPr="00CF6ACC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4,773,496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BFA16F" w14:textId="77777777" w:rsidR="00CF6ACC" w:rsidRPr="009D12D7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10B9A" w14:textId="2F45550B" w:rsidR="00CF6ACC" w:rsidRPr="000A6DCE" w:rsidRDefault="00CF6ACC" w:rsidP="00CF6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12D7">
              <w:rPr>
                <w:rFonts w:ascii="Angsana New" w:hAnsi="Angsana New"/>
                <w:b/>
                <w:bCs/>
                <w:sz w:val="30"/>
                <w:szCs w:val="30"/>
              </w:rPr>
              <w:t>65,987</w:t>
            </w:r>
            <w:r w:rsidRPr="000A6D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F6A0706" w14:textId="037B226D" w:rsidR="00195687" w:rsidRPr="0085608E" w:rsidRDefault="00195687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E46D44" w14:textId="0F293DC3" w:rsidR="00195687" w:rsidRDefault="00195687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C332D71" w14:textId="67EFB44F" w:rsidR="000A70E3" w:rsidRDefault="000A70E3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E516DC" w14:textId="6A7916B7" w:rsidR="008B67E1" w:rsidRDefault="008B67E1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757502" w:rsidRPr="00043AC4" w14:paraId="5C59842D" w14:textId="77777777" w:rsidTr="001C69E8">
        <w:tc>
          <w:tcPr>
            <w:tcW w:w="4320" w:type="dxa"/>
          </w:tcPr>
          <w:p w14:paraId="36C47F4C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2B544EA3" w14:textId="379DC182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57502" w:rsidRPr="00043AC4" w14:paraId="79A3906B" w14:textId="77777777" w:rsidTr="001C69E8">
        <w:tc>
          <w:tcPr>
            <w:tcW w:w="4320" w:type="dxa"/>
            <w:vAlign w:val="bottom"/>
          </w:tcPr>
          <w:p w14:paraId="71309EB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4DF2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239A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9BA9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ยอดที่ใช้ในการตั้งค่าเผื่อ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727DE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1256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757502" w:rsidRPr="00043AC4" w14:paraId="0CD3D512" w14:textId="77777777" w:rsidTr="001C69E8">
        <w:tc>
          <w:tcPr>
            <w:tcW w:w="4320" w:type="dxa"/>
          </w:tcPr>
          <w:p w14:paraId="12E840B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7307C9C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7502" w:rsidRPr="00043AC4" w14:paraId="09D2ADB3" w14:textId="77777777" w:rsidTr="001C69E8">
        <w:tc>
          <w:tcPr>
            <w:tcW w:w="4320" w:type="dxa"/>
          </w:tcPr>
          <w:p w14:paraId="35A1D30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ความเสี่ยงด้านเครดิต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28A16F" w14:textId="77777777" w:rsidR="0075750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5DC5F185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4,582,540</w:t>
            </w:r>
          </w:p>
        </w:tc>
        <w:tc>
          <w:tcPr>
            <w:tcW w:w="270" w:type="dxa"/>
            <w:shd w:val="clear" w:color="auto" w:fill="auto"/>
          </w:tcPr>
          <w:p w14:paraId="0DCF5F2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7810000" w14:textId="77777777" w:rsidR="0075750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5AE9F4BD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4,582,540</w:t>
            </w:r>
          </w:p>
        </w:tc>
        <w:tc>
          <w:tcPr>
            <w:tcW w:w="270" w:type="dxa"/>
            <w:shd w:val="clear" w:color="auto" w:fill="auto"/>
          </w:tcPr>
          <w:p w14:paraId="5C5ED059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6BD06E" w14:textId="77777777" w:rsidR="0075750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14:paraId="0F27ED99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57502" w:rsidRPr="00043AC4" w14:paraId="3D099D53" w14:textId="77777777" w:rsidTr="001C69E8">
        <w:tc>
          <w:tcPr>
            <w:tcW w:w="4320" w:type="dxa"/>
          </w:tcPr>
          <w:p w14:paraId="725E5875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7475B2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16D3E47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EF6E0F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515E1954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FE8A3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</w:tr>
      <w:tr w:rsidR="00757502" w:rsidRPr="00043AC4" w14:paraId="20DAC384" w14:textId="77777777" w:rsidTr="001C69E8">
        <w:tc>
          <w:tcPr>
            <w:tcW w:w="4320" w:type="dxa"/>
          </w:tcPr>
          <w:p w14:paraId="34E55338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64B8E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4,648,538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79F9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D3B2B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4,648,538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93C82C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31ADE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66,030</w:t>
            </w:r>
          </w:p>
        </w:tc>
      </w:tr>
    </w:tbl>
    <w:p w14:paraId="09E1CEBB" w14:textId="77777777" w:rsidR="00757502" w:rsidRDefault="0075750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D4E6DB" w14:textId="532E0CD9" w:rsidR="00ED35F8" w:rsidRPr="00043AC4" w:rsidRDefault="0085475E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755B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ค่าเผื่อ</w:t>
      </w:r>
      <w:r w:rsidRPr="00043AC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06697983" w14:textId="176739A9" w:rsidR="00D01362" w:rsidRPr="00865491" w:rsidRDefault="00D0136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1440"/>
        <w:gridCol w:w="270"/>
        <w:gridCol w:w="1440"/>
        <w:gridCol w:w="270"/>
        <w:gridCol w:w="1440"/>
      </w:tblGrid>
      <w:tr w:rsidR="000176BC" w:rsidRPr="00043AC4" w14:paraId="26D73675" w14:textId="77777777" w:rsidTr="00A84E2E">
        <w:trPr>
          <w:tblHeader/>
        </w:trPr>
        <w:tc>
          <w:tcPr>
            <w:tcW w:w="3420" w:type="dxa"/>
            <w:shd w:val="clear" w:color="auto" w:fill="auto"/>
          </w:tcPr>
          <w:p w14:paraId="2F00DF71" w14:textId="77777777" w:rsidR="000176BC" w:rsidRPr="00865491" w:rsidRDefault="000176BC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F88CA8A" w14:textId="5AD3A2B3" w:rsidR="000176BC" w:rsidRPr="00865491" w:rsidRDefault="000176BC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EFDD4" w14:textId="5F0021C9" w:rsidR="000176BC" w:rsidRPr="00865491" w:rsidRDefault="000176BC" w:rsidP="00265B61">
            <w:pPr>
              <w:pStyle w:val="ListParagraph"/>
              <w:ind w:left="-11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สินทรัพย์ทาง</w:t>
            </w:r>
            <w:r w:rsidR="00E3247D"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ที่ไม่มีการเพิ่มขึ้น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 xml:space="preserve">เครดิต </w:t>
            </w:r>
          </w:p>
        </w:tc>
        <w:tc>
          <w:tcPr>
            <w:tcW w:w="270" w:type="dxa"/>
          </w:tcPr>
          <w:p w14:paraId="18EC84D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372C4" w14:textId="5B6129E2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การเงินที่มี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BD6AEB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A1A7E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84E2E" w:rsidRPr="008755BA" w14:paraId="270AF674" w14:textId="77777777" w:rsidTr="000A2B6D">
        <w:trPr>
          <w:tblHeader/>
        </w:trPr>
        <w:tc>
          <w:tcPr>
            <w:tcW w:w="3420" w:type="dxa"/>
            <w:shd w:val="clear" w:color="auto" w:fill="auto"/>
          </w:tcPr>
          <w:p w14:paraId="753371CF" w14:textId="77777777" w:rsidR="00A84E2E" w:rsidRPr="00865491" w:rsidRDefault="00A84E2E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A2177F" w14:textId="77777777" w:rsidR="00A84E2E" w:rsidRPr="00865491" w:rsidRDefault="00A84E2E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2DA827C8" w14:textId="37C75C0C" w:rsidR="00A84E2E" w:rsidRPr="00865491" w:rsidRDefault="006135C3" w:rsidP="00265B61">
            <w:pPr>
              <w:pStyle w:val="ListParagraph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1C8" w:rsidRPr="008755BA" w14:paraId="133E6C75" w14:textId="77777777" w:rsidTr="005A21C8">
        <w:trPr>
          <w:tblHeader/>
        </w:trPr>
        <w:tc>
          <w:tcPr>
            <w:tcW w:w="3420" w:type="dxa"/>
            <w:shd w:val="clear" w:color="auto" w:fill="auto"/>
          </w:tcPr>
          <w:p w14:paraId="6F63178D" w14:textId="2C30CBFB" w:rsidR="005A21C8" w:rsidRPr="00865491" w:rsidRDefault="005A21C8" w:rsidP="005A21C8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6549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6549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14:paraId="478B70A9" w14:textId="77777777" w:rsidR="005A21C8" w:rsidRPr="00865491" w:rsidRDefault="005A21C8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6DE7B9" w14:textId="40D9ACAD" w:rsidR="005A21C8" w:rsidRPr="00BD16F9" w:rsidRDefault="005A21C8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25F865D" w14:textId="77777777" w:rsidR="005A21C8" w:rsidRPr="00BD16F9" w:rsidRDefault="005A21C8" w:rsidP="005A21C8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B275AD" w14:textId="5FD4FF5B" w:rsidR="005A21C8" w:rsidRPr="00BD16F9" w:rsidRDefault="005A21C8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6F9">
              <w:rPr>
                <w:rFonts w:ascii="Angsana New" w:hAnsi="Angsana New"/>
                <w:sz w:val="30"/>
                <w:szCs w:val="30"/>
              </w:rPr>
              <w:t>65,9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A594A29" w14:textId="77777777" w:rsidR="005A21C8" w:rsidRPr="00BD16F9" w:rsidRDefault="005A21C8" w:rsidP="005A21C8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7ED857" w14:textId="19ADADB3" w:rsidR="005A21C8" w:rsidRPr="00BD16F9" w:rsidRDefault="005A21C8" w:rsidP="005A21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D16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045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D16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</w:tr>
      <w:tr w:rsidR="005A21C8" w:rsidRPr="008755BA" w14:paraId="1369E365" w14:textId="77777777" w:rsidTr="005A21C8">
        <w:trPr>
          <w:tblHeader/>
        </w:trPr>
        <w:tc>
          <w:tcPr>
            <w:tcW w:w="3420" w:type="dxa"/>
            <w:shd w:val="clear" w:color="auto" w:fill="auto"/>
          </w:tcPr>
          <w:p w14:paraId="3EB3C184" w14:textId="20A5CB0D" w:rsidR="005A21C8" w:rsidRPr="00865491" w:rsidRDefault="005A21C8" w:rsidP="005A21C8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เผื่อผลขาดทุนใหม่</w:t>
            </w:r>
          </w:p>
        </w:tc>
        <w:tc>
          <w:tcPr>
            <w:tcW w:w="900" w:type="dxa"/>
          </w:tcPr>
          <w:p w14:paraId="1113B3DB" w14:textId="77777777" w:rsidR="005A21C8" w:rsidRPr="00865491" w:rsidRDefault="005A21C8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964D" w14:textId="4765D0F7" w:rsidR="005A21C8" w:rsidRPr="00BD16F9" w:rsidRDefault="005A21C8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E7DD539" w14:textId="77777777" w:rsidR="005A21C8" w:rsidRPr="00BD16F9" w:rsidRDefault="005A21C8" w:rsidP="005A21C8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9CFF5" w14:textId="6E04A56F" w:rsidR="005A21C8" w:rsidRPr="00BD16F9" w:rsidRDefault="005A21C8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025BEB8F" w14:textId="77777777" w:rsidR="005A21C8" w:rsidRPr="00BD16F9" w:rsidRDefault="005A21C8" w:rsidP="005A21C8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882AD" w14:textId="098E5030" w:rsidR="005A21C8" w:rsidRPr="00BD16F9" w:rsidRDefault="005A21C8" w:rsidP="005A21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3158BF" w:rsidRPr="008755BA" w14:paraId="5F15084D" w14:textId="77777777" w:rsidTr="005A21C8">
        <w:trPr>
          <w:tblHeader/>
        </w:trPr>
        <w:tc>
          <w:tcPr>
            <w:tcW w:w="3420" w:type="dxa"/>
            <w:shd w:val="clear" w:color="auto" w:fill="auto"/>
          </w:tcPr>
          <w:p w14:paraId="28C9CF2B" w14:textId="3C582F62" w:rsidR="003158BF" w:rsidRPr="0066230F" w:rsidRDefault="003158BF" w:rsidP="003158BF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3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21C8" w:rsidRPr="0066230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623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A21C8" w:rsidRPr="006623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A21C8" w:rsidRPr="006623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A21C8" w:rsidRPr="006623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="005A21C8" w:rsidRPr="006623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623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A21C8" w:rsidRPr="0066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5A21C8" w:rsidRPr="006623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5A21C8" w:rsidRPr="006623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623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6230F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6623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611D7248" w14:textId="608EF67D" w:rsidR="003158BF" w:rsidRPr="00865491" w:rsidRDefault="003158BF" w:rsidP="003158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B62B8E" w14:textId="6792FDBD" w:rsidR="003158BF" w:rsidRPr="0066230F" w:rsidRDefault="003158BF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30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04B1BE42" w14:textId="77777777" w:rsidR="003158BF" w:rsidRPr="0066230F" w:rsidRDefault="003158BF" w:rsidP="005A21C8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0FDA" w14:textId="0D1D1DD2" w:rsidR="003158BF" w:rsidRPr="0066230F" w:rsidRDefault="003158BF" w:rsidP="005A21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30F">
              <w:rPr>
                <w:rFonts w:ascii="Angsana New" w:hAnsi="Angsana New"/>
                <w:b/>
                <w:bCs/>
                <w:sz w:val="30"/>
                <w:szCs w:val="30"/>
              </w:rPr>
              <w:t>65,998</w:t>
            </w:r>
          </w:p>
        </w:tc>
        <w:tc>
          <w:tcPr>
            <w:tcW w:w="270" w:type="dxa"/>
            <w:vAlign w:val="bottom"/>
          </w:tcPr>
          <w:p w14:paraId="35C5DD10" w14:textId="77777777" w:rsidR="003158BF" w:rsidRPr="0066230F" w:rsidRDefault="003158BF" w:rsidP="005A21C8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E7181" w14:textId="310DB2D1" w:rsidR="003158BF" w:rsidRPr="0066230F" w:rsidRDefault="003158BF" w:rsidP="005A21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2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66,030</w:t>
            </w:r>
          </w:p>
        </w:tc>
      </w:tr>
      <w:tr w:rsidR="003158BF" w:rsidRPr="008755BA" w14:paraId="38CF4A71" w14:textId="77777777" w:rsidTr="0085608E">
        <w:trPr>
          <w:tblHeader/>
        </w:trPr>
        <w:tc>
          <w:tcPr>
            <w:tcW w:w="3420" w:type="dxa"/>
            <w:shd w:val="clear" w:color="auto" w:fill="auto"/>
          </w:tcPr>
          <w:p w14:paraId="27A8A194" w14:textId="7591D83C" w:rsidR="003158BF" w:rsidRPr="0066230F" w:rsidRDefault="003158BF" w:rsidP="003158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623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การเปลี่ยนแปลงที่เกิดจากการวัด</w:t>
            </w:r>
            <w:r w:rsidR="00DD0B47" w:rsidRPr="0066230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66230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6230F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</w:t>
            </w:r>
            <w:r w:rsidRPr="0066230F">
              <w:rPr>
                <w:rFonts w:ascii="Angsana New" w:hAnsi="Angsana New"/>
                <w:sz w:val="30"/>
                <w:szCs w:val="30"/>
                <w:cs/>
              </w:rPr>
              <w:t>เผื่อผลขาดทุนใหม่</w:t>
            </w:r>
          </w:p>
        </w:tc>
        <w:tc>
          <w:tcPr>
            <w:tcW w:w="900" w:type="dxa"/>
          </w:tcPr>
          <w:p w14:paraId="0B4B7FF6" w14:textId="77777777" w:rsidR="003158BF" w:rsidRPr="00B20FD2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8C7FF" w14:textId="59A2BE73" w:rsidR="003158BF" w:rsidRPr="0066230F" w:rsidRDefault="001109C8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30F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  <w:shd w:val="clear" w:color="auto" w:fill="FFFFFF" w:themeFill="background1"/>
          </w:tcPr>
          <w:p w14:paraId="369D745A" w14:textId="77777777" w:rsidR="003158BF" w:rsidRPr="0066230F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B3D584D" w14:textId="4C834387" w:rsidR="003158BF" w:rsidRPr="0066230F" w:rsidRDefault="009C36DF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23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B7161CE" w14:textId="77777777" w:rsidR="003158BF" w:rsidRPr="0066230F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7C201E4" w14:textId="4EC33806" w:rsidR="003158BF" w:rsidRPr="0066230F" w:rsidRDefault="001109C8" w:rsidP="003158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30F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9C36DF" w:rsidRPr="008755BA" w14:paraId="4298A3B1" w14:textId="77777777" w:rsidTr="0085608E">
        <w:trPr>
          <w:tblHeader/>
        </w:trPr>
        <w:tc>
          <w:tcPr>
            <w:tcW w:w="3420" w:type="dxa"/>
            <w:shd w:val="clear" w:color="auto" w:fill="auto"/>
          </w:tcPr>
          <w:p w14:paraId="1F4A85FE" w14:textId="57F78F31" w:rsidR="009C36DF" w:rsidRPr="00865491" w:rsidRDefault="009C36DF" w:rsidP="003158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36DF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900" w:type="dxa"/>
          </w:tcPr>
          <w:p w14:paraId="09031ECB" w14:textId="77777777" w:rsidR="009C36DF" w:rsidRPr="00865491" w:rsidRDefault="009C36D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C10A17" w14:textId="6C7032C0" w:rsidR="009C36DF" w:rsidRPr="009D12D7" w:rsidRDefault="001109C8" w:rsidP="00110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shd w:val="clear" w:color="auto" w:fill="FFFFFF" w:themeFill="background1"/>
          </w:tcPr>
          <w:p w14:paraId="23AD04FA" w14:textId="77777777" w:rsidR="009C36DF" w:rsidRPr="009D12D7" w:rsidRDefault="009C36D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FA49E85" w14:textId="66BA5200" w:rsidR="009C36DF" w:rsidRPr="009D12D7" w:rsidRDefault="009C36DF" w:rsidP="009C36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>(82)</w:t>
            </w:r>
          </w:p>
        </w:tc>
        <w:tc>
          <w:tcPr>
            <w:tcW w:w="270" w:type="dxa"/>
            <w:shd w:val="clear" w:color="auto" w:fill="FFFFFF" w:themeFill="background1"/>
          </w:tcPr>
          <w:p w14:paraId="29623AE5" w14:textId="77777777" w:rsidR="009C36DF" w:rsidRPr="009D12D7" w:rsidRDefault="009C36D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87A3038" w14:textId="74079086" w:rsidR="009C36DF" w:rsidRPr="000A6DCE" w:rsidRDefault="009C36DF" w:rsidP="000864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DCE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1109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6D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58BF" w:rsidRPr="00043AC4" w14:paraId="42267046" w14:textId="77777777" w:rsidTr="0085608E">
        <w:tc>
          <w:tcPr>
            <w:tcW w:w="3420" w:type="dxa"/>
            <w:shd w:val="clear" w:color="auto" w:fill="auto"/>
          </w:tcPr>
          <w:p w14:paraId="3D01B167" w14:textId="41E93778" w:rsidR="003158BF" w:rsidRPr="00865491" w:rsidRDefault="003158BF" w:rsidP="003158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4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A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75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75AF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04FF839B" w14:textId="77777777" w:rsidR="003158BF" w:rsidRPr="00865491" w:rsidRDefault="003158BF" w:rsidP="003158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873D9" w14:textId="3A50878E" w:rsidR="003158BF" w:rsidRPr="00425E30" w:rsidRDefault="00425E30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C36DF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FFFFFF" w:themeFill="background1"/>
          </w:tcPr>
          <w:p w14:paraId="173141EC" w14:textId="77777777" w:rsidR="003158BF" w:rsidRPr="00425E30" w:rsidRDefault="003158BF" w:rsidP="003158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B77467" w14:textId="47DDCB13" w:rsidR="003158BF" w:rsidRPr="00425E30" w:rsidRDefault="00425E30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C36DF">
              <w:rPr>
                <w:rFonts w:ascii="Angsana New" w:hAnsi="Angsana New"/>
                <w:b/>
                <w:bCs/>
                <w:sz w:val="30"/>
                <w:szCs w:val="30"/>
              </w:rPr>
              <w:t>65,9</w:t>
            </w:r>
            <w:r w:rsidR="009C36DF" w:rsidRPr="009C36DF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FFFFFF" w:themeFill="background1"/>
          </w:tcPr>
          <w:p w14:paraId="43F96E3B" w14:textId="77777777" w:rsidR="003158BF" w:rsidRPr="00425E30" w:rsidRDefault="003158BF" w:rsidP="003158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06ACF7" w14:textId="25F489FB" w:rsidR="003158BF" w:rsidRPr="009C36DF" w:rsidRDefault="009C36DF" w:rsidP="003158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C36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65,987</w:t>
            </w:r>
          </w:p>
        </w:tc>
      </w:tr>
    </w:tbl>
    <w:p w14:paraId="2ACC1F87" w14:textId="3EFB00AE" w:rsidR="000A70E3" w:rsidRDefault="000A70E3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16CD7" w14:textId="73E238EF" w:rsidR="00791933" w:rsidRPr="009D12D7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Cs w:val="22"/>
        </w:rPr>
      </w:pPr>
      <w:bookmarkStart w:id="6" w:name="_Hlk519778231"/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สินทรัพย์และหนี้สินอนุพันธ์</w:t>
      </w:r>
    </w:p>
    <w:p w14:paraId="465FFF57" w14:textId="77777777" w:rsidR="003E58FC" w:rsidRPr="0085608E" w:rsidRDefault="003E58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1974C" w14:textId="5D3692A8" w:rsidR="002D4841" w:rsidRPr="003F120B" w:rsidRDefault="002D5A72" w:rsidP="007A3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95239560"/>
      <w:r w:rsidRPr="003F120B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791933" w:rsidRPr="003F120B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791933" w:rsidRPr="003F120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933" w:rsidRPr="003F120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ประเภทของความเสี่ยง</w:t>
      </w:r>
    </w:p>
    <w:p w14:paraId="3C752109" w14:textId="6EAEB277" w:rsidR="00791933" w:rsidRPr="00425E30" w:rsidRDefault="00791933" w:rsidP="00791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bookmarkEnd w:id="6"/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AC0F9B" w:rsidRPr="00425E30" w14:paraId="371EB44D" w14:textId="77777777" w:rsidTr="0085608E">
        <w:tc>
          <w:tcPr>
            <w:tcW w:w="2880" w:type="dxa"/>
          </w:tcPr>
          <w:p w14:paraId="5284EDB7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2" w:type="dxa"/>
            <w:gridSpan w:val="7"/>
          </w:tcPr>
          <w:p w14:paraId="50A077BF" w14:textId="348683BC" w:rsidR="00AC0F9B" w:rsidRPr="003F120B" w:rsidRDefault="00B75AF8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C0F9B" w:rsidRPr="00425E30" w14:paraId="72F5A99B" w14:textId="77777777" w:rsidTr="0085608E">
        <w:tc>
          <w:tcPr>
            <w:tcW w:w="2880" w:type="dxa"/>
          </w:tcPr>
          <w:p w14:paraId="2FF7C69D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</w:tcPr>
          <w:p w14:paraId="4F8B4A4E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AE60F0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002" w:type="dxa"/>
            <w:gridSpan w:val="3"/>
          </w:tcPr>
          <w:p w14:paraId="15C99F6C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AC0F9B" w:rsidRPr="00425E30" w14:paraId="1D23E67C" w14:textId="77777777" w:rsidTr="0085608E">
        <w:tc>
          <w:tcPr>
            <w:tcW w:w="2880" w:type="dxa"/>
          </w:tcPr>
          <w:p w14:paraId="55788210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2893D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7B271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56541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38A3E0A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97ACDCA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67359526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DA7B9AF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8B311C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4E7E466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F32062D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3F120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AC0F9B" w:rsidRPr="00425E30" w14:paraId="01C0A1EF" w14:textId="77777777" w:rsidTr="0085608E">
        <w:tc>
          <w:tcPr>
            <w:tcW w:w="2880" w:type="dxa"/>
          </w:tcPr>
          <w:p w14:paraId="054DD960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698DF71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120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F9B" w:rsidRPr="00425E30" w14:paraId="7044CD00" w14:textId="77777777" w:rsidTr="0085608E">
        <w:tc>
          <w:tcPr>
            <w:tcW w:w="2880" w:type="dxa"/>
          </w:tcPr>
          <w:p w14:paraId="13804B37" w14:textId="16D5CFDE" w:rsidR="00AC0F9B" w:rsidRPr="003F120B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3BD240CB" w14:textId="193E5258" w:rsidR="00AC0F9B" w:rsidRPr="003F120B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691,919</w:t>
            </w:r>
          </w:p>
        </w:tc>
        <w:tc>
          <w:tcPr>
            <w:tcW w:w="270" w:type="dxa"/>
          </w:tcPr>
          <w:p w14:paraId="0C0C6DFC" w14:textId="77777777" w:rsidR="00AC0F9B" w:rsidRPr="00425E30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3E425E7" w14:textId="2699C744" w:rsidR="00AC0F9B" w:rsidRPr="003F120B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7,874,029</w:t>
            </w:r>
          </w:p>
        </w:tc>
        <w:tc>
          <w:tcPr>
            <w:tcW w:w="270" w:type="dxa"/>
          </w:tcPr>
          <w:p w14:paraId="728EE216" w14:textId="77777777" w:rsidR="00AC0F9B" w:rsidRPr="00425E30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E8457A8" w14:textId="6E2B8521" w:rsidR="00AC0F9B" w:rsidRPr="003F120B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285,070</w:t>
            </w:r>
          </w:p>
        </w:tc>
        <w:tc>
          <w:tcPr>
            <w:tcW w:w="270" w:type="dxa"/>
          </w:tcPr>
          <w:p w14:paraId="6623B700" w14:textId="77777777" w:rsidR="00AC0F9B" w:rsidRPr="00425E30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2" w:type="dxa"/>
          </w:tcPr>
          <w:p w14:paraId="0330554B" w14:textId="75B8ECC2" w:rsidR="00AC0F9B" w:rsidRPr="00425E30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6,029,661</w:t>
            </w:r>
          </w:p>
        </w:tc>
      </w:tr>
      <w:tr w:rsidR="00AC0F9B" w:rsidRPr="00425E30" w14:paraId="207CB866" w14:textId="77777777" w:rsidTr="0085608E">
        <w:tc>
          <w:tcPr>
            <w:tcW w:w="2880" w:type="dxa"/>
            <w:shd w:val="clear" w:color="auto" w:fill="auto"/>
          </w:tcPr>
          <w:p w14:paraId="561103EC" w14:textId="67B745B8" w:rsidR="00AC0F9B" w:rsidRPr="003F120B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65D0541E" w14:textId="65C2082D" w:rsidR="00AC0F9B" w:rsidRPr="003F120B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270" w:type="dxa"/>
          </w:tcPr>
          <w:p w14:paraId="0437FC83" w14:textId="77777777" w:rsidR="00AC0F9B" w:rsidRPr="00425E30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2DED97F" w14:textId="73AB926E" w:rsidR="00AC0F9B" w:rsidRPr="003F120B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526,436</w:t>
            </w:r>
          </w:p>
        </w:tc>
        <w:tc>
          <w:tcPr>
            <w:tcW w:w="270" w:type="dxa"/>
          </w:tcPr>
          <w:p w14:paraId="6A4AC7E8" w14:textId="77777777" w:rsidR="00AC0F9B" w:rsidRPr="00425E30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1E40957" w14:textId="58491680" w:rsidR="00AC0F9B" w:rsidRPr="00425E30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270" w:type="dxa"/>
          </w:tcPr>
          <w:p w14:paraId="34472453" w14:textId="77777777" w:rsidR="00AC0F9B" w:rsidRPr="00425E30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2" w:type="dxa"/>
          </w:tcPr>
          <w:p w14:paraId="28495633" w14:textId="2D103D73" w:rsidR="00AC0F9B" w:rsidRPr="00425E30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526,436</w:t>
            </w:r>
          </w:p>
        </w:tc>
      </w:tr>
      <w:tr w:rsidR="00AC0F9B" w:rsidRPr="005E6435" w14:paraId="07EF2957" w14:textId="77777777" w:rsidTr="0085608E">
        <w:tc>
          <w:tcPr>
            <w:tcW w:w="2880" w:type="dxa"/>
          </w:tcPr>
          <w:p w14:paraId="6BBADAAC" w14:textId="77777777" w:rsidR="00AC0F9B" w:rsidRPr="003F120B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63EC78" w14:textId="48001DBA" w:rsidR="00AC0F9B" w:rsidRPr="003F120B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694,877</w:t>
            </w:r>
          </w:p>
        </w:tc>
        <w:tc>
          <w:tcPr>
            <w:tcW w:w="270" w:type="dxa"/>
          </w:tcPr>
          <w:p w14:paraId="6673BEB0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6752F6" w14:textId="6ADAFF38" w:rsidR="00AC0F9B" w:rsidRPr="00AB7494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304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,400,465</w:t>
            </w:r>
          </w:p>
        </w:tc>
        <w:tc>
          <w:tcPr>
            <w:tcW w:w="270" w:type="dxa"/>
          </w:tcPr>
          <w:p w14:paraId="73E665DB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DE6F21" w14:textId="57DD471C" w:rsidR="00AC0F9B" w:rsidRPr="00F7446E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288,028</w:t>
            </w:r>
          </w:p>
        </w:tc>
        <w:tc>
          <w:tcPr>
            <w:tcW w:w="270" w:type="dxa"/>
          </w:tcPr>
          <w:p w14:paraId="385A3202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73D5B94" w14:textId="11BA6297" w:rsidR="00AC0F9B" w:rsidRPr="00F7446E" w:rsidRDefault="003F120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6,556,097</w:t>
            </w:r>
          </w:p>
        </w:tc>
      </w:tr>
      <w:bookmarkEnd w:id="7"/>
    </w:tbl>
    <w:p w14:paraId="740DDA84" w14:textId="77777777" w:rsidR="00AC0F9B" w:rsidRDefault="00AC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AC0F9B" w:rsidRPr="005E6435" w14:paraId="473235DB" w14:textId="77777777" w:rsidTr="00067142">
        <w:tc>
          <w:tcPr>
            <w:tcW w:w="2880" w:type="dxa"/>
          </w:tcPr>
          <w:p w14:paraId="05976D9A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D545449" w14:textId="4A795A2E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C0F9B" w:rsidRPr="005E6435" w14:paraId="38EF6D8D" w14:textId="77777777" w:rsidTr="00067142">
        <w:tc>
          <w:tcPr>
            <w:tcW w:w="2880" w:type="dxa"/>
          </w:tcPr>
          <w:p w14:paraId="6C48FB62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6E0BCDC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6BA313E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1FFFF1E4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AC0F9B" w:rsidRPr="005E6435" w14:paraId="10E7C5FB" w14:textId="77777777" w:rsidTr="00067142">
        <w:tc>
          <w:tcPr>
            <w:tcW w:w="2880" w:type="dxa"/>
          </w:tcPr>
          <w:p w14:paraId="544A9D21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ACBD6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EAAA34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908873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ECF6B7C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B475F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46CDBA63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744E9D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F8D764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26C08EB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59F074D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AC0F9B" w:rsidRPr="005E6435" w14:paraId="6D40A727" w14:textId="77777777" w:rsidTr="00067142">
        <w:tc>
          <w:tcPr>
            <w:tcW w:w="2880" w:type="dxa"/>
          </w:tcPr>
          <w:p w14:paraId="26A2D9B8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0872FC6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1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F9B" w:rsidRPr="00F7446E" w14:paraId="5D8D99FE" w14:textId="77777777" w:rsidTr="00067142">
        <w:tc>
          <w:tcPr>
            <w:tcW w:w="2880" w:type="dxa"/>
          </w:tcPr>
          <w:p w14:paraId="64597668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57205BB5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0F6B0620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D6A529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2,494,794</w:t>
            </w:r>
          </w:p>
        </w:tc>
        <w:tc>
          <w:tcPr>
            <w:tcW w:w="270" w:type="dxa"/>
          </w:tcPr>
          <w:p w14:paraId="208ADDD4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6CCFE2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0B6FB79E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7E3E9CF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2,377,235</w:t>
            </w:r>
          </w:p>
        </w:tc>
      </w:tr>
      <w:tr w:rsidR="00AC0F9B" w:rsidRPr="005E6435" w14:paraId="5E69150E" w14:textId="77777777" w:rsidTr="00067142">
        <w:tc>
          <w:tcPr>
            <w:tcW w:w="2880" w:type="dxa"/>
          </w:tcPr>
          <w:p w14:paraId="1C597F6A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9CCB1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4BAE6B35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539FF9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2,494,794</w:t>
            </w:r>
          </w:p>
        </w:tc>
        <w:tc>
          <w:tcPr>
            <w:tcW w:w="270" w:type="dxa"/>
          </w:tcPr>
          <w:p w14:paraId="0C2D1DDA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DEFA8E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3A3EE291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986AB5F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2,377,235</w:t>
            </w:r>
          </w:p>
        </w:tc>
      </w:tr>
    </w:tbl>
    <w:p w14:paraId="5E09F693" w14:textId="18F457C0" w:rsidR="00AC0F9B" w:rsidRDefault="00AC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57810" w14:textId="5978D34F" w:rsidR="003E58FC" w:rsidRPr="00630403" w:rsidRDefault="002D5A72" w:rsidP="00856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77240038"/>
      <w:r w:rsidRPr="00630403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3E58FC" w:rsidRPr="00630403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3E58FC" w:rsidRPr="006304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E58FC" w:rsidRPr="006304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61B4DCAC" w14:textId="77777777" w:rsidR="003E58FC" w:rsidRPr="00630403" w:rsidRDefault="003E58FC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8D0510" w:rsidRPr="00630403" w14:paraId="2B3DC318" w14:textId="77777777" w:rsidTr="00B91935">
        <w:trPr>
          <w:trHeight w:val="20"/>
          <w:tblHeader/>
        </w:trPr>
        <w:tc>
          <w:tcPr>
            <w:tcW w:w="2880" w:type="dxa"/>
          </w:tcPr>
          <w:p w14:paraId="266E81B4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872A3CA" w14:textId="2C857A24" w:rsidR="008D0510" w:rsidRPr="00630403" w:rsidRDefault="00B75AF8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0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1026E92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558D059" w14:textId="17AB9258" w:rsidR="008D0510" w:rsidRPr="00630403" w:rsidRDefault="000D588B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D0510" w:rsidRPr="00630403" w14:paraId="3D537020" w14:textId="77777777" w:rsidTr="00B91935">
        <w:trPr>
          <w:trHeight w:val="20"/>
          <w:tblHeader/>
        </w:trPr>
        <w:tc>
          <w:tcPr>
            <w:tcW w:w="2880" w:type="dxa"/>
          </w:tcPr>
          <w:p w14:paraId="3803D291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5B1DD05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  <w:tc>
          <w:tcPr>
            <w:tcW w:w="270" w:type="dxa"/>
          </w:tcPr>
          <w:p w14:paraId="1378C237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BF70B4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</w:tr>
      <w:tr w:rsidR="008D0510" w:rsidRPr="00630403" w14:paraId="30A8C342" w14:textId="77777777" w:rsidTr="00B91935">
        <w:trPr>
          <w:trHeight w:val="20"/>
          <w:tblHeader/>
        </w:trPr>
        <w:tc>
          <w:tcPr>
            <w:tcW w:w="2880" w:type="dxa"/>
          </w:tcPr>
          <w:p w14:paraId="45014115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</w:tcPr>
          <w:p w14:paraId="5C2AAB14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BF2000B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F8A7C6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</w:tcPr>
          <w:p w14:paraId="0749217D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9661A0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32BE6DA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442E15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8D0510" w:rsidRPr="00630403" w14:paraId="16469625" w14:textId="77777777" w:rsidTr="00B91935">
        <w:trPr>
          <w:trHeight w:val="20"/>
          <w:tblHeader/>
        </w:trPr>
        <w:tc>
          <w:tcPr>
            <w:tcW w:w="2880" w:type="dxa"/>
          </w:tcPr>
          <w:p w14:paraId="5557768B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176B9BD9" w14:textId="05C05700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04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28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6304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5A72" w:rsidRPr="00630403" w14:paraId="0D8A7462" w14:textId="77777777" w:rsidTr="0085608E">
        <w:trPr>
          <w:trHeight w:val="20"/>
        </w:trPr>
        <w:tc>
          <w:tcPr>
            <w:tcW w:w="2880" w:type="dxa"/>
          </w:tcPr>
          <w:p w14:paraId="2CFAD9C4" w14:textId="77777777" w:rsidR="002D5A72" w:rsidRPr="00630403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บริษัทในกลุ่ม</w:t>
            </w:r>
          </w:p>
        </w:tc>
        <w:tc>
          <w:tcPr>
            <w:tcW w:w="1350" w:type="dxa"/>
            <w:shd w:val="clear" w:color="auto" w:fill="auto"/>
          </w:tcPr>
          <w:p w14:paraId="2E810341" w14:textId="1A913A66" w:rsidR="002D5A72" w:rsidRPr="007A68DF" w:rsidRDefault="00F4647F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sz w:val="30"/>
                <w:szCs w:val="30"/>
              </w:rPr>
              <w:t>27.7</w:t>
            </w:r>
          </w:p>
        </w:tc>
        <w:tc>
          <w:tcPr>
            <w:tcW w:w="270" w:type="dxa"/>
            <w:shd w:val="clear" w:color="auto" w:fill="auto"/>
          </w:tcPr>
          <w:p w14:paraId="2666A04B" w14:textId="77777777" w:rsidR="002D5A72" w:rsidRPr="009D12D7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02241" w14:textId="63A22096" w:rsidR="002D5A72" w:rsidRPr="009D12D7" w:rsidRDefault="007A68DF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82.0</w:t>
            </w:r>
          </w:p>
        </w:tc>
        <w:tc>
          <w:tcPr>
            <w:tcW w:w="270" w:type="dxa"/>
          </w:tcPr>
          <w:p w14:paraId="4DCEFC9E" w14:textId="77777777" w:rsidR="002D5A72" w:rsidRPr="009D12D7" w:rsidRDefault="002D5A72" w:rsidP="002D5A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BE0D8C" w14:textId="04D9EAFF" w:rsidR="002D5A72" w:rsidRPr="007A68DF" w:rsidRDefault="002D5A72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sz w:val="30"/>
                <w:szCs w:val="30"/>
              </w:rPr>
              <w:t>90.</w:t>
            </w:r>
            <w:r w:rsidR="007A68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A68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E1A66A9" w14:textId="77777777" w:rsidR="002D5A72" w:rsidRPr="009D12D7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14113" w14:textId="3E470D66" w:rsidR="002D5A72" w:rsidRPr="00630403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03">
              <w:rPr>
                <w:rFonts w:asciiTheme="majorBidi" w:hAnsiTheme="majorBidi" w:cstheme="majorBidi"/>
                <w:sz w:val="30"/>
                <w:szCs w:val="30"/>
              </w:rPr>
              <w:t xml:space="preserve"> 93.6 </w:t>
            </w:r>
          </w:p>
        </w:tc>
      </w:tr>
      <w:tr w:rsidR="002D5A72" w:rsidRPr="00630403" w14:paraId="3AE9EBD5" w14:textId="77777777" w:rsidTr="0085608E">
        <w:trPr>
          <w:trHeight w:val="20"/>
        </w:trPr>
        <w:tc>
          <w:tcPr>
            <w:tcW w:w="2880" w:type="dxa"/>
          </w:tcPr>
          <w:p w14:paraId="139F9E75" w14:textId="77777777" w:rsidR="002D5A72" w:rsidRPr="00630403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shd w:val="clear" w:color="auto" w:fill="auto"/>
          </w:tcPr>
          <w:p w14:paraId="6D8EB396" w14:textId="7524CDBB" w:rsidR="002D5A72" w:rsidRPr="007A68DF" w:rsidRDefault="00630403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sz w:val="30"/>
                <w:szCs w:val="30"/>
              </w:rPr>
              <w:t>72.</w:t>
            </w:r>
            <w:r w:rsidR="00F4647F" w:rsidRPr="007A68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68C6D77" w14:textId="77777777" w:rsidR="002D5A72" w:rsidRPr="009D12D7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503E55" w14:textId="47F4FD3B" w:rsidR="002D5A72" w:rsidRPr="009D12D7" w:rsidRDefault="007A68DF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18.0</w:t>
            </w:r>
          </w:p>
        </w:tc>
        <w:tc>
          <w:tcPr>
            <w:tcW w:w="270" w:type="dxa"/>
          </w:tcPr>
          <w:p w14:paraId="3573FD06" w14:textId="77777777" w:rsidR="002D5A72" w:rsidRPr="009D12D7" w:rsidRDefault="002D5A72" w:rsidP="002D5A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BEA739" w14:textId="540410BD" w:rsidR="002D5A72" w:rsidRPr="007A68DF" w:rsidRDefault="00F4647F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 w:rsidR="007A68D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D5A72" w:rsidRPr="007A68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621F997" w14:textId="77777777" w:rsidR="002D5A72" w:rsidRPr="009D12D7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1056C" w14:textId="4EE23DA7" w:rsidR="002D5A72" w:rsidRPr="00630403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03">
              <w:rPr>
                <w:rFonts w:asciiTheme="majorBidi" w:hAnsiTheme="majorBidi" w:cstheme="majorBidi"/>
                <w:sz w:val="30"/>
                <w:szCs w:val="30"/>
              </w:rPr>
              <w:t xml:space="preserve">6.4 </w:t>
            </w:r>
          </w:p>
        </w:tc>
      </w:tr>
      <w:tr w:rsidR="00DA0B32" w:rsidRPr="002022E8" w14:paraId="265664A1" w14:textId="77777777" w:rsidTr="0085608E">
        <w:trPr>
          <w:trHeight w:val="20"/>
        </w:trPr>
        <w:tc>
          <w:tcPr>
            <w:tcW w:w="2880" w:type="dxa"/>
          </w:tcPr>
          <w:p w14:paraId="3B091DED" w14:textId="77777777" w:rsidR="00DA0B32" w:rsidRPr="00630403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DD4E0" w14:textId="26B4DB71" w:rsidR="00DA0B32" w:rsidRPr="007A68DF" w:rsidRDefault="00630403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  <w:shd w:val="clear" w:color="auto" w:fill="auto"/>
          </w:tcPr>
          <w:p w14:paraId="5E6C9606" w14:textId="77777777" w:rsidR="00DA0B32" w:rsidRPr="009D12D7" w:rsidRDefault="00DA0B32" w:rsidP="00DA0B32">
            <w:pPr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45FAA" w14:textId="287E6024" w:rsidR="00DA0B32" w:rsidRPr="009D12D7" w:rsidRDefault="00630403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3696BD6C" w14:textId="77777777" w:rsidR="00DA0B32" w:rsidRPr="009D12D7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EDA8B5" w14:textId="762B5086" w:rsidR="00DA0B32" w:rsidRPr="007A68DF" w:rsidRDefault="00DA0B32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 </w:t>
            </w:r>
          </w:p>
        </w:tc>
        <w:tc>
          <w:tcPr>
            <w:tcW w:w="270" w:type="dxa"/>
          </w:tcPr>
          <w:p w14:paraId="6B6E04BD" w14:textId="77777777" w:rsidR="00DA0B32" w:rsidRPr="009D12D7" w:rsidRDefault="00DA0B32" w:rsidP="00DA0B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B8B075" w14:textId="76BD27BA" w:rsidR="00DA0B32" w:rsidRPr="00D51A70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9A4B49E" w14:textId="2B5D0D3E" w:rsidR="00757502" w:rsidRDefault="00757502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9" w:name="_Hlk65884112"/>
      <w:bookmarkEnd w:id="8"/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A1169D7" w14:textId="16F3FFB0" w:rsidR="002D4841" w:rsidRPr="009419F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419F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</w:t>
      </w:r>
      <w:r w:rsidR="00DD478F" w:rsidRPr="009419F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ที่ไม่ได้วางเป็นประกัน</w:t>
      </w:r>
    </w:p>
    <w:p w14:paraId="7916343E" w14:textId="54ACD443" w:rsidR="002D4841" w:rsidRPr="00C2554B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7E137" w14:textId="01A5F41D" w:rsidR="007E7666" w:rsidRDefault="002D5A72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7E7666" w:rsidRP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3D0446" w:rsidRPr="00CB76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E7666" w:rsidRPr="00CB760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มูลค่าเงินลงทุนและมูลค่ายุติธรรม</w:t>
      </w:r>
    </w:p>
    <w:p w14:paraId="54A19F16" w14:textId="77777777" w:rsidR="007E7666" w:rsidRPr="0085608E" w:rsidRDefault="007E7666" w:rsidP="00D55E6A">
      <w:pPr>
        <w:rPr>
          <w:sz w:val="28"/>
          <w:szCs w:val="28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C36B42" w:rsidRPr="00F44503" w14:paraId="0996BD5B" w14:textId="09569EB5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02C32B70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6618C5" w14:textId="68876284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826"/>
              </w:tabs>
              <w:rPr>
                <w:lang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BD0F012" w14:textId="4980AEAC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5B13290B" w14:textId="00D63FC7" w:rsidR="00C36B42" w:rsidRPr="00F44503" w:rsidRDefault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>
              <w:rPr>
                <w:rFonts w:hint="cs"/>
                <w:cs/>
                <w:lang w:val="en-US" w:bidi="th-TH"/>
              </w:rPr>
              <w:t xml:space="preserve">   </w:t>
            </w:r>
            <w:r w:rsidRPr="00F44503">
              <w:rPr>
                <w:lang w:val="en-US" w:bidi="th-TH"/>
              </w:rPr>
              <w:t>2563</w:t>
            </w:r>
          </w:p>
        </w:tc>
      </w:tr>
      <w:tr w:rsidR="00C36B42" w:rsidRPr="00F44503" w14:paraId="19EDF927" w14:textId="4980C5F4" w:rsidTr="00D248D8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71BB915D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C370D29" w14:textId="2950813C" w:rsidR="00C36B42" w:rsidRPr="00F44503" w:rsidRDefault="00C36B42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C36B42" w:rsidRPr="00F44503" w14:paraId="424FA529" w14:textId="1700D0D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22A9C11F" w14:textId="77777777" w:rsidR="00C36B42" w:rsidRPr="008E6614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6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5B17A18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  <w:rPr>
                <w:lang w:bidi="th-TH"/>
              </w:rPr>
            </w:pPr>
          </w:p>
        </w:tc>
        <w:tc>
          <w:tcPr>
            <w:tcW w:w="270" w:type="dxa"/>
          </w:tcPr>
          <w:p w14:paraId="702E7BC8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</w:tcPr>
          <w:p w14:paraId="15586DCC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C36B42" w:rsidRPr="00F44503" w14:paraId="2386BBE1" w14:textId="7C78EC98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47FF954" w14:textId="1AC582D6" w:rsidR="00C36B42" w:rsidRPr="00F44503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440" w:type="dxa"/>
            <w:tcBorders>
              <w:bottom w:val="nil"/>
            </w:tcBorders>
          </w:tcPr>
          <w:p w14:paraId="5CC46A26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bottom w:val="nil"/>
            </w:tcBorders>
          </w:tcPr>
          <w:p w14:paraId="7629253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61979FB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707313" w:rsidRPr="00F44503" w14:paraId="2C818334" w14:textId="5A69684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2E26010" w14:textId="5936D390" w:rsidR="00707313" w:rsidRPr="00F44503" w:rsidRDefault="00707313" w:rsidP="0070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59253D0F" w14:textId="50EBC956" w:rsidR="00707313" w:rsidRPr="000A7A55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14,655,297</w:t>
            </w:r>
          </w:p>
        </w:tc>
        <w:tc>
          <w:tcPr>
            <w:tcW w:w="270" w:type="dxa"/>
            <w:tcBorders>
              <w:bottom w:val="nil"/>
            </w:tcBorders>
          </w:tcPr>
          <w:p w14:paraId="04A441EB" w14:textId="67F87721" w:rsidR="00707313" w:rsidRPr="00F44503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18D23A52" w14:textId="6A86D35E" w:rsidR="00707313" w:rsidRPr="00006A92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13,597,189</w:t>
            </w:r>
          </w:p>
        </w:tc>
      </w:tr>
      <w:tr w:rsidR="00707313" w:rsidRPr="00F44503" w14:paraId="0C0C4087" w14:textId="54141D0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8C82A5E" w14:textId="1FD4DA63" w:rsidR="00707313" w:rsidRPr="00F44503" w:rsidRDefault="00707313" w:rsidP="0070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19E8B8EB" w14:textId="0097D56B" w:rsidR="00707313" w:rsidRPr="000A7A55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14,523</w:t>
            </w:r>
          </w:p>
        </w:tc>
        <w:tc>
          <w:tcPr>
            <w:tcW w:w="270" w:type="dxa"/>
            <w:tcBorders>
              <w:bottom w:val="nil"/>
            </w:tcBorders>
          </w:tcPr>
          <w:p w14:paraId="100ADEA6" w14:textId="41FF0BEC" w:rsidR="00707313" w:rsidRPr="00F44503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22AB5D95" w14:textId="5167A6CC" w:rsidR="00707313" w:rsidRPr="00006A92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10,552</w:t>
            </w:r>
          </w:p>
        </w:tc>
      </w:tr>
      <w:tr w:rsidR="00707313" w:rsidRPr="00F44503" w14:paraId="0065B819" w14:textId="77777777" w:rsidTr="00FF76B4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045765E" w14:textId="4B69F7E2" w:rsidR="00707313" w:rsidRPr="00F44503" w:rsidRDefault="00707313" w:rsidP="0070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sz w:val="30"/>
                <w:szCs w:val="30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03DAB0EB" w14:textId="5BE30FEF" w:rsidR="00707313" w:rsidRPr="000A7A55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17,457</w:t>
            </w:r>
          </w:p>
        </w:tc>
        <w:tc>
          <w:tcPr>
            <w:tcW w:w="270" w:type="dxa"/>
            <w:tcBorders>
              <w:bottom w:val="nil"/>
            </w:tcBorders>
          </w:tcPr>
          <w:p w14:paraId="77C1E6C2" w14:textId="77777777" w:rsidR="00707313" w:rsidRPr="00006A92" w:rsidDel="00C36B42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64BEA250" w14:textId="4A87FD21" w:rsidR="00707313" w:rsidRPr="0085608E" w:rsidRDefault="00707313" w:rsidP="00707313">
            <w:pPr>
              <w:pStyle w:val="NormalLatinAngsanaNew"/>
              <w:tabs>
                <w:tab w:val="clear" w:pos="1224"/>
                <w:tab w:val="decimal" w:pos="970"/>
              </w:tabs>
              <w:rPr>
                <w:lang w:val="en-US" w:bidi="th-TH"/>
              </w:rPr>
            </w:pPr>
            <w:r>
              <w:rPr>
                <w:lang w:val="en-US" w:bidi="th-TH"/>
              </w:rPr>
              <w:t>-</w:t>
            </w:r>
          </w:p>
        </w:tc>
      </w:tr>
      <w:tr w:rsidR="00707313" w:rsidRPr="00F44503" w14:paraId="71B3F2A9" w14:textId="2331D92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3FED411" w14:textId="71FFB59C" w:rsidR="00707313" w:rsidRPr="00F44503" w:rsidRDefault="00707313" w:rsidP="0070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ตราสารทุนในความต้องการของตลาดในประเทศ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6846CE4E" w14:textId="30E72828" w:rsidR="00707313" w:rsidRPr="000A7A55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4,895,362</w:t>
            </w:r>
          </w:p>
        </w:tc>
        <w:tc>
          <w:tcPr>
            <w:tcW w:w="270" w:type="dxa"/>
            <w:tcBorders>
              <w:bottom w:val="nil"/>
            </w:tcBorders>
          </w:tcPr>
          <w:p w14:paraId="7F65712E" w14:textId="4E7F4B9A" w:rsidR="00707313" w:rsidRPr="00F44503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A644D3D" w14:textId="1076BE4C" w:rsidR="00707313" w:rsidRPr="00006A92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2,137,72</w:t>
            </w:r>
            <w:r>
              <w:t>9</w:t>
            </w:r>
          </w:p>
        </w:tc>
      </w:tr>
      <w:tr w:rsidR="00707313" w:rsidRPr="00F44503" w14:paraId="7342060F" w14:textId="04F3ED1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7611874C" w14:textId="4F0D3909" w:rsidR="00707313" w:rsidRPr="00F44503" w:rsidRDefault="00707313" w:rsidP="0070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9A6AF" w14:textId="2EFC4DCA" w:rsidR="00707313" w:rsidRPr="000A7A55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(14,630,089)</w:t>
            </w:r>
          </w:p>
        </w:tc>
        <w:tc>
          <w:tcPr>
            <w:tcW w:w="270" w:type="dxa"/>
            <w:tcBorders>
              <w:bottom w:val="nil"/>
            </w:tcBorders>
          </w:tcPr>
          <w:p w14:paraId="478C7A70" w14:textId="048442D1" w:rsidR="00707313" w:rsidRPr="00F44503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C1DBF" w14:textId="366F2973" w:rsidR="00707313" w:rsidRPr="00006A92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(13,553,939)</w:t>
            </w:r>
          </w:p>
        </w:tc>
      </w:tr>
      <w:tr w:rsidR="00707313" w:rsidRPr="00F44503" w14:paraId="2CD00DD4" w14:textId="436DE24E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E759F83" w14:textId="04368765" w:rsidR="00707313" w:rsidRPr="00F44503" w:rsidRDefault="00707313" w:rsidP="0070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7348D" w14:textId="7E230478" w:rsidR="00707313" w:rsidRPr="00917036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917036">
              <w:rPr>
                <w:b/>
                <w:bCs/>
              </w:rPr>
              <w:t>4,952,5</w:t>
            </w:r>
            <w:r w:rsidR="004303BD">
              <w:rPr>
                <w:b/>
                <w:bCs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7C152" w14:textId="7280B78B" w:rsidR="00707313" w:rsidRPr="003529FB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FB3D5" w14:textId="6195F153" w:rsidR="00707313" w:rsidRPr="003529FB" w:rsidRDefault="00707313" w:rsidP="00707313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3529FB">
              <w:rPr>
                <w:b/>
                <w:bCs/>
              </w:rPr>
              <w:t>2,191,531</w:t>
            </w:r>
          </w:p>
        </w:tc>
      </w:tr>
      <w:tr w:rsidR="00C36B42" w:rsidRPr="00D73EFB" w14:paraId="222F02D9" w14:textId="48F2E8FD" w:rsidTr="0085608E">
        <w:trPr>
          <w:cantSplit/>
          <w:trHeight w:val="217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776391C3" w14:textId="77777777" w:rsidR="00C36B42" w:rsidRPr="00D73EFB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1DBDD80" w14:textId="77777777" w:rsidR="00C36B42" w:rsidRPr="00D73EFB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D547D" w14:textId="77777777" w:rsidR="00C36B42" w:rsidRPr="00D73EFB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E1205B" w14:textId="77777777" w:rsidR="00C36B42" w:rsidRPr="00D73EFB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</w:tr>
      <w:tr w:rsidR="00C36B42" w:rsidRPr="00F44503" w14:paraId="0996BDE5" w14:textId="3CA312DC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0B752176" w14:textId="7F19AC79" w:rsidR="00C36B42" w:rsidRPr="00F44503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0" w:name="OLE_LINK6"/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D2378C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9F131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17468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</w:tr>
      <w:tr w:rsidR="00917036" w:rsidRPr="00F44503" w14:paraId="673D020F" w14:textId="32FA9E1D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0C11EED1" w14:textId="56E232E0" w:rsidR="00917036" w:rsidRPr="00F44503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0D40B" w14:textId="7C60C1D5" w:rsidR="00917036" w:rsidRPr="00F44503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73F94">
              <w:t>59</w:t>
            </w:r>
          </w:p>
        </w:tc>
        <w:tc>
          <w:tcPr>
            <w:tcW w:w="270" w:type="dxa"/>
            <w:tcBorders>
              <w:bottom w:val="nil"/>
            </w:tcBorders>
          </w:tcPr>
          <w:p w14:paraId="20D35A54" w14:textId="7099146D" w:rsidR="00917036" w:rsidRPr="00C36061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39080EC" w14:textId="5057E11B" w:rsidR="00917036" w:rsidRPr="006915C5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6915C5">
              <w:t>39,39</w:t>
            </w:r>
            <w:r>
              <w:t>6</w:t>
            </w:r>
          </w:p>
        </w:tc>
      </w:tr>
      <w:tr w:rsidR="00917036" w:rsidRPr="00F44503" w14:paraId="2514F2E7" w14:textId="69AEB50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76FFAC8A" w14:textId="02C5B491" w:rsidR="00917036" w:rsidRPr="00F44503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774AA" w14:textId="26F8F613" w:rsidR="00917036" w:rsidRPr="00917036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917036">
              <w:rPr>
                <w:b/>
                <w:bCs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356C8" w14:textId="3BB19D52" w:rsidR="00917036" w:rsidRPr="000D2B11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39878" w14:textId="5663AE7C" w:rsidR="00917036" w:rsidRPr="000D2B11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0D2B11">
              <w:rPr>
                <w:b/>
                <w:bCs/>
              </w:rPr>
              <w:t>39,396</w:t>
            </w:r>
          </w:p>
        </w:tc>
      </w:tr>
      <w:tr w:rsidR="00917036" w:rsidRPr="00F44503" w14:paraId="3293847F" w14:textId="7DDD2601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2C34AE6" w14:textId="7193D0F2" w:rsidR="00917036" w:rsidRPr="00F44503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2F6E40" w14:textId="6A6CD9D4" w:rsidR="00917036" w:rsidRPr="00112CFA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lang w:val="en-US" w:bidi="th-TH"/>
              </w:rPr>
            </w:pPr>
            <w:r w:rsidRPr="00917036">
              <w:rPr>
                <w:b/>
                <w:bCs/>
              </w:rPr>
              <w:t>4,952,60</w:t>
            </w:r>
            <w:r w:rsidR="00F47E08">
              <w:rPr>
                <w:b/>
                <w:b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55AA7" w14:textId="1853F1EB" w:rsidR="00917036" w:rsidRPr="003529FB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802A7" w14:textId="4929B78B" w:rsidR="00917036" w:rsidRPr="003529FB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3529FB">
              <w:rPr>
                <w:b/>
                <w:bCs/>
              </w:rPr>
              <w:t>2,230,927</w:t>
            </w:r>
          </w:p>
        </w:tc>
      </w:tr>
      <w:bookmarkEnd w:id="10"/>
      <w:tr w:rsidR="002A6C6E" w:rsidRPr="00AC485E" w14:paraId="6E2992E2" w14:textId="565A981C" w:rsidTr="00FF76B4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D1AC049" w14:textId="77777777" w:rsidR="00C36B42" w:rsidRPr="00AC485E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64FA1D0" w14:textId="77777777" w:rsidR="00C36B42" w:rsidRPr="00AC485E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F749E" w14:textId="77777777" w:rsidR="00C36B42" w:rsidRPr="00AC485E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C8A4309" w14:textId="77777777" w:rsidR="00C36B42" w:rsidRPr="00AC485E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  <w:rPr>
                <w:cs/>
                <w:lang w:bidi="th-TH"/>
              </w:rPr>
            </w:pPr>
          </w:p>
        </w:tc>
      </w:tr>
      <w:tr w:rsidR="00C36B42" w:rsidRPr="00F44503" w14:paraId="74E3D1BE" w14:textId="019EB4E6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6CB1B140" w14:textId="6D3B0511" w:rsidR="00C36B42" w:rsidRPr="001542D1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1" w:name="OLE_LINK7"/>
            <w:r w:rsidRPr="001542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</w:tcBorders>
          </w:tcPr>
          <w:p w14:paraId="088540ED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</w:tcBorders>
          </w:tcPr>
          <w:p w14:paraId="7B1878EB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</w:tcBorders>
          </w:tcPr>
          <w:p w14:paraId="408E843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C36B42" w:rsidRPr="00F44503" w14:paraId="7ABFCCE7" w14:textId="36740A34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2DA2F19D" w14:textId="7C915D01" w:rsidR="00C36B42" w:rsidRPr="00F44503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4F580F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1F138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B83D5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917036" w:rsidRPr="00F44503" w14:paraId="67A81766" w14:textId="6316F5C5" w:rsidTr="00FF76B4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1A0442C" w14:textId="1A3377B8" w:rsidR="00917036" w:rsidRPr="00F44503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91CCF0" w14:textId="3063986C" w:rsidR="00917036" w:rsidRPr="00F44503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743121"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FFF75" w14:textId="677484CF" w:rsidR="00917036" w:rsidRPr="00F44503" w:rsidRDefault="00917036" w:rsidP="00917036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2DF705F" w14:textId="403C1FB6" w:rsidR="00917036" w:rsidRPr="00743121" w:rsidRDefault="00917036" w:rsidP="00917036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  <w:r w:rsidRPr="00743121">
              <w:t>3,393</w:t>
            </w:r>
          </w:p>
        </w:tc>
      </w:tr>
      <w:tr w:rsidR="00917036" w:rsidRPr="004B3232" w14:paraId="10D4F44C" w14:textId="50E68BE8" w:rsidTr="0085608E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6070EC65" w14:textId="12EEB84E" w:rsidR="00917036" w:rsidRPr="00F44503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55D759" w14:textId="77DB3F46" w:rsidR="00917036" w:rsidRPr="00F44503" w:rsidRDefault="00917036" w:rsidP="00917036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3529FB">
              <w:rPr>
                <w:b/>
                <w:bCs/>
              </w:rPr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3446D" w14:textId="7C17DB21" w:rsidR="00917036" w:rsidRPr="003529FB" w:rsidRDefault="00917036" w:rsidP="00917036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92213F" w14:textId="5D995372" w:rsidR="00917036" w:rsidRPr="003529FB" w:rsidRDefault="00917036" w:rsidP="00917036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  <w:r w:rsidRPr="003529FB">
              <w:rPr>
                <w:b/>
                <w:bCs/>
              </w:rPr>
              <w:t>3,393</w:t>
            </w:r>
          </w:p>
        </w:tc>
      </w:tr>
      <w:bookmarkEnd w:id="11"/>
    </w:tbl>
    <w:p w14:paraId="35DE733F" w14:textId="0DB5130F" w:rsidR="004C6EC7" w:rsidRDefault="004C6EC7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8D8DF" w14:textId="7F94F0F4" w:rsidR="005E00FC" w:rsidRDefault="005E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C36B42" w:rsidRPr="00F44503" w14:paraId="7A8C9C1F" w14:textId="4433167F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02DAD5FB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5D6DC8" w14:textId="438D47DF" w:rsidR="00C36B42" w:rsidRPr="00F44503" w:rsidDel="00C36B42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2AFB021B" w14:textId="04584F80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76F2EC7C" w14:textId="2A96E26B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>
              <w:rPr>
                <w:rFonts w:hint="cs"/>
                <w:cs/>
                <w:lang w:val="en-US" w:bidi="th-TH"/>
              </w:rPr>
              <w:t xml:space="preserve">   </w:t>
            </w:r>
            <w:r w:rsidRPr="00F44503">
              <w:rPr>
                <w:lang w:val="en-US" w:bidi="th-TH"/>
              </w:rPr>
              <w:t>2563</w:t>
            </w:r>
          </w:p>
        </w:tc>
      </w:tr>
      <w:tr w:rsidR="00C36B42" w:rsidRPr="00F44503" w14:paraId="12F2E5C2" w14:textId="61C01D37" w:rsidTr="00D248D8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666CFB0B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22DA851" w14:textId="47CE1F70" w:rsidR="00C36B42" w:rsidRPr="00F44503" w:rsidRDefault="00C36B42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C36B42" w:rsidRPr="00E3247D" w14:paraId="42CBCE60" w14:textId="4C9EDD07" w:rsidTr="0085608E">
        <w:trPr>
          <w:cantSplit/>
          <w:trHeight w:val="91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3D004884" w14:textId="77777777" w:rsidR="00C36B42" w:rsidRPr="00E3247D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3B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top w:val="nil"/>
            </w:tcBorders>
          </w:tcPr>
          <w:p w14:paraId="4857C8F9" w14:textId="77777777" w:rsidR="00C36B42" w:rsidRPr="00E3247D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B6AC5" w14:textId="67B29054" w:rsidR="00C36B42" w:rsidRPr="00E3247D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9238D4" w14:textId="77777777" w:rsidR="00C36B42" w:rsidRPr="00E3247D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</w:tr>
      <w:tr w:rsidR="00917036" w:rsidRPr="002732FD" w14:paraId="3DE27CE1" w14:textId="559AC3FA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1FB9054E" w14:textId="77777777" w:rsidR="00917036" w:rsidRPr="002732FD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>เงินฝ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</w:p>
        </w:tc>
        <w:tc>
          <w:tcPr>
            <w:tcW w:w="1440" w:type="dxa"/>
            <w:tcBorders>
              <w:bottom w:val="nil"/>
            </w:tcBorders>
          </w:tcPr>
          <w:p w14:paraId="404454C0" w14:textId="40267F0E" w:rsidR="00917036" w:rsidRPr="00B03EF1" w:rsidDel="00C36B42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  <w:r w:rsidRPr="00B03EF1">
              <w:rPr>
                <w:rFonts w:hint="cs"/>
                <w:lang w:val="en-US" w:bidi="th-TH"/>
              </w:rPr>
              <w:t>300</w:t>
            </w:r>
            <w:r>
              <w:rPr>
                <w:lang w:val="en-US" w:bidi="th-TH"/>
              </w:rPr>
              <w:t>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424F21" w14:textId="3C6E0CBC" w:rsidR="00917036" w:rsidRPr="002732FD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5D390B" w14:textId="71D9D637" w:rsidR="00917036" w:rsidRPr="00B03EF1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  <w:r w:rsidRPr="00B03EF1">
              <w:rPr>
                <w:rFonts w:hint="cs"/>
                <w:lang w:val="en-US" w:bidi="th-TH"/>
              </w:rPr>
              <w:t>300</w:t>
            </w:r>
            <w:r>
              <w:rPr>
                <w:lang w:val="en-US" w:bidi="th-TH"/>
              </w:rPr>
              <w:t>,000</w:t>
            </w:r>
          </w:p>
        </w:tc>
      </w:tr>
      <w:tr w:rsidR="00917036" w:rsidRPr="002732FD" w14:paraId="3F6F462F" w14:textId="6C62320F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34DDA00D" w14:textId="77777777" w:rsidR="00917036" w:rsidRPr="001A3AE6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3A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DB56D" w14:textId="1FE5103C" w:rsidR="00917036" w:rsidDel="00C36B42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  <w:r>
              <w:t>(300,000)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AB3079" w14:textId="64EB6030" w:rsidR="00917036" w:rsidRPr="002732FD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E276C34" w14:textId="4CFBEC13" w:rsidR="00917036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  <w:r>
              <w:t>(300,000)</w:t>
            </w:r>
          </w:p>
        </w:tc>
      </w:tr>
      <w:tr w:rsidR="00917036" w:rsidRPr="004B3232" w14:paraId="3DD32837" w14:textId="196EB905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02CD5DD6" w14:textId="77777777" w:rsidR="00917036" w:rsidRPr="002732FD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2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รวมเงินลงทุนตามวิธีราคาทุนตัดจำหน่าย</w:t>
            </w:r>
            <w:r w:rsidRPr="00273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4812E5" w14:textId="31AC8099" w:rsidR="00917036" w:rsidDel="00C36B42" w:rsidRDefault="00917036" w:rsidP="00917036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9AE1BE" w14:textId="34D5EDC0" w:rsidR="00917036" w:rsidRPr="002732FD" w:rsidRDefault="00917036" w:rsidP="00917036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CBC26" w14:textId="779C648C" w:rsidR="00917036" w:rsidRDefault="00917036" w:rsidP="00917036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-</w:t>
            </w:r>
          </w:p>
        </w:tc>
      </w:tr>
      <w:tr w:rsidR="00917036" w:rsidRPr="004B3232" w14:paraId="1157980D" w14:textId="2E8AD4A6" w:rsidTr="00C36B42">
        <w:trPr>
          <w:cantSplit/>
          <w:trHeight w:val="91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8BA98ED" w14:textId="77777777" w:rsidR="00917036" w:rsidRPr="00254DD6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DE5C068" w14:textId="77777777" w:rsidR="00917036" w:rsidRPr="00254DD6" w:rsidRDefault="00917036" w:rsidP="00917036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A04D2" w14:textId="5609B807" w:rsidR="00917036" w:rsidRPr="00254DD6" w:rsidRDefault="00917036" w:rsidP="00917036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CABCA" w14:textId="77777777" w:rsidR="00917036" w:rsidRPr="00254DD6" w:rsidRDefault="00917036" w:rsidP="00917036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</w:tr>
      <w:tr w:rsidR="00917036" w:rsidRPr="004B3232" w14:paraId="19EEF2B6" w14:textId="442722CC" w:rsidTr="00C36B42">
        <w:trPr>
          <w:cantSplit/>
          <w:trHeight w:val="91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870E132" w14:textId="5625FB4E" w:rsidR="00917036" w:rsidRPr="00F44503" w:rsidRDefault="00917036" w:rsidP="009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3508CDE" w14:textId="02C8E40D" w:rsidR="00917036" w:rsidRPr="00917036" w:rsidDel="00C36B42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  <w:lang w:val="en-US"/>
              </w:rPr>
            </w:pPr>
            <w:r w:rsidRPr="00917036">
              <w:rPr>
                <w:b/>
                <w:bCs/>
                <w:lang w:val="en-US"/>
              </w:rPr>
              <w:t>4,956,002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8C358B" w14:textId="648A5903" w:rsidR="00917036" w:rsidRPr="005D5796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C6ED1B7" w14:textId="45CA5249" w:rsidR="00917036" w:rsidRPr="00C14886" w:rsidRDefault="00917036" w:rsidP="00917036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  <w:r w:rsidRPr="00C14886">
              <w:rPr>
                <w:b/>
                <w:bCs/>
              </w:rPr>
              <w:t>2,234,320</w:t>
            </w:r>
          </w:p>
        </w:tc>
      </w:tr>
    </w:tbl>
    <w:p w14:paraId="4A438AD9" w14:textId="2A85A2AE" w:rsidR="00E67728" w:rsidRDefault="00E67728" w:rsidP="00923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CD8E21F" w14:textId="15D97263" w:rsidR="00130335" w:rsidRPr="001C4DE8" w:rsidRDefault="00171C10" w:rsidP="001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9.2</w:t>
      </w:r>
      <w:r w:rsidR="00130335" w:rsidRPr="009A18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765D" w:rsidRPr="009A188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74237ACD" w14:textId="6BC6EE0E" w:rsidR="00E40BAC" w:rsidRDefault="00E40BAC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0D79AE" w:rsidRPr="004B56A2" w14:paraId="69B7590A" w14:textId="77777777" w:rsidTr="00D248D8">
        <w:tc>
          <w:tcPr>
            <w:tcW w:w="3870" w:type="dxa"/>
            <w:shd w:val="clear" w:color="auto" w:fill="auto"/>
            <w:vAlign w:val="bottom"/>
          </w:tcPr>
          <w:p w14:paraId="0852314D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3A09D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5198B07C" w14:textId="40C448A1" w:rsidR="000D79AE" w:rsidRPr="004B56A2" w:rsidRDefault="00B75AF8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79AE" w:rsidRPr="004B56A2" w14:paraId="4EC5E4CD" w14:textId="77777777" w:rsidTr="00D248D8">
        <w:tc>
          <w:tcPr>
            <w:tcW w:w="3870" w:type="dxa"/>
            <w:shd w:val="clear" w:color="auto" w:fill="auto"/>
            <w:vAlign w:val="bottom"/>
          </w:tcPr>
          <w:p w14:paraId="39DFC63A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58C460A2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0BBFE3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7147C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EF1E74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03BD5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B41F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F3E3B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01A31376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2E47EB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89E91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C04A83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742A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D79AE" w:rsidRPr="004B56A2" w14:paraId="25A61C2E" w14:textId="77777777" w:rsidTr="00D248D8">
        <w:tc>
          <w:tcPr>
            <w:tcW w:w="3870" w:type="dxa"/>
            <w:shd w:val="clear" w:color="auto" w:fill="auto"/>
          </w:tcPr>
          <w:p w14:paraId="18E77347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3E265D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55280C6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22EE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C1AA7D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62CCF" w:rsidRPr="00F7446E" w14:paraId="139A68B1" w14:textId="77777777" w:rsidTr="00D248D8">
        <w:tc>
          <w:tcPr>
            <w:tcW w:w="3870" w:type="dxa"/>
            <w:shd w:val="clear" w:color="auto" w:fill="auto"/>
          </w:tcPr>
          <w:p w14:paraId="7093DD5C" w14:textId="77777777" w:rsidR="00D62CCF" w:rsidRPr="004B56A2" w:rsidRDefault="00D62CCF" w:rsidP="00D62CC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73A00BA7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DEC01F9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14947C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912986" w14:textId="2852506E" w:rsidR="00D62CCF" w:rsidRPr="00F7446E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2B04E" w14:textId="77777777" w:rsidR="00D62CCF" w:rsidRPr="00F7446E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63C7" w14:textId="78E45A2F" w:rsidR="00D62CCF" w:rsidRPr="009419FD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2CCF" w:rsidRPr="00F7446E" w14:paraId="6F9851EB" w14:textId="77777777" w:rsidTr="00D248D8">
        <w:tc>
          <w:tcPr>
            <w:tcW w:w="3870" w:type="dxa"/>
            <w:shd w:val="clear" w:color="auto" w:fill="auto"/>
          </w:tcPr>
          <w:p w14:paraId="25AF05E7" w14:textId="77777777" w:rsidR="00D62CCF" w:rsidRPr="004B56A2" w:rsidRDefault="00D62CCF" w:rsidP="00D62CC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468230DB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B991568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AD6F413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46B4" w14:textId="6B64AF30" w:rsidR="00D62CCF" w:rsidRPr="004303BD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4303BD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B6460" w14:textId="77777777" w:rsidR="00D62CCF" w:rsidRPr="00F7446E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66973" w14:textId="071FB21E" w:rsidR="00D62CCF" w:rsidRPr="009419FD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2CCF" w:rsidRPr="00F7446E" w14:paraId="2DD27C76" w14:textId="77777777" w:rsidTr="001C0DD5">
        <w:tc>
          <w:tcPr>
            <w:tcW w:w="3870" w:type="dxa"/>
            <w:shd w:val="clear" w:color="auto" w:fill="auto"/>
          </w:tcPr>
          <w:p w14:paraId="418B9FDA" w14:textId="77777777" w:rsidR="00D62CCF" w:rsidRPr="004B56A2" w:rsidRDefault="00D62CCF" w:rsidP="00D62C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4805539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A523C2E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DB8DB2" w14:textId="77777777" w:rsidR="00D62CCF" w:rsidRPr="004B56A2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7CF76" w14:textId="26F0B11F" w:rsidR="00D62CCF" w:rsidRPr="004303BD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763ECDFC" w14:textId="77777777" w:rsidR="00D62CCF" w:rsidRPr="00F7446E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140DE" w14:textId="4B32939D" w:rsidR="00D62CCF" w:rsidRPr="009419FD" w:rsidRDefault="00D62CCF" w:rsidP="00D62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9A77956" w14:textId="61AB0B77" w:rsidR="00141351" w:rsidRDefault="00141351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85707C" w:rsidRPr="006100E2" w14:paraId="77904219" w14:textId="77777777" w:rsidTr="00541E26">
        <w:tc>
          <w:tcPr>
            <w:tcW w:w="3870" w:type="dxa"/>
            <w:shd w:val="clear" w:color="auto" w:fill="auto"/>
            <w:vAlign w:val="bottom"/>
          </w:tcPr>
          <w:p w14:paraId="2BF0BDD7" w14:textId="77777777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AFB733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34D8ADCC" w14:textId="685A2D24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5707C" w:rsidRPr="006100E2" w14:paraId="47A3E77C" w14:textId="77777777" w:rsidTr="00541E26">
        <w:tc>
          <w:tcPr>
            <w:tcW w:w="3870" w:type="dxa"/>
            <w:shd w:val="clear" w:color="auto" w:fill="auto"/>
            <w:vAlign w:val="bottom"/>
          </w:tcPr>
          <w:p w14:paraId="05997715" w14:textId="1C82EC3B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09875CBC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880CFAD" w14:textId="0A56B730" w:rsidR="0085707C" w:rsidRPr="004B56A2" w:rsidRDefault="0085707C" w:rsidP="00D1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="006100E2"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C05E921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D22A5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B967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5F790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3943F" w14:textId="4D070575" w:rsidR="0085707C" w:rsidRPr="004B56A2" w:rsidRDefault="0085707C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3BAF122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C33FA5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D290D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4A26E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2A30F" w14:textId="66D71EB8" w:rsidR="0085707C" w:rsidRPr="004B56A2" w:rsidRDefault="0085707C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85707C" w:rsidRPr="006100E2" w14:paraId="4F81E60F" w14:textId="77777777" w:rsidTr="00541E26">
        <w:tc>
          <w:tcPr>
            <w:tcW w:w="3870" w:type="dxa"/>
            <w:shd w:val="clear" w:color="auto" w:fill="auto"/>
          </w:tcPr>
          <w:p w14:paraId="0320BC69" w14:textId="69AA1E99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E8C5D0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F982DA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D97D9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424BB" w14:textId="5610000C" w:rsidR="0085707C" w:rsidRPr="004B56A2" w:rsidRDefault="0085707C" w:rsidP="006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07C" w:rsidRPr="006100E2" w14:paraId="4DA0BA8A" w14:textId="77777777" w:rsidTr="00541E26">
        <w:tc>
          <w:tcPr>
            <w:tcW w:w="3870" w:type="dxa"/>
            <w:shd w:val="clear" w:color="auto" w:fill="auto"/>
          </w:tcPr>
          <w:p w14:paraId="55F9DE0F" w14:textId="2050F120" w:rsidR="0085707C" w:rsidRPr="004B56A2" w:rsidRDefault="0085707C" w:rsidP="00E8525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29F08351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27B09F8" w14:textId="139DCDC0" w:rsidR="0085707C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078DE5B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08F57" w14:textId="7EB5B93D" w:rsidR="0085707C" w:rsidRPr="00F7446E" w:rsidRDefault="00541E26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CA1E" w14:textId="77777777" w:rsidR="0085707C" w:rsidRPr="00F7446E" w:rsidRDefault="0085707C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E22B0" w14:textId="78E64B1C" w:rsidR="0085707C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6061" w:rsidRPr="006100E2" w14:paraId="42D482DA" w14:textId="77777777" w:rsidTr="00541E26">
        <w:tc>
          <w:tcPr>
            <w:tcW w:w="3870" w:type="dxa"/>
            <w:shd w:val="clear" w:color="auto" w:fill="auto"/>
          </w:tcPr>
          <w:p w14:paraId="2A21249D" w14:textId="1629F1F9" w:rsidR="00C36061" w:rsidRPr="004B56A2" w:rsidRDefault="00C36061" w:rsidP="00E8525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63C84C10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BA780FC" w14:textId="27EAF28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B063123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2C04" w14:textId="7A5BEAF3" w:rsidR="00C36061" w:rsidRPr="00F7446E" w:rsidRDefault="00541E26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134AC" w14:textId="77777777" w:rsidR="00C36061" w:rsidRPr="00F7446E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5277" w14:textId="635B340A" w:rsidR="00C36061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07C94" w:rsidRPr="006100E2" w14:paraId="360AF951" w14:textId="77777777" w:rsidTr="00541E26">
        <w:tc>
          <w:tcPr>
            <w:tcW w:w="3870" w:type="dxa"/>
            <w:shd w:val="clear" w:color="auto" w:fill="auto"/>
          </w:tcPr>
          <w:p w14:paraId="6DACC241" w14:textId="3D339C48" w:rsidR="00F07C94" w:rsidRPr="004B56A2" w:rsidRDefault="00F07C94" w:rsidP="00F07C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857802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CF8F15A" w14:textId="161AF714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3621D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1674D" w14:textId="1CD6D641" w:rsidR="00F07C94" w:rsidRPr="00F7446E" w:rsidRDefault="00541E26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0EDE8790" w14:textId="77777777" w:rsidR="00F07C94" w:rsidRPr="00F7446E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631" w14:textId="1BD40B43" w:rsidR="00F07C94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76A73F27" w14:textId="7223405B" w:rsidR="00A92F90" w:rsidRDefault="00A92F9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9"/>
    <w:p w14:paraId="55F7F4E1" w14:textId="047115EC" w:rsidR="00B6017D" w:rsidRPr="002732FD" w:rsidRDefault="00B6017D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732F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การโอนสินทรัพย์ทางการเงิน</w:t>
      </w:r>
    </w:p>
    <w:p w14:paraId="0B9035A2" w14:textId="1023530B" w:rsidR="00B6017D" w:rsidRPr="002732FD" w:rsidRDefault="00B6017D" w:rsidP="00195F1F">
      <w:pPr>
        <w:pStyle w:val="KPBody"/>
      </w:pPr>
    </w:p>
    <w:p w14:paraId="36357515" w14:textId="1DCED72A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5608E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ในการดำเนินงาน</w:t>
      </w:r>
      <w:r w:rsidR="003E58FC" w:rsidRPr="0085608E">
        <w:rPr>
          <w:rFonts w:asciiTheme="majorBidi" w:hAnsiTheme="majorBidi" w:cstheme="majorBidi"/>
          <w:spacing w:val="8"/>
          <w:sz w:val="30"/>
          <w:szCs w:val="30"/>
          <w:cs/>
        </w:rPr>
        <w:t>ตาม</w:t>
      </w:r>
      <w:r w:rsidRPr="0085608E">
        <w:rPr>
          <w:rFonts w:asciiTheme="majorBidi" w:hAnsiTheme="majorBidi" w:cstheme="majorBidi"/>
          <w:spacing w:val="8"/>
          <w:sz w:val="30"/>
          <w:szCs w:val="30"/>
          <w:cs/>
        </w:rPr>
        <w:t>ปกติของธุรกิจ บริษัททำธุรกรรมซึ่งส่งผลให้เกิดการโอนสินทรัพย์ทางการเงินซึ่งโดย</w:t>
      </w:r>
      <w:r w:rsidRPr="0085608E">
        <w:rPr>
          <w:rFonts w:asciiTheme="majorBidi" w:hAnsiTheme="majorBidi" w:cstheme="majorBidi"/>
          <w:spacing w:val="2"/>
          <w:sz w:val="30"/>
          <w:szCs w:val="30"/>
          <w:cs/>
        </w:rPr>
        <w:t>ส่วน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ใหญ่เป็นตราสารทุนสอดคล้องกับนโยบายการบัญชีที่กล่าวไว้ สินทรัพย์ทางการเงินที่โอนยังคงรับรู้ทั้งรายการหรือในส่วนที่</w:t>
      </w:r>
      <w:r w:rsidR="00787207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ยังคงมีความเกี่ยวข้องอย่างต่อเนื่อง</w:t>
      </w:r>
      <w:r w:rsidR="00B20FD2">
        <w:rPr>
          <w:rFonts w:asciiTheme="majorBidi" w:hAnsiTheme="majorBidi" w:cstheme="majorBidi"/>
          <w:sz w:val="30"/>
          <w:szCs w:val="30"/>
        </w:rPr>
        <w:t xml:space="preserve"> 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หรือตัดรายการออกจากบัญชีทั้งรายการ</w:t>
      </w:r>
    </w:p>
    <w:p w14:paraId="2230F367" w14:textId="77777777" w:rsidR="004C6EC7" w:rsidRDefault="004C6EC7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09E80" w14:textId="3942815B" w:rsidR="00B6017D" w:rsidRPr="004F34FB" w:rsidRDefault="00F70DCC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F34FB">
        <w:rPr>
          <w:rFonts w:asciiTheme="majorBidi" w:hAnsiTheme="majorBidi" w:cstheme="majorBidi" w:hint="cs"/>
          <w:sz w:val="30"/>
          <w:szCs w:val="30"/>
          <w:cs/>
        </w:rPr>
        <w:t>บริษัทโอน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สินทรัพย์ทางการเงินที่ไม่ได้</w:t>
      </w:r>
      <w:r w:rsidRPr="004F34F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ตัดรายการออกจากบัญชีทั้ง</w:t>
      </w:r>
      <w:r w:rsidRPr="004F34FB">
        <w:rPr>
          <w:rFonts w:asciiTheme="majorBidi" w:hAnsiTheme="majorBidi" w:cstheme="majorBidi" w:hint="cs"/>
          <w:sz w:val="30"/>
          <w:szCs w:val="30"/>
          <w:cs/>
        </w:rPr>
        <w:t>จำนวนหรือบริษัทยังคงมีความเกี่ยวข้องอย่างต่อเนื่องซึ่งโดยส่วนใหญ่มาจากรายการ</w:t>
      </w:r>
      <w:r w:rsidR="00B6017D" w:rsidRPr="004F34FB">
        <w:rPr>
          <w:rFonts w:asciiTheme="majorBidi" w:hAnsiTheme="majorBidi" w:cstheme="majorBidi"/>
          <w:sz w:val="30"/>
          <w:szCs w:val="30"/>
          <w:cs/>
        </w:rPr>
        <w:t>การยืมหลักทรัพย์</w:t>
      </w:r>
    </w:p>
    <w:p w14:paraId="222D8AAA" w14:textId="77777777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715C" w14:textId="74B1B2C9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732FD">
        <w:rPr>
          <w:rFonts w:asciiTheme="majorBidi" w:hAnsiTheme="majorBidi" w:cstheme="majorBidi" w:hint="cs"/>
          <w:sz w:val="30"/>
          <w:szCs w:val="30"/>
          <w:cs/>
        </w:rPr>
        <w:t xml:space="preserve">สัญญาการยืมหลักทรัพย์เป็นธุรกรรมที่บริษัทให้ยืมหลักทรัพย์โดยมีค่าธรรมเนียมและรับเงินสดไว้เป็นหลักประกัน 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 xml:space="preserve">ยังคงรับรู้หลักทรัพย์ทั้งรายการในงบแสดงฐานะการเงินเนื่องจากยังคงไว้ซึ่งความเสี่ยงและผลตอบแทนของความเป็นเจ้าของเกือบทั้งหมด เงินสดที่ได้รับรับรู้เป็นสินทรัพย์ทางการเงินและหนี้สินทางการเงินรับรู้สำหรับภาระผูกพันที่ต้องจ่ายชำระคืน เนื่องจากเป็นส่วนหนึ่งของสัญญาการให้ยืม 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ได้ขายสิทธิตามสัญญาในกระแสเงินสดของหลักทรัพย์ โดยไม่มีความสามารถในการนำสินทรัพย์ที่โอนไปใช้ในระหว่างระยะเวลาของสัญญา</w:t>
      </w:r>
    </w:p>
    <w:p w14:paraId="36E8DF0E" w14:textId="079CCF1C" w:rsidR="00141351" w:rsidRDefault="00141351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870DCB" w14:textId="5ECE08F5" w:rsidR="002D4841" w:rsidRPr="00D6023A" w:rsidRDefault="004B43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6023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ส่วนปรับปรุงอาคารเช่าและ</w:t>
      </w:r>
      <w:r w:rsidR="002D4841" w:rsidRPr="00D6023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อุปกรณ์</w:t>
      </w:r>
    </w:p>
    <w:p w14:paraId="0DE46A7D" w14:textId="1E922F89" w:rsidR="00C81507" w:rsidRPr="00D6023A" w:rsidRDefault="00C81507" w:rsidP="00B91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170"/>
        <w:gridCol w:w="6"/>
      </w:tblGrid>
      <w:tr w:rsidR="00C221CC" w:rsidRPr="00D6023A" w14:paraId="728D81D2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0D8D13F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436C4D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9EBF0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E146A4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503F139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EDF7F3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F204861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1485A48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06A40A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7D0064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21CC" w:rsidRPr="00D6023A" w14:paraId="3895F04D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39BA3FB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92A1A1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1F37549F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8B62C0F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6FC4FC2F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30B94E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1E5B54A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30CC6211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BDAEB4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8802EF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21CC" w:rsidRPr="00D6023A" w14:paraId="70C0933B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6B309382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197E4C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B2F83C5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8DF1D9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527F21F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246E11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2435F97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45AFF012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0999B1F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84D18E2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C221CC" w:rsidRPr="00D6023A" w14:paraId="027122AF" w14:textId="77777777" w:rsidTr="007F3F5F">
        <w:trPr>
          <w:tblHeader/>
        </w:trPr>
        <w:tc>
          <w:tcPr>
            <w:tcW w:w="2250" w:type="dxa"/>
          </w:tcPr>
          <w:p w14:paraId="26DD255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18" w:type="dxa"/>
            <w:gridSpan w:val="10"/>
            <w:vAlign w:val="bottom"/>
          </w:tcPr>
          <w:p w14:paraId="0CED30AD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221CC" w:rsidRPr="00D6023A" w14:paraId="40F954D3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94C522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FF7FC4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7953DE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749D2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BBE0A5B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A0249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EA8A56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6DE0D2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FAB558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FC028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21CC" w:rsidRPr="00D6023A" w14:paraId="10A6F12B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837F872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643066E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34,658 </w:t>
            </w:r>
          </w:p>
        </w:tc>
        <w:tc>
          <w:tcPr>
            <w:tcW w:w="270" w:type="dxa"/>
            <w:shd w:val="clear" w:color="auto" w:fill="auto"/>
          </w:tcPr>
          <w:p w14:paraId="645A7BB5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48AF1C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22,979 </w:t>
            </w:r>
          </w:p>
        </w:tc>
        <w:tc>
          <w:tcPr>
            <w:tcW w:w="270" w:type="dxa"/>
            <w:shd w:val="clear" w:color="auto" w:fill="auto"/>
          </w:tcPr>
          <w:p w14:paraId="4572B5A4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F20C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71,143 </w:t>
            </w:r>
          </w:p>
        </w:tc>
        <w:tc>
          <w:tcPr>
            <w:tcW w:w="270" w:type="dxa"/>
            <w:shd w:val="clear" w:color="auto" w:fill="auto"/>
          </w:tcPr>
          <w:p w14:paraId="45896815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6AB5C9" w14:textId="77777777" w:rsidR="00C221CC" w:rsidRPr="00D6023A" w:rsidRDefault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6FCCB6C9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D23E6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130,677</w:t>
            </w:r>
          </w:p>
        </w:tc>
      </w:tr>
      <w:tr w:rsidR="00C221CC" w:rsidRPr="00D6023A" w14:paraId="6010D364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6F7EC47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6D437B11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2,072</w:t>
            </w:r>
          </w:p>
        </w:tc>
        <w:tc>
          <w:tcPr>
            <w:tcW w:w="270" w:type="dxa"/>
            <w:shd w:val="clear" w:color="auto" w:fill="auto"/>
          </w:tcPr>
          <w:p w14:paraId="50D52ECA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70DFB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0E432B4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DFF452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4,870</w:t>
            </w:r>
          </w:p>
        </w:tc>
        <w:tc>
          <w:tcPr>
            <w:tcW w:w="270" w:type="dxa"/>
            <w:shd w:val="clear" w:color="auto" w:fill="auto"/>
          </w:tcPr>
          <w:p w14:paraId="47ACCA1A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AD218E4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11CDAC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C4070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7,130</w:t>
            </w:r>
          </w:p>
        </w:tc>
      </w:tr>
      <w:tr w:rsidR="00C221CC" w:rsidRPr="00D6023A" w14:paraId="75FDB4E0" w14:textId="77777777" w:rsidTr="007F3F5F">
        <w:trPr>
          <w:gridAfter w:val="1"/>
          <w:wAfter w:w="6" w:type="dxa"/>
          <w:trHeight w:val="202"/>
        </w:trPr>
        <w:tc>
          <w:tcPr>
            <w:tcW w:w="2250" w:type="dxa"/>
            <w:shd w:val="clear" w:color="auto" w:fill="auto"/>
          </w:tcPr>
          <w:p w14:paraId="008A80D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7D85F4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(397)</w:t>
            </w:r>
          </w:p>
        </w:tc>
        <w:tc>
          <w:tcPr>
            <w:tcW w:w="270" w:type="dxa"/>
            <w:shd w:val="clear" w:color="auto" w:fill="auto"/>
          </w:tcPr>
          <w:p w14:paraId="5688D74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B7AAD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  <w:tc>
          <w:tcPr>
            <w:tcW w:w="270" w:type="dxa"/>
            <w:shd w:val="clear" w:color="auto" w:fill="auto"/>
          </w:tcPr>
          <w:p w14:paraId="5321D119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5F8180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(492)</w:t>
            </w:r>
          </w:p>
        </w:tc>
        <w:tc>
          <w:tcPr>
            <w:tcW w:w="270" w:type="dxa"/>
            <w:shd w:val="clear" w:color="auto" w:fill="auto"/>
          </w:tcPr>
          <w:p w14:paraId="11F7E80A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E8D879E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8BD3F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A0F5AC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(2,153)</w:t>
            </w:r>
          </w:p>
        </w:tc>
      </w:tr>
      <w:tr w:rsidR="00C221CC" w:rsidRPr="00D6023A" w14:paraId="68204DE8" w14:textId="77777777" w:rsidTr="007F3F5F">
        <w:trPr>
          <w:gridAfter w:val="1"/>
          <w:wAfter w:w="6" w:type="dxa"/>
          <w:trHeight w:val="164"/>
        </w:trPr>
        <w:tc>
          <w:tcPr>
            <w:tcW w:w="2250" w:type="dxa"/>
            <w:shd w:val="clear" w:color="auto" w:fill="auto"/>
          </w:tcPr>
          <w:p w14:paraId="2110FD1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C97395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3DF05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6F65A8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9BC9A1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931009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DB0E5A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C24772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3BB576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AD2990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D6023A" w14:paraId="63A890C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A5999E5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A71AD27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36,333</w:t>
            </w:r>
          </w:p>
        </w:tc>
        <w:tc>
          <w:tcPr>
            <w:tcW w:w="270" w:type="dxa"/>
            <w:shd w:val="clear" w:color="auto" w:fill="auto"/>
          </w:tcPr>
          <w:p w14:paraId="160C652C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91FEB5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21,903</w:t>
            </w:r>
          </w:p>
        </w:tc>
        <w:tc>
          <w:tcPr>
            <w:tcW w:w="270" w:type="dxa"/>
            <w:shd w:val="clear" w:color="auto" w:fill="auto"/>
          </w:tcPr>
          <w:p w14:paraId="1FE548A9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14C3E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75,521</w:t>
            </w:r>
          </w:p>
        </w:tc>
        <w:tc>
          <w:tcPr>
            <w:tcW w:w="270" w:type="dxa"/>
            <w:shd w:val="clear" w:color="auto" w:fill="auto"/>
          </w:tcPr>
          <w:p w14:paraId="2A76BFFD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B0221B" w14:textId="77777777" w:rsidR="00C221CC" w:rsidRPr="00D6023A" w:rsidRDefault="00C221CC" w:rsidP="00CF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08192D72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F11467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135,654</w:t>
            </w:r>
          </w:p>
        </w:tc>
      </w:tr>
      <w:tr w:rsidR="00D6023A" w:rsidRPr="00D6023A" w14:paraId="538DBBE8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4C70892" w14:textId="77777777" w:rsidR="00D6023A" w:rsidRPr="00D6023A" w:rsidRDefault="00D6023A" w:rsidP="00D602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72A0A08D" w14:textId="7ADA4FD5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173C476C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8CB9FF" w14:textId="2B135345" w:rsidR="00D6023A" w:rsidRPr="00D6023A" w:rsidRDefault="005A21C8" w:rsidP="005A21C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77C85B94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6E24FD" w14:textId="39E8F6AB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18,974</w:t>
            </w:r>
          </w:p>
        </w:tc>
        <w:tc>
          <w:tcPr>
            <w:tcW w:w="270" w:type="dxa"/>
            <w:shd w:val="clear" w:color="auto" w:fill="auto"/>
          </w:tcPr>
          <w:p w14:paraId="088DF13A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86C0673" w14:textId="3421941E" w:rsidR="00D6023A" w:rsidRPr="00D6023A" w:rsidRDefault="00CF245A" w:rsidP="00CF245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05572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1AF74B" w14:textId="2B1687A8" w:rsidR="00D6023A" w:rsidRPr="00D6023A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19,962</w:t>
            </w:r>
          </w:p>
        </w:tc>
      </w:tr>
      <w:tr w:rsidR="00D6023A" w:rsidRPr="00D6023A" w14:paraId="5C7D1119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7F6E8DF1" w14:textId="090B45E3" w:rsidR="00D6023A" w:rsidRPr="00D6023A" w:rsidRDefault="00D6023A" w:rsidP="00D602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/ </w:t>
            </w:r>
            <w:r w:rsidRPr="00D602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F484E83" w14:textId="1A5F0210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(17,400)</w:t>
            </w:r>
          </w:p>
        </w:tc>
        <w:tc>
          <w:tcPr>
            <w:tcW w:w="270" w:type="dxa"/>
            <w:shd w:val="clear" w:color="auto" w:fill="auto"/>
          </w:tcPr>
          <w:p w14:paraId="23F8CA17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D874F" w14:textId="49DEE4F9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(3,871)</w:t>
            </w:r>
          </w:p>
        </w:tc>
        <w:tc>
          <w:tcPr>
            <w:tcW w:w="270" w:type="dxa"/>
            <w:shd w:val="clear" w:color="auto" w:fill="auto"/>
          </w:tcPr>
          <w:p w14:paraId="76ECA8F4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A8EE0" w14:textId="0702F10A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(5,808)</w:t>
            </w:r>
          </w:p>
        </w:tc>
        <w:tc>
          <w:tcPr>
            <w:tcW w:w="270" w:type="dxa"/>
            <w:shd w:val="clear" w:color="auto" w:fill="auto"/>
          </w:tcPr>
          <w:p w14:paraId="45E8197E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426C2D3" w14:textId="16E5B22D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(1,897)</w:t>
            </w:r>
          </w:p>
        </w:tc>
        <w:tc>
          <w:tcPr>
            <w:tcW w:w="270" w:type="dxa"/>
            <w:shd w:val="clear" w:color="auto" w:fill="auto"/>
          </w:tcPr>
          <w:p w14:paraId="0E0D0082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D9256A" w14:textId="04F11BE7" w:rsidR="00D6023A" w:rsidRPr="00D6023A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(28,976)</w:t>
            </w:r>
          </w:p>
        </w:tc>
      </w:tr>
      <w:tr w:rsidR="00D6023A" w:rsidRPr="00D6023A" w14:paraId="475E186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505D1C2" w14:textId="6025A0E2" w:rsidR="00D6023A" w:rsidRPr="00D6023A" w:rsidRDefault="00D6023A" w:rsidP="00D602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6023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6023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EBFA" w14:textId="30C81F32" w:rsidR="00D6023A" w:rsidRPr="00D6023A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19,098 </w:t>
            </w:r>
          </w:p>
        </w:tc>
        <w:tc>
          <w:tcPr>
            <w:tcW w:w="270" w:type="dxa"/>
            <w:shd w:val="clear" w:color="auto" w:fill="auto"/>
          </w:tcPr>
          <w:p w14:paraId="210589E6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7F93F" w14:textId="08619670" w:rsidR="00D6023A" w:rsidRPr="00D6023A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18,855 </w:t>
            </w:r>
          </w:p>
        </w:tc>
        <w:tc>
          <w:tcPr>
            <w:tcW w:w="270" w:type="dxa"/>
            <w:shd w:val="clear" w:color="auto" w:fill="auto"/>
          </w:tcPr>
          <w:p w14:paraId="3771C4AC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2CBC9" w14:textId="22D4EEED" w:rsidR="00D6023A" w:rsidRPr="00D6023A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88,687 </w:t>
            </w:r>
          </w:p>
        </w:tc>
        <w:tc>
          <w:tcPr>
            <w:tcW w:w="270" w:type="dxa"/>
            <w:shd w:val="clear" w:color="auto" w:fill="auto"/>
          </w:tcPr>
          <w:p w14:paraId="74A09490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06181" w14:textId="289A4ACF" w:rsidR="00D6023A" w:rsidRPr="00CF245A" w:rsidRDefault="00D6023A" w:rsidP="00CF245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245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59822F" w14:textId="77777777" w:rsidR="00D6023A" w:rsidRPr="00D6023A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40343" w14:textId="45D1EE40" w:rsidR="00D6023A" w:rsidRPr="00D6023A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126,640 </w:t>
            </w:r>
          </w:p>
        </w:tc>
      </w:tr>
      <w:tr w:rsidR="00C221CC" w:rsidRPr="00D6023A" w14:paraId="764F1FFB" w14:textId="77777777" w:rsidTr="007F3F5F">
        <w:trPr>
          <w:gridAfter w:val="1"/>
          <w:wAfter w:w="6" w:type="dxa"/>
          <w:trHeight w:val="379"/>
        </w:trPr>
        <w:tc>
          <w:tcPr>
            <w:tcW w:w="2250" w:type="dxa"/>
            <w:shd w:val="clear" w:color="auto" w:fill="auto"/>
          </w:tcPr>
          <w:p w14:paraId="7FDAF304" w14:textId="77777777" w:rsidR="00C221CC" w:rsidRPr="00F17248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A9EB39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B1AC7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24B5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20B79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FEEEE1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F2A5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A84E81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D8914A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AA956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</w:rPr>
            </w:pPr>
          </w:p>
        </w:tc>
      </w:tr>
      <w:tr w:rsidR="00C221CC" w:rsidRPr="00D6023A" w14:paraId="5D52931C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48AD4EC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173B92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5481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ADA7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AFD3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0EAA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6703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ACCC1F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F93A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7172EC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D6023A" w14:paraId="541E0721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3E28F09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5961B64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16,237</w:t>
            </w:r>
          </w:p>
        </w:tc>
        <w:tc>
          <w:tcPr>
            <w:tcW w:w="270" w:type="dxa"/>
            <w:shd w:val="clear" w:color="auto" w:fill="auto"/>
          </w:tcPr>
          <w:p w14:paraId="4AA5C456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9FE7E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16,508</w:t>
            </w:r>
          </w:p>
        </w:tc>
        <w:tc>
          <w:tcPr>
            <w:tcW w:w="270" w:type="dxa"/>
            <w:shd w:val="clear" w:color="auto" w:fill="auto"/>
          </w:tcPr>
          <w:p w14:paraId="01550D28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661CB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49,159</w:t>
            </w:r>
          </w:p>
        </w:tc>
        <w:tc>
          <w:tcPr>
            <w:tcW w:w="270" w:type="dxa"/>
            <w:shd w:val="clear" w:color="auto" w:fill="auto"/>
          </w:tcPr>
          <w:p w14:paraId="3F426D4F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268365B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22FA25EA" w14:textId="77777777" w:rsidR="00C221CC" w:rsidRPr="00D6023A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D485D" w14:textId="77777777" w:rsidR="00C221CC" w:rsidRPr="00D6023A" w:rsidRDefault="00C221CC" w:rsidP="00BE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83,801</w:t>
            </w:r>
          </w:p>
        </w:tc>
      </w:tr>
      <w:tr w:rsidR="00C221CC" w:rsidRPr="00D6023A" w14:paraId="2DB03B8C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1F0453D5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0410D9DD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270" w:type="dxa"/>
            <w:shd w:val="clear" w:color="auto" w:fill="auto"/>
          </w:tcPr>
          <w:p w14:paraId="1582B1B4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E805A1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2,009</w:t>
            </w:r>
          </w:p>
        </w:tc>
        <w:tc>
          <w:tcPr>
            <w:tcW w:w="270" w:type="dxa"/>
            <w:shd w:val="clear" w:color="auto" w:fill="auto"/>
          </w:tcPr>
          <w:p w14:paraId="4D2CD704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19303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8,921</w:t>
            </w:r>
          </w:p>
        </w:tc>
        <w:tc>
          <w:tcPr>
            <w:tcW w:w="270" w:type="dxa"/>
            <w:shd w:val="clear" w:color="auto" w:fill="auto"/>
          </w:tcPr>
          <w:p w14:paraId="0AB1BCC6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FA3B3DF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3857D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EA72C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16,540</w:t>
            </w:r>
          </w:p>
        </w:tc>
      </w:tr>
      <w:tr w:rsidR="00C221CC" w:rsidRPr="00D6023A" w14:paraId="17F58CC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CE9274D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958CB6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270" w:type="dxa"/>
            <w:shd w:val="clear" w:color="auto" w:fill="auto"/>
          </w:tcPr>
          <w:p w14:paraId="3F4416DB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2DA966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  <w:tc>
          <w:tcPr>
            <w:tcW w:w="270" w:type="dxa"/>
            <w:shd w:val="clear" w:color="auto" w:fill="auto"/>
          </w:tcPr>
          <w:p w14:paraId="1CC87FBB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D8DBF5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70" w:type="dxa"/>
            <w:shd w:val="clear" w:color="auto" w:fill="auto"/>
          </w:tcPr>
          <w:p w14:paraId="647B3A9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83A4F8" w14:textId="77777777" w:rsidR="00C221CC" w:rsidRPr="00D6023A" w:rsidRDefault="00C221CC" w:rsidP="007F3F5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5CB06F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E97334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(2,074)</w:t>
            </w:r>
          </w:p>
        </w:tc>
      </w:tr>
      <w:tr w:rsidR="00C221CC" w:rsidRPr="00D6023A" w14:paraId="3D383B92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2265D9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E09B7B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B997AC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FC8118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146DE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38819F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19BD6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5429F3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A1482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51B923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D6023A" w14:paraId="3AF4C3B2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152314C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93A019C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21,507</w:t>
            </w:r>
          </w:p>
        </w:tc>
        <w:tc>
          <w:tcPr>
            <w:tcW w:w="270" w:type="dxa"/>
            <w:shd w:val="clear" w:color="auto" w:fill="auto"/>
          </w:tcPr>
          <w:p w14:paraId="015C7EB7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75D911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17,253</w:t>
            </w:r>
          </w:p>
        </w:tc>
        <w:tc>
          <w:tcPr>
            <w:tcW w:w="270" w:type="dxa"/>
            <w:shd w:val="clear" w:color="auto" w:fill="auto"/>
          </w:tcPr>
          <w:p w14:paraId="48154FEC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A7E181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57,610</w:t>
            </w:r>
          </w:p>
        </w:tc>
        <w:tc>
          <w:tcPr>
            <w:tcW w:w="270" w:type="dxa"/>
            <w:shd w:val="clear" w:color="auto" w:fill="auto"/>
          </w:tcPr>
          <w:p w14:paraId="67830AB8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93F3499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78D19FCE" w14:textId="77777777" w:rsidR="00C221CC" w:rsidRPr="00D6023A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EC93F4" w14:textId="77777777" w:rsidR="00C221CC" w:rsidRPr="00D6023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98,267</w:t>
            </w:r>
          </w:p>
        </w:tc>
      </w:tr>
      <w:tr w:rsidR="00D6023A" w:rsidRPr="009D12D7" w14:paraId="5E639E90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B044526" w14:textId="0C50F9ED" w:rsidR="00D6023A" w:rsidRPr="009D12D7" w:rsidRDefault="00D6023A" w:rsidP="00D602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D12D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Pr="009D12D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4DDDB991" w14:textId="133F9735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03BD" w:rsidRPr="009D12D7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24C5B1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10538" w14:textId="6A6A1053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1,43</w:t>
            </w:r>
            <w:r w:rsidR="00A20E51" w:rsidRPr="009D12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F22117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C50FD" w14:textId="20F36552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7,36</w:t>
            </w:r>
            <w:r w:rsidR="00CF245A" w:rsidRPr="009D12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9EBC763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54CF3C3" w14:textId="07E538A6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04EAB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46ACE5" w14:textId="1305B2DD" w:rsidR="00D6023A" w:rsidRPr="009D12D7" w:rsidRDefault="00A20E51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11,815</w:t>
            </w:r>
            <w:r w:rsidR="00D6023A"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6023A" w:rsidRPr="009D12D7" w14:paraId="7072A5DB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2EC6DE31" w14:textId="0FB150F0" w:rsidR="00D6023A" w:rsidRPr="009D12D7" w:rsidRDefault="00D6023A" w:rsidP="00D602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D12D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  <w:r w:rsidRPr="009D12D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/ </w:t>
            </w:r>
            <w:r w:rsidRPr="009D12D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6DC83" w14:textId="03FC4774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(9,6</w:t>
            </w:r>
            <w:r w:rsidR="004303BD" w:rsidRPr="009D12D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8657D9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E4D387" w14:textId="1FDFBCF1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(3,22</w:t>
            </w:r>
            <w:r w:rsidR="004303BD" w:rsidRPr="009D12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93EEFD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406A6" w14:textId="649A94C0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(4,2</w:t>
            </w:r>
            <w:r w:rsidR="00CF245A" w:rsidRPr="009D12D7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BFE4A0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6B28B32" w14:textId="1E552688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(1,897)</w:t>
            </w:r>
          </w:p>
        </w:tc>
        <w:tc>
          <w:tcPr>
            <w:tcW w:w="270" w:type="dxa"/>
            <w:shd w:val="clear" w:color="auto" w:fill="auto"/>
          </w:tcPr>
          <w:p w14:paraId="5A92B211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609CC" w14:textId="6A13C720" w:rsidR="00D6023A" w:rsidRPr="009D12D7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(18,9</w:t>
            </w:r>
            <w:r w:rsidR="00A20E51" w:rsidRPr="009D12D7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023A" w:rsidRPr="009D12D7" w14:paraId="4FECC83E" w14:textId="77777777" w:rsidTr="007F3F5F">
        <w:trPr>
          <w:gridAfter w:val="1"/>
          <w:wAfter w:w="6" w:type="dxa"/>
          <w:trHeight w:val="305"/>
        </w:trPr>
        <w:tc>
          <w:tcPr>
            <w:tcW w:w="2250" w:type="dxa"/>
          </w:tcPr>
          <w:p w14:paraId="7951BF16" w14:textId="102EBC84" w:rsidR="00D6023A" w:rsidRPr="009D12D7" w:rsidRDefault="00D6023A" w:rsidP="00D602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1CAAFF" w14:textId="6AF37D2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14,898</w:t>
            </w:r>
          </w:p>
        </w:tc>
        <w:tc>
          <w:tcPr>
            <w:tcW w:w="270" w:type="dxa"/>
          </w:tcPr>
          <w:p w14:paraId="76D8EA26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9BBB1F" w14:textId="3AC20F38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15,46</w:t>
            </w:r>
            <w:r w:rsidR="008146E3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669643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F67DF" w14:textId="3C0F501E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60,742</w:t>
            </w:r>
          </w:p>
        </w:tc>
        <w:tc>
          <w:tcPr>
            <w:tcW w:w="270" w:type="dxa"/>
          </w:tcPr>
          <w:p w14:paraId="6B60C68D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AE08AE" w14:textId="130E456E" w:rsidR="00D6023A" w:rsidRPr="009D12D7" w:rsidRDefault="00A20E51" w:rsidP="00A20E5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FE5FD" w14:textId="77777777" w:rsidR="00D6023A" w:rsidRPr="009D12D7" w:rsidRDefault="00D6023A" w:rsidP="00A20E5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76C83F" w14:textId="35934C46" w:rsidR="00D6023A" w:rsidRPr="009D12D7" w:rsidRDefault="00D6023A" w:rsidP="00D60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91,10</w:t>
            </w:r>
            <w:r w:rsidR="00A20E51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221CC" w:rsidRPr="009D12D7" w14:paraId="66A2AEC2" w14:textId="77777777" w:rsidTr="007F3F5F">
        <w:trPr>
          <w:gridAfter w:val="1"/>
          <w:wAfter w:w="6" w:type="dxa"/>
          <w:trHeight w:val="85"/>
        </w:trPr>
        <w:tc>
          <w:tcPr>
            <w:tcW w:w="2250" w:type="dxa"/>
          </w:tcPr>
          <w:p w14:paraId="49CAD012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49D2719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1946B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D79867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FE5E7D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7BCEA8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3D693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3BB38D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63DC26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0172ED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21CC" w:rsidRPr="009D12D7" w14:paraId="7F708E2C" w14:textId="77777777" w:rsidTr="007F3F5F">
        <w:trPr>
          <w:gridAfter w:val="1"/>
          <w:wAfter w:w="6" w:type="dxa"/>
          <w:trHeight w:val="85"/>
        </w:trPr>
        <w:tc>
          <w:tcPr>
            <w:tcW w:w="2250" w:type="dxa"/>
          </w:tcPr>
          <w:p w14:paraId="0A173F51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8E4BD0D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355F29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906DA7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CB7DA1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9F5ACA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AADEE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B9F664A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241520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4B4A5C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21CC" w:rsidRPr="009D12D7" w14:paraId="65BE3843" w14:textId="77777777" w:rsidTr="007F3F5F">
        <w:trPr>
          <w:gridAfter w:val="1"/>
          <w:wAfter w:w="6" w:type="dxa"/>
        </w:trPr>
        <w:tc>
          <w:tcPr>
            <w:tcW w:w="2250" w:type="dxa"/>
            <w:vAlign w:val="bottom"/>
          </w:tcPr>
          <w:p w14:paraId="1C0B3DA0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47DE8A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14,826</w:t>
            </w:r>
          </w:p>
        </w:tc>
        <w:tc>
          <w:tcPr>
            <w:tcW w:w="270" w:type="dxa"/>
          </w:tcPr>
          <w:p w14:paraId="3E3155E9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B99634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4,650</w:t>
            </w:r>
          </w:p>
        </w:tc>
        <w:tc>
          <w:tcPr>
            <w:tcW w:w="270" w:type="dxa"/>
          </w:tcPr>
          <w:p w14:paraId="3BC3F21A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2BA589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17,911</w:t>
            </w:r>
          </w:p>
        </w:tc>
        <w:tc>
          <w:tcPr>
            <w:tcW w:w="270" w:type="dxa"/>
          </w:tcPr>
          <w:p w14:paraId="107A6DA9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3CDADA8" w14:textId="77777777" w:rsidR="00C221CC" w:rsidRPr="009D12D7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8BE7E3" w14:textId="77777777" w:rsidR="00C221CC" w:rsidRPr="009D12D7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4BD1D8" w14:textId="77777777" w:rsidR="00C221CC" w:rsidRPr="009D12D7" w:rsidRDefault="00C221CC" w:rsidP="00BE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37,387</w:t>
            </w:r>
          </w:p>
        </w:tc>
      </w:tr>
      <w:tr w:rsidR="00D6023A" w:rsidRPr="009D12D7" w14:paraId="5374981A" w14:textId="77777777" w:rsidTr="007F3F5F">
        <w:trPr>
          <w:gridAfter w:val="1"/>
          <w:wAfter w:w="6" w:type="dxa"/>
        </w:trPr>
        <w:tc>
          <w:tcPr>
            <w:tcW w:w="2250" w:type="dxa"/>
          </w:tcPr>
          <w:p w14:paraId="4D8158A7" w14:textId="451EF0CD" w:rsidR="00D6023A" w:rsidRPr="009D12D7" w:rsidRDefault="00D6023A" w:rsidP="00D602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632D13C" w14:textId="5CD19EC0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14:paraId="1691F172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7E8659F" w14:textId="42697D1B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</w:t>
            </w:r>
            <w:r w:rsidR="008146E3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8F8258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1882DEF" w14:textId="3241AD93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27,94</w:t>
            </w:r>
            <w:r w:rsidR="00A20E51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56D3A2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E01D553" w14:textId="768633F5" w:rsidR="00D6023A" w:rsidRPr="009D12D7" w:rsidRDefault="00A20E51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61D6E7" w14:textId="77777777" w:rsidR="00D6023A" w:rsidRPr="009D12D7" w:rsidRDefault="00D6023A" w:rsidP="00D6023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F7E183C" w14:textId="7093BC0E" w:rsidR="00D6023A" w:rsidRPr="009D12D7" w:rsidRDefault="00D6023A" w:rsidP="00BE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35,53</w:t>
            </w:r>
            <w:r w:rsidR="00A20E51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3AFC0346" w14:textId="77777777" w:rsidR="00C221CC" w:rsidRPr="009D12D7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778B636" w14:textId="7113C6CD" w:rsidR="00C221CC" w:rsidRDefault="00C221CC" w:rsidP="00C221CC">
      <w:pPr>
        <w:pStyle w:val="BodyText2"/>
        <w:ind w:left="547" w:right="4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12D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</w:t>
      </w:r>
      <w:r w:rsidRPr="009D12D7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bookmarkStart w:id="12" w:name="_Hlk97220379"/>
      <w:r w:rsidRPr="009D12D7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Pr="009D12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9D12D7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="00B75AF8"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="00B75AF8" w:rsidRPr="009D12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AF8" w:rsidRPr="009D12D7">
        <w:rPr>
          <w:rFonts w:asciiTheme="majorBidi" w:hAnsiTheme="majorBidi" w:cstheme="majorBidi"/>
          <w:sz w:val="30"/>
          <w:szCs w:val="30"/>
        </w:rPr>
        <w:t>2564</w:t>
      </w:r>
      <w:r w:rsidRPr="009D12D7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bookmarkEnd w:id="12"/>
      <w:r w:rsidRPr="009D12D7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="0074058C" w:rsidRPr="009D12D7">
        <w:rPr>
          <w:rFonts w:asciiTheme="majorBidi" w:hAnsiTheme="majorBidi" w:cstheme="majorBidi"/>
          <w:sz w:val="30"/>
          <w:szCs w:val="30"/>
        </w:rPr>
        <w:t>64.8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D12D7">
        <w:rPr>
          <w:rFonts w:asciiTheme="majorBidi" w:hAnsiTheme="majorBidi" w:cstheme="majorBidi"/>
          <w:i/>
          <w:iCs/>
          <w:sz w:val="30"/>
          <w:szCs w:val="30"/>
        </w:rPr>
        <w:t>2563: 55</w:t>
      </w:r>
      <w:r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EBE9538" w14:textId="77777777" w:rsidR="00F17248" w:rsidRPr="00F17248" w:rsidRDefault="00F17248" w:rsidP="00C221CC">
      <w:pPr>
        <w:pStyle w:val="BodyText2"/>
        <w:ind w:left="547" w:right="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7B0C5" w14:textId="10528EB8" w:rsidR="002D4841" w:rsidRPr="008D0A94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D0A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4A39E559" w14:textId="77777777" w:rsidR="00C221CC" w:rsidRPr="008D0A94" w:rsidRDefault="00C221CC" w:rsidP="0085608E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256"/>
        <w:gridCol w:w="1184"/>
        <w:gridCol w:w="256"/>
        <w:gridCol w:w="1184"/>
        <w:gridCol w:w="256"/>
        <w:gridCol w:w="1184"/>
        <w:gridCol w:w="256"/>
        <w:gridCol w:w="1184"/>
      </w:tblGrid>
      <w:tr w:rsidR="008B67E1" w:rsidRPr="008D0A94" w14:paraId="291839BC" w14:textId="77777777" w:rsidTr="00D0381A">
        <w:trPr>
          <w:trHeight w:val="376"/>
          <w:tblHeader/>
        </w:trPr>
        <w:tc>
          <w:tcPr>
            <w:tcW w:w="2250" w:type="dxa"/>
          </w:tcPr>
          <w:p w14:paraId="50899C92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8647B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6439B8C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AB33408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47DFFF82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59E794" w14:textId="513AA748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4F16124C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CC8DF6E" w14:textId="731252F5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61302F10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8A6A2F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7E1" w:rsidRPr="008D0A94" w14:paraId="6C5495F7" w14:textId="77777777" w:rsidTr="00D0381A">
        <w:trPr>
          <w:trHeight w:val="376"/>
          <w:tblHeader/>
        </w:trPr>
        <w:tc>
          <w:tcPr>
            <w:tcW w:w="2250" w:type="dxa"/>
          </w:tcPr>
          <w:p w14:paraId="45E6C0C4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DED21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9FEE13B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1370E6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38EB2065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771FAC2" w14:textId="52306540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ระหว่างการ</w:t>
            </w:r>
          </w:p>
        </w:tc>
        <w:tc>
          <w:tcPr>
            <w:tcW w:w="256" w:type="dxa"/>
          </w:tcPr>
          <w:p w14:paraId="3EDEE093" w14:textId="7708CB73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75A4A04" w14:textId="2105694E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2DD62112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ABF6A10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7E1" w:rsidRPr="008D0A94" w14:paraId="466A0EFA" w14:textId="77777777" w:rsidTr="00D0381A">
        <w:trPr>
          <w:trHeight w:val="376"/>
          <w:tblHeader/>
        </w:trPr>
        <w:tc>
          <w:tcPr>
            <w:tcW w:w="2250" w:type="dxa"/>
          </w:tcPr>
          <w:p w14:paraId="040A20BE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6BDD1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</w:t>
            </w:r>
          </w:p>
        </w:tc>
        <w:tc>
          <w:tcPr>
            <w:tcW w:w="256" w:type="dxa"/>
          </w:tcPr>
          <w:p w14:paraId="18FCB586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CC8ACE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สิทธิในการใช้</w:t>
            </w:r>
          </w:p>
        </w:tc>
        <w:tc>
          <w:tcPr>
            <w:tcW w:w="256" w:type="dxa"/>
          </w:tcPr>
          <w:p w14:paraId="3F272AA9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20FAD46" w14:textId="25A917E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พัฒนาและ</w:t>
            </w:r>
          </w:p>
        </w:tc>
        <w:tc>
          <w:tcPr>
            <w:tcW w:w="256" w:type="dxa"/>
          </w:tcPr>
          <w:p w14:paraId="0EF5D25C" w14:textId="5AADA13E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793DEE1" w14:textId="67A5A92E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4EDA0DD7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51E279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7E1" w:rsidRPr="008D0A94" w14:paraId="47AF049B" w14:textId="77777777" w:rsidTr="00D0381A">
        <w:trPr>
          <w:trHeight w:val="376"/>
          <w:tblHeader/>
        </w:trPr>
        <w:tc>
          <w:tcPr>
            <w:tcW w:w="2250" w:type="dxa"/>
          </w:tcPr>
          <w:p w14:paraId="6DCD708C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3A1FE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724A8648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0E5F7C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797AF5EC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5AAC83" w14:textId="6306AF9D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ติดตั้ง</w:t>
            </w:r>
          </w:p>
        </w:tc>
        <w:tc>
          <w:tcPr>
            <w:tcW w:w="256" w:type="dxa"/>
          </w:tcPr>
          <w:p w14:paraId="3271DE1B" w14:textId="3E7749E5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5628547" w14:textId="5E079C3E" w:rsidR="008B67E1" w:rsidRPr="008D0A94" w:rsidRDefault="00B20F58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D0A9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256" w:type="dxa"/>
          </w:tcPr>
          <w:p w14:paraId="3F9FDBF8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C69780" w14:textId="77777777" w:rsidR="008B67E1" w:rsidRPr="008D0A94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0381A" w:rsidRPr="008D0A94" w14:paraId="798A2837" w14:textId="77777777" w:rsidTr="00A21AEF">
        <w:trPr>
          <w:trHeight w:val="376"/>
          <w:tblHeader/>
        </w:trPr>
        <w:tc>
          <w:tcPr>
            <w:tcW w:w="2250" w:type="dxa"/>
          </w:tcPr>
          <w:p w14:paraId="205098EF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9"/>
          </w:tcPr>
          <w:p w14:paraId="4F07CE82" w14:textId="0E98DAA9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381A" w:rsidRPr="008D0A94" w14:paraId="36EF417C" w14:textId="77777777" w:rsidTr="00D0381A">
        <w:trPr>
          <w:trHeight w:val="376"/>
        </w:trPr>
        <w:tc>
          <w:tcPr>
            <w:tcW w:w="2250" w:type="dxa"/>
          </w:tcPr>
          <w:p w14:paraId="4435C1C3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5D573260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5347339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835568D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DF60D21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62EF09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1466160" w14:textId="120E3DBB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1266FB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0105937D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DF7CFE4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5AB" w:rsidRPr="008D0A94" w14:paraId="2A920485" w14:textId="77777777" w:rsidTr="00D0381A">
        <w:trPr>
          <w:trHeight w:val="376"/>
        </w:trPr>
        <w:tc>
          <w:tcPr>
            <w:tcW w:w="2250" w:type="dxa"/>
          </w:tcPr>
          <w:p w14:paraId="13B00751" w14:textId="77777777" w:rsidR="000135AB" w:rsidRPr="008D0A94" w:rsidRDefault="000135AB" w:rsidP="000135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D0A9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D0A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3157D06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147,219</w:t>
            </w:r>
          </w:p>
        </w:tc>
        <w:tc>
          <w:tcPr>
            <w:tcW w:w="256" w:type="dxa"/>
            <w:shd w:val="clear" w:color="auto" w:fill="auto"/>
          </w:tcPr>
          <w:p w14:paraId="4A6A3DC6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8D0B2AA" w14:textId="77777777" w:rsidR="000135AB" w:rsidRPr="008D0A94" w:rsidRDefault="000135AB" w:rsidP="0042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6,973</w:t>
            </w:r>
          </w:p>
        </w:tc>
        <w:tc>
          <w:tcPr>
            <w:tcW w:w="256" w:type="dxa"/>
          </w:tcPr>
          <w:p w14:paraId="749755CE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4F88ED" w14:textId="5B2C131D" w:rsidR="000135AB" w:rsidRPr="008D0A94" w:rsidRDefault="000135AB" w:rsidP="0042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186,354</w:t>
            </w:r>
          </w:p>
        </w:tc>
        <w:tc>
          <w:tcPr>
            <w:tcW w:w="256" w:type="dxa"/>
            <w:shd w:val="clear" w:color="auto" w:fill="auto"/>
          </w:tcPr>
          <w:p w14:paraId="29630684" w14:textId="3979020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6FDB8DD" w14:textId="67769EC7" w:rsidR="000135AB" w:rsidRPr="008D0A94" w:rsidRDefault="000135AB" w:rsidP="005A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EA9D7FD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4CFFFB8" w14:textId="77777777" w:rsidR="000135AB" w:rsidRPr="008D0A94" w:rsidRDefault="000135AB" w:rsidP="0042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340,546</w:t>
            </w:r>
          </w:p>
        </w:tc>
      </w:tr>
      <w:tr w:rsidR="000135AB" w:rsidRPr="008D0A94" w14:paraId="376E2B11" w14:textId="77777777" w:rsidTr="00424E32">
        <w:trPr>
          <w:trHeight w:val="308"/>
        </w:trPr>
        <w:tc>
          <w:tcPr>
            <w:tcW w:w="2250" w:type="dxa"/>
          </w:tcPr>
          <w:p w14:paraId="3EC43184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7AC6E92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4,548</w:t>
            </w:r>
          </w:p>
        </w:tc>
        <w:tc>
          <w:tcPr>
            <w:tcW w:w="256" w:type="dxa"/>
            <w:shd w:val="clear" w:color="auto" w:fill="auto"/>
          </w:tcPr>
          <w:p w14:paraId="7D1A93CD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FA52B96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DF88261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C85C1E" w14:textId="4CF7AC0F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39,963</w:t>
            </w:r>
          </w:p>
        </w:tc>
        <w:tc>
          <w:tcPr>
            <w:tcW w:w="256" w:type="dxa"/>
            <w:shd w:val="clear" w:color="auto" w:fill="auto"/>
          </w:tcPr>
          <w:p w14:paraId="7E860D1A" w14:textId="7044E9C0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7B1A922" w14:textId="4CB6137B" w:rsidR="000135AB" w:rsidRPr="008D0A94" w:rsidRDefault="000135AB" w:rsidP="005A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5B285F1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CC973D9" w14:textId="77777777" w:rsidR="000135AB" w:rsidRPr="008D0A94" w:rsidRDefault="000135AB" w:rsidP="0042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44,511</w:t>
            </w:r>
          </w:p>
        </w:tc>
      </w:tr>
      <w:tr w:rsidR="000135AB" w:rsidRPr="008D0A94" w14:paraId="5AFE8A23" w14:textId="77777777" w:rsidTr="00D0381A">
        <w:trPr>
          <w:trHeight w:val="376"/>
        </w:trPr>
        <w:tc>
          <w:tcPr>
            <w:tcW w:w="2250" w:type="dxa"/>
          </w:tcPr>
          <w:p w14:paraId="1876FFD9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70" w:type="dxa"/>
            <w:shd w:val="clear" w:color="auto" w:fill="auto"/>
          </w:tcPr>
          <w:p w14:paraId="2841E50D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201,614</w:t>
            </w:r>
          </w:p>
        </w:tc>
        <w:tc>
          <w:tcPr>
            <w:tcW w:w="256" w:type="dxa"/>
            <w:shd w:val="clear" w:color="auto" w:fill="auto"/>
          </w:tcPr>
          <w:p w14:paraId="02FCE690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B25D6B0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11236D15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DBFA3F9" w14:textId="4C9628B5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(201,614)</w:t>
            </w:r>
          </w:p>
        </w:tc>
        <w:tc>
          <w:tcPr>
            <w:tcW w:w="256" w:type="dxa"/>
            <w:shd w:val="clear" w:color="auto" w:fill="auto"/>
          </w:tcPr>
          <w:p w14:paraId="35A9F682" w14:textId="0782BDFF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462982A" w14:textId="001631B3" w:rsidR="000135AB" w:rsidRPr="008D0A94" w:rsidRDefault="000135AB" w:rsidP="005A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5747346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F773379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5AB" w:rsidRPr="008D0A94" w14:paraId="5B709BEF" w14:textId="77777777" w:rsidTr="00D0381A">
        <w:trPr>
          <w:trHeight w:val="376"/>
        </w:trPr>
        <w:tc>
          <w:tcPr>
            <w:tcW w:w="2250" w:type="dxa"/>
          </w:tcPr>
          <w:p w14:paraId="7206511B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7626454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56" w:type="dxa"/>
            <w:shd w:val="clear" w:color="auto" w:fill="auto"/>
          </w:tcPr>
          <w:p w14:paraId="14AFDD89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9D27D5A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8AB8EFB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061890C" w14:textId="3B57898C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B1FC275" w14:textId="7C02541B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C73D765" w14:textId="6E7D5599" w:rsidR="000135AB" w:rsidRPr="008D0A94" w:rsidRDefault="000135AB" w:rsidP="005A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31B362D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FA392F" w14:textId="77777777" w:rsidR="000135AB" w:rsidRPr="008D0A94" w:rsidRDefault="000135AB" w:rsidP="0001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D0381A" w:rsidRPr="008D0A94" w14:paraId="1E390850" w14:textId="77777777" w:rsidTr="00D0381A">
        <w:trPr>
          <w:trHeight w:val="376"/>
        </w:trPr>
        <w:tc>
          <w:tcPr>
            <w:tcW w:w="2250" w:type="dxa"/>
          </w:tcPr>
          <w:p w14:paraId="0A1B1431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E252A6" w14:textId="77777777" w:rsidR="00D0381A" w:rsidRPr="008D0A94" w:rsidRDefault="00D0381A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48982A5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A65D3B3" w14:textId="77777777" w:rsidR="00D0381A" w:rsidRPr="008D0A94" w:rsidRDefault="00D0381A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3D7625F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6F1E25" w14:textId="77777777" w:rsidR="00D0381A" w:rsidRPr="008D0A94" w:rsidRDefault="00D0381A" w:rsidP="00D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F77591C" w14:textId="38D340F1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0A27446" w14:textId="77777777" w:rsidR="00D0381A" w:rsidRPr="008D0A94" w:rsidRDefault="00D0381A" w:rsidP="005A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3534086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BDF3D21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381A" w:rsidRPr="008D0A94" w14:paraId="59CC2E9A" w14:textId="77777777" w:rsidTr="00D0381A">
        <w:trPr>
          <w:trHeight w:val="376"/>
        </w:trPr>
        <w:tc>
          <w:tcPr>
            <w:tcW w:w="2250" w:type="dxa"/>
          </w:tcPr>
          <w:p w14:paraId="0D009911" w14:textId="77777777" w:rsidR="00D0381A" w:rsidRPr="008D0A94" w:rsidRDefault="00D0381A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6AFCD6E6" w14:textId="77777777" w:rsidR="00D0381A" w:rsidRPr="008D0A94" w:rsidRDefault="00D0381A" w:rsidP="00A1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353,374</w:t>
            </w:r>
          </w:p>
        </w:tc>
        <w:tc>
          <w:tcPr>
            <w:tcW w:w="256" w:type="dxa"/>
          </w:tcPr>
          <w:p w14:paraId="00CD1877" w14:textId="77777777" w:rsidR="00D0381A" w:rsidRPr="008D0A94" w:rsidRDefault="00D0381A" w:rsidP="0088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73037B7" w14:textId="77777777" w:rsidR="00D0381A" w:rsidRPr="008D0A94" w:rsidRDefault="00D0381A" w:rsidP="0088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6,973</w:t>
            </w:r>
          </w:p>
        </w:tc>
        <w:tc>
          <w:tcPr>
            <w:tcW w:w="256" w:type="dxa"/>
          </w:tcPr>
          <w:p w14:paraId="28AC436E" w14:textId="77777777" w:rsidR="00D0381A" w:rsidRPr="008D0A94" w:rsidRDefault="00D0381A" w:rsidP="0088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B1E6068" w14:textId="12343343" w:rsidR="00D0381A" w:rsidRPr="00424E32" w:rsidRDefault="008B67E1" w:rsidP="0042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24,703</w:t>
            </w:r>
          </w:p>
        </w:tc>
        <w:tc>
          <w:tcPr>
            <w:tcW w:w="256" w:type="dxa"/>
          </w:tcPr>
          <w:p w14:paraId="6FD640F2" w14:textId="10E422F9" w:rsidR="00D0381A" w:rsidRPr="008D0A94" w:rsidRDefault="00D0381A" w:rsidP="0088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9866493" w14:textId="27C7DE47" w:rsidR="00D0381A" w:rsidRPr="008D0A94" w:rsidRDefault="000135AB" w:rsidP="005A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A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3CD1B2C" w14:textId="77777777" w:rsidR="00D0381A" w:rsidRPr="008D0A94" w:rsidRDefault="00D0381A" w:rsidP="0088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E980A33" w14:textId="77777777" w:rsidR="00D0381A" w:rsidRPr="00424E32" w:rsidRDefault="00D0381A" w:rsidP="0042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385,050</w:t>
            </w:r>
          </w:p>
        </w:tc>
      </w:tr>
      <w:tr w:rsidR="00563E05" w:rsidRPr="009D12D7" w14:paraId="080A9AB4" w14:textId="77777777" w:rsidTr="00D0381A">
        <w:trPr>
          <w:trHeight w:val="376"/>
        </w:trPr>
        <w:tc>
          <w:tcPr>
            <w:tcW w:w="2250" w:type="dxa"/>
            <w:shd w:val="clear" w:color="auto" w:fill="auto"/>
          </w:tcPr>
          <w:p w14:paraId="0924AF54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F66D3C6" w14:textId="0B61723C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6D73DDB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A6CB5C1" w14:textId="672C4514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85"/>
              </w:tabs>
              <w:spacing w:line="240" w:lineRule="auto"/>
              <w:ind w:left="-121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56EB114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36A66EC" w14:textId="11A2DCEF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078573A0" w14:textId="7765473A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5B171AE" w14:textId="0F153C8E" w:rsidR="00563E05" w:rsidRPr="00563E05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3E05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256" w:type="dxa"/>
            <w:shd w:val="clear" w:color="auto" w:fill="auto"/>
          </w:tcPr>
          <w:p w14:paraId="2362EEAA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56AAA0E" w14:textId="4E3B26F0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563E05" w:rsidRPr="009D12D7" w14:paraId="2D32D602" w14:textId="77777777" w:rsidTr="00834FD4">
        <w:trPr>
          <w:trHeight w:val="376"/>
        </w:trPr>
        <w:tc>
          <w:tcPr>
            <w:tcW w:w="2250" w:type="dxa"/>
            <w:shd w:val="clear" w:color="auto" w:fill="auto"/>
          </w:tcPr>
          <w:p w14:paraId="19DDA709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70" w:type="dxa"/>
            <w:shd w:val="clear" w:color="auto" w:fill="auto"/>
          </w:tcPr>
          <w:p w14:paraId="675DCE39" w14:textId="22071C90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27,243</w:t>
            </w:r>
          </w:p>
        </w:tc>
        <w:tc>
          <w:tcPr>
            <w:tcW w:w="256" w:type="dxa"/>
            <w:shd w:val="clear" w:color="auto" w:fill="auto"/>
          </w:tcPr>
          <w:p w14:paraId="14BD4544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85"/>
                <w:tab w:val="decimal" w:pos="1002"/>
              </w:tabs>
              <w:spacing w:line="240" w:lineRule="auto"/>
              <w:ind w:left="-121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C16EC0A" w14:textId="32AAAA7B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85"/>
              </w:tabs>
              <w:spacing w:line="240" w:lineRule="auto"/>
              <w:ind w:left="-121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9648007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0BAABC" w14:textId="5C9D769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566A0729" w14:textId="23FB201C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CA18D55" w14:textId="5B3F9974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CB7BCC3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FD1583C" w14:textId="3ED4E01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3E05" w:rsidRPr="009D12D7" w14:paraId="1EC8CCCE" w14:textId="77777777" w:rsidTr="00834FD4">
        <w:trPr>
          <w:trHeight w:val="376"/>
        </w:trPr>
        <w:tc>
          <w:tcPr>
            <w:tcW w:w="2250" w:type="dxa"/>
            <w:shd w:val="clear" w:color="auto" w:fill="auto"/>
          </w:tcPr>
          <w:p w14:paraId="12E8A244" w14:textId="35F191D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01A5BB09" w14:textId="0F74DFEB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  <w:tc>
          <w:tcPr>
            <w:tcW w:w="256" w:type="dxa"/>
            <w:shd w:val="clear" w:color="auto" w:fill="auto"/>
          </w:tcPr>
          <w:p w14:paraId="4E0501D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1237596" w14:textId="11BEE2B0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5"/>
              </w:tabs>
              <w:spacing w:line="240" w:lineRule="auto"/>
              <w:ind w:left="-121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862C572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03D8AF8" w14:textId="630B22C6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(6,873)</w:t>
            </w:r>
          </w:p>
        </w:tc>
        <w:tc>
          <w:tcPr>
            <w:tcW w:w="256" w:type="dxa"/>
            <w:shd w:val="clear" w:color="auto" w:fill="auto"/>
          </w:tcPr>
          <w:p w14:paraId="14091CCB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CA26346" w14:textId="3D41DF8B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CC751DE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59C7888" w14:textId="2329BAA1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(7,275)</w:t>
            </w:r>
          </w:p>
        </w:tc>
      </w:tr>
      <w:tr w:rsidR="00563E05" w:rsidRPr="009D12D7" w14:paraId="67378949" w14:textId="77777777" w:rsidTr="00D0381A">
        <w:trPr>
          <w:trHeight w:val="386"/>
        </w:trPr>
        <w:tc>
          <w:tcPr>
            <w:tcW w:w="2250" w:type="dxa"/>
          </w:tcPr>
          <w:p w14:paraId="75729B9F" w14:textId="02C87D6F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C9297C" w14:textId="0EB86F0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380,215</w:t>
            </w:r>
          </w:p>
        </w:tc>
        <w:tc>
          <w:tcPr>
            <w:tcW w:w="256" w:type="dxa"/>
          </w:tcPr>
          <w:p w14:paraId="6849444C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DCE1809" w14:textId="54880A8D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6,973</w:t>
            </w:r>
          </w:p>
        </w:tc>
        <w:tc>
          <w:tcPr>
            <w:tcW w:w="256" w:type="dxa"/>
          </w:tcPr>
          <w:p w14:paraId="4CA8E09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78BEEA2" w14:textId="0209A71B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15,728</w:t>
            </w:r>
          </w:p>
        </w:tc>
        <w:tc>
          <w:tcPr>
            <w:tcW w:w="256" w:type="dxa"/>
          </w:tcPr>
          <w:p w14:paraId="467CF7D9" w14:textId="6B347C2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33D0CDC" w14:textId="475C6F2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2,540</w:t>
            </w:r>
          </w:p>
        </w:tc>
        <w:tc>
          <w:tcPr>
            <w:tcW w:w="256" w:type="dxa"/>
          </w:tcPr>
          <w:p w14:paraId="18232346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70CF59F" w14:textId="40211BCA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405,456</w:t>
            </w:r>
          </w:p>
        </w:tc>
      </w:tr>
      <w:tr w:rsidR="00563E05" w:rsidRPr="009D12D7" w14:paraId="208A00EF" w14:textId="77777777" w:rsidTr="00D0381A">
        <w:trPr>
          <w:trHeight w:val="396"/>
        </w:trPr>
        <w:tc>
          <w:tcPr>
            <w:tcW w:w="2250" w:type="dxa"/>
          </w:tcPr>
          <w:p w14:paraId="589A9C0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60583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125EFA2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766DAA9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44498C9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D4A97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FDF8A2B" w14:textId="2E4EB07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DC4685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72E4A25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8347C1B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63E05" w:rsidRPr="009D12D7" w14:paraId="20BCD3B7" w14:textId="77777777" w:rsidTr="00D0381A">
        <w:trPr>
          <w:trHeight w:val="396"/>
        </w:trPr>
        <w:tc>
          <w:tcPr>
            <w:tcW w:w="2250" w:type="dxa"/>
          </w:tcPr>
          <w:p w14:paraId="6952A498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228137E8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24A8D3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118008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E125799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1DF3AD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D7E499" w14:textId="4876D53C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569A0F7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50510656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F6CEC94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63E05" w:rsidRPr="009D12D7" w14:paraId="4355DC8E" w14:textId="77777777" w:rsidTr="00D0381A">
        <w:trPr>
          <w:trHeight w:val="328"/>
        </w:trPr>
        <w:tc>
          <w:tcPr>
            <w:tcW w:w="2250" w:type="dxa"/>
          </w:tcPr>
          <w:p w14:paraId="0712E72E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B3B7F1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103,775</w:t>
            </w:r>
          </w:p>
        </w:tc>
        <w:tc>
          <w:tcPr>
            <w:tcW w:w="256" w:type="dxa"/>
            <w:shd w:val="clear" w:color="auto" w:fill="auto"/>
          </w:tcPr>
          <w:p w14:paraId="34868139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7183DA7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6,779</w:t>
            </w:r>
          </w:p>
        </w:tc>
        <w:tc>
          <w:tcPr>
            <w:tcW w:w="256" w:type="dxa"/>
          </w:tcPr>
          <w:p w14:paraId="05C360DC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97F5AB0" w14:textId="06D19560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801F041" w14:textId="3BDFF323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D6ADD7C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7BF98CA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C5566C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110,554</w:t>
            </w:r>
          </w:p>
        </w:tc>
      </w:tr>
      <w:tr w:rsidR="00563E05" w:rsidRPr="009D12D7" w14:paraId="73DB49F7" w14:textId="77777777" w:rsidTr="00D0381A">
        <w:trPr>
          <w:trHeight w:val="365"/>
        </w:trPr>
        <w:tc>
          <w:tcPr>
            <w:tcW w:w="2250" w:type="dxa"/>
          </w:tcPr>
          <w:p w14:paraId="4FFB06C1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</w:tcPr>
          <w:p w14:paraId="6C3F0BC7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52,991</w:t>
            </w:r>
          </w:p>
        </w:tc>
        <w:tc>
          <w:tcPr>
            <w:tcW w:w="256" w:type="dxa"/>
            <w:shd w:val="clear" w:color="auto" w:fill="auto"/>
          </w:tcPr>
          <w:p w14:paraId="49B3C03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FE0C4B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56" w:type="dxa"/>
          </w:tcPr>
          <w:p w14:paraId="25F41E62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5738678" w14:textId="315C2A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CE63FD9" w14:textId="45C6C4AA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82C2C3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1AA1A26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5B9CC3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53,033</w:t>
            </w:r>
          </w:p>
        </w:tc>
      </w:tr>
      <w:tr w:rsidR="00563E05" w:rsidRPr="009D12D7" w14:paraId="21386440" w14:textId="77777777" w:rsidTr="00D0381A">
        <w:trPr>
          <w:trHeight w:val="365"/>
        </w:trPr>
        <w:tc>
          <w:tcPr>
            <w:tcW w:w="2250" w:type="dxa"/>
          </w:tcPr>
          <w:p w14:paraId="3EB1902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3CF2FE28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56" w:type="dxa"/>
            <w:shd w:val="clear" w:color="auto" w:fill="auto"/>
          </w:tcPr>
          <w:p w14:paraId="510D18E6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E811D9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2715D4A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AACC4B9" w14:textId="37D5DF9D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A5A5672" w14:textId="6BFAAC31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6B32CA8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2C4E953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737C2C9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563E05" w:rsidRPr="009D12D7" w14:paraId="2AE86079" w14:textId="77777777" w:rsidTr="00D0381A">
        <w:trPr>
          <w:trHeight w:val="386"/>
        </w:trPr>
        <w:tc>
          <w:tcPr>
            <w:tcW w:w="2250" w:type="dxa"/>
          </w:tcPr>
          <w:p w14:paraId="0B6AACD1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747EE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E36425C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529C8B5A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58981E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1B13CD6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A9AE3EB" w14:textId="2103967F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326A19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731"/>
                <w:tab w:val="decimal" w:pos="105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7C12C572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772D963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E05" w:rsidRPr="009D12D7" w14:paraId="763D79CB" w14:textId="77777777" w:rsidTr="00D0381A">
        <w:trPr>
          <w:trHeight w:val="386"/>
        </w:trPr>
        <w:tc>
          <w:tcPr>
            <w:tcW w:w="2250" w:type="dxa"/>
          </w:tcPr>
          <w:p w14:paraId="2FC9C71E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6AE89679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156,759</w:t>
            </w:r>
          </w:p>
        </w:tc>
        <w:tc>
          <w:tcPr>
            <w:tcW w:w="256" w:type="dxa"/>
          </w:tcPr>
          <w:p w14:paraId="77E19238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3B36EB3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6,821</w:t>
            </w:r>
          </w:p>
        </w:tc>
        <w:tc>
          <w:tcPr>
            <w:tcW w:w="256" w:type="dxa"/>
          </w:tcPr>
          <w:p w14:paraId="6E854682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7A7B71" w14:textId="7E9BA7F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5AA8259" w14:textId="2777A826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9576872" w14:textId="77777777" w:rsidR="00563E05" w:rsidRPr="005A21C8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1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94ECEA1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F59E1F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163,580</w:t>
            </w:r>
          </w:p>
        </w:tc>
      </w:tr>
      <w:tr w:rsidR="00563E05" w:rsidRPr="009D12D7" w14:paraId="418297A0" w14:textId="77777777" w:rsidTr="00D0381A">
        <w:trPr>
          <w:trHeight w:val="376"/>
        </w:trPr>
        <w:tc>
          <w:tcPr>
            <w:tcW w:w="2250" w:type="dxa"/>
          </w:tcPr>
          <w:p w14:paraId="2F765722" w14:textId="60404DCB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69F98CE3" w14:textId="1CF307AD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59,038</w:t>
            </w:r>
          </w:p>
        </w:tc>
        <w:tc>
          <w:tcPr>
            <w:tcW w:w="256" w:type="dxa"/>
          </w:tcPr>
          <w:p w14:paraId="259EE2FE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B76EDC8" w14:textId="0E8C9CE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</w:p>
        </w:tc>
        <w:tc>
          <w:tcPr>
            <w:tcW w:w="256" w:type="dxa"/>
          </w:tcPr>
          <w:p w14:paraId="2AC3721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56AFBE" w14:textId="64563F0C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C8D04BE" w14:textId="59DE7C62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FBED3A" w14:textId="5BBD9184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3C89BD2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20E8149" w14:textId="12844CD9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59,078</w:t>
            </w:r>
          </w:p>
        </w:tc>
      </w:tr>
      <w:tr w:rsidR="00563E05" w:rsidRPr="009D12D7" w14:paraId="1D5416FB" w14:textId="77777777" w:rsidTr="00D0381A">
        <w:trPr>
          <w:trHeight w:val="376"/>
        </w:trPr>
        <w:tc>
          <w:tcPr>
            <w:tcW w:w="2250" w:type="dxa"/>
          </w:tcPr>
          <w:p w14:paraId="49FFA140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EDA0311" w14:textId="7884D6C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(402)</w:t>
            </w:r>
          </w:p>
        </w:tc>
        <w:tc>
          <w:tcPr>
            <w:tcW w:w="256" w:type="dxa"/>
          </w:tcPr>
          <w:p w14:paraId="3CB495D1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6E44977" w14:textId="55D51BDC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85"/>
              </w:tabs>
              <w:spacing w:line="240" w:lineRule="auto"/>
              <w:ind w:left="-121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1A6F997B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BFE7F39" w14:textId="567ACDD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EE35291" w14:textId="63A0D454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1E353B9" w14:textId="12F628F8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56" w:type="dxa"/>
          </w:tcPr>
          <w:p w14:paraId="690FD23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F01A643" w14:textId="18679574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</w:tr>
      <w:tr w:rsidR="00563E05" w:rsidRPr="009D12D7" w14:paraId="6481E15C" w14:textId="77777777" w:rsidTr="00D0381A">
        <w:trPr>
          <w:trHeight w:val="386"/>
        </w:trPr>
        <w:tc>
          <w:tcPr>
            <w:tcW w:w="2250" w:type="dxa"/>
          </w:tcPr>
          <w:p w14:paraId="3E026F54" w14:textId="465E0D8F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75C2AD" w14:textId="316B7642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215,395</w:t>
            </w:r>
          </w:p>
        </w:tc>
        <w:tc>
          <w:tcPr>
            <w:tcW w:w="256" w:type="dxa"/>
          </w:tcPr>
          <w:p w14:paraId="06BA6CE6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8F06562" w14:textId="02A4906E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6,861</w:t>
            </w:r>
          </w:p>
        </w:tc>
        <w:tc>
          <w:tcPr>
            <w:tcW w:w="256" w:type="dxa"/>
          </w:tcPr>
          <w:p w14:paraId="60A95593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94C1178" w14:textId="5270E22C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96E326C" w14:textId="5D6365FA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3914090" w14:textId="20496644" w:rsidR="00563E05" w:rsidRPr="005A21C8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1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6669A5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0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93D01FB" w14:textId="411306DD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222,256</w:t>
            </w:r>
          </w:p>
        </w:tc>
      </w:tr>
      <w:tr w:rsidR="00AE7F2C" w:rsidRPr="009D12D7" w14:paraId="59AE79E6" w14:textId="77777777" w:rsidTr="00D0381A">
        <w:trPr>
          <w:trHeight w:val="396"/>
        </w:trPr>
        <w:tc>
          <w:tcPr>
            <w:tcW w:w="2250" w:type="dxa"/>
          </w:tcPr>
          <w:p w14:paraId="4CD643BB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F12D1B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95C4C4A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E76071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2B6B9350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8FF29BF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FF15B61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94B6DA7" w14:textId="77777777" w:rsidR="00AE7F2C" w:rsidRPr="005A21C8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DBAA291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BFB7B1A" w14:textId="77777777" w:rsidR="00AE7F2C" w:rsidRPr="009D12D7" w:rsidRDefault="00AE7F2C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E05" w:rsidRPr="009D12D7" w14:paraId="42A81F9A" w14:textId="77777777" w:rsidTr="00D0381A">
        <w:trPr>
          <w:trHeight w:val="396"/>
        </w:trPr>
        <w:tc>
          <w:tcPr>
            <w:tcW w:w="2250" w:type="dxa"/>
          </w:tcPr>
          <w:p w14:paraId="6F101594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</w:tcPr>
          <w:p w14:paraId="5718B18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95F24B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11564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70F687DC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43E2B9A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E28BA89" w14:textId="282666B0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B890F90" w14:textId="77777777" w:rsidR="00563E05" w:rsidRPr="005A21C8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6C02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A79FBF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E05" w:rsidRPr="009D12D7" w14:paraId="3FD98DD7" w14:textId="77777777" w:rsidTr="00D0381A">
        <w:trPr>
          <w:trHeight w:val="386"/>
        </w:trPr>
        <w:tc>
          <w:tcPr>
            <w:tcW w:w="2250" w:type="dxa"/>
          </w:tcPr>
          <w:p w14:paraId="46D1402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96A62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196,615</w:t>
            </w:r>
          </w:p>
        </w:tc>
        <w:tc>
          <w:tcPr>
            <w:tcW w:w="256" w:type="dxa"/>
          </w:tcPr>
          <w:p w14:paraId="02720B48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C277117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56" w:type="dxa"/>
          </w:tcPr>
          <w:p w14:paraId="37E9EA4E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EC64C3A" w14:textId="797C244B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24,703</w:t>
            </w:r>
          </w:p>
        </w:tc>
        <w:tc>
          <w:tcPr>
            <w:tcW w:w="256" w:type="dxa"/>
          </w:tcPr>
          <w:p w14:paraId="402A7871" w14:textId="401B9F9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85B65FC" w14:textId="053B8342" w:rsidR="00563E05" w:rsidRPr="005A21C8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1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56453B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14EC1475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221,470</w:t>
            </w:r>
          </w:p>
        </w:tc>
      </w:tr>
      <w:tr w:rsidR="00563E05" w:rsidRPr="009D12D7" w14:paraId="482E9E2F" w14:textId="77777777" w:rsidTr="00D0381A">
        <w:trPr>
          <w:trHeight w:val="386"/>
        </w:trPr>
        <w:tc>
          <w:tcPr>
            <w:tcW w:w="2250" w:type="dxa"/>
          </w:tcPr>
          <w:p w14:paraId="182359EF" w14:textId="7220D9F4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F3DDDB9" w14:textId="53E9686F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164,820</w:t>
            </w:r>
          </w:p>
        </w:tc>
        <w:tc>
          <w:tcPr>
            <w:tcW w:w="256" w:type="dxa"/>
          </w:tcPr>
          <w:p w14:paraId="236FC904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27F6AE2" w14:textId="3C585134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56" w:type="dxa"/>
          </w:tcPr>
          <w:p w14:paraId="430D2CBD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4E31A66B" w14:textId="21CBEA2C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15,728</w:t>
            </w:r>
          </w:p>
        </w:tc>
        <w:tc>
          <w:tcPr>
            <w:tcW w:w="256" w:type="dxa"/>
          </w:tcPr>
          <w:p w14:paraId="3D341E11" w14:textId="18674E40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3725456" w14:textId="14B50D3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2,540</w:t>
            </w:r>
          </w:p>
        </w:tc>
        <w:tc>
          <w:tcPr>
            <w:tcW w:w="256" w:type="dxa"/>
          </w:tcPr>
          <w:p w14:paraId="241A18C6" w14:textId="77777777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83519E1" w14:textId="5DA3E3B3" w:rsidR="00563E05" w:rsidRPr="009D12D7" w:rsidRDefault="00563E05" w:rsidP="0056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183,200</w:t>
            </w:r>
          </w:p>
        </w:tc>
      </w:tr>
    </w:tbl>
    <w:p w14:paraId="23C2928C" w14:textId="77777777" w:rsidR="007A5E2A" w:rsidRDefault="007A5E2A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593FA" w14:textId="398E50E7" w:rsidR="00C221CC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ซึ่งได้คิดค่าตัดจำหน่ายเต็มจำนวนแล้ว แต่ยังคงใช้งานจนถึง ณ วันที่ </w:t>
      </w:r>
      <w:r w:rsidR="00B75AF8"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="00B75AF8" w:rsidRPr="009D12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AF8" w:rsidRPr="009D12D7">
        <w:rPr>
          <w:rFonts w:asciiTheme="majorBidi" w:hAnsiTheme="majorBidi" w:cstheme="majorBidi"/>
          <w:sz w:val="30"/>
          <w:szCs w:val="30"/>
        </w:rPr>
        <w:t>2564</w:t>
      </w:r>
      <w:r w:rsidRPr="009D12D7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767934" w:rsidRPr="009D12D7">
        <w:rPr>
          <w:rFonts w:asciiTheme="majorBidi" w:hAnsiTheme="majorBidi" w:cstheme="majorBidi"/>
          <w:sz w:val="30"/>
          <w:szCs w:val="30"/>
        </w:rPr>
        <w:t>9</w:t>
      </w:r>
      <w:r w:rsidR="001A04C0" w:rsidRPr="009D12D7">
        <w:rPr>
          <w:rFonts w:asciiTheme="majorBidi" w:hAnsiTheme="majorBidi" w:cstheme="majorBidi"/>
          <w:sz w:val="30"/>
          <w:szCs w:val="30"/>
        </w:rPr>
        <w:t>6</w:t>
      </w:r>
      <w:r w:rsidR="00767934" w:rsidRPr="009D12D7">
        <w:rPr>
          <w:rFonts w:asciiTheme="majorBidi" w:hAnsiTheme="majorBidi" w:cstheme="majorBidi"/>
          <w:sz w:val="30"/>
          <w:szCs w:val="30"/>
        </w:rPr>
        <w:t>.7</w:t>
      </w:r>
      <w:r w:rsidR="00D402E9"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D12D7">
        <w:rPr>
          <w:rFonts w:asciiTheme="majorBidi" w:hAnsiTheme="majorBidi" w:cstheme="majorBidi"/>
          <w:i/>
          <w:iCs/>
          <w:sz w:val="30"/>
          <w:szCs w:val="30"/>
        </w:rPr>
        <w:t xml:space="preserve">2563: 89.0 </w:t>
      </w: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038D1E7" w14:textId="26851D25" w:rsidR="006427FD" w:rsidRPr="007F3F5F" w:rsidRDefault="006427FD" w:rsidP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E4D7CE" w14:textId="36C88707" w:rsidR="002D4841" w:rsidRPr="00CF7ED9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สินทรัพย์อื่น</w:t>
      </w:r>
    </w:p>
    <w:p w14:paraId="088AED7A" w14:textId="651516FC" w:rsidR="00BD37A6" w:rsidRPr="007F3F5F" w:rsidRDefault="00BD37A6" w:rsidP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2"/>
        <w:gridCol w:w="1350"/>
        <w:gridCol w:w="270"/>
        <w:gridCol w:w="25"/>
        <w:gridCol w:w="1325"/>
      </w:tblGrid>
      <w:tr w:rsidR="009647F0" w:rsidRPr="00865491" w14:paraId="77BD61A4" w14:textId="77777777" w:rsidTr="007F3F5F">
        <w:tc>
          <w:tcPr>
            <w:tcW w:w="4860" w:type="dxa"/>
            <w:vAlign w:val="bottom"/>
          </w:tcPr>
          <w:p w14:paraId="48FE0147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5383EFB0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78F0630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95" w:type="dxa"/>
            <w:gridSpan w:val="2"/>
          </w:tcPr>
          <w:p w14:paraId="14ED0B59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64D919BD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D0919" w:rsidRPr="00865491" w14:paraId="01009B64" w14:textId="77777777" w:rsidTr="007F3F5F">
        <w:tc>
          <w:tcPr>
            <w:tcW w:w="4860" w:type="dxa"/>
          </w:tcPr>
          <w:p w14:paraId="3757C5B1" w14:textId="77777777" w:rsidR="005D0919" w:rsidRPr="00865491" w:rsidDel="0005181C" w:rsidRDefault="005D0919" w:rsidP="00B934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47ED8B" w14:textId="77777777" w:rsidR="005D0919" w:rsidRPr="004930EF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4"/>
          </w:tcPr>
          <w:p w14:paraId="0B70C9F6" w14:textId="77777777" w:rsidR="005D0919" w:rsidRPr="00865491" w:rsidRDefault="005D0919" w:rsidP="00B93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51B" w:rsidRPr="00865491" w14:paraId="7380D271" w14:textId="77777777" w:rsidTr="007F3F5F">
        <w:tc>
          <w:tcPr>
            <w:tcW w:w="4860" w:type="dxa"/>
          </w:tcPr>
          <w:p w14:paraId="1C908E2E" w14:textId="736D45B4" w:rsidR="0027051B" w:rsidRPr="00CF7ED9" w:rsidRDefault="0027051B" w:rsidP="002705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รายได้ค่าธรรมเนียมค้างรับ</w:t>
            </w:r>
          </w:p>
        </w:tc>
        <w:tc>
          <w:tcPr>
            <w:tcW w:w="1262" w:type="dxa"/>
          </w:tcPr>
          <w:p w14:paraId="70AB2917" w14:textId="77777777" w:rsidR="0027051B" w:rsidRPr="004930EF" w:rsidRDefault="0027051B" w:rsidP="0027051B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5441E7" w14:textId="4217F204" w:rsidR="0027051B" w:rsidRPr="00C1282F" w:rsidRDefault="0027051B" w:rsidP="0027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290,292</w:t>
            </w:r>
          </w:p>
        </w:tc>
        <w:tc>
          <w:tcPr>
            <w:tcW w:w="270" w:type="dxa"/>
          </w:tcPr>
          <w:p w14:paraId="48712025" w14:textId="77777777" w:rsidR="0027051B" w:rsidRPr="00865491" w:rsidRDefault="0027051B" w:rsidP="0027051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6EB1491" w14:textId="2BAC6563" w:rsidR="0027051B" w:rsidRPr="00214016" w:rsidRDefault="0027051B" w:rsidP="0027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115,595</w:t>
            </w:r>
          </w:p>
        </w:tc>
      </w:tr>
      <w:tr w:rsidR="00C1282F" w:rsidRPr="00865491" w14:paraId="3F6ECA5F" w14:textId="77777777" w:rsidTr="007F3F5F">
        <w:tc>
          <w:tcPr>
            <w:tcW w:w="4860" w:type="dxa"/>
          </w:tcPr>
          <w:p w14:paraId="6D4881F4" w14:textId="53390D2B" w:rsidR="00C1282F" w:rsidRPr="00865491" w:rsidRDefault="00C1282F" w:rsidP="00C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262" w:type="dxa"/>
          </w:tcPr>
          <w:p w14:paraId="11AE6E12" w14:textId="77777777" w:rsidR="00C1282F" w:rsidRPr="004930EF" w:rsidRDefault="00C1282F" w:rsidP="00C1282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C168E6" w14:textId="40CDCA2D" w:rsidR="00C1282F" w:rsidRPr="00865491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82F">
              <w:rPr>
                <w:rFonts w:asciiTheme="majorBidi" w:hAnsiTheme="majorBidi" w:cstheme="majorBidi"/>
                <w:sz w:val="30"/>
                <w:szCs w:val="30"/>
              </w:rPr>
              <w:t>166,385</w:t>
            </w:r>
          </w:p>
        </w:tc>
        <w:tc>
          <w:tcPr>
            <w:tcW w:w="270" w:type="dxa"/>
          </w:tcPr>
          <w:p w14:paraId="75E240E1" w14:textId="77777777" w:rsidR="00C1282F" w:rsidRPr="00865491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3DFE55D" w14:textId="4F3FA7A7" w:rsidR="00C1282F" w:rsidRPr="00865491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4016">
              <w:rPr>
                <w:rFonts w:asciiTheme="majorBidi" w:hAnsiTheme="majorBidi" w:cstheme="majorBidi"/>
                <w:sz w:val="30"/>
                <w:szCs w:val="30"/>
              </w:rPr>
              <w:t>141,604</w:t>
            </w:r>
          </w:p>
        </w:tc>
      </w:tr>
      <w:tr w:rsidR="00F1020B" w:rsidRPr="00865491" w14:paraId="34FA079D" w14:textId="77777777" w:rsidTr="007F3F5F">
        <w:tc>
          <w:tcPr>
            <w:tcW w:w="4860" w:type="dxa"/>
          </w:tcPr>
          <w:p w14:paraId="2997D8F5" w14:textId="440EE36E" w:rsidR="00F1020B" w:rsidRPr="00F7446E" w:rsidRDefault="00F1020B" w:rsidP="00F102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รายได้ดอกเบี้ยค้างรับ</w:t>
            </w:r>
          </w:p>
        </w:tc>
        <w:tc>
          <w:tcPr>
            <w:tcW w:w="1262" w:type="dxa"/>
          </w:tcPr>
          <w:p w14:paraId="416AE5A0" w14:textId="77777777" w:rsidR="00F1020B" w:rsidRPr="004930EF" w:rsidRDefault="00F1020B" w:rsidP="00F1020B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F814ED" w14:textId="12A460D0" w:rsidR="00F1020B" w:rsidRPr="009D12D7" w:rsidRDefault="00F1020B" w:rsidP="00F1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24,470</w:t>
            </w:r>
          </w:p>
        </w:tc>
        <w:tc>
          <w:tcPr>
            <w:tcW w:w="270" w:type="dxa"/>
          </w:tcPr>
          <w:p w14:paraId="14478DDC" w14:textId="77777777" w:rsidR="00F1020B" w:rsidRPr="00865491" w:rsidRDefault="00F1020B" w:rsidP="00F102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819E885" w14:textId="17881F5E" w:rsidR="00F1020B" w:rsidRPr="00F7446E" w:rsidRDefault="00F1020B" w:rsidP="00F1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17,655</w:t>
            </w:r>
          </w:p>
        </w:tc>
      </w:tr>
      <w:tr w:rsidR="00C1282F" w:rsidRPr="00865491" w14:paraId="0BC8A29D" w14:textId="77777777" w:rsidTr="007F3F5F">
        <w:tc>
          <w:tcPr>
            <w:tcW w:w="4860" w:type="dxa"/>
          </w:tcPr>
          <w:p w14:paraId="0ED9734B" w14:textId="05FADFDD" w:rsidR="00C1282F" w:rsidRPr="00865491" w:rsidRDefault="00C1282F" w:rsidP="00C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2" w:type="dxa"/>
          </w:tcPr>
          <w:p w14:paraId="4728C416" w14:textId="77777777" w:rsidR="00C1282F" w:rsidRPr="004930EF" w:rsidRDefault="00C1282F" w:rsidP="00C1282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F7508B" w14:textId="0748BAD6" w:rsidR="00C1282F" w:rsidRPr="009D12D7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14,712</w:t>
            </w:r>
          </w:p>
        </w:tc>
        <w:tc>
          <w:tcPr>
            <w:tcW w:w="270" w:type="dxa"/>
          </w:tcPr>
          <w:p w14:paraId="07D9A217" w14:textId="77777777" w:rsidR="00C1282F" w:rsidRPr="00865491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32C0BAC" w14:textId="3C4DEC0D" w:rsidR="00C1282F" w:rsidRPr="00865491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9,956</w:t>
            </w:r>
          </w:p>
        </w:tc>
      </w:tr>
      <w:tr w:rsidR="00C1282F" w:rsidRPr="00865491" w14:paraId="1B051D0A" w14:textId="77777777" w:rsidTr="007F3F5F">
        <w:tc>
          <w:tcPr>
            <w:tcW w:w="4860" w:type="dxa"/>
          </w:tcPr>
          <w:p w14:paraId="2B132320" w14:textId="5BBBD674" w:rsidR="00C1282F" w:rsidRPr="00865491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2" w:type="dxa"/>
          </w:tcPr>
          <w:p w14:paraId="18373E0C" w14:textId="77777777" w:rsidR="00C1282F" w:rsidRPr="004930EF" w:rsidRDefault="00C1282F" w:rsidP="00C1282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540769" w14:textId="3FC143F4" w:rsidR="00C1282F" w:rsidRPr="00622502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82F">
              <w:rPr>
                <w:rFonts w:asciiTheme="majorBidi" w:hAnsiTheme="majorBidi" w:cstheme="majorBidi"/>
                <w:sz w:val="30"/>
                <w:szCs w:val="30"/>
              </w:rPr>
              <w:t>13,460</w:t>
            </w:r>
          </w:p>
        </w:tc>
        <w:tc>
          <w:tcPr>
            <w:tcW w:w="270" w:type="dxa"/>
          </w:tcPr>
          <w:p w14:paraId="24AD11B3" w14:textId="77777777" w:rsidR="00C1282F" w:rsidRPr="00865491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E8CCF9B" w14:textId="4F8E422C" w:rsidR="00C1282F" w:rsidRPr="00865491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14,295</w:t>
            </w:r>
          </w:p>
        </w:tc>
      </w:tr>
      <w:tr w:rsidR="00C1282F" w:rsidRPr="00865491" w14:paraId="24560427" w14:textId="77777777" w:rsidTr="007F3F5F">
        <w:tc>
          <w:tcPr>
            <w:tcW w:w="4860" w:type="dxa"/>
          </w:tcPr>
          <w:p w14:paraId="2E37D729" w14:textId="7CAE4C08" w:rsidR="00C1282F" w:rsidRPr="00865491" w:rsidRDefault="00C1282F" w:rsidP="00C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2" w:type="dxa"/>
          </w:tcPr>
          <w:p w14:paraId="2F460129" w14:textId="77777777" w:rsidR="00C1282F" w:rsidRPr="004930EF" w:rsidRDefault="00C1282F" w:rsidP="00C1282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A73D64" w14:textId="5A5F0256" w:rsidR="00C1282F" w:rsidRPr="00622502" w:rsidRDefault="00F1020B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22,456</w:t>
            </w:r>
          </w:p>
        </w:tc>
        <w:tc>
          <w:tcPr>
            <w:tcW w:w="270" w:type="dxa"/>
          </w:tcPr>
          <w:p w14:paraId="49EAE158" w14:textId="77777777" w:rsidR="00C1282F" w:rsidRPr="00865491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2D3D9C4" w14:textId="12D54824" w:rsidR="00C1282F" w:rsidRPr="00865491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3,689</w:t>
            </w:r>
          </w:p>
        </w:tc>
      </w:tr>
      <w:tr w:rsidR="00C1282F" w:rsidRPr="00865491" w14:paraId="3CA742EF" w14:textId="77777777" w:rsidTr="007F3F5F">
        <w:tc>
          <w:tcPr>
            <w:tcW w:w="4860" w:type="dxa"/>
          </w:tcPr>
          <w:p w14:paraId="12EA1EBE" w14:textId="4EA4FAD1" w:rsidR="00C1282F" w:rsidRPr="00865491" w:rsidRDefault="00C1282F" w:rsidP="00C1282F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</w:tcPr>
          <w:p w14:paraId="3AAA18F2" w14:textId="77777777" w:rsidR="00C1282F" w:rsidRPr="004930EF" w:rsidRDefault="00C1282F" w:rsidP="00C1282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8BBF0D" w14:textId="3D71AC42" w:rsidR="00C1282F" w:rsidRPr="00C1282F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531,775</w:t>
            </w:r>
          </w:p>
        </w:tc>
        <w:tc>
          <w:tcPr>
            <w:tcW w:w="270" w:type="dxa"/>
          </w:tcPr>
          <w:p w14:paraId="4E2D25F8" w14:textId="77777777" w:rsidR="00C1282F" w:rsidRPr="00865491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6898A" w14:textId="4EA5E4E0" w:rsidR="00C1282F" w:rsidRPr="00865491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302,794</w:t>
            </w:r>
          </w:p>
        </w:tc>
      </w:tr>
    </w:tbl>
    <w:p w14:paraId="1B743898" w14:textId="31CC6EEE" w:rsidR="007A5E2A" w:rsidRDefault="007A5E2A" w:rsidP="00642BC3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br w:type="page"/>
      </w:r>
    </w:p>
    <w:p w14:paraId="64508505" w14:textId="4BAFF380" w:rsidR="007E1318" w:rsidRPr="00A74C66" w:rsidRDefault="007E1318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13" w:name="_Hlk77261729"/>
      <w:r w:rsidRPr="00A74C6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เงินกู้ยืมจากสถาบันการเงิน</w:t>
      </w:r>
    </w:p>
    <w:p w14:paraId="66104B5D" w14:textId="24F665D0" w:rsidR="007E1318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568"/>
        <w:gridCol w:w="266"/>
        <w:gridCol w:w="1509"/>
        <w:gridCol w:w="266"/>
        <w:gridCol w:w="1598"/>
        <w:gridCol w:w="266"/>
        <w:gridCol w:w="1509"/>
      </w:tblGrid>
      <w:tr w:rsidR="00866C18" w:rsidRPr="00CF7ED9" w14:paraId="266364B6" w14:textId="77777777" w:rsidTr="0085608E">
        <w:trPr>
          <w:trHeight w:val="367"/>
        </w:trPr>
        <w:tc>
          <w:tcPr>
            <w:tcW w:w="2160" w:type="dxa"/>
          </w:tcPr>
          <w:p w14:paraId="6530020E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43" w:type="dxa"/>
            <w:gridSpan w:val="3"/>
          </w:tcPr>
          <w:p w14:paraId="7DCBC4C0" w14:textId="0DDC2600" w:rsidR="00866C18" w:rsidRPr="009647F0" w:rsidRDefault="00B75AF8" w:rsidP="00B91935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0D47E8A6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73" w:type="dxa"/>
            <w:gridSpan w:val="3"/>
          </w:tcPr>
          <w:p w14:paraId="1AB4D530" w14:textId="51AA957B" w:rsidR="00866C18" w:rsidRPr="009647F0" w:rsidRDefault="009647F0" w:rsidP="00B91935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66C18" w:rsidRPr="00CF7ED9" w14:paraId="64961EC1" w14:textId="77777777" w:rsidTr="0085608E">
        <w:trPr>
          <w:trHeight w:val="367"/>
        </w:trPr>
        <w:tc>
          <w:tcPr>
            <w:tcW w:w="2160" w:type="dxa"/>
          </w:tcPr>
          <w:p w14:paraId="79357B93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13D2BF00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6F61B93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A8C8F32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66" w:type="dxa"/>
          </w:tcPr>
          <w:p w14:paraId="7D5E6539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95E49D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143D357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20F6B5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66C18" w:rsidRPr="00CF7ED9" w14:paraId="328193FC" w14:textId="77777777" w:rsidTr="0085608E">
        <w:trPr>
          <w:trHeight w:val="367"/>
        </w:trPr>
        <w:tc>
          <w:tcPr>
            <w:tcW w:w="2160" w:type="dxa"/>
          </w:tcPr>
          <w:p w14:paraId="6E26C1C1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FE3FBAD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483B11B6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D23423E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6" w:type="dxa"/>
          </w:tcPr>
          <w:p w14:paraId="6CB1172B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0D2B3DF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0E4B578B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7B6A27B0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66C18" w:rsidRPr="00CF7ED9" w14:paraId="039C0E10" w14:textId="77777777" w:rsidTr="0085608E">
        <w:trPr>
          <w:trHeight w:val="413"/>
        </w:trPr>
        <w:tc>
          <w:tcPr>
            <w:tcW w:w="2160" w:type="dxa"/>
          </w:tcPr>
          <w:p w14:paraId="3016E691" w14:textId="77777777" w:rsidR="00866C18" w:rsidRPr="00CF7ED9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68" w:type="dxa"/>
          </w:tcPr>
          <w:p w14:paraId="79980F1B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5988751E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301F8E8" w14:textId="77777777" w:rsidR="00866C18" w:rsidRPr="00CF7ED9" w:rsidRDefault="00866C18" w:rsidP="00B91935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66" w:type="dxa"/>
          </w:tcPr>
          <w:p w14:paraId="5DB6C388" w14:textId="77777777" w:rsidR="00866C18" w:rsidRPr="00CF7ED9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47781DC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661B78A4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6F01680" w14:textId="77777777" w:rsidR="00866C18" w:rsidRPr="00CF7ED9" w:rsidRDefault="00866C18" w:rsidP="00B91935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6C18" w:rsidRPr="00CF7ED9" w14:paraId="75C1E8CE" w14:textId="77777777" w:rsidTr="0085608E">
        <w:trPr>
          <w:trHeight w:val="413"/>
        </w:trPr>
        <w:tc>
          <w:tcPr>
            <w:tcW w:w="2160" w:type="dxa"/>
          </w:tcPr>
          <w:p w14:paraId="14D41BF6" w14:textId="77777777" w:rsidR="00866C18" w:rsidRPr="0096065A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  <w:lang w:val="th-TH"/>
              </w:rPr>
              <w:t>ตั๋วสัญญาใช้เงิน</w:t>
            </w:r>
          </w:p>
        </w:tc>
        <w:tc>
          <w:tcPr>
            <w:tcW w:w="1568" w:type="dxa"/>
          </w:tcPr>
          <w:p w14:paraId="28415CEC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E96982F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225923BC" w14:textId="77777777" w:rsidR="00866C18" w:rsidRPr="00CF7ED9" w:rsidRDefault="00866C18" w:rsidP="00B91935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0BCA30F" w14:textId="77777777" w:rsidR="00866C18" w:rsidRPr="00CF7ED9" w:rsidRDefault="00866C18" w:rsidP="00B91935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86664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0CF267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9BC3ECB" w14:textId="77777777" w:rsidR="00866C18" w:rsidRPr="00CF7ED9" w:rsidRDefault="00866C18" w:rsidP="00B91935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A3E2A" w:rsidRPr="00CF7ED9" w14:paraId="23B4982B" w14:textId="77777777" w:rsidTr="0085608E">
        <w:trPr>
          <w:trHeight w:val="413"/>
        </w:trPr>
        <w:tc>
          <w:tcPr>
            <w:tcW w:w="2160" w:type="dxa"/>
          </w:tcPr>
          <w:p w14:paraId="2B0D18BB" w14:textId="77777777" w:rsidR="009A3E2A" w:rsidRPr="00CF7ED9" w:rsidRDefault="009A3E2A" w:rsidP="009A3E2A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568" w:type="dxa"/>
          </w:tcPr>
          <w:p w14:paraId="307A7502" w14:textId="09E98339" w:rsidR="009A3E2A" w:rsidRPr="00F07C94" w:rsidRDefault="00F1020B" w:rsidP="009A3E2A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4E7949B" w14:textId="77777777" w:rsidR="009A3E2A" w:rsidRPr="00CF7ED9" w:rsidRDefault="009A3E2A" w:rsidP="009A3E2A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233CF812" w14:textId="13A1B3CE" w:rsidR="009A3E2A" w:rsidRPr="00CF7ED9" w:rsidRDefault="006B4ECB" w:rsidP="00F1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5058461" w14:textId="77777777" w:rsidR="009A3E2A" w:rsidRPr="00CF7ED9" w:rsidRDefault="009A3E2A" w:rsidP="009A3E2A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6FB48621" w14:textId="79D4D775" w:rsidR="009A3E2A" w:rsidRPr="00CF7ED9" w:rsidRDefault="009A3E2A" w:rsidP="009A3E2A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.</w:t>
            </w: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75</w:t>
            </w:r>
          </w:p>
        </w:tc>
        <w:tc>
          <w:tcPr>
            <w:tcW w:w="266" w:type="dxa"/>
          </w:tcPr>
          <w:p w14:paraId="7B8A9ACB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F6152DD" w14:textId="755AAF78" w:rsidR="009A3E2A" w:rsidRPr="0085608E" w:rsidRDefault="009A3E2A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</w:tr>
      <w:tr w:rsidR="009A3E2A" w:rsidRPr="00CF7ED9" w14:paraId="0F34D413" w14:textId="77777777" w:rsidTr="0085608E">
        <w:trPr>
          <w:trHeight w:val="357"/>
        </w:trPr>
        <w:tc>
          <w:tcPr>
            <w:tcW w:w="2160" w:type="dxa"/>
          </w:tcPr>
          <w:p w14:paraId="623E5FB8" w14:textId="77777777" w:rsidR="009A3E2A" w:rsidRPr="00CF7ED9" w:rsidRDefault="009A3E2A" w:rsidP="009A3E2A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</w:tcPr>
          <w:p w14:paraId="0DEAF53B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9CE94AE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52A8C2F" w14:textId="3D7B9ABC" w:rsidR="009A3E2A" w:rsidRPr="00F07C94" w:rsidRDefault="006B4ECB" w:rsidP="00F1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C50D105" w14:textId="77777777" w:rsidR="009A3E2A" w:rsidRPr="00CF7ED9" w:rsidRDefault="009A3E2A" w:rsidP="009A3E2A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36FA6E0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D61B519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86D2BC3" w14:textId="3315A7E6" w:rsidR="009A3E2A" w:rsidRPr="0085608E" w:rsidRDefault="009A3E2A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1,750,000</w:t>
            </w:r>
          </w:p>
        </w:tc>
      </w:tr>
    </w:tbl>
    <w:p w14:paraId="0E63CFFA" w14:textId="262E7234" w:rsidR="007E1318" w:rsidRPr="007D6666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DFFA33" w14:textId="487BA879" w:rsidR="007E1318" w:rsidRDefault="00D431C1" w:rsidP="00E13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B4EC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75AF8" w:rsidRPr="006B4ECB">
        <w:rPr>
          <w:rFonts w:asciiTheme="majorBidi" w:hAnsiTheme="majorBidi" w:cstheme="majorBidi"/>
          <w:sz w:val="30"/>
          <w:szCs w:val="30"/>
        </w:rPr>
        <w:t xml:space="preserve">31 </w:t>
      </w:r>
      <w:r w:rsidR="00B75AF8" w:rsidRPr="006B4E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AF8" w:rsidRPr="006B4ECB">
        <w:rPr>
          <w:rFonts w:asciiTheme="majorBidi" w:hAnsiTheme="majorBidi" w:cstheme="majorBidi"/>
          <w:sz w:val="30"/>
          <w:szCs w:val="30"/>
        </w:rPr>
        <w:t>2564</w:t>
      </w:r>
      <w:r w:rsidRPr="006B4ECB">
        <w:rPr>
          <w:rFonts w:asciiTheme="majorBidi" w:hAnsiTheme="majorBidi" w:cstheme="majorBidi"/>
          <w:sz w:val="30"/>
          <w:szCs w:val="30"/>
        </w:rPr>
        <w:t xml:space="preserve"> </w:t>
      </w:r>
      <w:r w:rsidR="00220396" w:rsidRPr="006B4ECB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บริษัทมีวงเงินสินเชื่อซึ่งยังมิได้เบิกใช้เป็นจำนวน</w:t>
      </w:r>
      <w:r w:rsidR="00220396" w:rsidRPr="009D12D7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="00541E26"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="004F3064" w:rsidRPr="009D12D7">
        <w:rPr>
          <w:rFonts w:asciiTheme="majorBidi" w:hAnsiTheme="majorBidi" w:cstheme="majorBidi"/>
          <w:sz w:val="30"/>
          <w:szCs w:val="30"/>
        </w:rPr>
        <w:t>7,</w:t>
      </w:r>
      <w:r w:rsidR="006B4ECB" w:rsidRPr="009D12D7">
        <w:rPr>
          <w:rFonts w:asciiTheme="majorBidi" w:hAnsiTheme="majorBidi" w:cstheme="majorBidi"/>
          <w:sz w:val="30"/>
          <w:szCs w:val="30"/>
        </w:rPr>
        <w:t>6</w:t>
      </w:r>
      <w:r w:rsidR="004F3064" w:rsidRPr="009D12D7">
        <w:rPr>
          <w:rFonts w:asciiTheme="majorBidi" w:hAnsiTheme="majorBidi" w:cstheme="majorBidi"/>
          <w:sz w:val="30"/>
          <w:szCs w:val="30"/>
        </w:rPr>
        <w:t>6</w:t>
      </w:r>
      <w:r w:rsidR="006B4ECB" w:rsidRPr="009D12D7">
        <w:rPr>
          <w:rFonts w:asciiTheme="majorBidi" w:hAnsiTheme="majorBidi" w:cstheme="majorBidi"/>
          <w:sz w:val="30"/>
          <w:szCs w:val="30"/>
        </w:rPr>
        <w:t>0</w:t>
      </w:r>
      <w:r w:rsidR="00F07C94"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="00220396" w:rsidRPr="009D12D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20396" w:rsidRPr="009D12D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647F0" w:rsidRPr="009D12D7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220396" w:rsidRPr="0022039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9647F0">
        <w:rPr>
          <w:rFonts w:asciiTheme="majorBidi" w:eastAsia="Calibri" w:hAnsiTheme="majorBidi" w:cstheme="majorBidi"/>
          <w:i/>
          <w:iCs/>
          <w:sz w:val="30"/>
          <w:szCs w:val="30"/>
        </w:rPr>
        <w:t>6,110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20396" w:rsidRP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ล้านบาท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AFAF7F5" w14:textId="77777777" w:rsidR="007A5E2A" w:rsidRPr="00E13F1A" w:rsidRDefault="007A5E2A" w:rsidP="00E13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3"/>
    <w:p w14:paraId="5F617227" w14:textId="3E73E4CE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3E2D36D1" w14:textId="13D872B8" w:rsidR="00866C18" w:rsidRDefault="00866C18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9647F0" w:rsidRPr="00CF7ED9" w14:paraId="764E6343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2E97174D" w14:textId="77777777" w:rsidR="009647F0" w:rsidRPr="00CF7ED9" w:rsidRDefault="009647F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65B225" w14:textId="3B781AB7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9703917" w14:textId="77777777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4B06BD" w14:textId="3751DFCE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647F0" w:rsidRPr="00CF7ED9" w14:paraId="75CC87B1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843030B" w14:textId="77777777" w:rsidR="009647F0" w:rsidRPr="00CF7ED9" w:rsidRDefault="009647F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DD880A7" w14:textId="77777777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C3EF7" w:rsidRPr="00CF7ED9" w14:paraId="1645745E" w14:textId="77777777" w:rsidTr="009E05C5">
        <w:tc>
          <w:tcPr>
            <w:tcW w:w="6210" w:type="dxa"/>
          </w:tcPr>
          <w:p w14:paraId="427E8969" w14:textId="77777777" w:rsidR="006C3EF7" w:rsidRPr="00CF7ED9" w:rsidRDefault="006C3EF7" w:rsidP="006C3EF7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350" w:type="dxa"/>
          </w:tcPr>
          <w:p w14:paraId="0B6A6195" w14:textId="2B4F6DB9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EF7">
              <w:rPr>
                <w:rFonts w:asciiTheme="majorBidi" w:hAnsiTheme="majorBidi" w:cstheme="majorBidi"/>
                <w:sz w:val="30"/>
                <w:szCs w:val="30"/>
              </w:rPr>
              <w:t xml:space="preserve"> 151,587 </w:t>
            </w:r>
          </w:p>
        </w:tc>
        <w:tc>
          <w:tcPr>
            <w:tcW w:w="270" w:type="dxa"/>
          </w:tcPr>
          <w:p w14:paraId="0B2E3BD7" w14:textId="77777777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A6F1E" w14:textId="15978AB3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2C6">
              <w:rPr>
                <w:rFonts w:asciiTheme="majorBidi" w:hAnsiTheme="majorBidi" w:cstheme="majorBidi"/>
                <w:sz w:val="30"/>
                <w:szCs w:val="30"/>
              </w:rPr>
              <w:t>699,274</w:t>
            </w:r>
          </w:p>
        </w:tc>
      </w:tr>
      <w:tr w:rsidR="006C3EF7" w:rsidRPr="00CF7ED9" w14:paraId="5FF56754" w14:textId="77777777" w:rsidTr="009E05C5">
        <w:tc>
          <w:tcPr>
            <w:tcW w:w="6210" w:type="dxa"/>
          </w:tcPr>
          <w:p w14:paraId="018E02E8" w14:textId="77777777" w:rsidR="006C3EF7" w:rsidRPr="00CF7ED9" w:rsidRDefault="006C3EF7" w:rsidP="006C3EF7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24012" w14:textId="21310C5B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EF7">
              <w:rPr>
                <w:rFonts w:asciiTheme="majorBidi" w:hAnsiTheme="majorBidi" w:cstheme="majorBidi"/>
                <w:sz w:val="30"/>
                <w:szCs w:val="30"/>
              </w:rPr>
              <w:t xml:space="preserve"> 30,527 </w:t>
            </w:r>
          </w:p>
        </w:tc>
        <w:tc>
          <w:tcPr>
            <w:tcW w:w="270" w:type="dxa"/>
          </w:tcPr>
          <w:p w14:paraId="1730B873" w14:textId="77777777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0E4C6" w14:textId="1E3B5B22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2C6">
              <w:rPr>
                <w:rFonts w:asciiTheme="majorBidi" w:hAnsiTheme="majorBidi" w:cstheme="majorBidi"/>
                <w:sz w:val="30"/>
                <w:szCs w:val="30"/>
              </w:rPr>
              <w:t>18,044</w:t>
            </w:r>
          </w:p>
        </w:tc>
      </w:tr>
      <w:tr w:rsidR="006C3EF7" w:rsidRPr="00CF7ED9" w14:paraId="1AA00A74" w14:textId="77777777" w:rsidTr="009E05C5">
        <w:tc>
          <w:tcPr>
            <w:tcW w:w="6210" w:type="dxa"/>
          </w:tcPr>
          <w:p w14:paraId="6489F4D4" w14:textId="77777777" w:rsidR="006C3EF7" w:rsidRPr="00CF7ED9" w:rsidRDefault="006C3EF7" w:rsidP="006C3EF7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257C3" w14:textId="71B3B0BC" w:rsidR="006C3EF7" w:rsidRPr="006C3EF7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E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3E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182,114 </w:t>
            </w:r>
          </w:p>
        </w:tc>
        <w:tc>
          <w:tcPr>
            <w:tcW w:w="270" w:type="dxa"/>
          </w:tcPr>
          <w:p w14:paraId="726D9925" w14:textId="77777777" w:rsidR="006C3EF7" w:rsidRPr="007A22C6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92151" w14:textId="094100AC" w:rsidR="006C3EF7" w:rsidRPr="009E05C5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717,318</w:t>
            </w:r>
          </w:p>
        </w:tc>
      </w:tr>
    </w:tbl>
    <w:p w14:paraId="6AA3245B" w14:textId="0388549F" w:rsidR="000B6552" w:rsidRPr="007D6666" w:rsidRDefault="000B6552" w:rsidP="009E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1ECBCDE" w14:textId="59A0FB3B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20230432" w:rsidR="002D4841" w:rsidRDefault="002D4841" w:rsidP="0060593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9647F0" w:rsidRPr="00CF7ED9" w14:paraId="2AEDC374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69856E8" w14:textId="77777777" w:rsidR="009647F0" w:rsidRPr="00CF7ED9" w:rsidRDefault="009647F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4ADD53" w14:textId="6766E8B0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C1960DE" w14:textId="77777777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4A5E277" w14:textId="0F6F98E1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85333" w:rsidRPr="00CF7ED9" w14:paraId="0C62B9E6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E6FF2E8" w14:textId="77777777" w:rsidR="00B85333" w:rsidRPr="00CF7ED9" w:rsidRDefault="00B85333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7C6B035" w14:textId="77777777" w:rsidR="00B85333" w:rsidRPr="00CF7ED9" w:rsidRDefault="00B85333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C3EF7" w:rsidRPr="00CF7ED9" w14:paraId="12149BB9" w14:textId="77777777" w:rsidTr="009E05C5">
        <w:tc>
          <w:tcPr>
            <w:tcW w:w="6210" w:type="dxa"/>
          </w:tcPr>
          <w:p w14:paraId="42825B76" w14:textId="77777777" w:rsidR="006C3EF7" w:rsidRPr="00CF7ED9" w:rsidRDefault="006C3EF7" w:rsidP="006C3EF7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1DFB8C78" w14:textId="6A4F738D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EF7">
              <w:rPr>
                <w:rFonts w:asciiTheme="majorBidi" w:hAnsiTheme="majorBidi" w:cstheme="majorBidi"/>
                <w:sz w:val="30"/>
                <w:szCs w:val="30"/>
              </w:rPr>
              <w:t xml:space="preserve"> 2,398,437 </w:t>
            </w:r>
          </w:p>
        </w:tc>
        <w:tc>
          <w:tcPr>
            <w:tcW w:w="270" w:type="dxa"/>
          </w:tcPr>
          <w:p w14:paraId="56489FD3" w14:textId="77777777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3F63" w14:textId="59228FE7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5D5B">
              <w:rPr>
                <w:rFonts w:asciiTheme="majorBidi" w:hAnsiTheme="majorBidi" w:cstheme="majorBidi"/>
                <w:sz w:val="30"/>
                <w:szCs w:val="30"/>
              </w:rPr>
              <w:t>2,592,20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C3EF7" w:rsidRPr="00CF7ED9" w14:paraId="73C43FBB" w14:textId="77777777" w:rsidTr="009E05C5">
        <w:tc>
          <w:tcPr>
            <w:tcW w:w="6210" w:type="dxa"/>
          </w:tcPr>
          <w:p w14:paraId="3BA6CB1E" w14:textId="69AAC113" w:rsidR="006C3EF7" w:rsidRPr="00CF7ED9" w:rsidRDefault="006C3EF7" w:rsidP="006C3EF7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B1F9C" w14:textId="0510E907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3EF7">
              <w:rPr>
                <w:rFonts w:asciiTheme="majorBidi" w:hAnsiTheme="majorBidi" w:cstheme="majorBidi"/>
                <w:sz w:val="30"/>
                <w:szCs w:val="30"/>
              </w:rPr>
              <w:t xml:space="preserve"> 5,750 </w:t>
            </w:r>
          </w:p>
        </w:tc>
        <w:tc>
          <w:tcPr>
            <w:tcW w:w="270" w:type="dxa"/>
          </w:tcPr>
          <w:p w14:paraId="738851C0" w14:textId="77777777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B527CA" w14:textId="45EBD06A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91781">
              <w:rPr>
                <w:rFonts w:asciiTheme="majorBidi" w:hAnsiTheme="majorBidi" w:cstheme="majorBidi"/>
                <w:sz w:val="30"/>
                <w:szCs w:val="30"/>
              </w:rPr>
              <w:t>3,771</w:t>
            </w:r>
          </w:p>
        </w:tc>
      </w:tr>
      <w:tr w:rsidR="006C3EF7" w:rsidRPr="00CF7ED9" w14:paraId="0B00915B" w14:textId="77777777" w:rsidTr="009E05C5">
        <w:tc>
          <w:tcPr>
            <w:tcW w:w="6210" w:type="dxa"/>
          </w:tcPr>
          <w:p w14:paraId="4ACDD07C" w14:textId="77777777" w:rsidR="006C3EF7" w:rsidRPr="00CF7ED9" w:rsidRDefault="006C3EF7" w:rsidP="006C3EF7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C40015" w14:textId="74C86E3B" w:rsidR="006C3EF7" w:rsidRPr="006C3EF7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E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2,404,187 </w:t>
            </w:r>
          </w:p>
        </w:tc>
        <w:tc>
          <w:tcPr>
            <w:tcW w:w="270" w:type="dxa"/>
          </w:tcPr>
          <w:p w14:paraId="7E441A10" w14:textId="77777777" w:rsidR="006C3EF7" w:rsidRPr="00CF7ED9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A8E25C" w14:textId="3DF4D6A6" w:rsidR="006C3EF7" w:rsidRPr="009E05C5" w:rsidRDefault="006C3EF7" w:rsidP="006C3E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2,595,973</w:t>
            </w:r>
          </w:p>
        </w:tc>
      </w:tr>
    </w:tbl>
    <w:p w14:paraId="0B42EA64" w14:textId="5012FDA5" w:rsidR="007A5E2A" w:rsidRDefault="007A5E2A" w:rsidP="009E72B8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br w:type="page"/>
      </w:r>
    </w:p>
    <w:p w14:paraId="27A5FD39" w14:textId="113DCF35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ตราสารหนี้ที่ออก</w:t>
      </w:r>
    </w:p>
    <w:p w14:paraId="25F04C33" w14:textId="67D977CC" w:rsidR="002D4841" w:rsidRPr="00384243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B85333" w:rsidRPr="00CF7ED9" w14:paraId="07024A85" w14:textId="77777777" w:rsidTr="0085608E">
        <w:trPr>
          <w:trHeight w:val="317"/>
        </w:trPr>
        <w:tc>
          <w:tcPr>
            <w:tcW w:w="1980" w:type="dxa"/>
          </w:tcPr>
          <w:p w14:paraId="6C322AAD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B9C1DF7" w14:textId="4276C77C" w:rsidR="00B85333" w:rsidRPr="00CF7ED9" w:rsidRDefault="00B75AF8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0F3674F6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731A7E2" w14:textId="61CFC3ED" w:rsidR="00B85333" w:rsidRPr="00CF7ED9" w:rsidRDefault="009647F0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85333" w:rsidRPr="00CF7ED9" w14:paraId="0192C844" w14:textId="77777777" w:rsidTr="0085608E">
        <w:trPr>
          <w:trHeight w:val="317"/>
        </w:trPr>
        <w:tc>
          <w:tcPr>
            <w:tcW w:w="1980" w:type="dxa"/>
          </w:tcPr>
          <w:p w14:paraId="7DF17361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E450BE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A5047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E6AA08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4815C0A9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CDF60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22066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819736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85333" w:rsidRPr="00CF7ED9" w14:paraId="77743F1F" w14:textId="77777777" w:rsidTr="0085608E">
        <w:trPr>
          <w:trHeight w:val="317"/>
        </w:trPr>
        <w:tc>
          <w:tcPr>
            <w:tcW w:w="1980" w:type="dxa"/>
          </w:tcPr>
          <w:p w14:paraId="77197D6A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D4BDD" w14:textId="77777777" w:rsidR="00B85333" w:rsidRPr="00A90633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9063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5842225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1EBC82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B32A39D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BB9674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787A081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254FD4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85333" w:rsidRPr="00CF7ED9" w14:paraId="3987A5C2" w14:textId="77777777" w:rsidTr="0085608E">
        <w:trPr>
          <w:trHeight w:val="317"/>
        </w:trPr>
        <w:tc>
          <w:tcPr>
            <w:tcW w:w="1980" w:type="dxa"/>
          </w:tcPr>
          <w:p w14:paraId="41A67090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9391829" w14:textId="77777777" w:rsidR="00B85333" w:rsidRPr="00A90633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A9063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A9063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E609A30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07ED3E" w14:textId="77777777" w:rsidR="00B85333" w:rsidRPr="00CF7ED9" w:rsidRDefault="00B85333" w:rsidP="00A4347E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A253A23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31345005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3EEE9A98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D9DB2" w14:textId="77777777" w:rsidR="00B85333" w:rsidRPr="00CF7ED9" w:rsidRDefault="00B85333" w:rsidP="00A4347E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5333" w:rsidRPr="00CF7ED9" w14:paraId="3D5C0BA5" w14:textId="77777777" w:rsidTr="0085608E">
        <w:trPr>
          <w:trHeight w:val="317"/>
        </w:trPr>
        <w:tc>
          <w:tcPr>
            <w:tcW w:w="1980" w:type="dxa"/>
          </w:tcPr>
          <w:p w14:paraId="23EED321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1C264FB0" w14:textId="77777777" w:rsidR="00B85333" w:rsidRPr="0085608E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4CBDD58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F73A9C" w14:textId="77777777" w:rsidR="00B85333" w:rsidRPr="00CF7ED9" w:rsidRDefault="00B85333" w:rsidP="00A4347E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02AA4" w14:textId="77777777" w:rsidR="00B85333" w:rsidRPr="00CF7ED9" w:rsidRDefault="00B85333" w:rsidP="00A4347E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C0C9B8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604C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63640" w14:textId="77777777" w:rsidR="00B85333" w:rsidRPr="00CF7ED9" w:rsidRDefault="00B85333" w:rsidP="00A4347E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1C7F07" w:rsidRPr="00CF7ED9" w14:paraId="71C5B407" w14:textId="77777777" w:rsidTr="0085608E">
        <w:trPr>
          <w:trHeight w:val="317"/>
        </w:trPr>
        <w:tc>
          <w:tcPr>
            <w:tcW w:w="1980" w:type="dxa"/>
          </w:tcPr>
          <w:p w14:paraId="0F377CFB" w14:textId="77777777" w:rsidR="001C7F07" w:rsidRPr="00507F53" w:rsidRDefault="001C7F07" w:rsidP="001C7F07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507F53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5EC259F6" w14:textId="1B71FC73" w:rsidR="001C7F07" w:rsidRPr="009D12D7" w:rsidRDefault="00F1020B" w:rsidP="001C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eastAsia="Calibri" w:hAnsiTheme="majorBidi" w:cstheme="majorBidi"/>
                <w:sz w:val="30"/>
                <w:szCs w:val="30"/>
              </w:rPr>
              <w:t>0.00 - 17.00</w:t>
            </w:r>
            <w:r w:rsidRPr="009D12D7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610215B8" w14:textId="77777777" w:rsidR="001C7F07" w:rsidRPr="009D12D7" w:rsidRDefault="001C7F07" w:rsidP="001C7F0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82E81" w14:textId="165BE776" w:rsidR="001C7F07" w:rsidRPr="0085608E" w:rsidRDefault="00BA7CD6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BA7CD6">
              <w:rPr>
                <w:rFonts w:asciiTheme="majorBidi" w:eastAsia="Calibri" w:hAnsiTheme="majorBidi"/>
                <w:sz w:val="30"/>
                <w:szCs w:val="30"/>
              </w:rPr>
              <w:t>5,816,493</w:t>
            </w:r>
          </w:p>
        </w:tc>
        <w:tc>
          <w:tcPr>
            <w:tcW w:w="270" w:type="dxa"/>
          </w:tcPr>
          <w:p w14:paraId="5CECCB9A" w14:textId="77777777" w:rsidR="001C7F07" w:rsidRPr="00CF7ED9" w:rsidRDefault="001C7F07" w:rsidP="001C7F0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34BAA64" w14:textId="20060503" w:rsidR="001C7F07" w:rsidRPr="00CF7ED9" w:rsidRDefault="001C7F07" w:rsidP="001C7F0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0.40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15.00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08D470D5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95F31" w14:textId="17927EE7" w:rsidR="001C7F07" w:rsidRPr="00CF7ED9" w:rsidRDefault="001C7F07" w:rsidP="001C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eastAsia="Calibri" w:hAnsiTheme="majorBidi"/>
                <w:sz w:val="30"/>
                <w:szCs w:val="30"/>
              </w:rPr>
              <w:t>433</w:t>
            </w:r>
            <w:r w:rsidRPr="00D6297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B03EF1">
              <w:rPr>
                <w:rFonts w:asciiTheme="majorBidi" w:eastAsia="Calibri" w:hAnsiTheme="majorBidi"/>
                <w:sz w:val="30"/>
                <w:szCs w:val="30"/>
              </w:rPr>
              <w:t>96</w:t>
            </w:r>
            <w:r w:rsidRPr="00B03EF1">
              <w:rPr>
                <w:rFonts w:asciiTheme="majorBidi" w:eastAsia="Calibri" w:hAnsiTheme="majorBidi" w:hint="cs"/>
                <w:sz w:val="30"/>
                <w:szCs w:val="30"/>
              </w:rPr>
              <w:t>1</w:t>
            </w:r>
          </w:p>
        </w:tc>
      </w:tr>
      <w:tr w:rsidR="001C7F07" w:rsidRPr="00CF7ED9" w14:paraId="6F1BBD4F" w14:textId="77777777" w:rsidTr="0085608E">
        <w:trPr>
          <w:trHeight w:val="317"/>
        </w:trPr>
        <w:tc>
          <w:tcPr>
            <w:tcW w:w="1980" w:type="dxa"/>
          </w:tcPr>
          <w:p w14:paraId="48986E46" w14:textId="77777777" w:rsidR="001C7F07" w:rsidRPr="00CF7ED9" w:rsidRDefault="001C7F07" w:rsidP="001C7F07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ACB457B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2F31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60246C" w14:textId="41B943EA" w:rsidR="001C7F07" w:rsidRPr="0085608E" w:rsidRDefault="00BA7CD6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b/>
                <w:bCs/>
                <w:sz w:val="30"/>
                <w:szCs w:val="30"/>
              </w:rPr>
            </w:pPr>
            <w:r w:rsidRPr="00BA7CD6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5,816,493</w:t>
            </w:r>
          </w:p>
        </w:tc>
        <w:tc>
          <w:tcPr>
            <w:tcW w:w="270" w:type="dxa"/>
          </w:tcPr>
          <w:p w14:paraId="456210DD" w14:textId="77777777" w:rsidR="001C7F07" w:rsidRPr="00CF7ED9" w:rsidRDefault="001C7F07" w:rsidP="001C7F07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DBFA8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E73EA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51905A" w14:textId="4CE4F03F" w:rsidR="001C7F07" w:rsidRPr="00CF7ED9" w:rsidRDefault="001C7F07" w:rsidP="001C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03EF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433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B03EF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961</w:t>
            </w:r>
          </w:p>
        </w:tc>
      </w:tr>
    </w:tbl>
    <w:p w14:paraId="745FB1DD" w14:textId="77777777" w:rsidR="002D4841" w:rsidRPr="0085608E" w:rsidRDefault="002D4841" w:rsidP="00C263F0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758FC" w14:textId="3506B74A" w:rsidR="002D4841" w:rsidRDefault="002D4841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lang w:val="th-TH"/>
        </w:rPr>
      </w:pPr>
      <w:r w:rsidRPr="00CF7ED9">
        <w:rPr>
          <w:rFonts w:asciiTheme="majorBidi" w:hAnsiTheme="majorBidi" w:cstheme="majorBidi"/>
          <w:sz w:val="30"/>
          <w:szCs w:val="30"/>
          <w:vertAlign w:val="superscript"/>
          <w:cs/>
          <w:lang w:val="th-TH"/>
        </w:rPr>
        <w:t>*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ab/>
      </w:r>
      <w:r w:rsidR="003869C4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3869C4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3869C4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5DB273AA" w14:textId="77777777" w:rsidR="007A5E2A" w:rsidRPr="00BA7CD6" w:rsidRDefault="007A5E2A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F061006" w14:textId="05E17629" w:rsidR="002D4841" w:rsidRPr="00CF7ED9" w:rsidRDefault="002D4841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F7ED9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โดยรวมอนุพันธ์แฝงที่บริษัทเสนอขายเป็นการทั่วไปแก่</w:t>
      </w:r>
      <w:r w:rsidR="00B71781">
        <w:rPr>
          <w:rFonts w:asciiTheme="majorBidi" w:eastAsia="Calibri" w:hAnsiTheme="majorBidi" w:cstheme="majorBidi"/>
          <w:sz w:val="30"/>
          <w:szCs w:val="30"/>
        </w:rPr>
        <w:br/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งบแสดงฐานะการเงิน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9647F0">
        <w:rPr>
          <w:rFonts w:asciiTheme="majorBidi" w:hAnsiTheme="majorBidi" w:cstheme="majorBidi"/>
          <w:sz w:val="30"/>
          <w:szCs w:val="30"/>
        </w:rPr>
        <w:t>8</w:t>
      </w:r>
    </w:p>
    <w:p w14:paraId="05AA4FCD" w14:textId="030AA5A3" w:rsidR="00D15DD6" w:rsidRPr="00384243" w:rsidRDefault="00D15DD6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</w:p>
    <w:p w14:paraId="56A19AF5" w14:textId="5C9C042A" w:rsidR="002D4841" w:rsidRDefault="002D4841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pacing w:val="10"/>
          <w:sz w:val="30"/>
          <w:szCs w:val="30"/>
        </w:rPr>
      </w:pP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B75AF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31 </w:t>
      </w:r>
      <w:r w:rsidR="00B75AF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ธันวาคม </w:t>
      </w:r>
      <w:r w:rsidR="00B75AF8">
        <w:rPr>
          <w:rFonts w:asciiTheme="majorBidi" w:eastAsia="Calibri" w:hAnsiTheme="majorBidi" w:cstheme="majorBidi"/>
          <w:spacing w:val="-4"/>
          <w:sz w:val="30"/>
          <w:szCs w:val="30"/>
        </w:rPr>
        <w:t>2564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บริษัทมีหุ้นกู้อนุพันธ์จำนวน </w:t>
      </w:r>
      <w:r w:rsidR="00F1020B">
        <w:rPr>
          <w:rFonts w:asciiTheme="majorBidi" w:eastAsia="Calibri" w:hAnsiTheme="majorBidi" w:cstheme="majorBidi"/>
          <w:spacing w:val="-4"/>
          <w:sz w:val="30"/>
          <w:szCs w:val="30"/>
        </w:rPr>
        <w:t>5</w:t>
      </w:r>
      <w:r w:rsidR="00BA7CD6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,</w:t>
      </w:r>
      <w:r w:rsidR="00F1020B">
        <w:rPr>
          <w:rFonts w:asciiTheme="majorBidi" w:eastAsia="Calibri" w:hAnsiTheme="majorBidi" w:cstheme="majorBidi"/>
          <w:spacing w:val="-4"/>
          <w:sz w:val="30"/>
          <w:szCs w:val="30"/>
        </w:rPr>
        <w:t>816.5</w:t>
      </w:r>
      <w:r w:rsidR="00BA7CD6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9647F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07C94" w:rsidRPr="00F07C9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 </w:t>
      </w:r>
      <w:r w:rsidR="009647F0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434.0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)</w:t>
      </w:r>
      <w:r w:rsidR="00F07C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ซึ่งจะครบกำหนดชำระใน</w:t>
      </w:r>
      <w:r w:rsidRPr="00DA0D05">
        <w:rPr>
          <w:rFonts w:asciiTheme="majorBidi" w:eastAsia="Calibri" w:hAnsiTheme="majorBidi" w:cstheme="majorBidi"/>
          <w:sz w:val="30"/>
          <w:szCs w:val="30"/>
          <w:cs/>
        </w:rPr>
        <w:t>ระหว่างเดือน</w:t>
      </w:r>
      <w:r w:rsidR="00BA7CD6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D62973" w:rsidRPr="00D62973">
        <w:rPr>
          <w:rFonts w:asciiTheme="majorBidi" w:eastAsia="Calibri" w:hAnsiTheme="majorBidi" w:cstheme="majorBidi" w:hint="cs"/>
          <w:sz w:val="30"/>
          <w:szCs w:val="30"/>
          <w:cs/>
        </w:rPr>
        <w:t>ถึง</w:t>
      </w:r>
      <w:r w:rsidR="00D62973" w:rsidRPr="00F7446E">
        <w:rPr>
          <w:rFonts w:asciiTheme="majorBidi" w:eastAsia="Calibri" w:hAnsiTheme="majorBidi" w:cstheme="majorBidi" w:hint="cs"/>
          <w:sz w:val="30"/>
          <w:szCs w:val="30"/>
          <w:cs/>
        </w:rPr>
        <w:t>เดือน</w:t>
      </w:r>
      <w:r w:rsidR="00BA7CD6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กรกฎาคม </w:t>
      </w:r>
      <w:r w:rsidR="00F1020B">
        <w:rPr>
          <w:rFonts w:asciiTheme="majorBidi" w:eastAsia="Calibri" w:hAnsiTheme="majorBidi" w:cstheme="majorBidi"/>
          <w:sz w:val="30"/>
          <w:szCs w:val="30"/>
        </w:rPr>
        <w:t>2565</w:t>
      </w:r>
      <w:r w:rsidR="00BA7CD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F07C94" w:rsidRPr="00F7446E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7E7DD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07C94" w:rsidRPr="00F7446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81617">
        <w:rPr>
          <w:rFonts w:asciiTheme="majorBidi" w:eastAsia="Calibr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681617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เดือน</w:t>
      </w:r>
      <w:r w:rsidR="00F07C94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มกราคมถึงเดือน</w:t>
      </w:r>
      <w:r w:rsidR="007E7DD0" w:rsidRPr="007E7DD0">
        <w:rPr>
          <w:rFonts w:asciiTheme="majorBidi" w:eastAsia="Calibri" w:hAnsiTheme="majorBidi" w:hint="cs"/>
          <w:i/>
          <w:iCs/>
          <w:spacing w:val="10"/>
          <w:sz w:val="30"/>
          <w:szCs w:val="30"/>
          <w:cs/>
        </w:rPr>
        <w:t>มิถุนายน</w:t>
      </w:r>
      <w:r w:rsidR="007E7DD0" w:rsidRPr="007E7DD0">
        <w:rPr>
          <w:rFonts w:asciiTheme="majorBidi" w:eastAsia="Calibri" w:hAnsiTheme="majorBidi"/>
          <w:i/>
          <w:iCs/>
          <w:spacing w:val="10"/>
          <w:sz w:val="30"/>
          <w:szCs w:val="30"/>
          <w:cs/>
        </w:rPr>
        <w:t xml:space="preserve"> </w:t>
      </w:r>
      <w:r w:rsidR="009D6628" w:rsidRPr="009D6628">
        <w:rPr>
          <w:rFonts w:asciiTheme="majorBidi" w:eastAsia="Calibri" w:hAnsiTheme="majorBidi"/>
          <w:i/>
          <w:iCs/>
          <w:spacing w:val="10"/>
          <w:sz w:val="30"/>
          <w:szCs w:val="30"/>
        </w:rPr>
        <w:t>2564</w:t>
      </w:r>
      <w:r w:rsidR="00F07C94" w:rsidRPr="00681617">
        <w:rPr>
          <w:rFonts w:asciiTheme="majorBidi" w:eastAsia="Calibri" w:hAnsiTheme="majorBidi" w:cstheme="majorBidi"/>
          <w:i/>
          <w:iCs/>
          <w:spacing w:val="10"/>
          <w:sz w:val="30"/>
          <w:szCs w:val="30"/>
        </w:rPr>
        <w:t>)</w:t>
      </w:r>
    </w:p>
    <w:p w14:paraId="74DEEDE0" w14:textId="763982EF" w:rsidR="007E7DD0" w:rsidRPr="00384243" w:rsidRDefault="007E7DD0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</w:p>
    <w:p w14:paraId="215409DC" w14:textId="1C7A6E00" w:rsidR="002D4841" w:rsidRPr="009D12D7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6F0F411B" w14:textId="77777777" w:rsidR="007E7DD0" w:rsidRPr="00384243" w:rsidRDefault="007E7DD0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7E7DD0" w:rsidRPr="00CF7ED9" w14:paraId="3E4ED1C9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041A51BD" w14:textId="77777777" w:rsidR="007E7DD0" w:rsidRPr="00CF7ED9" w:rsidRDefault="007E7DD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92779" w14:textId="666A58DA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1EC4675" w14:textId="77777777" w:rsidR="007E7DD0" w:rsidRPr="00CF7ED9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057AB2F" w14:textId="55DCF99D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7E7DD0" w:rsidRPr="00CF7ED9" w14:paraId="432EF8D7" w14:textId="77777777" w:rsidTr="00756569">
        <w:tc>
          <w:tcPr>
            <w:tcW w:w="6120" w:type="dxa"/>
          </w:tcPr>
          <w:p w14:paraId="1CC5871B" w14:textId="77777777" w:rsidR="007E7DD0" w:rsidRPr="00CF7ED9" w:rsidRDefault="007E7DD0" w:rsidP="009E05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5010523" w14:textId="7840DF08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6590B" w:rsidRPr="00CF7ED9" w14:paraId="593583A1" w14:textId="77777777" w:rsidTr="00756569">
        <w:tc>
          <w:tcPr>
            <w:tcW w:w="6120" w:type="dxa"/>
          </w:tcPr>
          <w:p w14:paraId="0E263FE4" w14:textId="77777777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</w:tcPr>
          <w:p w14:paraId="6C5BFE14" w14:textId="48BB0340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6590B">
              <w:rPr>
                <w:rFonts w:asciiTheme="majorBidi" w:hAnsiTheme="majorBidi" w:cstheme="majorBidi"/>
                <w:sz w:val="30"/>
                <w:szCs w:val="30"/>
              </w:rPr>
              <w:t xml:space="preserve"> 89,193 </w:t>
            </w:r>
          </w:p>
        </w:tc>
        <w:tc>
          <w:tcPr>
            <w:tcW w:w="270" w:type="dxa"/>
            <w:vAlign w:val="bottom"/>
          </w:tcPr>
          <w:p w14:paraId="202F4180" w14:textId="77777777" w:rsidR="0096590B" w:rsidRPr="00CF7ED9" w:rsidRDefault="0096590B" w:rsidP="00965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F08545" w14:textId="555B3124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sz w:val="30"/>
                <w:szCs w:val="30"/>
              </w:rPr>
              <w:t>82,365</w:t>
            </w:r>
          </w:p>
        </w:tc>
      </w:tr>
      <w:tr w:rsidR="0096590B" w:rsidRPr="00CF7ED9" w14:paraId="08D2F6AC" w14:textId="77777777" w:rsidTr="00756569">
        <w:tc>
          <w:tcPr>
            <w:tcW w:w="6120" w:type="dxa"/>
          </w:tcPr>
          <w:p w14:paraId="75078FFA" w14:textId="77777777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BB0E98" w14:textId="49788F82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6590B">
              <w:rPr>
                <w:rFonts w:asciiTheme="majorBidi" w:hAnsiTheme="majorBidi" w:cstheme="majorBidi"/>
                <w:sz w:val="30"/>
                <w:szCs w:val="30"/>
              </w:rPr>
              <w:t xml:space="preserve"> 23,020 </w:t>
            </w:r>
          </w:p>
        </w:tc>
        <w:tc>
          <w:tcPr>
            <w:tcW w:w="270" w:type="dxa"/>
          </w:tcPr>
          <w:p w14:paraId="742B9BA2" w14:textId="77777777" w:rsidR="0096590B" w:rsidRPr="00CF7ED9" w:rsidRDefault="0096590B" w:rsidP="00965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E7B74" w14:textId="58D7F47B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</w:tr>
      <w:tr w:rsidR="0096590B" w:rsidRPr="00CF7ED9" w14:paraId="17CE4914" w14:textId="77777777" w:rsidTr="00756569">
        <w:tc>
          <w:tcPr>
            <w:tcW w:w="6120" w:type="dxa"/>
            <w:vAlign w:val="bottom"/>
          </w:tcPr>
          <w:p w14:paraId="204DDCAF" w14:textId="77777777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F4602E" w14:textId="31263F3A" w:rsidR="0096590B" w:rsidRPr="0096590B" w:rsidRDefault="0096590B" w:rsidP="0096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112,213 </w:t>
            </w:r>
          </w:p>
        </w:tc>
        <w:tc>
          <w:tcPr>
            <w:tcW w:w="270" w:type="dxa"/>
          </w:tcPr>
          <w:p w14:paraId="7D1A98C7" w14:textId="77777777" w:rsidR="0096590B" w:rsidRPr="00CF7ED9" w:rsidRDefault="0096590B" w:rsidP="0096590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02DB" w14:textId="3E7C797B" w:rsidR="0096590B" w:rsidRPr="00CF7ED9" w:rsidRDefault="0096590B" w:rsidP="0096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87,270</w:t>
            </w:r>
          </w:p>
        </w:tc>
      </w:tr>
    </w:tbl>
    <w:p w14:paraId="683C14D4" w14:textId="45A18E8A" w:rsidR="007A5E2A" w:rsidRDefault="007A5E2A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p w14:paraId="76F5564F" w14:textId="06042640" w:rsidR="002D4841" w:rsidRPr="006A6BF9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6B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CFD101B" w14:textId="77777777" w:rsidR="002D4841" w:rsidRPr="009E72B8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90A7906" w14:textId="484D35E1" w:rsidR="002D4841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1F0E13">
        <w:rPr>
          <w:rFonts w:asciiTheme="majorBidi" w:hAnsiTheme="majorBidi" w:cstheme="majorBidi"/>
          <w:sz w:val="30"/>
          <w:szCs w:val="30"/>
        </w:rPr>
        <w:t>2541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7242">
        <w:rPr>
          <w:rFonts w:asciiTheme="majorBidi" w:hAnsiTheme="majorBidi" w:cstheme="majorBidi"/>
          <w:sz w:val="30"/>
          <w:szCs w:val="30"/>
        </w:rPr>
        <w:br/>
      </w:r>
      <w:r w:rsidRPr="00DC293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A6B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51D1C8E0" w14:textId="66F386ED" w:rsidR="00903163" w:rsidRPr="009E72B8" w:rsidRDefault="0090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270"/>
        <w:gridCol w:w="1350"/>
        <w:gridCol w:w="270"/>
        <w:gridCol w:w="1350"/>
      </w:tblGrid>
      <w:tr w:rsidR="0055772F" w:rsidRPr="00CF7ED9" w14:paraId="58922B2B" w14:textId="77777777" w:rsidTr="009E72B8">
        <w:trPr>
          <w:trHeight w:val="70"/>
          <w:tblHeader/>
        </w:trPr>
        <w:tc>
          <w:tcPr>
            <w:tcW w:w="5832" w:type="dxa"/>
            <w:vAlign w:val="bottom"/>
          </w:tcPr>
          <w:p w14:paraId="46D714F0" w14:textId="76AA8AEA" w:rsidR="0055772F" w:rsidRPr="00B02735" w:rsidRDefault="0055772F" w:rsidP="00EC0D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B027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" w:type="dxa"/>
          </w:tcPr>
          <w:p w14:paraId="0D5337A9" w14:textId="77777777" w:rsidR="0055772F" w:rsidRPr="00B02735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8B0D09" w14:textId="35D1983D" w:rsidR="0055772F" w:rsidRPr="00B02735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7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D7FE66B" w14:textId="77777777" w:rsidR="0055772F" w:rsidRPr="00B02735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EB749AB" w14:textId="1ACEA376" w:rsidR="0055772F" w:rsidRPr="00F1020B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7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5772F" w:rsidRPr="00CF7ED9" w14:paraId="441FCB50" w14:textId="77777777" w:rsidTr="009E72B8">
        <w:trPr>
          <w:tblHeader/>
        </w:trPr>
        <w:tc>
          <w:tcPr>
            <w:tcW w:w="5832" w:type="dxa"/>
          </w:tcPr>
          <w:p w14:paraId="0F159546" w14:textId="77777777" w:rsidR="0055772F" w:rsidRPr="00F1020B" w:rsidRDefault="0055772F" w:rsidP="00A4347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CF054" w14:textId="77777777" w:rsidR="0055772F" w:rsidRPr="00F1020B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4D0AA3E" w14:textId="2975852B" w:rsidR="0055772F" w:rsidRPr="00F1020B" w:rsidRDefault="0055772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02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72F" w:rsidRPr="00CF7ED9" w14:paraId="7DCB4DD5" w14:textId="77777777" w:rsidTr="009E05C5">
        <w:tc>
          <w:tcPr>
            <w:tcW w:w="5832" w:type="dxa"/>
          </w:tcPr>
          <w:p w14:paraId="60D71B71" w14:textId="2BA270B3" w:rsidR="0055772F" w:rsidRPr="00F1020B" w:rsidRDefault="0055772F" w:rsidP="0055772F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1020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ณ วัน</w:t>
            </w:r>
            <w:r w:rsidR="007258E8" w:rsidRPr="00F1020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ที่</w:t>
            </w:r>
            <w:r w:rsidR="007258E8" w:rsidRPr="00F1020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1 </w:t>
            </w:r>
            <w:r w:rsidR="007258E8" w:rsidRPr="00F1020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143EC4E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D4A60" w14:textId="2E0B76B1" w:rsidR="0055772F" w:rsidRPr="00F1020B" w:rsidRDefault="00104064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4" w:name="OLE_LINK3"/>
            <w:r w:rsidRPr="00F1020B">
              <w:rPr>
                <w:rFonts w:asciiTheme="majorBidi" w:hAnsiTheme="majorBidi" w:cstheme="majorBidi"/>
                <w:sz w:val="30"/>
                <w:szCs w:val="30"/>
              </w:rPr>
              <w:t>82,365</w:t>
            </w:r>
            <w:bookmarkEnd w:id="14"/>
          </w:p>
        </w:tc>
        <w:tc>
          <w:tcPr>
            <w:tcW w:w="270" w:type="dxa"/>
            <w:shd w:val="clear" w:color="auto" w:fill="auto"/>
            <w:vAlign w:val="bottom"/>
          </w:tcPr>
          <w:p w14:paraId="2FAAF6C7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CA0915" w14:textId="2A203808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020B">
              <w:rPr>
                <w:rFonts w:asciiTheme="majorBidi" w:hAnsiTheme="majorBidi" w:cstheme="majorBidi"/>
                <w:sz w:val="30"/>
                <w:szCs w:val="30"/>
              </w:rPr>
              <w:t>77,950</w:t>
            </w:r>
          </w:p>
        </w:tc>
      </w:tr>
      <w:tr w:rsidR="0055772F" w:rsidRPr="00DC293C" w14:paraId="52B8AD1D" w14:textId="77777777" w:rsidTr="009E05C5">
        <w:tc>
          <w:tcPr>
            <w:tcW w:w="5832" w:type="dxa"/>
          </w:tcPr>
          <w:p w14:paraId="7B75D119" w14:textId="77777777" w:rsidR="0055772F" w:rsidRPr="00F1020B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15B3C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5EFA0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6BD5E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FB9CBB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CF7ED9" w14:paraId="2975556E" w14:textId="77777777" w:rsidTr="009E05C5">
        <w:tc>
          <w:tcPr>
            <w:tcW w:w="5832" w:type="dxa"/>
          </w:tcPr>
          <w:p w14:paraId="11D6230E" w14:textId="063FBB48" w:rsidR="0055772F" w:rsidRPr="00F1020B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0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="007258E8" w:rsidRPr="00F102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8D410B2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91748C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110AE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599352" w14:textId="77777777" w:rsidR="0055772F" w:rsidRPr="00F1020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CF7ED9" w14:paraId="7262A435" w14:textId="77777777" w:rsidTr="009E05C5">
        <w:tc>
          <w:tcPr>
            <w:tcW w:w="5832" w:type="dxa"/>
            <w:shd w:val="clear" w:color="auto" w:fill="auto"/>
          </w:tcPr>
          <w:p w14:paraId="155B2FFC" w14:textId="77777777" w:rsidR="0055772F" w:rsidRPr="00CF7ED9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22D348C8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9BF328" w14:textId="7C103C0D" w:rsidR="0055772F" w:rsidRPr="00F7446E" w:rsidRDefault="00F1020B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16,20</w:t>
            </w:r>
            <w:r w:rsidR="00B027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CBF87B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08744E" w14:textId="29F4C1F5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10,583</w:t>
            </w:r>
          </w:p>
        </w:tc>
      </w:tr>
      <w:tr w:rsidR="00A16AF2" w:rsidRPr="00CF7ED9" w14:paraId="14C0EC6E" w14:textId="77777777" w:rsidTr="009E05C5">
        <w:tc>
          <w:tcPr>
            <w:tcW w:w="5832" w:type="dxa"/>
            <w:shd w:val="clear" w:color="auto" w:fill="auto"/>
          </w:tcPr>
          <w:p w14:paraId="748983B6" w14:textId="77777777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46BD45E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BEFBB5" w14:textId="3E303C08" w:rsidR="00A16AF2" w:rsidRPr="00F7446E" w:rsidRDefault="00F1020B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B1542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FB8241" w14:textId="76D2F032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1,057</w:t>
            </w:r>
          </w:p>
        </w:tc>
      </w:tr>
      <w:tr w:rsidR="00A16AF2" w:rsidRPr="00CF7ED9" w14:paraId="6A6F543D" w14:textId="77777777" w:rsidTr="009E05C5">
        <w:tc>
          <w:tcPr>
            <w:tcW w:w="5832" w:type="dxa"/>
            <w:shd w:val="clear" w:color="auto" w:fill="auto"/>
          </w:tcPr>
          <w:p w14:paraId="483AF241" w14:textId="77777777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0BBDD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3D73D" w14:textId="4E33F743" w:rsidR="00A16AF2" w:rsidRPr="00143683" w:rsidRDefault="00B02735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523B7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7F42E" w14:textId="7BC8021E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11,640</w:t>
            </w:r>
          </w:p>
        </w:tc>
      </w:tr>
      <w:tr w:rsidR="0055772F" w:rsidRPr="00CF7ED9" w14:paraId="7A12C545" w14:textId="77777777" w:rsidTr="009E05C5">
        <w:tc>
          <w:tcPr>
            <w:tcW w:w="5832" w:type="dxa"/>
          </w:tcPr>
          <w:p w14:paraId="74AD3892" w14:textId="1C9353D9" w:rsidR="0055772F" w:rsidRPr="007169B1" w:rsidRDefault="0055772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6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716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16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716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716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  <w:r w:rsidR="007258E8" w:rsidRPr="007169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A054524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A626C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EBC19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E2F662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F7446E" w14:paraId="6149898D" w14:textId="77777777" w:rsidTr="009E05C5">
        <w:tc>
          <w:tcPr>
            <w:tcW w:w="5832" w:type="dxa"/>
          </w:tcPr>
          <w:p w14:paraId="3D26E6B2" w14:textId="168CB9D2" w:rsidR="0055772F" w:rsidRPr="00F7446E" w:rsidRDefault="00DD0B47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5772F"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 ขาดทุน</w:t>
            </w:r>
            <w:r w:rsidR="0055772F"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</w:t>
            </w:r>
            <w:r w:rsidR="0055772F"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="0055772F"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2B95EC17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EEC79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12A7B0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7DA97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F7446E" w14:paraId="451B4D01" w14:textId="77777777" w:rsidTr="009E05C5">
        <w:tc>
          <w:tcPr>
            <w:tcW w:w="5832" w:type="dxa"/>
          </w:tcPr>
          <w:p w14:paraId="5D2ED6FD" w14:textId="77777777" w:rsidR="0055772F" w:rsidRPr="00F7446E" w:rsidRDefault="0055772F" w:rsidP="0055772F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6F6FBBFA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8B59F6" w14:textId="2EB3A50B" w:rsidR="0055772F" w:rsidRPr="00F7446E" w:rsidRDefault="00B02735" w:rsidP="004F67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6FAD2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D13CEF" w14:textId="2BB50DD4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(4,030)</w:t>
            </w:r>
          </w:p>
        </w:tc>
      </w:tr>
      <w:tr w:rsidR="0055772F" w:rsidRPr="00F7446E" w14:paraId="07C3CE1C" w14:textId="77777777" w:rsidTr="009E05C5">
        <w:tc>
          <w:tcPr>
            <w:tcW w:w="5832" w:type="dxa"/>
          </w:tcPr>
          <w:p w14:paraId="4365F156" w14:textId="77777777" w:rsidR="0055772F" w:rsidRPr="00F7446E" w:rsidRDefault="0055772F" w:rsidP="0055772F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40CB2C2F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6AD453" w14:textId="0E12EB6D" w:rsidR="0055772F" w:rsidRPr="00F7446E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05869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2C68F9" w14:textId="47E22661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5,881</w:t>
            </w:r>
          </w:p>
        </w:tc>
      </w:tr>
      <w:tr w:rsidR="0055772F" w:rsidRPr="00F7446E" w14:paraId="3576EE85" w14:textId="77777777" w:rsidTr="009E05C5">
        <w:tc>
          <w:tcPr>
            <w:tcW w:w="5832" w:type="dxa"/>
          </w:tcPr>
          <w:p w14:paraId="7DC6BDBE" w14:textId="77777777" w:rsidR="0055772F" w:rsidRPr="00F7446E" w:rsidRDefault="0055772F" w:rsidP="0055772F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1DF5054D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D91B42" w14:textId="3666F850" w:rsidR="0055772F" w:rsidRPr="00F7446E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7AD56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C18778" w14:textId="43EB4E1A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55772F" w:rsidRPr="00F7446E" w14:paraId="09F5D50F" w14:textId="77777777" w:rsidTr="009E05C5">
        <w:tc>
          <w:tcPr>
            <w:tcW w:w="5832" w:type="dxa"/>
          </w:tcPr>
          <w:p w14:paraId="2EA93BAF" w14:textId="77777777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5E3BE3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5BB1" w14:textId="2C4B2632" w:rsidR="0055772F" w:rsidRPr="00B02735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6622E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401F" w14:textId="2D41A7A5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1,884</w:t>
            </w:r>
          </w:p>
        </w:tc>
      </w:tr>
      <w:tr w:rsidR="0055772F" w:rsidRPr="00F7446E" w14:paraId="2102CB03" w14:textId="77777777" w:rsidTr="009E05C5">
        <w:tc>
          <w:tcPr>
            <w:tcW w:w="5832" w:type="dxa"/>
          </w:tcPr>
          <w:p w14:paraId="36FB543A" w14:textId="77777777" w:rsidR="0055772F" w:rsidRPr="00384243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0C1286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2F480B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B8BA9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9BF0B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F7446E" w14:paraId="5B3833A9" w14:textId="77777777" w:rsidTr="009E05C5">
        <w:tc>
          <w:tcPr>
            <w:tcW w:w="5832" w:type="dxa"/>
          </w:tcPr>
          <w:p w14:paraId="0332E68B" w14:textId="77777777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2209394E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82912" w14:textId="6FF694E7" w:rsidR="0055772F" w:rsidRPr="00622502" w:rsidRDefault="00B02735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C792C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415A75" w14:textId="11893FE5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(9,109)</w:t>
            </w:r>
          </w:p>
        </w:tc>
      </w:tr>
      <w:tr w:rsidR="0055772F" w:rsidRPr="00F7446E" w14:paraId="7280FA81" w14:textId="77777777" w:rsidTr="009E05C5">
        <w:tc>
          <w:tcPr>
            <w:tcW w:w="5832" w:type="dxa"/>
          </w:tcPr>
          <w:p w14:paraId="1622CFA9" w14:textId="77777777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93BFF8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84AFB" w14:textId="1BE7174C" w:rsidR="0055772F" w:rsidRPr="00B02735" w:rsidRDefault="00B02735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180BC" w14:textId="77777777" w:rsidR="0055772F" w:rsidRPr="00B02735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8863" w14:textId="65AE5403" w:rsidR="0055772F" w:rsidRPr="00F7446E" w:rsidRDefault="0055772F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(9,109)</w:t>
            </w:r>
          </w:p>
        </w:tc>
      </w:tr>
      <w:tr w:rsidR="009E05C5" w:rsidRPr="00F7446E" w14:paraId="36EA436F" w14:textId="77777777" w:rsidTr="009E05C5">
        <w:tc>
          <w:tcPr>
            <w:tcW w:w="5832" w:type="dxa"/>
            <w:vAlign w:val="bottom"/>
          </w:tcPr>
          <w:p w14:paraId="072D0A7C" w14:textId="77777777" w:rsidR="009E05C5" w:rsidRPr="00F7446E" w:rsidRDefault="009E05C5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F7F769" w14:textId="77777777" w:rsidR="009E05C5" w:rsidRPr="00F7446E" w:rsidRDefault="009E05C5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DB521B" w14:textId="77777777" w:rsidR="009E05C5" w:rsidRPr="00622502" w:rsidRDefault="009E05C5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E9C348" w14:textId="77777777" w:rsidR="009E05C5" w:rsidRPr="00F7446E" w:rsidRDefault="009E05C5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F5632B" w14:textId="77777777" w:rsidR="009E05C5" w:rsidRPr="00F7446E" w:rsidRDefault="009E05C5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72F" w:rsidRPr="00F7446E" w14:paraId="1D54D948" w14:textId="77777777" w:rsidTr="009E05C5">
        <w:tc>
          <w:tcPr>
            <w:tcW w:w="5832" w:type="dxa"/>
            <w:vAlign w:val="bottom"/>
          </w:tcPr>
          <w:p w14:paraId="59171E13" w14:textId="516867B9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วัน</w:t>
            </w:r>
            <w:r w:rsidR="007258E8" w:rsidRPr="007258E8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ที่</w:t>
            </w:r>
            <w:r w:rsidR="007258E8" w:rsidRPr="007258E8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 xml:space="preserve"> 31 </w:t>
            </w:r>
            <w:r w:rsidR="007258E8" w:rsidRPr="007258E8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8A0337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AA187F" w14:textId="3635B56B" w:rsidR="0055772F" w:rsidRPr="009E05C5" w:rsidRDefault="00B02735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89,193</w:t>
            </w:r>
          </w:p>
        </w:tc>
        <w:tc>
          <w:tcPr>
            <w:tcW w:w="270" w:type="dxa"/>
            <w:shd w:val="clear" w:color="auto" w:fill="auto"/>
          </w:tcPr>
          <w:p w14:paraId="177A6681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DBB1657" w14:textId="7843C6E8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82,365</w:t>
            </w:r>
          </w:p>
        </w:tc>
      </w:tr>
    </w:tbl>
    <w:p w14:paraId="024996BD" w14:textId="0633A4CA" w:rsidR="000F5816" w:rsidRPr="00384243" w:rsidRDefault="000F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270"/>
        <w:gridCol w:w="1350"/>
      </w:tblGrid>
      <w:tr w:rsidR="00EF1A48" w:rsidRPr="001F0E13" w14:paraId="24BBE1A3" w14:textId="77777777" w:rsidTr="009E05C5">
        <w:trPr>
          <w:trHeight w:val="70"/>
          <w:tblHeader/>
        </w:trPr>
        <w:tc>
          <w:tcPr>
            <w:tcW w:w="6282" w:type="dxa"/>
            <w:vAlign w:val="bottom"/>
          </w:tcPr>
          <w:p w14:paraId="1AE73F45" w14:textId="47AB9D75" w:rsidR="00EF1A48" w:rsidRPr="00135128" w:rsidRDefault="00D17042" w:rsidP="00B934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440" w:type="dxa"/>
          </w:tcPr>
          <w:p w14:paraId="39C78B62" w14:textId="77777777" w:rsidR="00EF1A48" w:rsidRPr="001F0E13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73AF748" w14:textId="77777777" w:rsidR="00EF1A48" w:rsidRPr="00CF7ED9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C2D6656" w14:textId="77777777" w:rsidR="00EF1A48" w:rsidRPr="001F0E13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F1A48" w:rsidRPr="004930EF" w14:paraId="5C97C7E9" w14:textId="77777777" w:rsidTr="009E05C5">
        <w:tc>
          <w:tcPr>
            <w:tcW w:w="6282" w:type="dxa"/>
          </w:tcPr>
          <w:p w14:paraId="56CBEF5F" w14:textId="77777777" w:rsidR="00EF1A48" w:rsidRDefault="00EF1A48" w:rsidP="00B9340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0389E80C" w14:textId="099026B4" w:rsidR="00EF1A48" w:rsidRPr="004930EF" w:rsidRDefault="00EF1A48" w:rsidP="00B934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30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4930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6AF2" w:rsidRPr="00820549" w14:paraId="1EC7F503" w14:textId="77777777" w:rsidTr="009E05C5">
        <w:tc>
          <w:tcPr>
            <w:tcW w:w="6282" w:type="dxa"/>
          </w:tcPr>
          <w:p w14:paraId="451E4909" w14:textId="73959BB5" w:rsidR="00A16AF2" w:rsidRPr="00820549" w:rsidRDefault="00A16AF2" w:rsidP="0085608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FC986D" w14:textId="5C977F29" w:rsidR="00A16AF2" w:rsidRPr="00820549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05D06" w14:textId="77777777" w:rsidR="00A16AF2" w:rsidRPr="0082054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AD7756" w14:textId="2EE6FC6E" w:rsidR="00A16AF2" w:rsidRPr="0082054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30EF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</w:tr>
      <w:tr w:rsidR="00A16AF2" w:rsidRPr="00CF7ED9" w14:paraId="7DC7F5DA" w14:textId="77777777" w:rsidTr="009E05C5">
        <w:tc>
          <w:tcPr>
            <w:tcW w:w="6282" w:type="dxa"/>
          </w:tcPr>
          <w:p w14:paraId="780F349A" w14:textId="4430B6C0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40" w:type="dxa"/>
            <w:shd w:val="clear" w:color="auto" w:fill="auto"/>
          </w:tcPr>
          <w:p w14:paraId="17FBA3B3" w14:textId="25850D81" w:rsidR="00A16AF2" w:rsidRPr="00CF7ED9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2.0 - 5.0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3CCCA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943528" w14:textId="6E6ED2A9" w:rsidR="00A16AF2" w:rsidRPr="00CF7ED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2.0 - 5.0</w:t>
            </w:r>
          </w:p>
        </w:tc>
      </w:tr>
      <w:tr w:rsidR="00A16AF2" w:rsidRPr="00CF7ED9" w14:paraId="787CA367" w14:textId="77777777" w:rsidTr="009E05C5">
        <w:tc>
          <w:tcPr>
            <w:tcW w:w="6282" w:type="dxa"/>
            <w:shd w:val="clear" w:color="auto" w:fill="auto"/>
          </w:tcPr>
          <w:p w14:paraId="7B2FA07B" w14:textId="72C3ACA7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446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60E8726B" w14:textId="2963F4BD" w:rsidR="00A16AF2" w:rsidRPr="00F7446E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1.5 - 18.0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A594C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C09E11" w14:textId="5CFBA1EA" w:rsidR="00A16AF2" w:rsidRPr="00CF7ED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1.5 - 18.0</w:t>
            </w:r>
          </w:p>
        </w:tc>
      </w:tr>
    </w:tbl>
    <w:p w14:paraId="122472AC" w14:textId="3FD822B3" w:rsidR="004F03D0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61B81480" w14:textId="77777777" w:rsidR="00E16E72" w:rsidRPr="00F7446E" w:rsidRDefault="00E16E72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0A6E6" w14:textId="68B10E7D" w:rsidR="00F21AD0" w:rsidRPr="00622502" w:rsidRDefault="00B06148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5AF8">
        <w:rPr>
          <w:rFonts w:asciiTheme="majorBidi" w:hAnsiTheme="majorBidi" w:cstheme="majorBidi"/>
          <w:sz w:val="30"/>
          <w:szCs w:val="30"/>
        </w:rPr>
        <w:t xml:space="preserve">31 </w:t>
      </w:r>
      <w:r w:rsidR="00B75AF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AF8">
        <w:rPr>
          <w:rFonts w:asciiTheme="majorBidi" w:hAnsiTheme="majorBidi" w:cstheme="majorBidi"/>
          <w:sz w:val="30"/>
          <w:szCs w:val="30"/>
        </w:rPr>
        <w:t>2564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ระยะเวลาถัว</w:t>
      </w:r>
      <w:r w:rsidRPr="00622502">
        <w:rPr>
          <w:rFonts w:asciiTheme="majorBidi" w:hAnsiTheme="majorBidi" w:cstheme="majorBidi"/>
          <w:sz w:val="30"/>
          <w:szCs w:val="30"/>
          <w:cs/>
        </w:rPr>
        <w:t>เฉลี่ยถ่วงน้ำหนักของภาระผูกพันผลประโยชน์ที่กำหนดไว้เป็น</w:t>
      </w:r>
      <w:r w:rsidR="0017532D"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="00B02735">
        <w:rPr>
          <w:rFonts w:asciiTheme="majorBidi" w:hAnsiTheme="majorBidi" w:cstheme="majorBidi"/>
          <w:sz w:val="30"/>
          <w:szCs w:val="30"/>
        </w:rPr>
        <w:t>12</w:t>
      </w:r>
      <w:r w:rsidR="00EF1A48"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ปี</w:t>
      </w:r>
      <w:r w:rsidR="009930B0" w:rsidRPr="0062250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62250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B22EB9" w:rsidRPr="006225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E327ED4" w14:textId="77777777" w:rsidR="00A87E94" w:rsidRPr="0085608E" w:rsidRDefault="00A87E94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5AE5A2" w14:textId="7AB66255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F282F9A" w14:textId="77777777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6DFD0" w14:textId="7B28BCCB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3A4CCC6E" w14:textId="6B2A9C77" w:rsidR="00F21AD0" w:rsidRPr="00622502" w:rsidRDefault="00F21AD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35"/>
        <w:gridCol w:w="236"/>
        <w:gridCol w:w="1066"/>
        <w:gridCol w:w="236"/>
        <w:gridCol w:w="1023"/>
        <w:gridCol w:w="236"/>
        <w:gridCol w:w="1045"/>
      </w:tblGrid>
      <w:tr w:rsidR="00873A21" w:rsidRPr="00622502" w14:paraId="26D74DD8" w14:textId="77777777" w:rsidTr="00B91935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5867D3C" w14:textId="0D4C5420" w:rsidR="00873A21" w:rsidRPr="00B02735" w:rsidRDefault="00873A21" w:rsidP="00B9193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037F376C" w14:textId="77777777" w:rsidR="00873A21" w:rsidRPr="00B02735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27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027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27DEECB" w14:textId="77777777" w:rsidR="00873A21" w:rsidRPr="00B02735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43EC34D" w14:textId="77777777" w:rsidR="00873A21" w:rsidRPr="00B02735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27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B027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B027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027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17042" w:rsidRPr="00622502" w14:paraId="0F8352CB" w14:textId="77777777" w:rsidTr="00F8179C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2CD22E76" w14:textId="743C8344" w:rsidR="00D17042" w:rsidRPr="00B02735" w:rsidRDefault="00D17042" w:rsidP="00D170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2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35" w:type="dxa"/>
            <w:shd w:val="clear" w:color="auto" w:fill="auto"/>
          </w:tcPr>
          <w:p w14:paraId="164D3A4A" w14:textId="5084AF54" w:rsidR="00D17042" w:rsidRPr="00B02735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27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BC1DF0F" w14:textId="77777777" w:rsidR="00D17042" w:rsidRPr="00B02735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7970270" w14:textId="0D470B73" w:rsidR="00D17042" w:rsidRPr="00B02735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27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745612D" w14:textId="77777777" w:rsidR="00D17042" w:rsidRPr="00B02735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BADB0B3" w14:textId="798EFDC3" w:rsidR="00D17042" w:rsidRPr="00B02735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27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1608318" w14:textId="77777777" w:rsidR="00D17042" w:rsidRPr="00B02735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0E91EED0" w14:textId="7DAA0A83" w:rsidR="00D17042" w:rsidRPr="00B02735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27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D17042" w:rsidRPr="00622502" w14:paraId="6A7A4EB6" w14:textId="77777777" w:rsidTr="00F8179C">
        <w:trPr>
          <w:trHeight w:val="20"/>
          <w:tblHeader/>
        </w:trPr>
        <w:tc>
          <w:tcPr>
            <w:tcW w:w="4320" w:type="dxa"/>
          </w:tcPr>
          <w:p w14:paraId="3C0BF62F" w14:textId="77777777" w:rsidR="00D17042" w:rsidRPr="00B02735" w:rsidRDefault="00D17042" w:rsidP="00D17042">
            <w:pPr>
              <w:spacing w:line="240" w:lineRule="auto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center"/>
          </w:tcPr>
          <w:p w14:paraId="31F04B02" w14:textId="77777777" w:rsidR="00D17042" w:rsidRPr="00B02735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27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7042" w:rsidRPr="00622502" w14:paraId="63DF2191" w14:textId="77777777" w:rsidTr="0085608E">
        <w:trPr>
          <w:trHeight w:val="20"/>
        </w:trPr>
        <w:tc>
          <w:tcPr>
            <w:tcW w:w="4320" w:type="dxa"/>
            <w:shd w:val="clear" w:color="auto" w:fill="auto"/>
          </w:tcPr>
          <w:p w14:paraId="712A84CA" w14:textId="77777777" w:rsidR="00D17042" w:rsidRPr="00622502" w:rsidRDefault="00D17042" w:rsidP="00D1704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6225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7353013" w14:textId="5578D324" w:rsidR="00D17042" w:rsidRPr="00622502" w:rsidRDefault="00B02735" w:rsidP="00D1704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(7,673)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1F197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A1DF988" w14:textId="766564C9" w:rsidR="00D17042" w:rsidRPr="00622502" w:rsidRDefault="00D17042" w:rsidP="00D1704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(7,059)</w:t>
            </w:r>
          </w:p>
        </w:tc>
        <w:tc>
          <w:tcPr>
            <w:tcW w:w="236" w:type="dxa"/>
            <w:shd w:val="clear" w:color="auto" w:fill="auto"/>
          </w:tcPr>
          <w:p w14:paraId="6AFAC1C7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0E8D45F" w14:textId="51ABB080" w:rsidR="00D17042" w:rsidRPr="00622502" w:rsidRDefault="00B02735" w:rsidP="00D170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8,985</w:t>
            </w:r>
          </w:p>
        </w:tc>
        <w:tc>
          <w:tcPr>
            <w:tcW w:w="236" w:type="dxa"/>
            <w:shd w:val="clear" w:color="auto" w:fill="auto"/>
          </w:tcPr>
          <w:p w14:paraId="6F281BB2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70BB7E09" w14:textId="4B19F6DA" w:rsidR="00D17042" w:rsidRPr="00622502" w:rsidRDefault="00D17042" w:rsidP="0085608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8,234</w:t>
            </w:r>
          </w:p>
        </w:tc>
      </w:tr>
      <w:tr w:rsidR="00D17042" w:rsidRPr="00622502" w14:paraId="1B225638" w14:textId="77777777" w:rsidTr="0085608E">
        <w:trPr>
          <w:trHeight w:val="20"/>
        </w:trPr>
        <w:tc>
          <w:tcPr>
            <w:tcW w:w="4320" w:type="dxa"/>
            <w:shd w:val="clear" w:color="auto" w:fill="auto"/>
          </w:tcPr>
          <w:p w14:paraId="0217B316" w14:textId="77777777" w:rsidR="00D17042" w:rsidRPr="00622502" w:rsidRDefault="00D17042" w:rsidP="00D1704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5" w:type="dxa"/>
            <w:shd w:val="clear" w:color="auto" w:fill="auto"/>
          </w:tcPr>
          <w:p w14:paraId="623E0CAF" w14:textId="07FC5F7F" w:rsidR="00D17042" w:rsidRPr="00622502" w:rsidRDefault="00B02735" w:rsidP="00D1704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8,843</w:t>
            </w:r>
          </w:p>
        </w:tc>
        <w:tc>
          <w:tcPr>
            <w:tcW w:w="236" w:type="dxa"/>
            <w:shd w:val="clear" w:color="auto" w:fill="auto"/>
          </w:tcPr>
          <w:p w14:paraId="0179908A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FAAA506" w14:textId="69F66F30" w:rsidR="00D17042" w:rsidRPr="00622502" w:rsidRDefault="00D17042" w:rsidP="00D1704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36" w:type="dxa"/>
            <w:shd w:val="clear" w:color="auto" w:fill="auto"/>
          </w:tcPr>
          <w:p w14:paraId="40899512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928BA3A" w14:textId="6D698334" w:rsidR="00D17042" w:rsidRPr="00622502" w:rsidRDefault="00B02735" w:rsidP="00D170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(7,711)</w:t>
            </w:r>
          </w:p>
        </w:tc>
        <w:tc>
          <w:tcPr>
            <w:tcW w:w="236" w:type="dxa"/>
            <w:shd w:val="clear" w:color="auto" w:fill="auto"/>
          </w:tcPr>
          <w:p w14:paraId="2A7D2DC5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1F51AB38" w14:textId="60D0202D" w:rsidR="00D17042" w:rsidRPr="00622502" w:rsidRDefault="00D17042" w:rsidP="0085608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(7,073)</w:t>
            </w:r>
          </w:p>
        </w:tc>
      </w:tr>
    </w:tbl>
    <w:p w14:paraId="2199B7BF" w14:textId="36EC0AA9" w:rsidR="00873A21" w:rsidRPr="00622502" w:rsidRDefault="00873A21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53F14" w14:textId="28311559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หนี้สินอื่น</w:t>
      </w:r>
    </w:p>
    <w:p w14:paraId="76FEACA3" w14:textId="77777777" w:rsidR="00D17042" w:rsidRPr="0061600D" w:rsidRDefault="00D17042" w:rsidP="0061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B9340E" w:rsidRPr="00622502" w14:paraId="457FD0EC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33C4056F" w14:textId="77777777" w:rsidR="00D17042" w:rsidRPr="00622502" w:rsidRDefault="00D17042" w:rsidP="00D17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143E0" w14:textId="2B6F448D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B65A5F7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9CDA69" w14:textId="66A5A5C5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D73CB47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E4A5A87" w14:textId="7BD55A84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1C48F7" w:rsidRPr="00622502" w14:paraId="473AF2A3" w14:textId="77777777" w:rsidTr="0061600D">
        <w:tc>
          <w:tcPr>
            <w:tcW w:w="4680" w:type="dxa"/>
          </w:tcPr>
          <w:p w14:paraId="05DD8D2C" w14:textId="77777777" w:rsidR="001C48F7" w:rsidRPr="00622502" w:rsidRDefault="001C48F7" w:rsidP="007F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7D85D0" w14:textId="77777777" w:rsidR="001C48F7" w:rsidRPr="00622502" w:rsidDel="00D17042" w:rsidRDefault="001C48F7" w:rsidP="007F2D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33236" w14:textId="77777777" w:rsidR="001C48F7" w:rsidRPr="00622502" w:rsidRDefault="001C48F7" w:rsidP="007F2D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72811AD" w14:textId="279A8E75" w:rsidR="001C48F7" w:rsidRPr="00622502" w:rsidRDefault="001C48F7" w:rsidP="0085608E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1282F" w:rsidRPr="00622502" w14:paraId="6212EDB8" w14:textId="77777777" w:rsidTr="0061600D">
        <w:tc>
          <w:tcPr>
            <w:tcW w:w="4680" w:type="dxa"/>
          </w:tcPr>
          <w:p w14:paraId="69240D68" w14:textId="77777777" w:rsidR="00C1282F" w:rsidRPr="00622502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5" w:name="OLE_LINK4"/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27233B6E" w14:textId="42FE85FF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BACFA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17A746" w14:textId="40F9A262" w:rsidR="00C1282F" w:rsidRPr="00D6148A" w:rsidRDefault="003514E6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276,716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8E19A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739B21" w14:textId="4B2238E0" w:rsidR="00C1282F" w:rsidRPr="0085608E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100,557</w:t>
            </w:r>
          </w:p>
        </w:tc>
      </w:tr>
      <w:tr w:rsidR="00B02735" w:rsidRPr="00622502" w14:paraId="6C64DB75" w14:textId="77777777" w:rsidTr="00AF3E32">
        <w:tc>
          <w:tcPr>
            <w:tcW w:w="4680" w:type="dxa"/>
          </w:tcPr>
          <w:p w14:paraId="3E7E5EE1" w14:textId="429035B5" w:rsidR="00B02735" w:rsidRPr="00622502" w:rsidRDefault="00B02735" w:rsidP="00B0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vAlign w:val="bottom"/>
          </w:tcPr>
          <w:p w14:paraId="110AC4D8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E438B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E22ABA" w14:textId="31692B29" w:rsidR="00B02735" w:rsidRPr="00D6148A" w:rsidRDefault="00B02735" w:rsidP="00B0273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97,577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DE562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A5A2D7" w14:textId="2AA98589" w:rsidR="00B02735" w:rsidRPr="00622502" w:rsidRDefault="00B02735" w:rsidP="00B0273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72,340</w:t>
            </w:r>
          </w:p>
        </w:tc>
      </w:tr>
      <w:tr w:rsidR="00C1282F" w:rsidRPr="00622502" w14:paraId="7D19DE10" w14:textId="77777777" w:rsidTr="0061600D">
        <w:tc>
          <w:tcPr>
            <w:tcW w:w="4680" w:type="dxa"/>
          </w:tcPr>
          <w:p w14:paraId="6DE15CA5" w14:textId="152739A9" w:rsidR="00C1282F" w:rsidRPr="00622502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79AC0EE0" w14:textId="1CDBB4E8" w:rsidR="00C1282F" w:rsidRPr="0085608E" w:rsidDel="00D1704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8C3A361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5FB1C1" w14:textId="344DA8D9" w:rsidR="00C1282F" w:rsidRPr="00D6148A" w:rsidRDefault="003514E6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82,867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31A12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7C0007" w14:textId="2EDB3A22" w:rsidR="00C1282F" w:rsidRPr="00622502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69,736</w:t>
            </w:r>
          </w:p>
        </w:tc>
      </w:tr>
      <w:tr w:rsidR="00B02735" w:rsidRPr="00622502" w14:paraId="47547015" w14:textId="77777777" w:rsidTr="0061600D">
        <w:tc>
          <w:tcPr>
            <w:tcW w:w="4680" w:type="dxa"/>
          </w:tcPr>
          <w:p w14:paraId="76BFF3AA" w14:textId="1A9B915D" w:rsidR="00B02735" w:rsidRPr="00622502" w:rsidRDefault="00B02735" w:rsidP="00B0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  <w:vAlign w:val="bottom"/>
          </w:tcPr>
          <w:p w14:paraId="3CF3A6F6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8FBEA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C523F6" w14:textId="5D24568E" w:rsidR="00B02735" w:rsidRPr="00D6148A" w:rsidRDefault="00B02735" w:rsidP="00B0273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28,087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17A0C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B3E492" w14:textId="56196126" w:rsidR="00B02735" w:rsidRPr="0085608E" w:rsidRDefault="00B02735" w:rsidP="00B0273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19,506</w:t>
            </w:r>
          </w:p>
        </w:tc>
      </w:tr>
      <w:tr w:rsidR="00C1282F" w:rsidRPr="00622502" w14:paraId="143572DB" w14:textId="77777777" w:rsidTr="0061600D">
        <w:tc>
          <w:tcPr>
            <w:tcW w:w="4680" w:type="dxa"/>
          </w:tcPr>
          <w:p w14:paraId="0B36968C" w14:textId="77777777" w:rsidR="00C1282F" w:rsidRPr="00622502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483A1F26" w14:textId="7AECC84E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9C7AC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FE0DA3" w14:textId="65CDFACB" w:rsidR="00C1282F" w:rsidRPr="00D6148A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25,911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E25AC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D7E9E9" w14:textId="29968EC6" w:rsidR="00C1282F" w:rsidRPr="0085608E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B02735" w:rsidRPr="00622502" w14:paraId="45C67911" w14:textId="77777777" w:rsidTr="00A05082">
        <w:tc>
          <w:tcPr>
            <w:tcW w:w="4680" w:type="dxa"/>
          </w:tcPr>
          <w:p w14:paraId="7260DA3A" w14:textId="4B3D74B9" w:rsidR="00B02735" w:rsidRDefault="00B02735" w:rsidP="00B0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08A0E8F9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63C5A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15FC66" w14:textId="0FB3B327" w:rsidR="00B02735" w:rsidRPr="00D6148A" w:rsidRDefault="00B02735" w:rsidP="00B0273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17,386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09545" w14:textId="77777777" w:rsidR="00B02735" w:rsidRPr="00622502" w:rsidRDefault="00B02735" w:rsidP="00B02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EB4517" w14:textId="7BEC9FC1" w:rsidR="00B02735" w:rsidRDefault="00B02735" w:rsidP="00B0273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5,201</w:t>
            </w:r>
          </w:p>
        </w:tc>
      </w:tr>
      <w:tr w:rsidR="00C1282F" w:rsidRPr="00622502" w14:paraId="1F49AE27" w14:textId="77777777" w:rsidTr="00A05082">
        <w:tc>
          <w:tcPr>
            <w:tcW w:w="4680" w:type="dxa"/>
          </w:tcPr>
          <w:p w14:paraId="42BD9A66" w14:textId="707E972D" w:rsidR="00C1282F" w:rsidRPr="00622502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170" w:type="dxa"/>
            <w:vAlign w:val="bottom"/>
          </w:tcPr>
          <w:p w14:paraId="7ED92407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80CBD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1D9397" w14:textId="486FCE44" w:rsidR="00C1282F" w:rsidRPr="00D6148A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8,041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3D51A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035110" w14:textId="64E2476A" w:rsidR="00C1282F" w:rsidRPr="0085608E" w:rsidRDefault="00C1282F" w:rsidP="00B027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1282F" w:rsidRPr="00622502" w14:paraId="6E298570" w14:textId="77777777" w:rsidTr="0061600D">
        <w:tc>
          <w:tcPr>
            <w:tcW w:w="4680" w:type="dxa"/>
          </w:tcPr>
          <w:p w14:paraId="4D543903" w14:textId="77777777" w:rsidR="00C1282F" w:rsidRPr="00622502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331C1410" w14:textId="05FD6CDA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3A79D6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60E047" w14:textId="5B85CE8B" w:rsidR="00C1282F" w:rsidRPr="00D6148A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7,26</w:t>
            </w:r>
            <w:r w:rsidR="003514E6" w:rsidRPr="00D6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90652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C43B72" w14:textId="26F02632" w:rsidR="00C1282F" w:rsidRPr="0085608E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4,561</w:t>
            </w:r>
          </w:p>
        </w:tc>
      </w:tr>
      <w:tr w:rsidR="00C1282F" w:rsidRPr="00622502" w14:paraId="5257816D" w14:textId="77777777" w:rsidTr="0061600D">
        <w:tc>
          <w:tcPr>
            <w:tcW w:w="4680" w:type="dxa"/>
          </w:tcPr>
          <w:p w14:paraId="49F111A6" w14:textId="77777777" w:rsidR="00C1282F" w:rsidRPr="00622502" w:rsidRDefault="00C1282F" w:rsidP="00C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3EDFCD" w14:textId="65F613F2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C94C9" w14:textId="77777777" w:rsidR="00C1282F" w:rsidRPr="00622502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84D0A4" w14:textId="569E97FA" w:rsidR="00C1282F" w:rsidRPr="00C1282F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543,851</w:t>
            </w:r>
          </w:p>
        </w:tc>
        <w:tc>
          <w:tcPr>
            <w:tcW w:w="270" w:type="dxa"/>
          </w:tcPr>
          <w:p w14:paraId="3844F374" w14:textId="77777777" w:rsidR="00C1282F" w:rsidRPr="00C1282F" w:rsidRDefault="00C1282F" w:rsidP="00C128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74BE" w14:textId="02C8FC97" w:rsidR="00C1282F" w:rsidRPr="0061600D" w:rsidRDefault="00C1282F" w:rsidP="00C1282F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272,022</w:t>
            </w:r>
          </w:p>
        </w:tc>
      </w:tr>
      <w:bookmarkEnd w:id="15"/>
    </w:tbl>
    <w:p w14:paraId="5312062C" w14:textId="4DBB3F5B" w:rsidR="007A5E2A" w:rsidRDefault="007A5E2A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24"/>
          <w:szCs w:val="24"/>
          <w:lang w:bidi="ar-SA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SA"/>
        </w:rPr>
        <w:br w:type="page"/>
      </w:r>
    </w:p>
    <w:p w14:paraId="1C7E9542" w14:textId="0A78B059" w:rsidR="00EC3714" w:rsidRPr="00B02735" w:rsidRDefault="00EC3714" w:rsidP="00D53204">
      <w:pPr>
        <w:pStyle w:val="index"/>
        <w:numPr>
          <w:ilvl w:val="0"/>
          <w:numId w:val="7"/>
        </w:numPr>
        <w:tabs>
          <w:tab w:val="clear" w:pos="970"/>
          <w:tab w:val="left" w:pos="63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0273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การหักกลบสินทรัพย์ทางการเงินและหนี้สินทางการเงิน</w:t>
      </w:r>
    </w:p>
    <w:p w14:paraId="0F6D1C0A" w14:textId="7AD05877" w:rsidR="00D53204" w:rsidRPr="00622502" w:rsidRDefault="00D53204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B9340E" w:rsidRPr="00622502" w14:paraId="4EDBEB3E" w14:textId="77777777" w:rsidTr="009E72B8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488B9A5B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EAD712F" w14:textId="2075E971" w:rsidR="00B9340E" w:rsidRPr="0085608E" w:rsidRDefault="00B75AF8" w:rsidP="00B9340E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B9340E" w:rsidRPr="00622502" w14:paraId="55AB4544" w14:textId="77777777" w:rsidTr="009E72B8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65DC9B30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A6F54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6BCDE31F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F14E5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1021801E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703CBA17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64BBF139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21511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4B8EDC3B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42A39FF8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1A3CD373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89AE6" w14:textId="15874426" w:rsidR="00B9340E" w:rsidRPr="007258E8" w:rsidRDefault="00B9340E" w:rsidP="00B9340E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7258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B9340E" w:rsidRPr="00622502" w14:paraId="7DDD00CE" w14:textId="77777777" w:rsidTr="009E72B8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268D2822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0495F72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DF49A4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618FF61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0A0E2B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4CE70F9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D0C2EA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9D28FA1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B9340E" w:rsidRPr="00622502" w14:paraId="52BFAF97" w14:textId="77777777" w:rsidTr="009E72B8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2274DF91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78B1738C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AAAB2B3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11966C26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622502" w14:paraId="17CCF23F" w14:textId="77777777" w:rsidTr="00B9340E">
        <w:trPr>
          <w:trHeight w:val="184"/>
          <w:jc w:val="center"/>
        </w:trPr>
        <w:tc>
          <w:tcPr>
            <w:tcW w:w="3510" w:type="dxa"/>
            <w:vAlign w:val="bottom"/>
          </w:tcPr>
          <w:p w14:paraId="1EC02021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B9D5785" w14:textId="77777777" w:rsidR="00B9340E" w:rsidRPr="00622502" w:rsidRDefault="00B9340E" w:rsidP="00B9340E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E3378BB" w14:textId="77777777" w:rsidR="00B9340E" w:rsidRPr="00622502" w:rsidRDefault="00B9340E" w:rsidP="00B9340E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ABA1F5" w14:textId="77777777" w:rsidR="00B9340E" w:rsidRPr="00622502" w:rsidRDefault="00B9340E" w:rsidP="00B9340E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710FF1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7D6584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FAC7868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26940693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D9D" w:rsidRPr="00622502" w14:paraId="3D2F79F7" w14:textId="77777777" w:rsidTr="00B9340E">
        <w:trPr>
          <w:trHeight w:val="198"/>
          <w:jc w:val="center"/>
        </w:trPr>
        <w:tc>
          <w:tcPr>
            <w:tcW w:w="3510" w:type="dxa"/>
            <w:hideMark/>
          </w:tcPr>
          <w:p w14:paraId="2C76213F" w14:textId="77777777" w:rsidR="00CA1D9D" w:rsidRPr="00622502" w:rsidRDefault="00CA1D9D" w:rsidP="00CA1D9D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4AE636DE" w14:textId="00D2B3FE" w:rsidR="00CA1D9D" w:rsidRPr="00B02735" w:rsidRDefault="00CA1D9D" w:rsidP="00CA1D9D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0F48EA">
              <w:rPr>
                <w:rFonts w:asciiTheme="majorBidi" w:hAnsiTheme="majorBidi" w:cstheme="majorBidi"/>
                <w:sz w:val="30"/>
                <w:szCs w:val="30"/>
              </w:rPr>
              <w:t>6,496,014</w:t>
            </w:r>
          </w:p>
        </w:tc>
        <w:tc>
          <w:tcPr>
            <w:tcW w:w="270" w:type="dxa"/>
          </w:tcPr>
          <w:p w14:paraId="7CD3B956" w14:textId="0A7E2F4F" w:rsidR="00CA1D9D" w:rsidRPr="00B02735" w:rsidRDefault="00CA1D9D" w:rsidP="00CA1D9D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  <w:rtl/>
              </w:rPr>
            </w:pPr>
          </w:p>
        </w:tc>
        <w:tc>
          <w:tcPr>
            <w:tcW w:w="1440" w:type="dxa"/>
          </w:tcPr>
          <w:p w14:paraId="617A1E83" w14:textId="30BC5864" w:rsidR="00CA1D9D" w:rsidRPr="009D12D7" w:rsidRDefault="000F48EA" w:rsidP="00CA1D9D">
            <w:pPr>
              <w:tabs>
                <w:tab w:val="clear" w:pos="680"/>
                <w:tab w:val="clear" w:pos="907"/>
                <w:tab w:val="left" w:pos="516"/>
                <w:tab w:val="left" w:pos="606"/>
              </w:tabs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24F1749D" w14:textId="73BF9CB9" w:rsidR="00CA1D9D" w:rsidRPr="009D12D7" w:rsidRDefault="00CA1D9D" w:rsidP="00CA1D9D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136986" w14:textId="46A15FF9" w:rsidR="00CA1D9D" w:rsidRPr="009D12D7" w:rsidRDefault="00CA1D9D" w:rsidP="00CA1D9D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4,707,</w:t>
            </w:r>
            <w:r w:rsidR="00B02735" w:rsidRPr="009D12D7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29C42641" w14:textId="77777777" w:rsidR="00CA1D9D" w:rsidRPr="00B02735" w:rsidRDefault="00CA1D9D" w:rsidP="00CA1D9D">
            <w:pPr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23" w:type="dxa"/>
            <w:vAlign w:val="bottom"/>
          </w:tcPr>
          <w:p w14:paraId="64FC46A8" w14:textId="598D188B" w:rsidR="00CA1D9D" w:rsidRPr="00622502" w:rsidRDefault="00CA1D9D" w:rsidP="00CA1D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</w:tr>
      <w:tr w:rsidR="00CA1D9D" w:rsidRPr="00622502" w14:paraId="15E61DE5" w14:textId="77777777" w:rsidTr="00B9340E">
        <w:trPr>
          <w:trHeight w:val="234"/>
          <w:jc w:val="center"/>
        </w:trPr>
        <w:tc>
          <w:tcPr>
            <w:tcW w:w="3510" w:type="dxa"/>
            <w:hideMark/>
          </w:tcPr>
          <w:p w14:paraId="6166D7E3" w14:textId="77777777" w:rsidR="00CA1D9D" w:rsidRPr="00622502" w:rsidRDefault="00CA1D9D" w:rsidP="00CA1D9D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41751387" w14:textId="5FF38B85" w:rsidR="00CA1D9D" w:rsidRPr="0085608E" w:rsidRDefault="00CA1D9D" w:rsidP="00CA1D9D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D9D">
              <w:rPr>
                <w:rFonts w:asciiTheme="majorBidi" w:hAnsiTheme="majorBidi" w:cstheme="majorBidi"/>
                <w:sz w:val="30"/>
                <w:szCs w:val="30"/>
              </w:rPr>
              <w:t>694,877</w:t>
            </w:r>
          </w:p>
        </w:tc>
        <w:tc>
          <w:tcPr>
            <w:tcW w:w="270" w:type="dxa"/>
          </w:tcPr>
          <w:p w14:paraId="437B09BE" w14:textId="25E9A50B" w:rsidR="00CA1D9D" w:rsidRPr="00622502" w:rsidRDefault="00CA1D9D" w:rsidP="00CA1D9D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6231A6D9" w14:textId="239EDACB" w:rsidR="00CA1D9D" w:rsidRPr="009D12D7" w:rsidRDefault="00CA1D9D" w:rsidP="00CA1D9D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5DAB118" w14:textId="18EC5AC6" w:rsidR="00CA1D9D" w:rsidRPr="009D12D7" w:rsidRDefault="00CA1D9D" w:rsidP="00CA1D9D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8AC86" w14:textId="2E9C2305" w:rsidR="00CA1D9D" w:rsidRPr="009D12D7" w:rsidRDefault="00CA1D9D" w:rsidP="00CA1D9D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694,877</w:t>
            </w:r>
          </w:p>
        </w:tc>
        <w:tc>
          <w:tcPr>
            <w:tcW w:w="270" w:type="dxa"/>
          </w:tcPr>
          <w:p w14:paraId="1A8F8379" w14:textId="77777777" w:rsidR="00CA1D9D" w:rsidRPr="00622502" w:rsidRDefault="00CA1D9D" w:rsidP="00CA1D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EB376ED" w14:textId="0E91D1F2" w:rsidR="00CA1D9D" w:rsidRPr="00622502" w:rsidRDefault="00CA1D9D" w:rsidP="00CA1D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CA1D9D" w:rsidRPr="00622502" w14:paraId="5F27AE18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38158BB8" w14:textId="77777777" w:rsidR="00CA1D9D" w:rsidRPr="00622502" w:rsidRDefault="00CA1D9D" w:rsidP="00CA1D9D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DEE28" w14:textId="36F84CD6" w:rsidR="00CA1D9D" w:rsidRPr="00B02735" w:rsidRDefault="00CA1D9D" w:rsidP="00CA1D9D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magenta"/>
              </w:rPr>
            </w:pPr>
            <w:r w:rsidRPr="000F4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7,190,891</w:t>
            </w:r>
          </w:p>
        </w:tc>
        <w:tc>
          <w:tcPr>
            <w:tcW w:w="270" w:type="dxa"/>
          </w:tcPr>
          <w:p w14:paraId="1EC645FB" w14:textId="0F6D6B72" w:rsidR="00CA1D9D" w:rsidRPr="00B02735" w:rsidRDefault="00CA1D9D" w:rsidP="00CA1D9D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magent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772AB" w14:textId="0B50F930" w:rsidR="00CA1D9D" w:rsidRPr="009D12D7" w:rsidRDefault="000F48EA" w:rsidP="00CA1D9D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7C76E4B5" w14:textId="25D5324D" w:rsidR="00CA1D9D" w:rsidRPr="009D12D7" w:rsidRDefault="00CA1D9D" w:rsidP="00CA1D9D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0E4BE" w14:textId="5CC5DE47" w:rsidR="00CA1D9D" w:rsidRPr="009D12D7" w:rsidRDefault="00CA1D9D" w:rsidP="00CA1D9D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5,402,3</w:t>
            </w:r>
            <w:r w:rsidR="000F48EA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6C449EF" w14:textId="77777777" w:rsidR="00CA1D9D" w:rsidRPr="00622502" w:rsidRDefault="00CA1D9D" w:rsidP="00CA1D9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550182" w14:textId="77777777" w:rsidR="00CA1D9D" w:rsidRPr="00622502" w:rsidRDefault="00CA1D9D" w:rsidP="00CA1D9D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36D6" w:rsidRPr="00622502" w14:paraId="7C0F0EA4" w14:textId="77777777" w:rsidTr="00B9340E">
        <w:trPr>
          <w:trHeight w:val="280"/>
          <w:jc w:val="center"/>
        </w:trPr>
        <w:tc>
          <w:tcPr>
            <w:tcW w:w="3510" w:type="dxa"/>
          </w:tcPr>
          <w:p w14:paraId="2CB2A15B" w14:textId="77777777" w:rsidR="003B36D6" w:rsidRPr="00622502" w:rsidRDefault="003B36D6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BE4FBD8" w14:textId="77777777" w:rsidR="003B36D6" w:rsidRPr="00622502" w:rsidRDefault="003B36D6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A9E7ADC" w14:textId="77777777" w:rsidR="003B36D6" w:rsidRPr="00622502" w:rsidRDefault="003B36D6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2CDC519E" w14:textId="77777777" w:rsidR="003B36D6" w:rsidRPr="00622502" w:rsidRDefault="003B36D6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F271" w14:textId="77777777" w:rsidR="003B36D6" w:rsidRPr="00622502" w:rsidRDefault="003B36D6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E89CF0" w14:textId="77777777" w:rsidR="003B36D6" w:rsidRPr="00622502" w:rsidRDefault="003B36D6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96C65" w14:textId="77777777" w:rsidR="003B36D6" w:rsidRPr="00622502" w:rsidRDefault="003B36D6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02023ED" w14:textId="77777777" w:rsidR="003B36D6" w:rsidRPr="00622502" w:rsidRDefault="003B36D6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622502" w14:paraId="26E640FE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5568097C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340ACFF" w14:textId="77777777" w:rsidR="00B9340E" w:rsidRPr="00622502" w:rsidRDefault="00B9340E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3396909" w14:textId="77777777" w:rsidR="00B9340E" w:rsidRPr="00622502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3C7F532A" w14:textId="77777777" w:rsidR="00B9340E" w:rsidRPr="00622502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64460" w14:textId="77777777" w:rsidR="00B9340E" w:rsidRPr="00622502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A1A13" w14:textId="77777777" w:rsidR="00B9340E" w:rsidRPr="00622502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726D8" w14:textId="77777777" w:rsidR="00B9340E" w:rsidRPr="00622502" w:rsidRDefault="00B9340E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CC9DB13" w14:textId="77777777" w:rsidR="00B9340E" w:rsidRPr="00622502" w:rsidRDefault="00B9340E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A1D9D" w:rsidRPr="00622502" w14:paraId="734A1910" w14:textId="77777777" w:rsidTr="00B9340E">
        <w:trPr>
          <w:trHeight w:val="60"/>
          <w:jc w:val="center"/>
        </w:trPr>
        <w:tc>
          <w:tcPr>
            <w:tcW w:w="3510" w:type="dxa"/>
            <w:hideMark/>
          </w:tcPr>
          <w:p w14:paraId="6A5828FC" w14:textId="77777777" w:rsidR="00CA1D9D" w:rsidRPr="00622502" w:rsidRDefault="00CA1D9D" w:rsidP="00CA1D9D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53294E25" w14:textId="1871F393" w:rsidR="00CA1D9D" w:rsidRPr="00B02735" w:rsidRDefault="00CA1D9D" w:rsidP="00CA1D9D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0F48EA">
              <w:rPr>
                <w:rFonts w:asciiTheme="majorBidi" w:hAnsiTheme="majorBidi" w:cstheme="majorBidi"/>
                <w:sz w:val="30"/>
                <w:szCs w:val="30"/>
              </w:rPr>
              <w:t>4,192,692</w:t>
            </w:r>
          </w:p>
        </w:tc>
        <w:tc>
          <w:tcPr>
            <w:tcW w:w="270" w:type="dxa"/>
          </w:tcPr>
          <w:p w14:paraId="72A7D248" w14:textId="77777777" w:rsidR="00CA1D9D" w:rsidRPr="00B02735" w:rsidRDefault="00CA1D9D" w:rsidP="00CA1D9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0" w:type="dxa"/>
          </w:tcPr>
          <w:p w14:paraId="2B3B0320" w14:textId="669A2012" w:rsidR="00CA1D9D" w:rsidRPr="00B02735" w:rsidRDefault="00CA1D9D" w:rsidP="00CA1D9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0F48EA">
              <w:rPr>
                <w:rFonts w:asciiTheme="majorBidi" w:hAnsiTheme="majorBidi" w:cstheme="majorBidi"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11F3BCEB" w14:textId="77777777" w:rsidR="00CA1D9D" w:rsidRPr="00622502" w:rsidRDefault="00CA1D9D" w:rsidP="00CA1D9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A33220" w14:textId="41CD524B" w:rsidR="00CA1D9D" w:rsidRPr="00622502" w:rsidRDefault="00CA1D9D" w:rsidP="00CA1D9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D9D">
              <w:rPr>
                <w:rFonts w:asciiTheme="majorBidi" w:hAnsiTheme="majorBidi" w:cstheme="majorBidi"/>
                <w:sz w:val="30"/>
                <w:szCs w:val="30"/>
              </w:rPr>
              <w:t>2,404,187</w:t>
            </w:r>
          </w:p>
        </w:tc>
        <w:tc>
          <w:tcPr>
            <w:tcW w:w="270" w:type="dxa"/>
          </w:tcPr>
          <w:p w14:paraId="65C6DCA6" w14:textId="77777777" w:rsidR="00CA1D9D" w:rsidRPr="00622502" w:rsidRDefault="00CA1D9D" w:rsidP="00CA1D9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90BC325" w14:textId="6DD0F0EA" w:rsidR="00CA1D9D" w:rsidRPr="00622502" w:rsidRDefault="00CA1D9D" w:rsidP="00CA1D9D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</w:tr>
      <w:tr w:rsidR="00CA1D9D" w:rsidRPr="00622502" w14:paraId="07CEBC6B" w14:textId="77777777" w:rsidTr="00B9340E">
        <w:trPr>
          <w:trHeight w:val="216"/>
          <w:jc w:val="center"/>
        </w:trPr>
        <w:tc>
          <w:tcPr>
            <w:tcW w:w="3510" w:type="dxa"/>
          </w:tcPr>
          <w:p w14:paraId="7CB0649C" w14:textId="77777777" w:rsidR="00CA1D9D" w:rsidRPr="00622502" w:rsidRDefault="00CA1D9D" w:rsidP="00CA1D9D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1610A0CC" w14:textId="7CDAD578" w:rsidR="00CA1D9D" w:rsidRPr="00622502" w:rsidRDefault="00CA1D9D" w:rsidP="00CA1D9D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D9D"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  <w:tc>
          <w:tcPr>
            <w:tcW w:w="270" w:type="dxa"/>
          </w:tcPr>
          <w:p w14:paraId="16F569C9" w14:textId="77777777" w:rsidR="00CA1D9D" w:rsidRPr="00622502" w:rsidRDefault="00CA1D9D" w:rsidP="00CA1D9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E7F5EC" w14:textId="68303CDC" w:rsidR="00CA1D9D" w:rsidRPr="00622502" w:rsidRDefault="00CA1D9D" w:rsidP="00CA1D9D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D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0D23786" w14:textId="77777777" w:rsidR="00CA1D9D" w:rsidRPr="00622502" w:rsidRDefault="00CA1D9D" w:rsidP="00CA1D9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8F2E2" w14:textId="0EA4682C" w:rsidR="00CA1D9D" w:rsidRPr="00622502" w:rsidRDefault="00CA1D9D" w:rsidP="00CA1D9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D9D"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  <w:tc>
          <w:tcPr>
            <w:tcW w:w="270" w:type="dxa"/>
          </w:tcPr>
          <w:p w14:paraId="1B7AB4D3" w14:textId="77777777" w:rsidR="00CA1D9D" w:rsidRPr="00622502" w:rsidRDefault="00CA1D9D" w:rsidP="00CA1D9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D77CBB5" w14:textId="4711C53C" w:rsidR="00CA1D9D" w:rsidRPr="00622502" w:rsidRDefault="00CA1D9D" w:rsidP="00CA1D9D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CA1D9D" w:rsidRPr="00622502" w14:paraId="263F01C0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211F0A4C" w14:textId="77777777" w:rsidR="00CA1D9D" w:rsidRPr="00622502" w:rsidRDefault="00CA1D9D" w:rsidP="00CA1D9D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ACCA4" w14:textId="7B287A23" w:rsidR="00CA1D9D" w:rsidRPr="00CA1D9D" w:rsidRDefault="00CA1D9D" w:rsidP="00CA1D9D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4,480,7</w:t>
            </w:r>
            <w:r w:rsidR="000F4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AE990E8" w14:textId="77777777" w:rsidR="00CA1D9D" w:rsidRPr="00CA1D9D" w:rsidRDefault="00CA1D9D" w:rsidP="00CA1D9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9129D" w14:textId="483CCF3A" w:rsidR="00CA1D9D" w:rsidRPr="00CA1D9D" w:rsidRDefault="00CA1D9D" w:rsidP="00CA1D9D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62FBCE1A" w14:textId="77777777" w:rsidR="00CA1D9D" w:rsidRPr="00CA1D9D" w:rsidRDefault="00CA1D9D" w:rsidP="00CA1D9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E96B5" w14:textId="5FE6B5F7" w:rsidR="00CA1D9D" w:rsidRPr="00CA1D9D" w:rsidRDefault="00CA1D9D" w:rsidP="00CA1D9D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2,692,215</w:t>
            </w:r>
          </w:p>
        </w:tc>
        <w:tc>
          <w:tcPr>
            <w:tcW w:w="270" w:type="dxa"/>
          </w:tcPr>
          <w:p w14:paraId="3D8880BC" w14:textId="77777777" w:rsidR="00CA1D9D" w:rsidRPr="00622502" w:rsidRDefault="00CA1D9D" w:rsidP="00CA1D9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BF8430" w14:textId="77777777" w:rsidR="00CA1D9D" w:rsidRPr="00622502" w:rsidRDefault="00CA1D9D" w:rsidP="00CA1D9D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2D021DFB" w14:textId="74AB34B6" w:rsidR="00C065CB" w:rsidRDefault="00C065C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9E72B8" w:rsidRPr="00622502" w14:paraId="12E50F8C" w14:textId="77777777" w:rsidTr="00BE6721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3D842DD5" w14:textId="77777777" w:rsidR="009E72B8" w:rsidRPr="00622502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2DF12E8" w14:textId="77777777" w:rsidR="009E72B8" w:rsidRPr="00622502" w:rsidRDefault="009E72B8" w:rsidP="00BE6721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  <w:r w:rsidRPr="00622502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9E72B8" w:rsidRPr="007258E8" w14:paraId="2B9A9794" w14:textId="77777777" w:rsidTr="00BE6721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78922959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94414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07C579C7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DD77D9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744B8E47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119E40D1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7F2951B0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BCE1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156DEBF7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35022FAF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2FEC14F5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CC051" w14:textId="00166EA6" w:rsidR="009E72B8" w:rsidRPr="007258E8" w:rsidRDefault="009E72B8" w:rsidP="00BE6721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7258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9E72B8" w:rsidRPr="00622502" w14:paraId="1D1A5BC0" w14:textId="77777777" w:rsidTr="00BE6721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64B5CC6D" w14:textId="77777777" w:rsidR="009E72B8" w:rsidRPr="00622502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D704C43" w14:textId="77777777" w:rsidR="009E72B8" w:rsidRPr="00622502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2A77F0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048049C" w14:textId="77777777" w:rsidR="009E72B8" w:rsidRPr="00622502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E5A706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6453631" w14:textId="77777777" w:rsidR="009E72B8" w:rsidRPr="00622502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3CEBAA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429A7E3" w14:textId="77777777" w:rsidR="009E72B8" w:rsidRPr="00622502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9E72B8" w:rsidRPr="00622502" w14:paraId="79E77319" w14:textId="77777777" w:rsidTr="00BE6721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173E95A4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56FF7397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025ED8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72FD4906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E72B8" w:rsidRPr="00622502" w14:paraId="7DCEB103" w14:textId="77777777" w:rsidTr="00BE6721">
        <w:trPr>
          <w:trHeight w:val="184"/>
          <w:jc w:val="center"/>
        </w:trPr>
        <w:tc>
          <w:tcPr>
            <w:tcW w:w="3510" w:type="dxa"/>
            <w:vAlign w:val="bottom"/>
          </w:tcPr>
          <w:p w14:paraId="3F37731A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D479160" w14:textId="77777777" w:rsidR="009E72B8" w:rsidRPr="00622502" w:rsidRDefault="009E72B8" w:rsidP="00BE6721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DA0DD0D" w14:textId="77777777" w:rsidR="009E72B8" w:rsidRPr="00622502" w:rsidRDefault="009E72B8" w:rsidP="00BE6721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F4D1902" w14:textId="77777777" w:rsidR="009E72B8" w:rsidRPr="00622502" w:rsidRDefault="009E72B8" w:rsidP="00BE6721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BC54109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95CD1E9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ED90BE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6CD68C3B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2B8" w:rsidRPr="00622502" w14:paraId="730D4BDA" w14:textId="77777777" w:rsidTr="00BE6721">
        <w:trPr>
          <w:trHeight w:val="198"/>
          <w:jc w:val="center"/>
        </w:trPr>
        <w:tc>
          <w:tcPr>
            <w:tcW w:w="3510" w:type="dxa"/>
            <w:hideMark/>
          </w:tcPr>
          <w:p w14:paraId="7D69AA69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59BB74C1" w14:textId="77777777" w:rsidR="009E72B8" w:rsidRPr="00622502" w:rsidRDefault="009E72B8" w:rsidP="00BE6721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8,272,197</w:t>
            </w:r>
          </w:p>
        </w:tc>
        <w:tc>
          <w:tcPr>
            <w:tcW w:w="270" w:type="dxa"/>
          </w:tcPr>
          <w:p w14:paraId="077AFEA3" w14:textId="77777777" w:rsidR="009E72B8" w:rsidRPr="00622502" w:rsidRDefault="009E72B8" w:rsidP="00BE6721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1487639F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16"/>
                <w:tab w:val="left" w:pos="606"/>
              </w:tabs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29058B47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BCE554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4,582,508</w:t>
            </w:r>
          </w:p>
        </w:tc>
        <w:tc>
          <w:tcPr>
            <w:tcW w:w="270" w:type="dxa"/>
          </w:tcPr>
          <w:p w14:paraId="6DB6ACBE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40DDE13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</w:tr>
      <w:tr w:rsidR="009E72B8" w:rsidRPr="00622502" w14:paraId="736F7186" w14:textId="77777777" w:rsidTr="00BE6721">
        <w:trPr>
          <w:trHeight w:val="234"/>
          <w:jc w:val="center"/>
        </w:trPr>
        <w:tc>
          <w:tcPr>
            <w:tcW w:w="3510" w:type="dxa"/>
            <w:hideMark/>
          </w:tcPr>
          <w:p w14:paraId="6023D8F0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5A465B02" w14:textId="77777777" w:rsidR="009E72B8" w:rsidRPr="00622502" w:rsidRDefault="009E72B8" w:rsidP="00BE6721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581E442D" w14:textId="77777777" w:rsidR="009E72B8" w:rsidRPr="00622502" w:rsidRDefault="009E72B8" w:rsidP="00BE6721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1C2A5422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A5167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41A6F9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57AF6E08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01CFF01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9E72B8" w:rsidRPr="00622502" w14:paraId="0B56B408" w14:textId="77777777" w:rsidTr="00BE6721">
        <w:trPr>
          <w:trHeight w:val="280"/>
          <w:jc w:val="center"/>
        </w:trPr>
        <w:tc>
          <w:tcPr>
            <w:tcW w:w="3510" w:type="dxa"/>
            <w:hideMark/>
          </w:tcPr>
          <w:p w14:paraId="1563094F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8E5A8" w14:textId="77777777" w:rsidR="009E72B8" w:rsidRPr="00622502" w:rsidRDefault="009E72B8" w:rsidP="00BE6721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8,758,676</w:t>
            </w:r>
          </w:p>
        </w:tc>
        <w:tc>
          <w:tcPr>
            <w:tcW w:w="270" w:type="dxa"/>
          </w:tcPr>
          <w:p w14:paraId="3A3F1C39" w14:textId="77777777" w:rsidR="009E72B8" w:rsidRPr="00622502" w:rsidRDefault="009E72B8" w:rsidP="00BE6721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A8768" w14:textId="77777777" w:rsidR="009E72B8" w:rsidRPr="00622502" w:rsidRDefault="009E72B8" w:rsidP="00BE6721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54996C4F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CF023" w14:textId="77777777" w:rsidR="009E72B8" w:rsidRPr="00622502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5,068,987</w:t>
            </w:r>
          </w:p>
        </w:tc>
        <w:tc>
          <w:tcPr>
            <w:tcW w:w="270" w:type="dxa"/>
          </w:tcPr>
          <w:p w14:paraId="62F53598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741601F9" w14:textId="77777777" w:rsidR="009E72B8" w:rsidRPr="00622502" w:rsidRDefault="009E72B8" w:rsidP="00BE6721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E72B8" w:rsidRPr="00622502" w14:paraId="491B1042" w14:textId="77777777" w:rsidTr="00BE6721">
        <w:trPr>
          <w:trHeight w:val="65"/>
          <w:jc w:val="center"/>
        </w:trPr>
        <w:tc>
          <w:tcPr>
            <w:tcW w:w="3510" w:type="dxa"/>
          </w:tcPr>
          <w:p w14:paraId="18455314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690D446" w14:textId="77777777" w:rsidR="009E72B8" w:rsidRPr="00622502" w:rsidRDefault="009E72B8" w:rsidP="00BE6721">
            <w:pPr>
              <w:tabs>
                <w:tab w:val="left" w:pos="851"/>
                <w:tab w:val="left" w:pos="1031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2C4922" w14:textId="77777777" w:rsidR="009E72B8" w:rsidRPr="00622502" w:rsidRDefault="009E72B8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56FE9709" w14:textId="77777777" w:rsidR="009E72B8" w:rsidRPr="00622502" w:rsidRDefault="009E72B8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50D81" w14:textId="77777777" w:rsidR="009E72B8" w:rsidRPr="00622502" w:rsidRDefault="009E72B8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77141AE0" w14:textId="77777777" w:rsidR="009E72B8" w:rsidRPr="00622502" w:rsidRDefault="009E72B8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7FDE2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FB3A058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A5E2A" w:rsidRPr="00622502" w14:paraId="575846BD" w14:textId="77777777" w:rsidTr="00BE6721">
        <w:trPr>
          <w:trHeight w:val="280"/>
          <w:jc w:val="center"/>
        </w:trPr>
        <w:tc>
          <w:tcPr>
            <w:tcW w:w="3510" w:type="dxa"/>
          </w:tcPr>
          <w:p w14:paraId="714A8349" w14:textId="77777777" w:rsidR="007A5E2A" w:rsidRPr="00622502" w:rsidRDefault="007A5E2A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29B8B9E" w14:textId="77777777" w:rsidR="007A5E2A" w:rsidRPr="00622502" w:rsidRDefault="007A5E2A" w:rsidP="00BE6721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4480F3B" w14:textId="77777777" w:rsidR="007A5E2A" w:rsidRPr="00622502" w:rsidRDefault="007A5E2A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4B7D1450" w14:textId="77777777" w:rsidR="007A5E2A" w:rsidRPr="00622502" w:rsidRDefault="007A5E2A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11EA7" w14:textId="77777777" w:rsidR="007A5E2A" w:rsidRPr="00622502" w:rsidRDefault="007A5E2A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819B20" w14:textId="77777777" w:rsidR="007A5E2A" w:rsidRPr="00622502" w:rsidRDefault="007A5E2A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8E5C8" w14:textId="77777777" w:rsidR="007A5E2A" w:rsidRPr="00622502" w:rsidRDefault="007A5E2A" w:rsidP="00BE6721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303E440" w14:textId="77777777" w:rsidR="007A5E2A" w:rsidRPr="00622502" w:rsidRDefault="007A5E2A" w:rsidP="00BE6721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A5E2A" w:rsidRPr="00622502" w14:paraId="28663E53" w14:textId="77777777" w:rsidTr="00BE6721">
        <w:trPr>
          <w:trHeight w:val="280"/>
          <w:jc w:val="center"/>
        </w:trPr>
        <w:tc>
          <w:tcPr>
            <w:tcW w:w="3510" w:type="dxa"/>
          </w:tcPr>
          <w:p w14:paraId="4FCC8353" w14:textId="77777777" w:rsidR="007A5E2A" w:rsidRPr="00622502" w:rsidRDefault="007A5E2A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3D6DB5E" w14:textId="77777777" w:rsidR="007A5E2A" w:rsidRPr="00622502" w:rsidRDefault="007A5E2A" w:rsidP="00BE6721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14AAABA6" w14:textId="77777777" w:rsidR="007A5E2A" w:rsidRPr="00622502" w:rsidRDefault="007A5E2A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7287B493" w14:textId="77777777" w:rsidR="007A5E2A" w:rsidRPr="00622502" w:rsidRDefault="007A5E2A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77139" w14:textId="77777777" w:rsidR="007A5E2A" w:rsidRPr="00622502" w:rsidRDefault="007A5E2A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2F816F" w14:textId="77777777" w:rsidR="007A5E2A" w:rsidRPr="00622502" w:rsidRDefault="007A5E2A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53E1E" w14:textId="77777777" w:rsidR="007A5E2A" w:rsidRPr="00622502" w:rsidRDefault="007A5E2A" w:rsidP="00BE6721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2ACC09E" w14:textId="77777777" w:rsidR="007A5E2A" w:rsidRPr="00622502" w:rsidRDefault="007A5E2A" w:rsidP="00BE6721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A5E2A" w:rsidRPr="00622502" w14:paraId="6554F1ED" w14:textId="77777777" w:rsidTr="00BE6721">
        <w:trPr>
          <w:trHeight w:val="280"/>
          <w:jc w:val="center"/>
        </w:trPr>
        <w:tc>
          <w:tcPr>
            <w:tcW w:w="3510" w:type="dxa"/>
          </w:tcPr>
          <w:p w14:paraId="312CAF75" w14:textId="77777777" w:rsidR="007A5E2A" w:rsidRPr="00622502" w:rsidRDefault="007A5E2A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A53EB4E" w14:textId="77777777" w:rsidR="007A5E2A" w:rsidRPr="00622502" w:rsidRDefault="007A5E2A" w:rsidP="00BE6721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076D3F9" w14:textId="77777777" w:rsidR="007A5E2A" w:rsidRPr="00622502" w:rsidRDefault="007A5E2A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09AEB99F" w14:textId="77777777" w:rsidR="007A5E2A" w:rsidRPr="00622502" w:rsidRDefault="007A5E2A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3CB27" w14:textId="77777777" w:rsidR="007A5E2A" w:rsidRPr="00622502" w:rsidRDefault="007A5E2A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65481A" w14:textId="77777777" w:rsidR="007A5E2A" w:rsidRPr="00622502" w:rsidRDefault="007A5E2A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BB203" w14:textId="77777777" w:rsidR="007A5E2A" w:rsidRPr="00622502" w:rsidRDefault="007A5E2A" w:rsidP="00BE6721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F38E925" w14:textId="77777777" w:rsidR="007A5E2A" w:rsidRPr="00622502" w:rsidRDefault="007A5E2A" w:rsidP="00BE6721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E72B8" w:rsidRPr="00622502" w14:paraId="7EDE98D6" w14:textId="77777777" w:rsidTr="00BE6721">
        <w:trPr>
          <w:trHeight w:val="280"/>
          <w:jc w:val="center"/>
        </w:trPr>
        <w:tc>
          <w:tcPr>
            <w:tcW w:w="3510" w:type="dxa"/>
            <w:hideMark/>
          </w:tcPr>
          <w:p w14:paraId="2E4B87F9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2AC26B0" w14:textId="77777777" w:rsidR="009E72B8" w:rsidRPr="00622502" w:rsidRDefault="009E72B8" w:rsidP="00BE6721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154EF80" w14:textId="77777777" w:rsidR="009E72B8" w:rsidRPr="00622502" w:rsidRDefault="009E72B8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7274D8DD" w14:textId="77777777" w:rsidR="009E72B8" w:rsidRPr="00622502" w:rsidRDefault="009E72B8" w:rsidP="00BE6721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08E8D" w14:textId="77777777" w:rsidR="009E72B8" w:rsidRPr="00622502" w:rsidRDefault="009E72B8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958DE" w14:textId="77777777" w:rsidR="009E72B8" w:rsidRPr="00622502" w:rsidRDefault="009E72B8" w:rsidP="00BE6721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3057A" w14:textId="77777777" w:rsidR="009E72B8" w:rsidRPr="00622502" w:rsidRDefault="009E72B8" w:rsidP="00BE6721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7E60870" w14:textId="77777777" w:rsidR="009E72B8" w:rsidRPr="00622502" w:rsidRDefault="009E72B8" w:rsidP="00BE6721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E72B8" w:rsidRPr="00622502" w14:paraId="2A04A29B" w14:textId="77777777" w:rsidTr="00BE6721">
        <w:trPr>
          <w:trHeight w:val="60"/>
          <w:jc w:val="center"/>
        </w:trPr>
        <w:tc>
          <w:tcPr>
            <w:tcW w:w="3510" w:type="dxa"/>
            <w:hideMark/>
          </w:tcPr>
          <w:p w14:paraId="3C9A3604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0316FD11" w14:textId="77777777" w:rsidR="009E72B8" w:rsidRPr="00622502" w:rsidRDefault="009E72B8" w:rsidP="00BE6721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6,285,662</w:t>
            </w:r>
          </w:p>
        </w:tc>
        <w:tc>
          <w:tcPr>
            <w:tcW w:w="270" w:type="dxa"/>
          </w:tcPr>
          <w:p w14:paraId="23F71ED7" w14:textId="77777777" w:rsidR="009E72B8" w:rsidRPr="00622502" w:rsidRDefault="009E72B8" w:rsidP="00BE6721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66D148" w14:textId="77777777" w:rsidR="009E72B8" w:rsidRPr="00622502" w:rsidRDefault="009E72B8" w:rsidP="00BE6721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3577AA52" w14:textId="77777777" w:rsidR="009E72B8" w:rsidRPr="00622502" w:rsidRDefault="009E72B8" w:rsidP="00BE6721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CDEC99" w14:textId="77777777" w:rsidR="009E72B8" w:rsidRPr="00622502" w:rsidRDefault="009E72B8" w:rsidP="00BE6721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2,595,973</w:t>
            </w:r>
          </w:p>
        </w:tc>
        <w:tc>
          <w:tcPr>
            <w:tcW w:w="270" w:type="dxa"/>
          </w:tcPr>
          <w:p w14:paraId="58FA7722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BB92D1E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</w:tr>
      <w:tr w:rsidR="009E72B8" w:rsidRPr="00622502" w14:paraId="3666BDAC" w14:textId="77777777" w:rsidTr="00BE6721">
        <w:trPr>
          <w:trHeight w:val="216"/>
          <w:jc w:val="center"/>
        </w:trPr>
        <w:tc>
          <w:tcPr>
            <w:tcW w:w="3510" w:type="dxa"/>
          </w:tcPr>
          <w:p w14:paraId="0EDECB76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1430155B" w14:textId="77777777" w:rsidR="009E72B8" w:rsidRPr="00622502" w:rsidRDefault="009E72B8" w:rsidP="00BE6721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13B01356" w14:textId="77777777" w:rsidR="009E72B8" w:rsidRPr="00622502" w:rsidRDefault="009E72B8" w:rsidP="00BE6721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28476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0081E0" w14:textId="77777777" w:rsidR="009E72B8" w:rsidRPr="00622502" w:rsidRDefault="009E72B8" w:rsidP="00BE6721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35480" w14:textId="77777777" w:rsidR="009E72B8" w:rsidRPr="00622502" w:rsidRDefault="009E72B8" w:rsidP="00BE6721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284DA272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55DB147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9E72B8" w:rsidRPr="00622502" w14:paraId="4B8C4788" w14:textId="77777777" w:rsidTr="00BE6721">
        <w:trPr>
          <w:trHeight w:val="280"/>
          <w:jc w:val="center"/>
        </w:trPr>
        <w:tc>
          <w:tcPr>
            <w:tcW w:w="3510" w:type="dxa"/>
            <w:hideMark/>
          </w:tcPr>
          <w:p w14:paraId="1E8730E6" w14:textId="77777777" w:rsidR="009E72B8" w:rsidRPr="00622502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BB0FC" w14:textId="77777777" w:rsidR="009E72B8" w:rsidRPr="00622502" w:rsidRDefault="009E72B8" w:rsidP="00BE6721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6,528,307</w:t>
            </w:r>
          </w:p>
        </w:tc>
        <w:tc>
          <w:tcPr>
            <w:tcW w:w="270" w:type="dxa"/>
          </w:tcPr>
          <w:p w14:paraId="15718DB0" w14:textId="77777777" w:rsidR="009E72B8" w:rsidRPr="00622502" w:rsidRDefault="009E72B8" w:rsidP="00BE6721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5601F" w14:textId="77777777" w:rsidR="009E72B8" w:rsidRPr="00622502" w:rsidRDefault="009E72B8" w:rsidP="00BE6721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26554E2B" w14:textId="77777777" w:rsidR="009E72B8" w:rsidRPr="00622502" w:rsidRDefault="009E72B8" w:rsidP="00BE6721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49759" w14:textId="77777777" w:rsidR="009E72B8" w:rsidRPr="00622502" w:rsidRDefault="009E72B8" w:rsidP="00BE6721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2,838,618</w:t>
            </w:r>
          </w:p>
        </w:tc>
        <w:tc>
          <w:tcPr>
            <w:tcW w:w="270" w:type="dxa"/>
          </w:tcPr>
          <w:p w14:paraId="124EEF00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9339948" w14:textId="77777777" w:rsidR="009E72B8" w:rsidRPr="00622502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709182FC" w14:textId="77777777" w:rsidR="007A5E2A" w:rsidRDefault="007A5E2A" w:rsidP="007A5E2A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28BCDC" w14:textId="0A621A24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สำรอง</w:t>
      </w:r>
      <w:r w:rsidR="00611EC2" w:rsidRPr="00611EC2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ตามกฎหมาย</w:t>
      </w:r>
    </w:p>
    <w:p w14:paraId="690D3C06" w14:textId="59E6C1D4" w:rsidR="002D4841" w:rsidRPr="00622502" w:rsidRDefault="002D4841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5B819685" w14:textId="02045D70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(</w:t>
      </w:r>
      <w:r w:rsidRPr="00622502">
        <w:rPr>
          <w:rFonts w:asciiTheme="majorBidi" w:hAnsiTheme="majorBidi" w:cstheme="majorBidi"/>
          <w:sz w:val="30"/>
          <w:szCs w:val="30"/>
        </w:rPr>
        <w:t>“</w:t>
      </w:r>
      <w:r w:rsidRPr="0062250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2502">
        <w:rPr>
          <w:rFonts w:asciiTheme="majorBidi" w:hAnsiTheme="majorBidi" w:cstheme="majorBidi"/>
          <w:sz w:val="30"/>
          <w:szCs w:val="30"/>
        </w:rPr>
        <w:t>”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5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ของกำไรสุทธิทุกครั้งที่มีการจ่ายเงินปันผล จนกว่าสำรองดังกล่าวมีจำนวนไม่น้อยกว่าร้อยละ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10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C8151C9" w14:textId="082B8825" w:rsidR="00BA4B2D" w:rsidRPr="00622502" w:rsidRDefault="00BA4B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2A679" w14:textId="5BDDE00E" w:rsidR="0017153A" w:rsidRDefault="00A54A2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5AF8">
        <w:rPr>
          <w:rFonts w:asciiTheme="majorBidi" w:hAnsiTheme="majorBidi" w:cstheme="majorBidi"/>
          <w:sz w:val="30"/>
          <w:szCs w:val="30"/>
        </w:rPr>
        <w:t xml:space="preserve">31 </w:t>
      </w:r>
      <w:r w:rsidR="00B75AF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75AF8">
        <w:rPr>
          <w:rFonts w:asciiTheme="majorBidi" w:hAnsiTheme="majorBidi" w:cstheme="majorBidi"/>
          <w:sz w:val="30"/>
          <w:szCs w:val="30"/>
        </w:rPr>
        <w:t>2564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="00BA4B2D" w:rsidRPr="00622502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สำรองตามกฎหมายของบริษัทมีจำนวนเท่ากับร้อยละ </w:t>
      </w:r>
      <w:r w:rsidR="00BA4B2D" w:rsidRPr="00622502">
        <w:rPr>
          <w:rFonts w:asciiTheme="majorBidi" w:hAnsiTheme="majorBidi" w:cstheme="majorBidi"/>
          <w:sz w:val="30"/>
          <w:szCs w:val="30"/>
        </w:rPr>
        <w:t xml:space="preserve">10 </w:t>
      </w:r>
      <w:r w:rsidR="00BA4B2D" w:rsidRPr="00622502">
        <w:rPr>
          <w:rFonts w:asciiTheme="majorBidi" w:hAnsiTheme="majorBidi" w:cstheme="majorBidi"/>
          <w:sz w:val="30"/>
          <w:szCs w:val="30"/>
          <w:cs/>
        </w:rPr>
        <w:t>ของทุนจดทะเบียนแล้ว</w:t>
      </w:r>
    </w:p>
    <w:p w14:paraId="39F81DD3" w14:textId="77777777" w:rsidR="00C445FF" w:rsidRPr="00622502" w:rsidRDefault="00C445F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0929DD" w14:textId="7452F073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รายได้ค่านายหน้า</w:t>
      </w:r>
    </w:p>
    <w:p w14:paraId="2CDF73D9" w14:textId="136C2047" w:rsidR="006F5F71" w:rsidRPr="00622502" w:rsidRDefault="006F5F71" w:rsidP="005D0093">
      <w:pPr>
        <w:pStyle w:val="KPBody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4504DE" w:rsidRPr="00622502" w14:paraId="2D266F50" w14:textId="77777777" w:rsidTr="00C445FF">
        <w:trPr>
          <w:trHeight w:val="70"/>
        </w:trPr>
        <w:tc>
          <w:tcPr>
            <w:tcW w:w="4680" w:type="dxa"/>
            <w:vAlign w:val="bottom"/>
          </w:tcPr>
          <w:p w14:paraId="3B11B440" w14:textId="5FCB8761" w:rsidR="004504DE" w:rsidRPr="00622502" w:rsidRDefault="004504DE" w:rsidP="00B91935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3CD58A" w14:textId="20752497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5D8E441" w14:textId="77777777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ADF93D7" w14:textId="49096EDA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7E377079" w14:textId="77777777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FE2DC33" w14:textId="09EE6B4E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504DE" w:rsidRPr="00622502" w14:paraId="43F0C281" w14:textId="77777777" w:rsidTr="00C445FF">
        <w:tc>
          <w:tcPr>
            <w:tcW w:w="4680" w:type="dxa"/>
          </w:tcPr>
          <w:p w14:paraId="142B96FA" w14:textId="77777777" w:rsidR="004504DE" w:rsidRPr="00622502" w:rsidRDefault="004504DE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4BA00D" w14:textId="77777777" w:rsidR="004504DE" w:rsidRPr="00622502" w:rsidRDefault="004504DE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80B81" w14:textId="77777777" w:rsidR="004504DE" w:rsidRPr="00622502" w:rsidRDefault="004504DE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4127A76" w14:textId="647DC1D0" w:rsidR="004504DE" w:rsidRPr="0085608E" w:rsidRDefault="004504DE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274" w:rsidRPr="00622502" w14:paraId="752D9F74" w14:textId="77777777" w:rsidTr="00C445FF">
        <w:tc>
          <w:tcPr>
            <w:tcW w:w="4680" w:type="dxa"/>
          </w:tcPr>
          <w:p w14:paraId="71B47DCA" w14:textId="0C5BC46C" w:rsidR="008D1274" w:rsidRPr="00622502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170" w:type="dxa"/>
          </w:tcPr>
          <w:p w14:paraId="344AB5DB" w14:textId="1A97351A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F559F" w14:textId="77777777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CCC08" w14:textId="6AB50095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D1274">
              <w:rPr>
                <w:rFonts w:asciiTheme="majorBidi" w:hAnsiTheme="majorBidi" w:cstheme="majorBidi"/>
                <w:sz w:val="30"/>
                <w:szCs w:val="30"/>
              </w:rPr>
              <w:t xml:space="preserve"> 2,226,54</w:t>
            </w:r>
            <w:r w:rsidR="00B027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D1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6BF7AB" w14:textId="77777777" w:rsidR="008D1274" w:rsidRPr="00622502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092DC4" w14:textId="7730A781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FDF">
              <w:rPr>
                <w:rFonts w:asciiTheme="majorBidi" w:hAnsiTheme="majorBidi" w:cstheme="majorBidi"/>
                <w:sz w:val="30"/>
                <w:szCs w:val="30"/>
              </w:rPr>
              <w:t>1,502,644</w:t>
            </w:r>
          </w:p>
        </w:tc>
      </w:tr>
      <w:tr w:rsidR="008D1274" w:rsidRPr="00622502" w14:paraId="00354C52" w14:textId="77777777" w:rsidTr="00C445FF">
        <w:tc>
          <w:tcPr>
            <w:tcW w:w="4680" w:type="dxa"/>
          </w:tcPr>
          <w:p w14:paraId="724B0A84" w14:textId="499E3F5D" w:rsidR="008D1274" w:rsidRPr="00622502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170" w:type="dxa"/>
          </w:tcPr>
          <w:p w14:paraId="43DF6104" w14:textId="7D36B48E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9A20E" w14:textId="77777777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15BE9D" w14:textId="355D3427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D1274">
              <w:rPr>
                <w:rFonts w:asciiTheme="majorBidi" w:hAnsiTheme="majorBidi" w:cstheme="majorBidi"/>
                <w:sz w:val="30"/>
                <w:szCs w:val="30"/>
              </w:rPr>
              <w:t xml:space="preserve"> 109,663 </w:t>
            </w:r>
          </w:p>
        </w:tc>
        <w:tc>
          <w:tcPr>
            <w:tcW w:w="270" w:type="dxa"/>
          </w:tcPr>
          <w:p w14:paraId="1A3E70C4" w14:textId="77777777" w:rsidR="008D1274" w:rsidRPr="00622502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78DFF9" w14:textId="72AA16B1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FDF">
              <w:rPr>
                <w:rFonts w:asciiTheme="majorBidi" w:hAnsiTheme="majorBidi" w:cstheme="majorBidi"/>
                <w:sz w:val="30"/>
                <w:szCs w:val="30"/>
              </w:rPr>
              <w:t>125,062</w:t>
            </w:r>
          </w:p>
        </w:tc>
      </w:tr>
      <w:tr w:rsidR="008D1274" w:rsidRPr="00622502" w14:paraId="1A8370F9" w14:textId="77777777" w:rsidTr="00C445FF">
        <w:tc>
          <w:tcPr>
            <w:tcW w:w="4680" w:type="dxa"/>
          </w:tcPr>
          <w:p w14:paraId="3528633C" w14:textId="77777777" w:rsidR="008D1274" w:rsidRPr="00622502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973CC76" w14:textId="3754F5A2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7B8A4" w14:textId="77777777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AB3125" w14:textId="53A68FF0" w:rsidR="008D1274" w:rsidRPr="008D1274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2,336,207 </w:t>
            </w:r>
          </w:p>
        </w:tc>
        <w:tc>
          <w:tcPr>
            <w:tcW w:w="270" w:type="dxa"/>
          </w:tcPr>
          <w:p w14:paraId="2B894191" w14:textId="77777777" w:rsidR="008D1274" w:rsidRPr="00622502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A52B85" w14:textId="57EFF437" w:rsidR="008D1274" w:rsidRPr="00574738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1,627,706</w:t>
            </w:r>
          </w:p>
        </w:tc>
      </w:tr>
    </w:tbl>
    <w:p w14:paraId="2879884D" w14:textId="4F8F657C" w:rsidR="007A5E2A" w:rsidRDefault="007A5E2A" w:rsidP="009E72B8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C718294" w14:textId="494CF5AB" w:rsidR="004504DE" w:rsidRPr="0085608E" w:rsidRDefault="004504DE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5608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รายได้</w:t>
      </w:r>
      <w:r w:rsidRPr="0085608E">
        <w:rPr>
          <w:rFonts w:asciiTheme="majorBidi" w:hAnsiTheme="majorBidi"/>
          <w:b/>
          <w:bCs/>
          <w:sz w:val="30"/>
          <w:szCs w:val="30"/>
          <w:cs/>
          <w:lang w:bidi="th-TH"/>
        </w:rPr>
        <w:t>ค่าธรรมเนียมและบริการ</w:t>
      </w:r>
    </w:p>
    <w:p w14:paraId="40807208" w14:textId="1AA382D0" w:rsidR="004504DE" w:rsidRPr="00C445FF" w:rsidRDefault="004504DE" w:rsidP="004504DE">
      <w:pPr>
        <w:pStyle w:val="KPBody"/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4504DE" w:rsidRPr="00622502" w14:paraId="352D469A" w14:textId="77777777" w:rsidTr="00D115BB">
        <w:trPr>
          <w:trHeight w:val="70"/>
        </w:trPr>
        <w:tc>
          <w:tcPr>
            <w:tcW w:w="4680" w:type="dxa"/>
            <w:vAlign w:val="bottom"/>
          </w:tcPr>
          <w:p w14:paraId="296348D5" w14:textId="1E15842F" w:rsidR="004504DE" w:rsidRPr="00622502" w:rsidRDefault="004504DE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EDE234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0BC207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B1F57EA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5C7C8FE3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1A8D62D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C1747" w:rsidRPr="00622502" w14:paraId="7F848F56" w14:textId="77777777" w:rsidTr="00C445FF">
        <w:tc>
          <w:tcPr>
            <w:tcW w:w="4680" w:type="dxa"/>
          </w:tcPr>
          <w:p w14:paraId="24FA5C03" w14:textId="77777777" w:rsidR="005C1747" w:rsidRPr="00622502" w:rsidRDefault="005C1747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A89F4E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4405C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95B52CF" w14:textId="06670C16" w:rsidR="005C1747" w:rsidRPr="00622502" w:rsidRDefault="005C1747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274" w:rsidRPr="009D12D7" w14:paraId="5A00D765" w14:textId="77777777" w:rsidTr="00D115BB">
        <w:tc>
          <w:tcPr>
            <w:tcW w:w="4680" w:type="dxa"/>
          </w:tcPr>
          <w:p w14:paraId="132F7CAD" w14:textId="0E1E4E07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170" w:type="dxa"/>
          </w:tcPr>
          <w:p w14:paraId="1FCEB3E5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810C3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7E800" w14:textId="2CAEA185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715,</w:t>
            </w:r>
            <w:r w:rsidR="005E5CBA" w:rsidRPr="009D12D7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255C15B4" w14:textId="77777777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B95BBA" w14:textId="6CAF2BE9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196,303</w:t>
            </w:r>
          </w:p>
        </w:tc>
      </w:tr>
      <w:tr w:rsidR="008D1274" w:rsidRPr="009D12D7" w14:paraId="0821E9FB" w14:textId="77777777" w:rsidTr="00D115BB">
        <w:tc>
          <w:tcPr>
            <w:tcW w:w="4680" w:type="dxa"/>
          </w:tcPr>
          <w:p w14:paraId="330DD7B6" w14:textId="3BA4223C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170" w:type="dxa"/>
          </w:tcPr>
          <w:p w14:paraId="35193D21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AF6ED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EFB710" w14:textId="72E19581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327,32</w:t>
            </w:r>
            <w:r w:rsidR="005E5CBA" w:rsidRPr="009D12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4EE045" w14:textId="77777777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1FE697F" w14:textId="558D9C18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230,395</w:t>
            </w:r>
          </w:p>
        </w:tc>
      </w:tr>
      <w:tr w:rsidR="008D1274" w:rsidRPr="009D12D7" w14:paraId="3D4A5095" w14:textId="77777777" w:rsidTr="00D115BB">
        <w:tc>
          <w:tcPr>
            <w:tcW w:w="4680" w:type="dxa"/>
          </w:tcPr>
          <w:p w14:paraId="2718B0BB" w14:textId="558E6B92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รายได้ค่าธรรมเนียมการจัดการกองทุนส่วนบุคคล</w:t>
            </w:r>
          </w:p>
        </w:tc>
        <w:tc>
          <w:tcPr>
            <w:tcW w:w="1170" w:type="dxa"/>
          </w:tcPr>
          <w:p w14:paraId="7940C61B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CE149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5B8184" w14:textId="308FFDEC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320,855</w:t>
            </w:r>
          </w:p>
        </w:tc>
        <w:tc>
          <w:tcPr>
            <w:tcW w:w="270" w:type="dxa"/>
          </w:tcPr>
          <w:p w14:paraId="3584702F" w14:textId="77777777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4D07CA3" w14:textId="2CFA90F2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61,275</w:t>
            </w:r>
          </w:p>
        </w:tc>
      </w:tr>
      <w:tr w:rsidR="008D1274" w:rsidRPr="009D12D7" w14:paraId="493EBD25" w14:textId="77777777" w:rsidTr="00D115BB">
        <w:tc>
          <w:tcPr>
            <w:tcW w:w="4680" w:type="dxa"/>
          </w:tcPr>
          <w:p w14:paraId="6D720DF3" w14:textId="69F29D62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4B8E0A3A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B4317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B99209" w14:textId="1F0D1749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70" w:type="dxa"/>
          </w:tcPr>
          <w:p w14:paraId="63244473" w14:textId="77777777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62E02D" w14:textId="01DC07FD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</w:tr>
      <w:tr w:rsidR="008D1274" w:rsidRPr="00622502" w14:paraId="6AC8FCC6" w14:textId="77777777" w:rsidTr="00D115BB">
        <w:tc>
          <w:tcPr>
            <w:tcW w:w="4680" w:type="dxa"/>
          </w:tcPr>
          <w:p w14:paraId="06EB0106" w14:textId="7BACA147" w:rsidR="008D1274" w:rsidRPr="009D12D7" w:rsidRDefault="008D1274" w:rsidP="008D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092F430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AE80F9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969863" w14:textId="07CD39DA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1,364,</w:t>
            </w:r>
            <w:r w:rsidR="00B02735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696101B0" w14:textId="77777777" w:rsidR="008D1274" w:rsidRPr="009D12D7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98ABEDD" w14:textId="7EFEC72E" w:rsidR="008D1274" w:rsidRPr="00574738" w:rsidRDefault="008D1274" w:rsidP="008D12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490,671</w:t>
            </w:r>
          </w:p>
        </w:tc>
      </w:tr>
    </w:tbl>
    <w:p w14:paraId="23516D1F" w14:textId="77777777" w:rsidR="007A5E2A" w:rsidRDefault="007A5E2A" w:rsidP="007A5E2A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84C701C" w14:textId="4F770040" w:rsidR="00124B3C" w:rsidRPr="00622502" w:rsidRDefault="00124B3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รายได้ดอกเบี้ย</w:t>
      </w:r>
    </w:p>
    <w:p w14:paraId="45B0D8AF" w14:textId="2C7591A2" w:rsidR="005C1747" w:rsidRPr="00C445FF" w:rsidRDefault="005C1747" w:rsidP="0085608E">
      <w:pPr>
        <w:pStyle w:val="KPBody"/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5C1747" w:rsidRPr="00622502" w14:paraId="4CE954B4" w14:textId="77777777" w:rsidTr="00574738">
        <w:trPr>
          <w:trHeight w:val="70"/>
        </w:trPr>
        <w:tc>
          <w:tcPr>
            <w:tcW w:w="4680" w:type="dxa"/>
            <w:vAlign w:val="bottom"/>
          </w:tcPr>
          <w:p w14:paraId="345660BC" w14:textId="19D8F4E1" w:rsidR="005C1747" w:rsidRPr="00622502" w:rsidRDefault="005C1747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C9E04A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AE687A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CEAD1E2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782A279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099FA77E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C1747" w:rsidRPr="00622502" w14:paraId="7D08C9B6" w14:textId="77777777" w:rsidTr="00D115BB">
        <w:tc>
          <w:tcPr>
            <w:tcW w:w="4680" w:type="dxa"/>
          </w:tcPr>
          <w:p w14:paraId="2E63659E" w14:textId="77777777" w:rsidR="005C1747" w:rsidRPr="00622502" w:rsidRDefault="005C1747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3E2B47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F0436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7D212EAE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CBA" w:rsidRPr="00622502" w14:paraId="4E7AB349" w14:textId="77777777" w:rsidTr="00574738">
        <w:tc>
          <w:tcPr>
            <w:tcW w:w="4680" w:type="dxa"/>
          </w:tcPr>
          <w:p w14:paraId="4F561452" w14:textId="106D9DFA" w:rsidR="005E5CBA" w:rsidRPr="00C445FF" w:rsidRDefault="005E5CBA" w:rsidP="005E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รายได้ดอกเบี้ยจากอนุพันธ์</w:t>
            </w:r>
          </w:p>
        </w:tc>
        <w:tc>
          <w:tcPr>
            <w:tcW w:w="1170" w:type="dxa"/>
          </w:tcPr>
          <w:p w14:paraId="34567292" w14:textId="77777777" w:rsidR="005E5CBA" w:rsidRPr="00622502" w:rsidRDefault="005E5CBA" w:rsidP="005E5C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60A47" w14:textId="77777777" w:rsidR="005E5CBA" w:rsidRPr="00622502" w:rsidRDefault="005E5CBA" w:rsidP="005E5C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752B53" w14:textId="1363926E" w:rsidR="005E5CBA" w:rsidRPr="00433227" w:rsidRDefault="005E5CBA" w:rsidP="005E5C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33227">
              <w:rPr>
                <w:rFonts w:asciiTheme="majorBidi" w:hAnsiTheme="majorBidi" w:cstheme="majorBidi"/>
                <w:sz w:val="30"/>
                <w:szCs w:val="30"/>
              </w:rPr>
              <w:t>146,77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0BC76D" w14:textId="77777777" w:rsidR="005E5CBA" w:rsidRPr="00622502" w:rsidRDefault="005E5CBA" w:rsidP="005E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2EE63E2" w14:textId="6789199F" w:rsidR="005E5CBA" w:rsidRPr="001552FA" w:rsidRDefault="005E5CBA" w:rsidP="005E5C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18,645</w:t>
            </w:r>
          </w:p>
        </w:tc>
      </w:tr>
      <w:tr w:rsidR="00433227" w:rsidRPr="00622502" w14:paraId="708A1FDA" w14:textId="77777777" w:rsidTr="00574738">
        <w:tc>
          <w:tcPr>
            <w:tcW w:w="4680" w:type="dxa"/>
          </w:tcPr>
          <w:p w14:paraId="552F38BC" w14:textId="605FF4E3" w:rsidR="00433227" w:rsidRPr="00C445FF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170" w:type="dxa"/>
          </w:tcPr>
          <w:p w14:paraId="0FA07A9D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C853F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E07BCF" w14:textId="46DFED86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33227">
              <w:rPr>
                <w:rFonts w:asciiTheme="majorBidi" w:hAnsiTheme="majorBidi" w:cstheme="majorBidi"/>
                <w:sz w:val="30"/>
                <w:szCs w:val="30"/>
              </w:rPr>
              <w:t>73,571</w:t>
            </w:r>
          </w:p>
        </w:tc>
        <w:tc>
          <w:tcPr>
            <w:tcW w:w="270" w:type="dxa"/>
          </w:tcPr>
          <w:p w14:paraId="0DFA7757" w14:textId="77777777" w:rsidR="00433227" w:rsidRPr="00622502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CC0EE7D" w14:textId="52F6E52F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552FA"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</w:tr>
      <w:tr w:rsidR="00433227" w:rsidRPr="00622502" w14:paraId="7F99B5C8" w14:textId="77777777" w:rsidTr="00574738">
        <w:tc>
          <w:tcPr>
            <w:tcW w:w="4680" w:type="dxa"/>
          </w:tcPr>
          <w:p w14:paraId="7DF4E45B" w14:textId="5CA53456" w:rsidR="00433227" w:rsidRPr="00C445FF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</w:p>
        </w:tc>
        <w:tc>
          <w:tcPr>
            <w:tcW w:w="1170" w:type="dxa"/>
          </w:tcPr>
          <w:p w14:paraId="36E96222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67B8F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9EE22F" w14:textId="26F2AB6F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33227">
              <w:rPr>
                <w:rFonts w:asciiTheme="majorBidi" w:hAnsiTheme="majorBidi" w:cstheme="majorBidi"/>
                <w:sz w:val="30"/>
                <w:szCs w:val="30"/>
              </w:rPr>
              <w:t>25,407</w:t>
            </w:r>
          </w:p>
        </w:tc>
        <w:tc>
          <w:tcPr>
            <w:tcW w:w="270" w:type="dxa"/>
          </w:tcPr>
          <w:p w14:paraId="0A57F89F" w14:textId="77777777" w:rsidR="00433227" w:rsidRPr="00622502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BE9B38A" w14:textId="2DC1A5F0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35,430</w:t>
            </w:r>
          </w:p>
        </w:tc>
      </w:tr>
      <w:tr w:rsidR="00433227" w:rsidRPr="00622502" w14:paraId="375AA810" w14:textId="77777777" w:rsidTr="00574738">
        <w:tc>
          <w:tcPr>
            <w:tcW w:w="4680" w:type="dxa"/>
          </w:tcPr>
          <w:p w14:paraId="46DFB537" w14:textId="465DB6A1" w:rsidR="00433227" w:rsidRPr="00C445FF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170" w:type="dxa"/>
          </w:tcPr>
          <w:p w14:paraId="0F37C6B1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E2141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DEBA38" w14:textId="46A7929F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33227">
              <w:rPr>
                <w:rFonts w:asciiTheme="majorBidi" w:hAnsiTheme="majorBidi" w:cstheme="majorBidi"/>
                <w:sz w:val="30"/>
                <w:szCs w:val="30"/>
              </w:rPr>
              <w:t>11,624</w:t>
            </w:r>
          </w:p>
        </w:tc>
        <w:tc>
          <w:tcPr>
            <w:tcW w:w="270" w:type="dxa"/>
          </w:tcPr>
          <w:p w14:paraId="329AB6A2" w14:textId="77777777" w:rsidR="00433227" w:rsidRPr="00622502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45D38D8" w14:textId="679F2AE0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12,232</w:t>
            </w:r>
          </w:p>
        </w:tc>
      </w:tr>
      <w:tr w:rsidR="00433227" w:rsidRPr="00622502" w14:paraId="4F1BD67A" w14:textId="77777777" w:rsidTr="00574738">
        <w:tc>
          <w:tcPr>
            <w:tcW w:w="4680" w:type="dxa"/>
          </w:tcPr>
          <w:p w14:paraId="15E2938B" w14:textId="7945135F" w:rsidR="00433227" w:rsidRPr="00C445FF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445F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042E89B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24320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35DAAC" w14:textId="25B0BAAD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33227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1D12CD3B" w14:textId="77777777" w:rsidR="00433227" w:rsidRPr="00622502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558149E" w14:textId="02D8BC4F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</w:tr>
      <w:tr w:rsidR="00433227" w:rsidRPr="00622502" w14:paraId="44B3BF08" w14:textId="77777777" w:rsidTr="00574738">
        <w:tc>
          <w:tcPr>
            <w:tcW w:w="4680" w:type="dxa"/>
          </w:tcPr>
          <w:p w14:paraId="79FFE181" w14:textId="5E4422C0" w:rsidR="00433227" w:rsidRPr="00C445FF" w:rsidRDefault="00433227" w:rsidP="0043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87B143D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44419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75480E" w14:textId="07F63B52" w:rsidR="00433227" w:rsidRPr="00433227" w:rsidRDefault="00433227" w:rsidP="005E5C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2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257,849</w:t>
            </w:r>
          </w:p>
        </w:tc>
        <w:tc>
          <w:tcPr>
            <w:tcW w:w="270" w:type="dxa"/>
          </w:tcPr>
          <w:p w14:paraId="1659F3D1" w14:textId="77777777" w:rsidR="00433227" w:rsidRPr="00622502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13EB4B48" w14:textId="4FBCD234" w:rsidR="00433227" w:rsidRPr="00574738" w:rsidRDefault="00433227" w:rsidP="004332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139,774</w:t>
            </w:r>
          </w:p>
        </w:tc>
      </w:tr>
    </w:tbl>
    <w:p w14:paraId="63AF792F" w14:textId="77777777" w:rsidR="00124B3C" w:rsidRPr="00C445FF" w:rsidRDefault="00124B3C" w:rsidP="0085608E">
      <w:pPr>
        <w:pStyle w:val="KPBody"/>
      </w:pPr>
    </w:p>
    <w:p w14:paraId="7636B943" w14:textId="15196343" w:rsidR="002D4841" w:rsidRPr="00622502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4ED7BBF5" w14:textId="27078995" w:rsidR="004C698D" w:rsidRPr="00622502" w:rsidRDefault="004C698D" w:rsidP="00F9458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A8548E" w:rsidRPr="00622502" w14:paraId="0EA9C121" w14:textId="77777777" w:rsidTr="00574738">
        <w:trPr>
          <w:trHeight w:val="70"/>
        </w:trPr>
        <w:tc>
          <w:tcPr>
            <w:tcW w:w="4680" w:type="dxa"/>
            <w:vAlign w:val="bottom"/>
          </w:tcPr>
          <w:p w14:paraId="1D13883B" w14:textId="33371A01" w:rsidR="00A8548E" w:rsidRPr="00622502" w:rsidRDefault="00A8548E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5DF696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CC97FFA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93F8F75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566F5C16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92C9701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A8548E" w:rsidRPr="00622502" w14:paraId="73EB20C7" w14:textId="77777777" w:rsidTr="00D115BB">
        <w:tc>
          <w:tcPr>
            <w:tcW w:w="4680" w:type="dxa"/>
          </w:tcPr>
          <w:p w14:paraId="2162D892" w14:textId="77777777" w:rsidR="00A8548E" w:rsidRPr="00622502" w:rsidRDefault="00A8548E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1B1AC0" w14:textId="77777777" w:rsidR="00A8548E" w:rsidRPr="00622502" w:rsidRDefault="00A8548E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E1D0D" w14:textId="77777777" w:rsidR="00A8548E" w:rsidRPr="00622502" w:rsidRDefault="00A8548E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E0D6BBD" w14:textId="77777777" w:rsidR="00A8548E" w:rsidRPr="00622502" w:rsidRDefault="00A8548E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48E" w:rsidRPr="00622502" w14:paraId="7AF4FAF4" w14:textId="77777777" w:rsidTr="00574738">
        <w:tc>
          <w:tcPr>
            <w:tcW w:w="4680" w:type="dxa"/>
          </w:tcPr>
          <w:p w14:paraId="1E555A72" w14:textId="459965E7" w:rsidR="00A8548E" w:rsidRPr="00622502" w:rsidRDefault="00A8548E" w:rsidP="00A8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กำไร </w:t>
            </w:r>
            <w:r w:rsidRPr="00622502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</w:t>
            </w:r>
            <w:r w:rsidRPr="00622502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14:paraId="4B7B8D79" w14:textId="77777777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F2E6D" w14:textId="77777777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D4F2C6" w14:textId="77777777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27456" w14:textId="77777777" w:rsidR="00A8548E" w:rsidRPr="00622502" w:rsidRDefault="00A8548E" w:rsidP="00A8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E6025A" w14:textId="601F0DCB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1CD5" w:rsidRPr="009D12D7" w14:paraId="64CECB9A" w14:textId="77777777" w:rsidTr="00574738">
        <w:tc>
          <w:tcPr>
            <w:tcW w:w="4680" w:type="dxa"/>
          </w:tcPr>
          <w:p w14:paraId="234C4EB0" w14:textId="46CE6F41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170" w:type="dxa"/>
          </w:tcPr>
          <w:p w14:paraId="41738D14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81BA0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8770F" w14:textId="2DF24615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271,</w:t>
            </w:r>
            <w:r w:rsidR="005E5CBA" w:rsidRPr="009D12D7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440C3B30" w14:textId="77777777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4777E1" w14:textId="2D02F8BA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(234,480)</w:t>
            </w:r>
          </w:p>
        </w:tc>
      </w:tr>
      <w:tr w:rsidR="00B11CD5" w:rsidRPr="009D12D7" w14:paraId="1E3CD98D" w14:textId="77777777" w:rsidTr="00574738">
        <w:tc>
          <w:tcPr>
            <w:tcW w:w="4680" w:type="dxa"/>
          </w:tcPr>
          <w:p w14:paraId="6C65BD1E" w14:textId="109E723A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เงินลงทุนอื่น </w:t>
            </w:r>
          </w:p>
        </w:tc>
        <w:tc>
          <w:tcPr>
            <w:tcW w:w="1170" w:type="dxa"/>
          </w:tcPr>
          <w:p w14:paraId="16151080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6C7DB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DEFBC" w14:textId="448B57D2" w:rsidR="00B11CD5" w:rsidRPr="009D12D7" w:rsidRDefault="005E5CBA" w:rsidP="005E5C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(138)</w:t>
            </w:r>
          </w:p>
        </w:tc>
        <w:tc>
          <w:tcPr>
            <w:tcW w:w="270" w:type="dxa"/>
          </w:tcPr>
          <w:p w14:paraId="0272A43E" w14:textId="77777777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1380B2" w14:textId="10834C18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2,274</w:t>
            </w:r>
          </w:p>
        </w:tc>
      </w:tr>
      <w:tr w:rsidR="00B11CD5" w:rsidRPr="009D12D7" w14:paraId="1B5711DD" w14:textId="77777777" w:rsidTr="00574738">
        <w:tc>
          <w:tcPr>
            <w:tcW w:w="4680" w:type="dxa"/>
          </w:tcPr>
          <w:p w14:paraId="1F72B922" w14:textId="6C817C7C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กำไรจากอนุพันธ์เพื่อค้า</w:t>
            </w:r>
          </w:p>
        </w:tc>
        <w:tc>
          <w:tcPr>
            <w:tcW w:w="1170" w:type="dxa"/>
          </w:tcPr>
          <w:p w14:paraId="0F35010E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6364C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DF4FF" w14:textId="29896AAF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98,93</w:t>
            </w:r>
            <w:r w:rsidR="005E5CBA" w:rsidRPr="009D12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7CD05A" w14:textId="77777777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51CDF5" w14:textId="772093EF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380,563</w:t>
            </w:r>
          </w:p>
        </w:tc>
      </w:tr>
      <w:tr w:rsidR="00B11CD5" w:rsidRPr="009D12D7" w14:paraId="3437BEAE" w14:textId="77777777" w:rsidTr="00574738">
        <w:tc>
          <w:tcPr>
            <w:tcW w:w="4680" w:type="dxa"/>
          </w:tcPr>
          <w:p w14:paraId="7655074D" w14:textId="7AC2C7AA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70601C5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EB283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934487" w14:textId="7AF3D2D0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49,85</w:t>
            </w:r>
            <w:r w:rsidR="005E5CBA" w:rsidRPr="009D12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B8A91C" w14:textId="77777777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3C8E9C" w14:textId="7A329595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26,777</w:t>
            </w:r>
          </w:p>
        </w:tc>
      </w:tr>
      <w:tr w:rsidR="00B11CD5" w:rsidRPr="009D12D7" w14:paraId="4FC9F174" w14:textId="77777777" w:rsidTr="00574738">
        <w:tc>
          <w:tcPr>
            <w:tcW w:w="4680" w:type="dxa"/>
          </w:tcPr>
          <w:p w14:paraId="599AE20A" w14:textId="5406E50D" w:rsidR="00B11CD5" w:rsidRPr="009D12D7" w:rsidRDefault="00B11CD5" w:rsidP="00B1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5DE88C1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115E6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204D4" w14:textId="5A892370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420,163</w:t>
            </w:r>
          </w:p>
        </w:tc>
        <w:tc>
          <w:tcPr>
            <w:tcW w:w="270" w:type="dxa"/>
          </w:tcPr>
          <w:p w14:paraId="5F1FFE8C" w14:textId="77777777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753047" w14:textId="2B13648F" w:rsidR="00B11CD5" w:rsidRPr="009D12D7" w:rsidRDefault="00B11CD5" w:rsidP="00B11C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175,134</w:t>
            </w:r>
          </w:p>
        </w:tc>
      </w:tr>
    </w:tbl>
    <w:p w14:paraId="6735DD63" w14:textId="5D22A718" w:rsidR="002C4AE1" w:rsidRDefault="002C4AE1" w:rsidP="00F9458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CEA6ECE" w14:textId="58C2FF69" w:rsidR="00F767BB" w:rsidRPr="009D12D7" w:rsidRDefault="122CDE8A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รายได้อื่น</w:t>
      </w:r>
    </w:p>
    <w:p w14:paraId="5792B945" w14:textId="042013B5" w:rsidR="00F979A4" w:rsidRPr="00384243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50"/>
        <w:gridCol w:w="270"/>
        <w:gridCol w:w="1352"/>
      </w:tblGrid>
      <w:tr w:rsidR="0046625D" w:rsidRPr="009D12D7" w14:paraId="7DA4F608" w14:textId="77777777" w:rsidTr="0046625D">
        <w:trPr>
          <w:trHeight w:val="70"/>
        </w:trPr>
        <w:tc>
          <w:tcPr>
            <w:tcW w:w="5040" w:type="dxa"/>
            <w:vAlign w:val="bottom"/>
          </w:tcPr>
          <w:p w14:paraId="2FA1DB14" w14:textId="3E918BD2" w:rsidR="0046625D" w:rsidRPr="009D12D7" w:rsidRDefault="0046625D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5E5CDD" w14:textId="63DA6142" w:rsidR="0046625D" w:rsidRPr="009D12D7" w:rsidRDefault="0046625D" w:rsidP="004662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0"/>
                <w:tab w:val="left" w:pos="4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0FB32D7A" w14:textId="5AA06F5B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67E45DB6" w14:textId="77777777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EEBF864" w14:textId="77777777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6625D" w:rsidRPr="009D12D7" w14:paraId="4F6BC831" w14:textId="77777777" w:rsidTr="0046625D">
        <w:tc>
          <w:tcPr>
            <w:tcW w:w="5040" w:type="dxa"/>
          </w:tcPr>
          <w:p w14:paraId="3C7F8BB7" w14:textId="77777777" w:rsidR="0046625D" w:rsidRPr="009D12D7" w:rsidRDefault="0046625D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1FBA3C" w14:textId="77777777" w:rsidR="0046625D" w:rsidRPr="009D12D7" w:rsidRDefault="0046625D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8ECCC71" w14:textId="4F34444D" w:rsidR="0046625D" w:rsidRPr="009D12D7" w:rsidRDefault="0046625D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25D" w:rsidRPr="009D12D7" w14:paraId="754494D8" w14:textId="77777777" w:rsidTr="0046625D">
        <w:tc>
          <w:tcPr>
            <w:tcW w:w="5040" w:type="dxa"/>
          </w:tcPr>
          <w:p w14:paraId="00D55E4C" w14:textId="51D4F51B" w:rsidR="0046625D" w:rsidRPr="009D12D7" w:rsidRDefault="0046625D" w:rsidP="00DD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</w:t>
            </w:r>
            <w:r w:rsidRPr="009D12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080" w:type="dxa"/>
          </w:tcPr>
          <w:p w14:paraId="148F41A9" w14:textId="77777777" w:rsidR="0046625D" w:rsidRPr="009D12D7" w:rsidRDefault="0046625D" w:rsidP="00DD5F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9607FC" w14:textId="14A0F09B" w:rsidR="0046625D" w:rsidRPr="009D12D7" w:rsidRDefault="0046625D" w:rsidP="005416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27,907</w:t>
            </w:r>
          </w:p>
        </w:tc>
        <w:tc>
          <w:tcPr>
            <w:tcW w:w="270" w:type="dxa"/>
          </w:tcPr>
          <w:p w14:paraId="50BCF582" w14:textId="77777777" w:rsidR="0046625D" w:rsidRPr="009D12D7" w:rsidRDefault="0046625D" w:rsidP="00DD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C236773" w14:textId="34B73665" w:rsidR="0046625D" w:rsidRPr="009D12D7" w:rsidRDefault="0046625D" w:rsidP="00DD5F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625D" w:rsidRPr="009D12D7" w14:paraId="5DF36BD7" w14:textId="77777777" w:rsidTr="0046625D">
        <w:tc>
          <w:tcPr>
            <w:tcW w:w="5040" w:type="dxa"/>
          </w:tcPr>
          <w:p w14:paraId="1C164B0E" w14:textId="5F9E870A" w:rsidR="0046625D" w:rsidRPr="009D12D7" w:rsidRDefault="0046625D" w:rsidP="00E6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A5E2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รายได้ค่าบริการอื่น ๆ </w:t>
            </w:r>
          </w:p>
        </w:tc>
        <w:tc>
          <w:tcPr>
            <w:tcW w:w="1080" w:type="dxa"/>
          </w:tcPr>
          <w:p w14:paraId="1E4A287D" w14:textId="77777777" w:rsidR="0046625D" w:rsidRPr="009D12D7" w:rsidRDefault="0046625D" w:rsidP="00E63E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FF311" w14:textId="63AFAEA0" w:rsidR="0046625D" w:rsidRPr="009D12D7" w:rsidRDefault="0046625D" w:rsidP="00E63E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22,608</w:t>
            </w:r>
          </w:p>
        </w:tc>
        <w:tc>
          <w:tcPr>
            <w:tcW w:w="270" w:type="dxa"/>
          </w:tcPr>
          <w:p w14:paraId="7F1C9ABB" w14:textId="77777777" w:rsidR="0046625D" w:rsidRPr="009D12D7" w:rsidRDefault="0046625D" w:rsidP="00E6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768E3AF" w14:textId="6B966F1C" w:rsidR="0046625D" w:rsidRPr="009D12D7" w:rsidRDefault="0046625D" w:rsidP="005416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4,035</w:t>
            </w:r>
          </w:p>
        </w:tc>
      </w:tr>
      <w:tr w:rsidR="0046625D" w:rsidRPr="009D12D7" w14:paraId="080BC60E" w14:textId="77777777" w:rsidTr="0046625D">
        <w:tc>
          <w:tcPr>
            <w:tcW w:w="5040" w:type="dxa"/>
          </w:tcPr>
          <w:p w14:paraId="28A76207" w14:textId="754D9266" w:rsidR="0046625D" w:rsidRPr="009D12D7" w:rsidRDefault="0046625D" w:rsidP="00DD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  <w:r w:rsidRPr="009D12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080" w:type="dxa"/>
          </w:tcPr>
          <w:p w14:paraId="38685DB1" w14:textId="6EEE98ED" w:rsidR="0046625D" w:rsidRPr="009D12D7" w:rsidRDefault="0046625D" w:rsidP="004662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086E3072" w14:textId="3A8C0BEB" w:rsidR="0046625D" w:rsidRPr="009D12D7" w:rsidRDefault="0046625D" w:rsidP="00DD5F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14,46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453FA3" w14:textId="77777777" w:rsidR="0046625D" w:rsidRPr="009D12D7" w:rsidRDefault="0046625D" w:rsidP="00DD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9A708DD" w14:textId="156965E3" w:rsidR="0046625D" w:rsidRPr="009D12D7" w:rsidRDefault="0046625D" w:rsidP="00DD5F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13,949</w:t>
            </w:r>
          </w:p>
        </w:tc>
      </w:tr>
      <w:tr w:rsidR="0046625D" w:rsidRPr="009D12D7" w14:paraId="3B338767" w14:textId="77777777" w:rsidTr="0046625D">
        <w:tc>
          <w:tcPr>
            <w:tcW w:w="5040" w:type="dxa"/>
          </w:tcPr>
          <w:p w14:paraId="6E8C7E5B" w14:textId="2E6C7701" w:rsidR="0046625D" w:rsidRPr="009D12D7" w:rsidRDefault="0046625D" w:rsidP="0057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รายได้จากการรับจ้างพัฒนาซอฟต์แวร์</w:t>
            </w:r>
          </w:p>
        </w:tc>
        <w:tc>
          <w:tcPr>
            <w:tcW w:w="1080" w:type="dxa"/>
          </w:tcPr>
          <w:p w14:paraId="1ED855C8" w14:textId="701E1A67" w:rsidR="0046625D" w:rsidRPr="009D12D7" w:rsidRDefault="0046625D" w:rsidP="005756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6C5FA2B5" w14:textId="2EE57C23" w:rsidR="0046625D" w:rsidRPr="009D12D7" w:rsidRDefault="0046625D" w:rsidP="005756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F1FDC7" w14:textId="77777777" w:rsidR="0046625D" w:rsidRPr="009D12D7" w:rsidRDefault="0046625D" w:rsidP="0057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DA1973A" w14:textId="2B4DFD06" w:rsidR="0046625D" w:rsidRPr="009D12D7" w:rsidRDefault="0046625D" w:rsidP="005756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28,038</w:t>
            </w:r>
          </w:p>
        </w:tc>
      </w:tr>
      <w:tr w:rsidR="0046625D" w:rsidRPr="009D12D7" w14:paraId="2C5A2BCF" w14:textId="77777777" w:rsidTr="0046625D">
        <w:tc>
          <w:tcPr>
            <w:tcW w:w="5040" w:type="dxa"/>
          </w:tcPr>
          <w:p w14:paraId="2893785F" w14:textId="59864145" w:rsidR="0046625D" w:rsidRPr="009D12D7" w:rsidRDefault="0046625D" w:rsidP="0088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3C7D8EBB" w14:textId="77777777" w:rsidR="0046625D" w:rsidRPr="009D12D7" w:rsidRDefault="0046625D" w:rsidP="008861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4E55AE" w14:textId="5F44D831" w:rsidR="0046625D" w:rsidRPr="009D12D7" w:rsidRDefault="0046625D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17,066</w:t>
            </w:r>
          </w:p>
        </w:tc>
        <w:tc>
          <w:tcPr>
            <w:tcW w:w="270" w:type="dxa"/>
          </w:tcPr>
          <w:p w14:paraId="3139BDCB" w14:textId="77777777" w:rsidR="0046625D" w:rsidRPr="009D12D7" w:rsidRDefault="0046625D" w:rsidP="0088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F32D676" w14:textId="4905ED38" w:rsidR="0046625D" w:rsidRPr="009D12D7" w:rsidRDefault="0046625D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13,032</w:t>
            </w:r>
          </w:p>
        </w:tc>
      </w:tr>
      <w:tr w:rsidR="0046625D" w:rsidRPr="009D12D7" w14:paraId="70FAA60F" w14:textId="77777777" w:rsidTr="0046625D">
        <w:tc>
          <w:tcPr>
            <w:tcW w:w="5040" w:type="dxa"/>
          </w:tcPr>
          <w:p w14:paraId="1A4F6DDB" w14:textId="4D6F5471" w:rsidR="0046625D" w:rsidRPr="009D12D7" w:rsidRDefault="0046625D" w:rsidP="00A8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436333C" w14:textId="77777777" w:rsidR="0046625D" w:rsidRPr="009D12D7" w:rsidRDefault="0046625D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0CD614" w14:textId="3D06DF0E" w:rsidR="0046625D" w:rsidRPr="009D12D7" w:rsidRDefault="0046625D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82,046</w:t>
            </w:r>
          </w:p>
        </w:tc>
        <w:tc>
          <w:tcPr>
            <w:tcW w:w="270" w:type="dxa"/>
          </w:tcPr>
          <w:p w14:paraId="357D6308" w14:textId="77777777" w:rsidR="0046625D" w:rsidRPr="009D12D7" w:rsidRDefault="0046625D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64CF25D" w14:textId="6B09FBEC" w:rsidR="0046625D" w:rsidRPr="009D12D7" w:rsidRDefault="0046625D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59,054</w:t>
            </w:r>
          </w:p>
        </w:tc>
      </w:tr>
    </w:tbl>
    <w:p w14:paraId="338DEEB1" w14:textId="42278920" w:rsidR="00C80A2E" w:rsidRPr="00384243" w:rsidRDefault="00C80A2E" w:rsidP="001C4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CFF6FA" w14:textId="670AC2F5" w:rsidR="002D4841" w:rsidRPr="009D12D7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ค่าใช้จ่ายผลประโยชน์พนักงาน</w:t>
      </w:r>
    </w:p>
    <w:p w14:paraId="3F1B3487" w14:textId="132EA4A4" w:rsidR="00F979A4" w:rsidRPr="00384243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50"/>
        <w:gridCol w:w="270"/>
        <w:gridCol w:w="1352"/>
      </w:tblGrid>
      <w:tr w:rsidR="0046625D" w:rsidRPr="009D12D7" w14:paraId="630CA8D1" w14:textId="77777777" w:rsidTr="0046625D">
        <w:trPr>
          <w:trHeight w:val="274"/>
        </w:trPr>
        <w:tc>
          <w:tcPr>
            <w:tcW w:w="5040" w:type="dxa"/>
            <w:vAlign w:val="bottom"/>
          </w:tcPr>
          <w:p w14:paraId="5361483D" w14:textId="570ADDD7" w:rsidR="0046625D" w:rsidRPr="009D12D7" w:rsidRDefault="0046625D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1D2626" w14:textId="0B5AF2B3" w:rsidR="0046625D" w:rsidRPr="009D12D7" w:rsidRDefault="0046625D" w:rsidP="0046625D">
            <w:pPr>
              <w:pStyle w:val="Header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2E5236A8" w14:textId="77777777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3079A02" w14:textId="77777777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75AC036F" w14:textId="77777777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6625D" w:rsidRPr="009D12D7" w14:paraId="14A04681" w14:textId="77777777" w:rsidTr="0046625D">
        <w:trPr>
          <w:trHeight w:val="274"/>
        </w:trPr>
        <w:tc>
          <w:tcPr>
            <w:tcW w:w="5040" w:type="dxa"/>
          </w:tcPr>
          <w:p w14:paraId="77B53E8D" w14:textId="77777777" w:rsidR="0046625D" w:rsidRPr="009D12D7" w:rsidRDefault="0046625D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2DA540" w14:textId="77777777" w:rsidR="0046625D" w:rsidRPr="009D12D7" w:rsidRDefault="0046625D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72A73B71" w14:textId="77777777" w:rsidR="0046625D" w:rsidRPr="009D12D7" w:rsidRDefault="0046625D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25D" w:rsidRPr="009D12D7" w14:paraId="18BAA7A1" w14:textId="77777777" w:rsidTr="0046625D">
        <w:trPr>
          <w:trHeight w:val="274"/>
        </w:trPr>
        <w:tc>
          <w:tcPr>
            <w:tcW w:w="5040" w:type="dxa"/>
          </w:tcPr>
          <w:p w14:paraId="63BD7E6E" w14:textId="41EE7042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080" w:type="dxa"/>
          </w:tcPr>
          <w:p w14:paraId="77A82B4F" w14:textId="77777777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B5946" w14:textId="0AAA9081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990,147</w:t>
            </w:r>
          </w:p>
        </w:tc>
        <w:tc>
          <w:tcPr>
            <w:tcW w:w="270" w:type="dxa"/>
          </w:tcPr>
          <w:p w14:paraId="32DCA873" w14:textId="77777777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6370B55" w14:textId="50F3A1BB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746,566</w:t>
            </w:r>
          </w:p>
        </w:tc>
      </w:tr>
      <w:tr w:rsidR="0046625D" w:rsidRPr="009D12D7" w14:paraId="5D14AE1F" w14:textId="77777777" w:rsidTr="0046625D">
        <w:trPr>
          <w:trHeight w:val="274"/>
        </w:trPr>
        <w:tc>
          <w:tcPr>
            <w:tcW w:w="5040" w:type="dxa"/>
          </w:tcPr>
          <w:p w14:paraId="4BBD869B" w14:textId="42B74F9F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</w:tcPr>
          <w:p w14:paraId="40E1CE36" w14:textId="77777777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0EA31B" w14:textId="4C765890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24,032</w:t>
            </w:r>
          </w:p>
        </w:tc>
        <w:tc>
          <w:tcPr>
            <w:tcW w:w="270" w:type="dxa"/>
          </w:tcPr>
          <w:p w14:paraId="5A9426FD" w14:textId="77777777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0A88C22" w14:textId="1A153DA2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23,362</w:t>
            </w:r>
          </w:p>
        </w:tc>
      </w:tr>
      <w:tr w:rsidR="0046625D" w:rsidRPr="009D12D7" w14:paraId="5D5E68A5" w14:textId="77777777" w:rsidTr="0046625D">
        <w:trPr>
          <w:trHeight w:val="274"/>
        </w:trPr>
        <w:tc>
          <w:tcPr>
            <w:tcW w:w="5040" w:type="dxa"/>
          </w:tcPr>
          <w:p w14:paraId="6BE065F2" w14:textId="0D766EEA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1AB3E289" w14:textId="19359561" w:rsidR="0046625D" w:rsidRPr="009D12D7" w:rsidRDefault="0046625D" w:rsidP="004662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14:paraId="4C45726A" w14:textId="733072E3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17,519</w:t>
            </w:r>
          </w:p>
        </w:tc>
        <w:tc>
          <w:tcPr>
            <w:tcW w:w="270" w:type="dxa"/>
          </w:tcPr>
          <w:p w14:paraId="1F432CCC" w14:textId="77777777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F1A41E2" w14:textId="23064069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11,640</w:t>
            </w:r>
          </w:p>
        </w:tc>
      </w:tr>
      <w:tr w:rsidR="0046625D" w:rsidRPr="009D12D7" w14:paraId="3C6447D9" w14:textId="77777777" w:rsidTr="0046625D">
        <w:trPr>
          <w:trHeight w:val="274"/>
        </w:trPr>
        <w:tc>
          <w:tcPr>
            <w:tcW w:w="5040" w:type="dxa"/>
          </w:tcPr>
          <w:p w14:paraId="750BB7DB" w14:textId="1389CCEB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80" w:type="dxa"/>
          </w:tcPr>
          <w:p w14:paraId="5D99524E" w14:textId="77777777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B844C2" w14:textId="24B461DB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5,123</w:t>
            </w:r>
          </w:p>
        </w:tc>
        <w:tc>
          <w:tcPr>
            <w:tcW w:w="270" w:type="dxa"/>
          </w:tcPr>
          <w:p w14:paraId="3932AC4E" w14:textId="77777777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809007A" w14:textId="0C881C81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3,600</w:t>
            </w:r>
          </w:p>
        </w:tc>
      </w:tr>
      <w:tr w:rsidR="0046625D" w:rsidRPr="009D12D7" w14:paraId="2DF0C6C3" w14:textId="77777777" w:rsidTr="0046625D">
        <w:trPr>
          <w:trHeight w:val="274"/>
        </w:trPr>
        <w:tc>
          <w:tcPr>
            <w:tcW w:w="5040" w:type="dxa"/>
          </w:tcPr>
          <w:p w14:paraId="7D68B6D2" w14:textId="09DC66B5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353AA09C" w14:textId="77777777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952C9" w14:textId="371ADDE9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77,022</w:t>
            </w:r>
          </w:p>
        </w:tc>
        <w:tc>
          <w:tcPr>
            <w:tcW w:w="270" w:type="dxa"/>
          </w:tcPr>
          <w:p w14:paraId="3189BB38" w14:textId="77777777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BE010CA" w14:textId="6D3A8D80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80,068</w:t>
            </w:r>
          </w:p>
        </w:tc>
      </w:tr>
      <w:tr w:rsidR="0046625D" w:rsidRPr="009D12D7" w14:paraId="60FB6158" w14:textId="77777777" w:rsidTr="0046625D">
        <w:trPr>
          <w:trHeight w:val="274"/>
        </w:trPr>
        <w:tc>
          <w:tcPr>
            <w:tcW w:w="5040" w:type="dxa"/>
          </w:tcPr>
          <w:p w14:paraId="0905F538" w14:textId="7427AFDA" w:rsidR="0046625D" w:rsidRPr="009D12D7" w:rsidRDefault="0046625D" w:rsidP="0099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49D18AB" w14:textId="77777777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A13FF9" w14:textId="1CBFF4D6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1,113,843</w:t>
            </w:r>
          </w:p>
        </w:tc>
        <w:tc>
          <w:tcPr>
            <w:tcW w:w="270" w:type="dxa"/>
          </w:tcPr>
          <w:p w14:paraId="2F20274C" w14:textId="77777777" w:rsidR="0046625D" w:rsidRPr="009D12D7" w:rsidRDefault="0046625D" w:rsidP="00996F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F90618D" w14:textId="6B9EC311" w:rsidR="0046625D" w:rsidRPr="009D12D7" w:rsidRDefault="0046625D" w:rsidP="003514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865,236</w:t>
            </w:r>
          </w:p>
        </w:tc>
      </w:tr>
    </w:tbl>
    <w:p w14:paraId="11E6AC48" w14:textId="04881317" w:rsidR="002C4AE1" w:rsidRDefault="002C4AE1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br w:type="page"/>
      </w:r>
    </w:p>
    <w:p w14:paraId="573CCFCA" w14:textId="77777777" w:rsidR="00F767BB" w:rsidRPr="009D12D7" w:rsidRDefault="72ED8CB8" w:rsidP="5E06E701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ค่าใช้จ่ายอื่น</w:t>
      </w:r>
    </w:p>
    <w:p w14:paraId="52FC4CAD" w14:textId="4016E939" w:rsidR="00F767BB" w:rsidRPr="00384243" w:rsidRDefault="00F767BB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16" w:name="OLE_LINK12"/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50"/>
        <w:gridCol w:w="270"/>
        <w:gridCol w:w="1352"/>
      </w:tblGrid>
      <w:tr w:rsidR="0046625D" w:rsidRPr="009D12D7" w14:paraId="09FEC13C" w14:textId="77777777" w:rsidTr="0046625D">
        <w:trPr>
          <w:trHeight w:val="274"/>
        </w:trPr>
        <w:tc>
          <w:tcPr>
            <w:tcW w:w="5040" w:type="dxa"/>
            <w:vAlign w:val="bottom"/>
          </w:tcPr>
          <w:p w14:paraId="7F5DC21E" w14:textId="44AE6015" w:rsidR="0046625D" w:rsidRPr="009D12D7" w:rsidRDefault="0046625D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ECEBFD" w14:textId="3CCA2AE4" w:rsidR="0046625D" w:rsidRPr="009D12D7" w:rsidRDefault="0046625D" w:rsidP="0046625D">
            <w:pPr>
              <w:pStyle w:val="Header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180FF16D" w14:textId="6E91D21F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36AD95C6" w14:textId="77777777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C57A918" w14:textId="77777777" w:rsidR="0046625D" w:rsidRPr="009D12D7" w:rsidRDefault="0046625D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6625D" w:rsidRPr="009D12D7" w14:paraId="4FBEA645" w14:textId="77777777" w:rsidTr="0046625D">
        <w:trPr>
          <w:trHeight w:val="274"/>
        </w:trPr>
        <w:tc>
          <w:tcPr>
            <w:tcW w:w="5040" w:type="dxa"/>
          </w:tcPr>
          <w:p w14:paraId="0D47C12A" w14:textId="77777777" w:rsidR="0046625D" w:rsidRPr="009D12D7" w:rsidRDefault="0046625D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CA1BBD" w14:textId="77777777" w:rsidR="0046625D" w:rsidRPr="009D12D7" w:rsidRDefault="0046625D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C421F7C" w14:textId="348DA590" w:rsidR="0046625D" w:rsidRPr="009D12D7" w:rsidRDefault="0046625D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25D" w:rsidRPr="009D12D7" w14:paraId="6AC839E4" w14:textId="77777777" w:rsidTr="0046625D">
        <w:trPr>
          <w:trHeight w:val="274"/>
        </w:trPr>
        <w:tc>
          <w:tcPr>
            <w:tcW w:w="5040" w:type="dxa"/>
          </w:tcPr>
          <w:p w14:paraId="51329A10" w14:textId="5EC8266A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b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1D4D3374" w14:textId="66AF343A" w:rsidR="0046625D" w:rsidRPr="005416F0" w:rsidRDefault="0046625D" w:rsidP="005416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 w:right="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16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11, 12, 36</w:t>
            </w:r>
          </w:p>
        </w:tc>
        <w:tc>
          <w:tcPr>
            <w:tcW w:w="1350" w:type="dxa"/>
          </w:tcPr>
          <w:p w14:paraId="35BBA23D" w14:textId="0371B289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89,556</w:t>
            </w:r>
          </w:p>
        </w:tc>
        <w:tc>
          <w:tcPr>
            <w:tcW w:w="270" w:type="dxa"/>
          </w:tcPr>
          <w:p w14:paraId="7A4BC15E" w14:textId="77777777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74630BA" w14:textId="4418EDD0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93,451</w:t>
            </w:r>
          </w:p>
        </w:tc>
      </w:tr>
      <w:tr w:rsidR="0046625D" w:rsidRPr="009D12D7" w14:paraId="1A8057F0" w14:textId="77777777" w:rsidTr="0046625D">
        <w:trPr>
          <w:trHeight w:val="274"/>
        </w:trPr>
        <w:tc>
          <w:tcPr>
            <w:tcW w:w="5040" w:type="dxa"/>
          </w:tcPr>
          <w:p w14:paraId="7C343F04" w14:textId="2E89B301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9D12D7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9D12D7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9D12D7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</w:p>
        </w:tc>
        <w:tc>
          <w:tcPr>
            <w:tcW w:w="1080" w:type="dxa"/>
          </w:tcPr>
          <w:p w14:paraId="7B626E31" w14:textId="77777777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2A43D1" w14:textId="55F5C670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85,998</w:t>
            </w:r>
          </w:p>
        </w:tc>
        <w:tc>
          <w:tcPr>
            <w:tcW w:w="270" w:type="dxa"/>
          </w:tcPr>
          <w:p w14:paraId="12785FB4" w14:textId="77777777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EFC2767" w14:textId="193DA60B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64,803</w:t>
            </w:r>
          </w:p>
        </w:tc>
      </w:tr>
      <w:tr w:rsidR="0046625D" w:rsidRPr="009D12D7" w14:paraId="082DE7BD" w14:textId="77777777" w:rsidTr="0046625D">
        <w:trPr>
          <w:trHeight w:val="274"/>
        </w:trPr>
        <w:tc>
          <w:tcPr>
            <w:tcW w:w="5040" w:type="dxa"/>
          </w:tcPr>
          <w:p w14:paraId="0EB2E7B6" w14:textId="6CC78DC1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b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080" w:type="dxa"/>
          </w:tcPr>
          <w:p w14:paraId="006FF156" w14:textId="3E960A7E" w:rsidR="0046625D" w:rsidRPr="009D12D7" w:rsidRDefault="0046625D" w:rsidP="004662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618A16E7" w14:textId="09F4303B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82,330</w:t>
            </w:r>
          </w:p>
        </w:tc>
        <w:tc>
          <w:tcPr>
            <w:tcW w:w="270" w:type="dxa"/>
          </w:tcPr>
          <w:p w14:paraId="099D91A3" w14:textId="77777777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CE8C080" w14:textId="093E717D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69,736</w:t>
            </w:r>
          </w:p>
        </w:tc>
      </w:tr>
      <w:tr w:rsidR="0046625D" w:rsidRPr="009D12D7" w14:paraId="6A628CF0" w14:textId="77777777" w:rsidTr="0046625D">
        <w:trPr>
          <w:trHeight w:val="274"/>
        </w:trPr>
        <w:tc>
          <w:tcPr>
            <w:tcW w:w="5040" w:type="dxa"/>
          </w:tcPr>
          <w:p w14:paraId="7B43E5AA" w14:textId="3AD4338E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80" w:type="dxa"/>
          </w:tcPr>
          <w:p w14:paraId="76CE98F9" w14:textId="77777777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CF9026" w14:textId="0CDC4BFE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68,545</w:t>
            </w:r>
          </w:p>
        </w:tc>
        <w:tc>
          <w:tcPr>
            <w:tcW w:w="270" w:type="dxa"/>
          </w:tcPr>
          <w:p w14:paraId="2BDA0036" w14:textId="77777777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546DB93" w14:textId="70473CC6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18,954</w:t>
            </w:r>
          </w:p>
        </w:tc>
      </w:tr>
      <w:tr w:rsidR="0046625D" w:rsidRPr="009D12D7" w14:paraId="23FB1DC8" w14:textId="77777777" w:rsidTr="0046625D">
        <w:trPr>
          <w:trHeight w:val="274"/>
        </w:trPr>
        <w:tc>
          <w:tcPr>
            <w:tcW w:w="5040" w:type="dxa"/>
          </w:tcPr>
          <w:p w14:paraId="0272860E" w14:textId="414669F7" w:rsidR="0046625D" w:rsidRPr="009D12D7" w:rsidRDefault="0046625D" w:rsidP="006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b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80" w:type="dxa"/>
          </w:tcPr>
          <w:p w14:paraId="7E8D71DE" w14:textId="77777777" w:rsidR="0046625D" w:rsidRPr="009D12D7" w:rsidRDefault="0046625D" w:rsidP="006E0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646FE" w14:textId="3732CDCD" w:rsidR="0046625D" w:rsidRPr="009D12D7" w:rsidRDefault="0046625D" w:rsidP="006E0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60,838</w:t>
            </w:r>
          </w:p>
        </w:tc>
        <w:tc>
          <w:tcPr>
            <w:tcW w:w="270" w:type="dxa"/>
          </w:tcPr>
          <w:p w14:paraId="6FEE33B2" w14:textId="77777777" w:rsidR="0046625D" w:rsidRPr="009D12D7" w:rsidRDefault="0046625D" w:rsidP="006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422110" w14:textId="73F5A290" w:rsidR="0046625D" w:rsidRPr="009D12D7" w:rsidRDefault="0046625D" w:rsidP="006E0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10,764</w:t>
            </w:r>
          </w:p>
        </w:tc>
      </w:tr>
      <w:tr w:rsidR="0046625D" w:rsidRPr="009D12D7" w14:paraId="0E6A5A82" w14:textId="77777777" w:rsidTr="0046625D">
        <w:trPr>
          <w:trHeight w:val="274"/>
        </w:trPr>
        <w:tc>
          <w:tcPr>
            <w:tcW w:w="5040" w:type="dxa"/>
          </w:tcPr>
          <w:p w14:paraId="44A77C63" w14:textId="3DFD29B4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sz w:val="30"/>
                <w:szCs w:val="30"/>
                <w:cs/>
              </w:rPr>
              <w:t>ค่าบริการและค่าบำรุงรักษา</w:t>
            </w:r>
          </w:p>
        </w:tc>
        <w:tc>
          <w:tcPr>
            <w:tcW w:w="1080" w:type="dxa"/>
          </w:tcPr>
          <w:p w14:paraId="685BADB7" w14:textId="77777777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2437D3" w14:textId="3CBDCEC5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44,168</w:t>
            </w:r>
          </w:p>
        </w:tc>
        <w:tc>
          <w:tcPr>
            <w:tcW w:w="270" w:type="dxa"/>
          </w:tcPr>
          <w:p w14:paraId="287E542C" w14:textId="77777777" w:rsidR="0046625D" w:rsidRPr="009D12D7" w:rsidRDefault="0046625D" w:rsidP="0037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6FF082" w14:textId="0A70F20D" w:rsidR="0046625D" w:rsidRPr="009D12D7" w:rsidRDefault="0046625D" w:rsidP="003731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53,768</w:t>
            </w:r>
          </w:p>
        </w:tc>
      </w:tr>
      <w:tr w:rsidR="0046625D" w:rsidRPr="00622502" w14:paraId="32853BA3" w14:textId="77777777" w:rsidTr="0046625D">
        <w:trPr>
          <w:trHeight w:val="274"/>
        </w:trPr>
        <w:tc>
          <w:tcPr>
            <w:tcW w:w="5040" w:type="dxa"/>
          </w:tcPr>
          <w:p w14:paraId="287FFA90" w14:textId="28D7BAC9" w:rsidR="0046625D" w:rsidRPr="009D12D7" w:rsidRDefault="0046625D" w:rsidP="00E5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50BC1BD0" w14:textId="77777777" w:rsidR="0046625D" w:rsidRPr="009D12D7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21985" w14:textId="46D7728A" w:rsidR="0046625D" w:rsidRPr="009D12D7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13,362</w:t>
            </w:r>
          </w:p>
        </w:tc>
        <w:tc>
          <w:tcPr>
            <w:tcW w:w="270" w:type="dxa"/>
          </w:tcPr>
          <w:p w14:paraId="708A0204" w14:textId="77777777" w:rsidR="0046625D" w:rsidRPr="009D12D7" w:rsidRDefault="0046625D" w:rsidP="00E5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97C5992" w14:textId="30504612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8,840</w:t>
            </w:r>
          </w:p>
        </w:tc>
      </w:tr>
      <w:tr w:rsidR="0046625D" w:rsidRPr="00622502" w14:paraId="35D104E6" w14:textId="77777777" w:rsidTr="0046625D">
        <w:trPr>
          <w:trHeight w:val="274"/>
        </w:trPr>
        <w:tc>
          <w:tcPr>
            <w:tcW w:w="5040" w:type="dxa"/>
          </w:tcPr>
          <w:p w14:paraId="13408354" w14:textId="0D543BE7" w:rsidR="0046625D" w:rsidRPr="00622502" w:rsidRDefault="0046625D" w:rsidP="00E5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80" w:type="dxa"/>
          </w:tcPr>
          <w:p w14:paraId="2CFAEACF" w14:textId="77777777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4E9FC" w14:textId="2ED916D1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57168">
              <w:rPr>
                <w:rFonts w:asciiTheme="majorBidi" w:hAnsiTheme="majorBidi" w:cstheme="majorBidi"/>
                <w:sz w:val="30"/>
                <w:szCs w:val="30"/>
              </w:rPr>
              <w:t>10,651</w:t>
            </w:r>
          </w:p>
        </w:tc>
        <w:tc>
          <w:tcPr>
            <w:tcW w:w="270" w:type="dxa"/>
          </w:tcPr>
          <w:p w14:paraId="40411B20" w14:textId="77777777" w:rsidR="0046625D" w:rsidRPr="00622502" w:rsidRDefault="0046625D" w:rsidP="00E5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CBA6568" w14:textId="79D04EDF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8,350</w:t>
            </w:r>
          </w:p>
        </w:tc>
      </w:tr>
      <w:tr w:rsidR="0046625D" w:rsidRPr="00622502" w14:paraId="267E491D" w14:textId="77777777" w:rsidTr="0046625D">
        <w:trPr>
          <w:trHeight w:val="274"/>
        </w:trPr>
        <w:tc>
          <w:tcPr>
            <w:tcW w:w="5040" w:type="dxa"/>
          </w:tcPr>
          <w:p w14:paraId="10A85952" w14:textId="27858EFB" w:rsidR="0046625D" w:rsidRPr="00622502" w:rsidRDefault="0046625D" w:rsidP="00E5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62250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257757A9" w14:textId="77777777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A2065" w14:textId="7F176394" w:rsidR="0046625D" w:rsidRPr="009D12D7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33,007</w:t>
            </w:r>
          </w:p>
        </w:tc>
        <w:tc>
          <w:tcPr>
            <w:tcW w:w="270" w:type="dxa"/>
          </w:tcPr>
          <w:p w14:paraId="3549859A" w14:textId="77777777" w:rsidR="0046625D" w:rsidRPr="00622502" w:rsidRDefault="0046625D" w:rsidP="00E5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09746A6" w14:textId="07908CD6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16,952</w:t>
            </w:r>
          </w:p>
        </w:tc>
      </w:tr>
      <w:tr w:rsidR="0046625D" w:rsidRPr="00622502" w14:paraId="731E199B" w14:textId="77777777" w:rsidTr="0046625D">
        <w:trPr>
          <w:trHeight w:val="274"/>
        </w:trPr>
        <w:tc>
          <w:tcPr>
            <w:tcW w:w="5040" w:type="dxa"/>
          </w:tcPr>
          <w:p w14:paraId="55C7AC35" w14:textId="68BFD2D5" w:rsidR="0046625D" w:rsidRPr="00622502" w:rsidRDefault="0046625D" w:rsidP="00E5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82662D0" w14:textId="77777777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0C2243" w14:textId="1C42F703" w:rsidR="0046625D" w:rsidRPr="009D12D7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488,455</w:t>
            </w:r>
          </w:p>
        </w:tc>
        <w:tc>
          <w:tcPr>
            <w:tcW w:w="270" w:type="dxa"/>
          </w:tcPr>
          <w:p w14:paraId="438B4A18" w14:textId="77777777" w:rsidR="0046625D" w:rsidRPr="00622502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A647D2" w14:textId="4F77953B" w:rsidR="0046625D" w:rsidRPr="00A22BE8" w:rsidRDefault="0046625D" w:rsidP="00E571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345,618</w:t>
            </w:r>
          </w:p>
        </w:tc>
      </w:tr>
      <w:bookmarkEnd w:id="16"/>
    </w:tbl>
    <w:p w14:paraId="375EE135" w14:textId="77777777" w:rsidR="002C4AE1" w:rsidRPr="00384243" w:rsidRDefault="002C4AE1" w:rsidP="002C4AE1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7825B07" w14:textId="09DE7C9A" w:rsidR="00661512" w:rsidRPr="0088145A" w:rsidRDefault="00835677" w:rsidP="0085608E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5608E">
        <w:rPr>
          <w:rFonts w:asciiTheme="majorBidi" w:hAnsiTheme="majorBidi" w:cstheme="majorBidi"/>
          <w:b/>
          <w:bCs/>
          <w:sz w:val="30"/>
          <w:szCs w:val="30"/>
          <w:cs/>
        </w:rPr>
        <w:t>ภาษี</w:t>
      </w:r>
      <w:r w:rsidRPr="0088145A">
        <w:rPr>
          <w:rFonts w:asciiTheme="majorBidi" w:hAnsiTheme="majorBidi" w:cstheme="majorBidi"/>
          <w:b/>
          <w:bCs/>
          <w:sz w:val="30"/>
          <w:szCs w:val="30"/>
          <w:cs/>
        </w:rPr>
        <w:t>เงินได้</w:t>
      </w:r>
    </w:p>
    <w:p w14:paraId="60014F3C" w14:textId="77777777" w:rsidR="00835677" w:rsidRPr="00384243" w:rsidRDefault="0083567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F35236" w14:textId="77777777" w:rsidR="0023246C" w:rsidRPr="00622502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bookmarkStart w:id="17" w:name="OLE_LINK2"/>
      <w:r w:rsidRPr="00622502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bookmarkEnd w:id="17"/>
    <w:p w14:paraId="00A5A5A8" w14:textId="687FC03C" w:rsidR="0023246C" w:rsidRPr="00384243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835677" w:rsidRPr="00622502" w14:paraId="6348D0D5" w14:textId="77777777" w:rsidTr="00B8273E">
        <w:trPr>
          <w:trHeight w:val="274"/>
        </w:trPr>
        <w:tc>
          <w:tcPr>
            <w:tcW w:w="4680" w:type="dxa"/>
            <w:vAlign w:val="bottom"/>
          </w:tcPr>
          <w:p w14:paraId="290526AF" w14:textId="39A4C7B5" w:rsidR="00835677" w:rsidRPr="00622502" w:rsidRDefault="00835677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A9D80C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FD22159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B5616C4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0B44954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F6DD31C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35677" w:rsidRPr="00622502" w14:paraId="2FC6BEEA" w14:textId="77777777" w:rsidTr="00B8273E">
        <w:trPr>
          <w:trHeight w:val="274"/>
        </w:trPr>
        <w:tc>
          <w:tcPr>
            <w:tcW w:w="4680" w:type="dxa"/>
          </w:tcPr>
          <w:p w14:paraId="7B80585D" w14:textId="77777777" w:rsidR="00835677" w:rsidRPr="00622502" w:rsidRDefault="00835677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CAD196" w14:textId="77777777" w:rsidR="00835677" w:rsidRPr="00622502" w:rsidRDefault="0083567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2D40" w14:textId="77777777" w:rsidR="00835677" w:rsidRPr="00622502" w:rsidRDefault="0083567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9EFCE35" w14:textId="77777777" w:rsidR="00835677" w:rsidRPr="00622502" w:rsidRDefault="0083567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677" w:rsidRPr="00622502" w14:paraId="0A7E4EEC" w14:textId="77777777" w:rsidTr="00B8273E">
        <w:trPr>
          <w:trHeight w:val="274"/>
        </w:trPr>
        <w:tc>
          <w:tcPr>
            <w:tcW w:w="4680" w:type="dxa"/>
          </w:tcPr>
          <w:p w14:paraId="7696F3EA" w14:textId="019EDD89" w:rsidR="00835677" w:rsidRPr="00622502" w:rsidRDefault="00835677" w:rsidP="008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A21A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62250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186134" w14:textId="77777777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5D1D7" w14:textId="77777777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603006" w14:textId="77777777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F2708" w14:textId="77777777" w:rsidR="00835677" w:rsidRPr="00622502" w:rsidRDefault="00835677" w:rsidP="008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291101" w14:textId="482EF25F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816" w:rsidRPr="00622502" w14:paraId="05CAE626" w14:textId="77777777" w:rsidTr="00A21AEF">
        <w:trPr>
          <w:trHeight w:val="274"/>
        </w:trPr>
        <w:tc>
          <w:tcPr>
            <w:tcW w:w="4680" w:type="dxa"/>
          </w:tcPr>
          <w:p w14:paraId="2AA67B5E" w14:textId="0B85CBFD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FD79180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5B8DD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CC1B633" w14:textId="5296ACF2" w:rsidR="009B0816" w:rsidRPr="005F016D" w:rsidRDefault="009B0816" w:rsidP="00E704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F016D">
              <w:rPr>
                <w:rFonts w:asciiTheme="majorBidi" w:hAnsiTheme="majorBidi" w:cstheme="majorBidi"/>
                <w:sz w:val="30"/>
                <w:szCs w:val="30"/>
              </w:rPr>
              <w:t>389,00</w:t>
            </w:r>
            <w:r w:rsidR="005F016D" w:rsidRPr="005F016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779A0B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D5D77D3" w14:textId="18370B1F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sz w:val="30"/>
                <w:szCs w:val="30"/>
              </w:rPr>
              <w:t>198,43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B0816" w:rsidRPr="00A21AEF" w14:paraId="7E7108C8" w14:textId="77777777" w:rsidTr="00A21AEF">
        <w:trPr>
          <w:trHeight w:val="274"/>
        </w:trPr>
        <w:tc>
          <w:tcPr>
            <w:tcW w:w="4680" w:type="dxa"/>
          </w:tcPr>
          <w:p w14:paraId="53EBE318" w14:textId="2FCB4000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170" w:type="dxa"/>
          </w:tcPr>
          <w:p w14:paraId="1B73FEC4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16005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CD9035" w14:textId="71ECE1F2" w:rsidR="009B0816" w:rsidRPr="005F016D" w:rsidRDefault="006E07AD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F01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0816" w:rsidRPr="005F016D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Pr="005F01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222CC7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21C9AF1" w14:textId="5E30471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1502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</w:tr>
      <w:tr w:rsidR="009B0816" w:rsidRPr="00622502" w14:paraId="588DE22F" w14:textId="77777777" w:rsidTr="00A21AEF">
        <w:trPr>
          <w:trHeight w:val="274"/>
        </w:trPr>
        <w:tc>
          <w:tcPr>
            <w:tcW w:w="4680" w:type="dxa"/>
          </w:tcPr>
          <w:p w14:paraId="516ADCD0" w14:textId="06399C5F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A5F0A8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E0F61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70FED6" w14:textId="2E14443F" w:rsidR="009B0816" w:rsidRPr="009B0816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388,10</w:t>
            </w:r>
            <w:r w:rsidR="005F0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ED48A8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4AF8" w14:textId="6F18CE1F" w:rsidR="009B0816" w:rsidRPr="0085608E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9B0816" w:rsidRPr="00622502" w14:paraId="5CAA03EB" w14:textId="77777777" w:rsidTr="00B8273E">
        <w:trPr>
          <w:trHeight w:val="274"/>
        </w:trPr>
        <w:tc>
          <w:tcPr>
            <w:tcW w:w="4680" w:type="dxa"/>
          </w:tcPr>
          <w:p w14:paraId="35B96A19" w14:textId="47EC600E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527FF59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BD100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B0DB468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ED797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531A595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0816" w:rsidRPr="00622502" w14:paraId="73A476D0" w14:textId="77777777" w:rsidTr="00A21AEF">
        <w:trPr>
          <w:trHeight w:val="274"/>
        </w:trPr>
        <w:tc>
          <w:tcPr>
            <w:tcW w:w="4680" w:type="dxa"/>
          </w:tcPr>
          <w:p w14:paraId="6668EA01" w14:textId="522DC789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</w:tcPr>
          <w:p w14:paraId="61E62019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A42F6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97B614" w14:textId="1E6F98DF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B0816">
              <w:rPr>
                <w:rFonts w:asciiTheme="majorBidi" w:hAnsiTheme="majorBidi" w:cstheme="majorBidi"/>
                <w:sz w:val="30"/>
                <w:szCs w:val="30"/>
              </w:rPr>
              <w:t>15,74</w:t>
            </w:r>
            <w:r w:rsidR="005F01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30E785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D2EB362" w14:textId="77588202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502">
              <w:rPr>
                <w:rFonts w:asciiTheme="majorBidi" w:hAnsiTheme="majorBidi" w:cstheme="majorBidi"/>
                <w:sz w:val="30"/>
                <w:szCs w:val="30"/>
              </w:rPr>
              <w:t>(10,70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15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B0816" w:rsidRPr="00622502" w14:paraId="4205D887" w14:textId="77777777" w:rsidTr="00A21AEF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026323A2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5AA81D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F02519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CC0247" w14:textId="03B21085" w:rsidR="009B0816" w:rsidRPr="006E07AD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0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(15,74</w:t>
            </w:r>
            <w:r w:rsidR="005F01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E0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8804199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16252" w14:textId="7032E7E5" w:rsidR="009B0816" w:rsidRPr="00B8273E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56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B0816" w:rsidRPr="00622502" w14:paraId="023B8E15" w14:textId="77777777" w:rsidTr="00A21AEF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27BCF801" w14:textId="3DE2E369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1782FDD5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08217" w14:textId="77777777" w:rsidR="009B0816" w:rsidRPr="00622502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9B5831" w14:textId="75D2FBC7" w:rsidR="009B0816" w:rsidRPr="009B0816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372,359</w:t>
            </w:r>
          </w:p>
        </w:tc>
        <w:tc>
          <w:tcPr>
            <w:tcW w:w="270" w:type="dxa"/>
            <w:tcBorders>
              <w:bottom w:val="nil"/>
            </w:tcBorders>
          </w:tcPr>
          <w:p w14:paraId="10930D3F" w14:textId="77777777" w:rsidR="009B0816" w:rsidRPr="00622502" w:rsidRDefault="009B0816" w:rsidP="009B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46FDB43" w14:textId="068CE3C0" w:rsidR="009B0816" w:rsidRPr="00B8273E" w:rsidRDefault="009B0816" w:rsidP="009B081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</w:tr>
    </w:tbl>
    <w:p w14:paraId="5C515105" w14:textId="6D8F648D" w:rsidR="002C4AE1" w:rsidRDefault="002C4AE1" w:rsidP="00C3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Cs/>
          <w:i/>
          <w:iCs/>
          <w:sz w:val="28"/>
          <w:szCs w:val="28"/>
        </w:rPr>
        <w:br w:type="page"/>
      </w:r>
    </w:p>
    <w:p w14:paraId="199909B5" w14:textId="3ABF69F9" w:rsidR="00C32B76" w:rsidRPr="00CF7ED9" w:rsidRDefault="00C32B76" w:rsidP="00C3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1F161D1A" w14:textId="77777777" w:rsidR="00C32B76" w:rsidRPr="002C4AE1" w:rsidRDefault="00C32B76" w:rsidP="002C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19" w:type="dxa"/>
        <w:tblInd w:w="401" w:type="dxa"/>
        <w:tblLayout w:type="fixed"/>
        <w:tblLook w:val="04A0" w:firstRow="1" w:lastRow="0" w:firstColumn="1" w:lastColumn="0" w:noHBand="0" w:noVBand="1"/>
      </w:tblPr>
      <w:tblGrid>
        <w:gridCol w:w="2569"/>
        <w:gridCol w:w="900"/>
        <w:gridCol w:w="236"/>
        <w:gridCol w:w="934"/>
        <w:gridCol w:w="270"/>
        <w:gridCol w:w="990"/>
        <w:gridCol w:w="236"/>
        <w:gridCol w:w="844"/>
        <w:gridCol w:w="236"/>
        <w:gridCol w:w="934"/>
        <w:gridCol w:w="236"/>
        <w:gridCol w:w="934"/>
      </w:tblGrid>
      <w:tr w:rsidR="00C32B76" w:rsidRPr="00A92E3C" w14:paraId="607B2263" w14:textId="77777777" w:rsidTr="00DA3251">
        <w:trPr>
          <w:trHeight w:val="137"/>
        </w:trPr>
        <w:tc>
          <w:tcPr>
            <w:tcW w:w="2569" w:type="dxa"/>
            <w:shd w:val="clear" w:color="auto" w:fill="auto"/>
          </w:tcPr>
          <w:p w14:paraId="40D482DA" w14:textId="77777777" w:rsidR="00C32B76" w:rsidRPr="00A92E3C" w:rsidRDefault="00C32B76" w:rsidP="00DA3251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21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5"/>
            <w:shd w:val="clear" w:color="auto" w:fill="auto"/>
            <w:vAlign w:val="bottom"/>
          </w:tcPr>
          <w:p w14:paraId="33ACB48C" w14:textId="0D744F25" w:rsidR="00C32B76" w:rsidRPr="00A92E3C" w:rsidRDefault="00C32B76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0135A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7200D" w14:textId="77777777" w:rsidR="00C32B76" w:rsidRPr="00A92E3C" w:rsidRDefault="00C32B76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5"/>
            <w:shd w:val="clear" w:color="auto" w:fill="auto"/>
            <w:vAlign w:val="bottom"/>
          </w:tcPr>
          <w:p w14:paraId="57B5473F" w14:textId="77777777" w:rsidR="00C32B76" w:rsidRPr="00A92E3C" w:rsidRDefault="00C32B76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</w:tr>
      <w:tr w:rsidR="00C32B76" w:rsidRPr="00A92E3C" w14:paraId="05EB1703" w14:textId="77777777" w:rsidTr="00DA3251">
        <w:tc>
          <w:tcPr>
            <w:tcW w:w="2569" w:type="dxa"/>
            <w:shd w:val="clear" w:color="auto" w:fill="auto"/>
          </w:tcPr>
          <w:p w14:paraId="6EE31C62" w14:textId="77777777" w:rsidR="00C32B76" w:rsidRPr="00A92E3C" w:rsidRDefault="00C32B76" w:rsidP="00DA3251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C4D570" w14:textId="77777777" w:rsidR="00C32B76" w:rsidRPr="00A92E3C" w:rsidRDefault="00C32B76" w:rsidP="00DA3251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2F3CEAA7" w14:textId="77777777" w:rsidR="00C32B76" w:rsidRPr="00A92E3C" w:rsidRDefault="00C32B76" w:rsidP="00DA3251">
            <w:pPr>
              <w:pStyle w:val="acctfourfigures"/>
              <w:tabs>
                <w:tab w:val="clear" w:pos="765"/>
              </w:tabs>
              <w:spacing w:line="240" w:lineRule="auto"/>
              <w:ind w:left="-11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02CEA7" w14:textId="77777777" w:rsidR="00C32B76" w:rsidRPr="00A92E3C" w:rsidRDefault="00C32B76" w:rsidP="00DA32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39BEA92C" w14:textId="14EB608B" w:rsidR="00C32B76" w:rsidRPr="00A92E3C" w:rsidRDefault="00986450" w:rsidP="00DA32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C32B76"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32B76"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6CC1EB" w14:textId="77777777" w:rsidR="00C32B76" w:rsidRPr="00A92E3C" w:rsidRDefault="00C32B76" w:rsidP="00DA32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583269" w14:textId="77777777" w:rsidR="00C32B76" w:rsidRPr="00A92E3C" w:rsidRDefault="00C32B76" w:rsidP="00DA3251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92980C" w14:textId="77777777" w:rsidR="00C32B76" w:rsidRPr="00A92E3C" w:rsidRDefault="00C32B76" w:rsidP="00DA325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25DFDD27" w14:textId="77777777" w:rsidR="00C32B76" w:rsidRPr="00A92E3C" w:rsidRDefault="00C32B76" w:rsidP="00DA3251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1833E984" w14:textId="77777777" w:rsidR="00C32B76" w:rsidRPr="00A92E3C" w:rsidRDefault="00C32B76" w:rsidP="00DA3251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921B99" w14:textId="77777777" w:rsidR="00C32B76" w:rsidRPr="00A92E3C" w:rsidRDefault="00C32B76" w:rsidP="00DA32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723985F9" w14:textId="0C30FE42" w:rsidR="00C32B76" w:rsidRPr="00A92E3C" w:rsidRDefault="000135AB" w:rsidP="00DA325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C32B76"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32B76"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D58B4C" w14:textId="77777777" w:rsidR="00C32B76" w:rsidRPr="00A92E3C" w:rsidRDefault="00C32B76" w:rsidP="00DA32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24D98C8" w14:textId="77777777" w:rsidR="00C32B76" w:rsidRPr="00A92E3C" w:rsidRDefault="00C32B76" w:rsidP="00DA3251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A92E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</w:tr>
      <w:tr w:rsidR="00C32B76" w:rsidRPr="00A92E3C" w14:paraId="556CF9F1" w14:textId="77777777" w:rsidTr="00DA3251">
        <w:tc>
          <w:tcPr>
            <w:tcW w:w="2569" w:type="dxa"/>
            <w:shd w:val="clear" w:color="auto" w:fill="auto"/>
          </w:tcPr>
          <w:p w14:paraId="26DE8637" w14:textId="77777777" w:rsidR="00C32B76" w:rsidRPr="00A92E3C" w:rsidRDefault="00C32B76" w:rsidP="00DA3251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41CFA154" w14:textId="77777777" w:rsidR="00C32B76" w:rsidRPr="00A92E3C" w:rsidRDefault="00C32B76" w:rsidP="00DA325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2E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920E2" w14:paraId="48C8A2A2" w14:textId="77777777" w:rsidTr="00DA3251">
        <w:tc>
          <w:tcPr>
            <w:tcW w:w="2569" w:type="dxa"/>
            <w:shd w:val="clear" w:color="auto" w:fill="auto"/>
          </w:tcPr>
          <w:p w14:paraId="50BD7801" w14:textId="6B082933" w:rsidR="006920E2" w:rsidRPr="00ED47A4" w:rsidRDefault="006920E2" w:rsidP="006920E2">
            <w:pPr>
              <w:spacing w:line="240" w:lineRule="auto"/>
              <w:ind w:left="33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7404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7404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7404E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F11C8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</w:t>
            </w:r>
            <w:r w:rsidR="00F11C8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D47A4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  <w:shd w:val="clear" w:color="auto" w:fill="auto"/>
          </w:tcPr>
          <w:p w14:paraId="41354E21" w14:textId="77777777" w:rsidR="006920E2" w:rsidRDefault="006920E2" w:rsidP="006920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60FDE59" w14:textId="77777777" w:rsidR="006920E2" w:rsidRDefault="006920E2" w:rsidP="006920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FB195F5" w14:textId="17AA6B87" w:rsidR="006920E2" w:rsidRPr="00F7446E" w:rsidRDefault="006920E2" w:rsidP="0098645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20E2">
              <w:rPr>
                <w:rFonts w:ascii="Angsana New" w:hAnsi="Angsana New"/>
                <w:sz w:val="30"/>
                <w:szCs w:val="30"/>
                <w:lang w:val="en-US" w:bidi="th-TH"/>
              </w:rPr>
              <w:t>6,87</w:t>
            </w:r>
            <w:r w:rsidR="005F016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AD29872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43963633" w14:textId="77777777" w:rsidR="006920E2" w:rsidRDefault="006920E2" w:rsidP="006920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1B15D5" w14:textId="77777777" w:rsidR="006920E2" w:rsidRDefault="006920E2" w:rsidP="006920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2F08FB" w14:textId="1706D8A9" w:rsidR="006920E2" w:rsidRPr="00F7446E" w:rsidRDefault="006920E2" w:rsidP="0098645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20E2">
              <w:rPr>
                <w:rFonts w:ascii="Angsana New" w:hAnsi="Angsana New"/>
                <w:sz w:val="30"/>
                <w:szCs w:val="30"/>
                <w:lang w:val="en-US" w:bidi="th-TH"/>
              </w:rPr>
              <w:t>(1,37</w:t>
            </w:r>
            <w:r w:rsidR="005F01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920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786E88" w14:textId="77777777" w:rsidR="006920E2" w:rsidRPr="00F7446E" w:rsidRDefault="006920E2" w:rsidP="006920E2">
            <w:pPr>
              <w:pStyle w:val="acctfourfigures"/>
              <w:tabs>
                <w:tab w:val="decimal" w:pos="544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BFB3FA" w14:textId="77777777" w:rsidR="006920E2" w:rsidRPr="00986450" w:rsidRDefault="006920E2" w:rsidP="00986450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CED3D7" w14:textId="77777777" w:rsidR="006920E2" w:rsidRPr="00986450" w:rsidRDefault="006920E2" w:rsidP="00986450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35403C" w14:textId="7A687148" w:rsidR="006920E2" w:rsidRPr="00986450" w:rsidRDefault="006920E2" w:rsidP="00986450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6450">
              <w:rPr>
                <w:rFonts w:ascii="Angsana New" w:hAnsi="Angsana New"/>
                <w:sz w:val="30"/>
                <w:szCs w:val="30"/>
                <w:lang w:val="en-US" w:bidi="th-TH"/>
              </w:rPr>
              <w:t>5,497</w:t>
            </w:r>
          </w:p>
        </w:tc>
        <w:tc>
          <w:tcPr>
            <w:tcW w:w="236" w:type="dxa"/>
            <w:shd w:val="clear" w:color="auto" w:fill="auto"/>
          </w:tcPr>
          <w:p w14:paraId="7BEDF5B1" w14:textId="77777777" w:rsidR="006920E2" w:rsidRPr="00ED47A4" w:rsidRDefault="006920E2" w:rsidP="00692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2F77478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A3C1276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9CFDE1" w14:textId="77777777" w:rsidR="006920E2" w:rsidRDefault="006920E2" w:rsidP="006920E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(1,884)</w:t>
            </w:r>
          </w:p>
        </w:tc>
        <w:tc>
          <w:tcPr>
            <w:tcW w:w="236" w:type="dxa"/>
            <w:shd w:val="clear" w:color="auto" w:fill="auto"/>
          </w:tcPr>
          <w:p w14:paraId="5AC45F61" w14:textId="77777777" w:rsidR="006920E2" w:rsidRPr="00A92E3C" w:rsidRDefault="006920E2" w:rsidP="006920E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3A8BE062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650"/>
                <w:tab w:val="decimal" w:pos="7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2BE8C5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650"/>
                <w:tab w:val="decimal" w:pos="7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68D86E2" w14:textId="77777777" w:rsidR="006920E2" w:rsidRDefault="006920E2" w:rsidP="006920E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36" w:type="dxa"/>
            <w:shd w:val="clear" w:color="auto" w:fill="auto"/>
          </w:tcPr>
          <w:p w14:paraId="5E7C8A94" w14:textId="77777777" w:rsidR="006920E2" w:rsidRPr="00A92E3C" w:rsidRDefault="006920E2" w:rsidP="006920E2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6ADD40FB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12C8A1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A7B49B" w14:textId="77777777" w:rsidR="006920E2" w:rsidRDefault="006920E2" w:rsidP="006920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sz w:val="30"/>
                <w:szCs w:val="30"/>
                <w:lang w:val="en-US" w:bidi="th-TH"/>
              </w:rPr>
              <w:t>(1,507)</w:t>
            </w:r>
          </w:p>
        </w:tc>
      </w:tr>
      <w:tr w:rsidR="006920E2" w:rsidRPr="00A92E3C" w14:paraId="5F442841" w14:textId="77777777" w:rsidTr="00A05082">
        <w:tc>
          <w:tcPr>
            <w:tcW w:w="2569" w:type="dxa"/>
            <w:shd w:val="clear" w:color="auto" w:fill="auto"/>
          </w:tcPr>
          <w:p w14:paraId="4AF9773E" w14:textId="77777777" w:rsidR="006920E2" w:rsidRPr="00A92E3C" w:rsidRDefault="006920E2" w:rsidP="006920E2">
            <w:pPr>
              <w:spacing w:line="240" w:lineRule="auto"/>
              <w:ind w:left="33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05EC3" w14:textId="33113A5A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20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6,87</w:t>
            </w:r>
            <w:r w:rsidR="002C48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F20457F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6C6C4" w14:textId="6F066D06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20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(1,37</w:t>
            </w:r>
            <w:r w:rsidR="002C48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6920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D43ECB" w14:textId="77777777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  <w:tab w:val="decimal" w:pos="82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9D9AB" w14:textId="3EECAD5C" w:rsidR="006920E2" w:rsidRPr="00F7446E" w:rsidRDefault="006920E2" w:rsidP="006920E2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20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072DA" w14:textId="77777777" w:rsidR="006920E2" w:rsidRPr="00A92E3C" w:rsidRDefault="006920E2" w:rsidP="006920E2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2E718" w14:textId="77777777" w:rsidR="006920E2" w:rsidRPr="00A92E3C" w:rsidRDefault="006920E2" w:rsidP="006920E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(1,884)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84BA7" w14:textId="77777777" w:rsidR="006920E2" w:rsidRPr="00A92E3C" w:rsidRDefault="006920E2" w:rsidP="006920E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8B0787" w14:textId="77777777" w:rsidR="006920E2" w:rsidRPr="00A92E3C" w:rsidRDefault="006920E2" w:rsidP="006920E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CB949" w14:textId="77777777" w:rsidR="006920E2" w:rsidRPr="00A92E3C" w:rsidRDefault="006920E2" w:rsidP="006920E2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CE6EE" w14:textId="77777777" w:rsidR="006920E2" w:rsidRPr="00A92E3C" w:rsidRDefault="006920E2" w:rsidP="006920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(1,507)</w:t>
            </w:r>
          </w:p>
        </w:tc>
      </w:tr>
    </w:tbl>
    <w:p w14:paraId="6C5116C6" w14:textId="77777777" w:rsidR="002C4AE1" w:rsidRPr="002C4AE1" w:rsidRDefault="002C4AE1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5511578" w14:textId="02EA29C5" w:rsidR="0023246C" w:rsidRPr="00622502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72B186C4" w14:textId="77777777" w:rsidR="0023246C" w:rsidRPr="002C4AE1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7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54"/>
        <w:gridCol w:w="1179"/>
        <w:gridCol w:w="243"/>
        <w:gridCol w:w="1188"/>
        <w:gridCol w:w="243"/>
        <w:gridCol w:w="18"/>
        <w:gridCol w:w="1179"/>
        <w:gridCol w:w="243"/>
        <w:gridCol w:w="1218"/>
        <w:gridCol w:w="6"/>
      </w:tblGrid>
      <w:tr w:rsidR="0023246C" w:rsidRPr="00622502" w14:paraId="6E342163" w14:textId="77777777" w:rsidTr="00B8273E">
        <w:trPr>
          <w:gridAfter w:val="1"/>
          <w:wAfter w:w="6" w:type="dxa"/>
          <w:cantSplit/>
          <w:trHeight w:val="297"/>
        </w:trPr>
        <w:tc>
          <w:tcPr>
            <w:tcW w:w="3654" w:type="dxa"/>
          </w:tcPr>
          <w:p w14:paraId="231667AD" w14:textId="1DF07815" w:rsidR="0023246C" w:rsidRPr="0085608E" w:rsidRDefault="0023246C" w:rsidP="00B8273E">
            <w:pPr>
              <w:tabs>
                <w:tab w:val="clear" w:pos="227"/>
                <w:tab w:val="clear" w:pos="3515"/>
                <w:tab w:val="left" w:pos="90"/>
                <w:tab w:val="left" w:pos="324"/>
                <w:tab w:val="left" w:pos="3245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941F08" w14:textId="403119D2" w:rsidR="0023246C" w:rsidRPr="0085608E" w:rsidRDefault="00F86B72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3" w:type="dxa"/>
          </w:tcPr>
          <w:p w14:paraId="26773ED0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4"/>
          </w:tcPr>
          <w:p w14:paraId="11DD3482" w14:textId="0ED1FEC6" w:rsidR="0023246C" w:rsidRPr="00622502" w:rsidRDefault="00F86B72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23246C" w:rsidRPr="00622502" w14:paraId="13EFA723" w14:textId="77777777" w:rsidTr="00B8273E">
        <w:trPr>
          <w:cantSplit/>
        </w:trPr>
        <w:tc>
          <w:tcPr>
            <w:tcW w:w="3654" w:type="dxa"/>
          </w:tcPr>
          <w:p w14:paraId="60F1BBB7" w14:textId="77777777" w:rsidR="0023246C" w:rsidRPr="00622502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4BB32EC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9D609A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0C8FB7C2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0894FB8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2EC3E8D6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2CC82CEA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66FE3D1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D8379BD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7E241AF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5DFE95AA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AC0725A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BAE" w:rsidRPr="00622502" w14:paraId="6C3D6AB6" w14:textId="77777777" w:rsidTr="00B8273E">
        <w:trPr>
          <w:cantSplit/>
        </w:trPr>
        <w:tc>
          <w:tcPr>
            <w:tcW w:w="3654" w:type="dxa"/>
          </w:tcPr>
          <w:p w14:paraId="6BEBA548" w14:textId="77777777" w:rsidR="00157BAE" w:rsidRPr="00622502" w:rsidRDefault="00157BAE" w:rsidP="0015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4A30A481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723D1B0" w14:textId="77777777" w:rsidR="00157BAE" w:rsidRPr="0085608E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4302B33" w14:textId="2308B921" w:rsidR="00157BAE" w:rsidRPr="00D6148A" w:rsidRDefault="00157BAE" w:rsidP="00986450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</w:t>
            </w:r>
            <w:r w:rsidR="00986450" w:rsidRPr="00D6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6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86450" w:rsidRPr="00D6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</w:p>
        </w:tc>
        <w:tc>
          <w:tcPr>
            <w:tcW w:w="261" w:type="dxa"/>
            <w:gridSpan w:val="2"/>
          </w:tcPr>
          <w:p w14:paraId="06F60A57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F751AC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604F173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14:paraId="16AFAAF0" w14:textId="1E07D5C9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sz w:val="30"/>
                <w:szCs w:val="30"/>
              </w:rPr>
              <w:t>939,684</w:t>
            </w:r>
          </w:p>
        </w:tc>
      </w:tr>
      <w:tr w:rsidR="00157BAE" w:rsidRPr="00622502" w14:paraId="611C8F52" w14:textId="77777777" w:rsidTr="00B8273E">
        <w:trPr>
          <w:cantSplit/>
        </w:trPr>
        <w:tc>
          <w:tcPr>
            <w:tcW w:w="3654" w:type="dxa"/>
          </w:tcPr>
          <w:p w14:paraId="0B33CACC" w14:textId="77777777" w:rsidR="00157BAE" w:rsidRPr="00622502" w:rsidRDefault="00157BAE" w:rsidP="0015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9" w:type="dxa"/>
          </w:tcPr>
          <w:p w14:paraId="5CF79F31" w14:textId="5F3FA38E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7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.0</w:t>
            </w:r>
          </w:p>
        </w:tc>
        <w:tc>
          <w:tcPr>
            <w:tcW w:w="243" w:type="dxa"/>
          </w:tcPr>
          <w:p w14:paraId="22A305A7" w14:textId="77777777" w:rsidR="00157BAE" w:rsidRPr="0085608E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31C8BE4" w14:textId="06CF360A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</w:t>
            </w:r>
            <w:r w:rsidR="00986450" w:rsidRPr="00D61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61" w:type="dxa"/>
            <w:gridSpan w:val="2"/>
          </w:tcPr>
          <w:p w14:paraId="592F9AD2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25340D6" w14:textId="446DB959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1EEAFD5A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top w:val="double" w:sz="4" w:space="0" w:color="auto"/>
            </w:tcBorders>
          </w:tcPr>
          <w:p w14:paraId="38063498" w14:textId="1DF08D69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sz w:val="30"/>
                <w:szCs w:val="30"/>
              </w:rPr>
              <w:t>187,937</w:t>
            </w:r>
          </w:p>
        </w:tc>
      </w:tr>
      <w:tr w:rsidR="00157BAE" w:rsidRPr="00622502" w14:paraId="22E604A0" w14:textId="77777777" w:rsidTr="00B8273E">
        <w:trPr>
          <w:cantSplit/>
        </w:trPr>
        <w:tc>
          <w:tcPr>
            <w:tcW w:w="3654" w:type="dxa"/>
          </w:tcPr>
          <w:p w14:paraId="43C0CDF6" w14:textId="6E27DD2B" w:rsidR="00157BAE" w:rsidRPr="00622502" w:rsidRDefault="00157BAE" w:rsidP="0015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9" w:type="dxa"/>
          </w:tcPr>
          <w:p w14:paraId="56AA2D48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599817F8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88" w:type="dxa"/>
          </w:tcPr>
          <w:p w14:paraId="3ADC65C0" w14:textId="5691DB47" w:rsidR="00157BAE" w:rsidRPr="00D6148A" w:rsidRDefault="00157BAE" w:rsidP="009864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32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2C73" w:rsidRPr="00D32C73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 w:rsidRPr="00D32C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gridSpan w:val="2"/>
          </w:tcPr>
          <w:p w14:paraId="34385CBA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14A2D93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45C350B8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70FC8778" w14:textId="0A5C9CDB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124F2">
              <w:rPr>
                <w:rFonts w:asciiTheme="majorBidi" w:hAnsiTheme="majorBidi" w:cstheme="majorBidi"/>
                <w:sz w:val="30"/>
                <w:szCs w:val="30"/>
              </w:rPr>
              <w:t>(946)</w:t>
            </w:r>
          </w:p>
        </w:tc>
      </w:tr>
      <w:tr w:rsidR="00157BAE" w:rsidRPr="00622502" w14:paraId="022A9251" w14:textId="77777777" w:rsidTr="00B8273E">
        <w:trPr>
          <w:cantSplit/>
        </w:trPr>
        <w:tc>
          <w:tcPr>
            <w:tcW w:w="3654" w:type="dxa"/>
          </w:tcPr>
          <w:p w14:paraId="26AB02E7" w14:textId="250D9ED2" w:rsidR="00157BAE" w:rsidRPr="00622502" w:rsidRDefault="00157BAE" w:rsidP="0015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9" w:type="dxa"/>
          </w:tcPr>
          <w:p w14:paraId="099B2D0A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211B994C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88" w:type="dxa"/>
          </w:tcPr>
          <w:p w14:paraId="3AD4C915" w14:textId="26FDEA7B" w:rsidR="00157BAE" w:rsidRPr="00D6148A" w:rsidRDefault="00D32C73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32C73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61" w:type="dxa"/>
            <w:gridSpan w:val="2"/>
          </w:tcPr>
          <w:p w14:paraId="1033079E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0B7FBD6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7D45067F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5C173A75" w14:textId="1692A45A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1,302</w:t>
            </w:r>
          </w:p>
        </w:tc>
      </w:tr>
      <w:tr w:rsidR="00157BAE" w:rsidRPr="00622502" w14:paraId="15DDF256" w14:textId="77777777" w:rsidTr="00B8273E">
        <w:trPr>
          <w:cantSplit/>
        </w:trPr>
        <w:tc>
          <w:tcPr>
            <w:tcW w:w="3654" w:type="dxa"/>
          </w:tcPr>
          <w:p w14:paraId="1FB33068" w14:textId="382E97C3" w:rsidR="00157BAE" w:rsidRPr="00622502" w:rsidRDefault="00157BAE" w:rsidP="0015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9" w:type="dxa"/>
          </w:tcPr>
          <w:p w14:paraId="3854C3AC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26E378AD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88" w:type="dxa"/>
          </w:tcPr>
          <w:p w14:paraId="7F993A7E" w14:textId="57C67997" w:rsidR="00157BAE" w:rsidRPr="00D32C73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2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2C73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  <w:r w:rsidRPr="00D32C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gridSpan w:val="2"/>
          </w:tcPr>
          <w:p w14:paraId="3465F613" w14:textId="77777777" w:rsidR="00157BAE" w:rsidRPr="00D32C73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69E0BF2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83D22F9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1C737F0E" w14:textId="7EEE3E8A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</w:tr>
      <w:tr w:rsidR="00157BAE" w:rsidRPr="00622502" w14:paraId="51242C17" w14:textId="77777777" w:rsidTr="00B8273E">
        <w:trPr>
          <w:cantSplit/>
        </w:trPr>
        <w:tc>
          <w:tcPr>
            <w:tcW w:w="3654" w:type="dxa"/>
          </w:tcPr>
          <w:p w14:paraId="7EA69432" w14:textId="4BA78743" w:rsidR="00157BAE" w:rsidRPr="00622502" w:rsidRDefault="00157BAE" w:rsidP="0015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179" w:type="dxa"/>
          </w:tcPr>
          <w:p w14:paraId="579042E4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54630110" w14:textId="77777777" w:rsidR="00157BAE" w:rsidRPr="00D6148A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88" w:type="dxa"/>
          </w:tcPr>
          <w:p w14:paraId="752CB3A7" w14:textId="42155B31" w:rsidR="00157BAE" w:rsidRPr="00D32C73" w:rsidRDefault="00157BAE" w:rsidP="009864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C73"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  <w:tc>
          <w:tcPr>
            <w:tcW w:w="261" w:type="dxa"/>
            <w:gridSpan w:val="2"/>
          </w:tcPr>
          <w:p w14:paraId="4EF4FCA3" w14:textId="77777777" w:rsidR="00157BAE" w:rsidRPr="00D32C73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8CD381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9AD0FB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2E501436" w14:textId="14E23E28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</w:tr>
      <w:tr w:rsidR="00157BAE" w:rsidRPr="00622502" w14:paraId="35B140D3" w14:textId="77777777" w:rsidTr="00B8273E">
        <w:trPr>
          <w:cantSplit/>
        </w:trPr>
        <w:tc>
          <w:tcPr>
            <w:tcW w:w="3654" w:type="dxa"/>
          </w:tcPr>
          <w:p w14:paraId="11DBF524" w14:textId="77777777" w:rsidR="00157BAE" w:rsidRPr="00622502" w:rsidRDefault="00157BAE" w:rsidP="0015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E582E62" w14:textId="485839BF" w:rsidR="00157BAE" w:rsidRPr="00D32C73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2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19.8 </w:t>
            </w:r>
          </w:p>
        </w:tc>
        <w:tc>
          <w:tcPr>
            <w:tcW w:w="243" w:type="dxa"/>
          </w:tcPr>
          <w:p w14:paraId="57F84A4E" w14:textId="77777777" w:rsidR="00157BAE" w:rsidRPr="00D32C73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B4770F8" w14:textId="7BAC3125" w:rsidR="00157BAE" w:rsidRPr="00D32C73" w:rsidRDefault="00157BAE" w:rsidP="00157BAE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2C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372,359</w:t>
            </w:r>
          </w:p>
        </w:tc>
        <w:tc>
          <w:tcPr>
            <w:tcW w:w="261" w:type="dxa"/>
            <w:gridSpan w:val="2"/>
          </w:tcPr>
          <w:p w14:paraId="2EC5C3BE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3F32E5B" w14:textId="6F294B42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19.9</w:t>
            </w:r>
          </w:p>
        </w:tc>
        <w:tc>
          <w:tcPr>
            <w:tcW w:w="243" w:type="dxa"/>
          </w:tcPr>
          <w:p w14:paraId="53464D32" w14:textId="77777777" w:rsidR="00157BAE" w:rsidRPr="00622502" w:rsidRDefault="00157BAE" w:rsidP="00157BA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C65FC" w14:textId="10274E7A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187,100</w:t>
            </w:r>
          </w:p>
        </w:tc>
      </w:tr>
    </w:tbl>
    <w:p w14:paraId="03DADE13" w14:textId="7E862AE2" w:rsidR="001907CA" w:rsidRPr="002C4AE1" w:rsidRDefault="001907CA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23246C" w:rsidRPr="00622502" w14:paraId="179A98B8" w14:textId="77777777" w:rsidTr="00A21AEF">
        <w:tc>
          <w:tcPr>
            <w:tcW w:w="3600" w:type="dxa"/>
            <w:vAlign w:val="bottom"/>
          </w:tcPr>
          <w:p w14:paraId="7F52F291" w14:textId="77777777" w:rsidR="0023246C" w:rsidRPr="00622502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2C30AE19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6293ADA7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5679BED3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6E3D0F" w:rsidRPr="00622502" w14:paraId="34741F97" w14:textId="77777777" w:rsidTr="00A21AEF">
        <w:tc>
          <w:tcPr>
            <w:tcW w:w="3600" w:type="dxa"/>
            <w:vAlign w:val="bottom"/>
          </w:tcPr>
          <w:p w14:paraId="76168DAA" w14:textId="58AAF1F0" w:rsidR="006E3D0F" w:rsidRPr="00622502" w:rsidRDefault="006E3D0F" w:rsidP="006E3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45BAE7" w14:textId="31106CF0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40200B68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862664E" w14:textId="740EDB9C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61FB89C9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9E1E0DB" w14:textId="790BE216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97BD633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5ED5358C" w14:textId="57ED4DEB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6E3D0F" w:rsidRPr="00622502" w14:paraId="0747DADD" w14:textId="77777777" w:rsidTr="00882338">
        <w:tc>
          <w:tcPr>
            <w:tcW w:w="3600" w:type="dxa"/>
          </w:tcPr>
          <w:p w14:paraId="65ECB4A0" w14:textId="77777777" w:rsidR="006E3D0F" w:rsidRPr="00622502" w:rsidRDefault="006E3D0F" w:rsidP="006E3D0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44DA56FC" w14:textId="77777777" w:rsidR="006E3D0F" w:rsidRPr="00622502" w:rsidRDefault="006E3D0F" w:rsidP="006E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BAE" w:rsidRPr="00622502" w14:paraId="6DF5A4AF" w14:textId="77777777" w:rsidTr="00A21AEF">
        <w:tc>
          <w:tcPr>
            <w:tcW w:w="3600" w:type="dxa"/>
          </w:tcPr>
          <w:p w14:paraId="6AA4178A" w14:textId="77777777" w:rsidR="00157BAE" w:rsidRPr="00622502" w:rsidRDefault="00157BAE" w:rsidP="00157BAE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622502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427FF5F" w14:textId="21DF37DC" w:rsidR="00157BAE" w:rsidRPr="009D12D7" w:rsidRDefault="003F120B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74,91</w:t>
            </w:r>
            <w:r w:rsidR="00B5567B" w:rsidRPr="009D12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D7CAB1C" w14:textId="77777777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BD5BF1" w14:textId="5A8E32C5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58,014</w:t>
            </w:r>
          </w:p>
        </w:tc>
        <w:tc>
          <w:tcPr>
            <w:tcW w:w="236" w:type="dxa"/>
            <w:vAlign w:val="bottom"/>
          </w:tcPr>
          <w:p w14:paraId="257CEF50" w14:textId="77777777" w:rsidR="00157BAE" w:rsidRPr="009D12D7" w:rsidRDefault="00157BAE" w:rsidP="00157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4F5A3D5" w14:textId="72C171DB" w:rsidR="00157BAE" w:rsidRPr="009D12D7" w:rsidRDefault="003F120B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11,075</w:t>
            </w:r>
          </w:p>
        </w:tc>
        <w:tc>
          <w:tcPr>
            <w:tcW w:w="236" w:type="dxa"/>
          </w:tcPr>
          <w:p w14:paraId="1E9AFF11" w14:textId="77777777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B37FD1A" w14:textId="1727B3FE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8,547</w:t>
            </w:r>
          </w:p>
        </w:tc>
      </w:tr>
      <w:tr w:rsidR="00157BAE" w:rsidRPr="00622502" w14:paraId="390F453D" w14:textId="77777777" w:rsidTr="00A21AEF">
        <w:trPr>
          <w:trHeight w:val="70"/>
        </w:trPr>
        <w:tc>
          <w:tcPr>
            <w:tcW w:w="3600" w:type="dxa"/>
          </w:tcPr>
          <w:p w14:paraId="03BBD067" w14:textId="6C56D58C" w:rsidR="00157BAE" w:rsidRPr="00622502" w:rsidRDefault="00157BAE" w:rsidP="00157BAE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622502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36B896" w14:textId="59CA9ACB" w:rsidR="00157BAE" w:rsidRPr="009D12D7" w:rsidRDefault="003F120B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(11,075)</w:t>
            </w:r>
          </w:p>
        </w:tc>
        <w:tc>
          <w:tcPr>
            <w:tcW w:w="236" w:type="dxa"/>
          </w:tcPr>
          <w:p w14:paraId="69544308" w14:textId="77777777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09C835D" w14:textId="738B06DA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(8,547)</w:t>
            </w:r>
          </w:p>
        </w:tc>
        <w:tc>
          <w:tcPr>
            <w:tcW w:w="236" w:type="dxa"/>
            <w:vAlign w:val="bottom"/>
          </w:tcPr>
          <w:p w14:paraId="6F68717B" w14:textId="77777777" w:rsidR="00157BAE" w:rsidRPr="009D12D7" w:rsidRDefault="00157BAE" w:rsidP="00157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66EB4" w14:textId="266D09D8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120B" w:rsidRPr="009D12D7">
              <w:rPr>
                <w:rFonts w:asciiTheme="majorBidi" w:hAnsiTheme="majorBidi" w:cstheme="majorBidi"/>
                <w:sz w:val="30"/>
                <w:szCs w:val="30"/>
              </w:rPr>
              <w:t>11,075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619BFA" w14:textId="77777777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8A97C39" w14:textId="11F984BF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(8,547)</w:t>
            </w:r>
          </w:p>
        </w:tc>
      </w:tr>
      <w:tr w:rsidR="00157BAE" w:rsidRPr="00622502" w14:paraId="0BBBE228" w14:textId="77777777" w:rsidTr="00A21AEF">
        <w:tc>
          <w:tcPr>
            <w:tcW w:w="3600" w:type="dxa"/>
          </w:tcPr>
          <w:p w14:paraId="19E012C9" w14:textId="3A5D06AE" w:rsidR="00157BAE" w:rsidRPr="00622502" w:rsidRDefault="00157BAE" w:rsidP="00157BAE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22502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6E1A" w14:textId="6A6CB2A3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63,836 </w:t>
            </w:r>
          </w:p>
        </w:tc>
        <w:tc>
          <w:tcPr>
            <w:tcW w:w="236" w:type="dxa"/>
          </w:tcPr>
          <w:p w14:paraId="03B5C76C" w14:textId="77777777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B023E4" w14:textId="4E33699F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49,467</w:t>
            </w:r>
          </w:p>
        </w:tc>
        <w:tc>
          <w:tcPr>
            <w:tcW w:w="236" w:type="dxa"/>
            <w:vAlign w:val="bottom"/>
          </w:tcPr>
          <w:p w14:paraId="535DE1BB" w14:textId="77777777" w:rsidR="00157BAE" w:rsidRPr="009D12D7" w:rsidRDefault="00157BAE" w:rsidP="00157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A99F2B" w14:textId="2F270DFF" w:rsidR="00157BAE" w:rsidRPr="009D12D7" w:rsidRDefault="00157BAE" w:rsidP="00B20FD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C2577" w14:textId="77777777" w:rsidR="00157BAE" w:rsidRPr="009D12D7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3B401F4" w14:textId="1C0FA3B9" w:rsidR="00157BAE" w:rsidRPr="00622502" w:rsidRDefault="00157BAE" w:rsidP="00157B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4F941A9" w14:textId="04EA0A5B" w:rsidR="009E72B8" w:rsidRDefault="009E72B8" w:rsidP="006E3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61"/>
        <w:gridCol w:w="1079"/>
        <w:gridCol w:w="241"/>
        <w:gridCol w:w="1205"/>
        <w:gridCol w:w="252"/>
        <w:gridCol w:w="1096"/>
        <w:gridCol w:w="266"/>
        <w:gridCol w:w="1181"/>
      </w:tblGrid>
      <w:tr w:rsidR="00717FF9" w:rsidRPr="00CF7ED9" w14:paraId="64AB4ADC" w14:textId="77777777" w:rsidTr="00DA3251">
        <w:tc>
          <w:tcPr>
            <w:tcW w:w="2103" w:type="pct"/>
          </w:tcPr>
          <w:p w14:paraId="7B439184" w14:textId="77777777" w:rsidR="00717FF9" w:rsidRPr="00D35A4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A327CCC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2DEA8417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pct"/>
            <w:gridSpan w:val="3"/>
            <w:tcBorders>
              <w:bottom w:val="single" w:sz="4" w:space="0" w:color="auto"/>
            </w:tcBorders>
            <w:vAlign w:val="bottom"/>
          </w:tcPr>
          <w:p w14:paraId="18DA2200" w14:textId="361832C9" w:rsidR="00717FF9" w:rsidRDefault="00717FF9" w:rsidP="002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50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2C4878" w:rsidRPr="003368D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2C4878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 (รายจ่าย)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580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35723F5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410B2C32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7FF9" w:rsidRPr="00CF7ED9" w14:paraId="5BF452C3" w14:textId="77777777" w:rsidTr="00DA3251">
        <w:tc>
          <w:tcPr>
            <w:tcW w:w="2103" w:type="pct"/>
          </w:tcPr>
          <w:p w14:paraId="1A63CBD1" w14:textId="77777777" w:rsidR="00717FF9" w:rsidRPr="00D35A4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18EC801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D9B6EE1" w14:textId="7BC8CBFA" w:rsidR="00717FF9" w:rsidRPr="00717FF9" w:rsidRDefault="00717FF9" w:rsidP="00DA3251">
            <w:pPr>
              <w:pStyle w:val="acctfourfigures"/>
              <w:tabs>
                <w:tab w:val="clear" w:pos="765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  <w:vAlign w:val="bottom"/>
          </w:tcPr>
          <w:p w14:paraId="2EF9A780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vAlign w:val="bottom"/>
          </w:tcPr>
          <w:p w14:paraId="3A9B9ECF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7" w:type="pct"/>
            <w:vAlign w:val="bottom"/>
          </w:tcPr>
          <w:p w14:paraId="7F2845B6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47074124" w14:textId="77777777" w:rsidR="00717FF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ADCD0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" w:type="pct"/>
          </w:tcPr>
          <w:p w14:paraId="44D6167E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6429AE39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E0DA15E" w14:textId="5ABEC882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30A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17FF9" w:rsidRPr="00CF7ED9" w14:paraId="454A5D93" w14:textId="77777777" w:rsidTr="00DA3251">
        <w:tc>
          <w:tcPr>
            <w:tcW w:w="2103" w:type="pct"/>
          </w:tcPr>
          <w:p w14:paraId="4717E4D9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7AB322C8" w14:textId="77777777" w:rsidR="00717FF9" w:rsidRPr="00293B8F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93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7FF9" w:rsidRPr="00CF7ED9" w14:paraId="0D90792D" w14:textId="77777777" w:rsidTr="00DA3251">
        <w:tc>
          <w:tcPr>
            <w:tcW w:w="2103" w:type="pct"/>
          </w:tcPr>
          <w:p w14:paraId="50F4A140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E06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8" w:type="pct"/>
          </w:tcPr>
          <w:p w14:paraId="53DAEDB7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0DE5AAD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3D49667B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43ED4909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0117BBA2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0685F5C5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5C3237B8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B501F" w:rsidRPr="00CF7ED9" w14:paraId="7E11961D" w14:textId="77777777" w:rsidTr="00DA3251">
        <w:tc>
          <w:tcPr>
            <w:tcW w:w="2103" w:type="pct"/>
          </w:tcPr>
          <w:p w14:paraId="7A857A14" w14:textId="77777777" w:rsidR="005B501F" w:rsidRPr="00F7446E" w:rsidRDefault="005B501F" w:rsidP="005B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6DA93D16" w14:textId="5BB54AB3" w:rsidR="005B501F" w:rsidRPr="00F7446E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39,80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1" w:type="pct"/>
          </w:tcPr>
          <w:p w14:paraId="10995D85" w14:textId="77777777" w:rsidR="005B501F" w:rsidRPr="00F7446E" w:rsidRDefault="005B501F" w:rsidP="005B501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66A579C7" w14:textId="28C0A931" w:rsidR="005B501F" w:rsidRPr="00F7446E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11,952</w:t>
            </w:r>
          </w:p>
        </w:tc>
        <w:tc>
          <w:tcPr>
            <w:tcW w:w="137" w:type="pct"/>
          </w:tcPr>
          <w:p w14:paraId="753DA58D" w14:textId="77777777" w:rsidR="005B501F" w:rsidRPr="00F7446E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5904FF64" w14:textId="0C37C93B" w:rsidR="005B501F" w:rsidRPr="00F7446E" w:rsidRDefault="004E06D0" w:rsidP="004E06D0">
            <w:pPr>
              <w:pStyle w:val="acctfourfigures"/>
              <w:tabs>
                <w:tab w:val="clear" w:pos="765"/>
                <w:tab w:val="decimal" w:pos="630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FC69232" w14:textId="77777777" w:rsidR="005B501F" w:rsidRPr="00F7446E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FE34D18" w14:textId="47A80311" w:rsidR="005B501F" w:rsidRPr="00F7446E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51,754</w:t>
            </w:r>
          </w:p>
        </w:tc>
      </w:tr>
      <w:tr w:rsidR="004E06D0" w:rsidRPr="00CF7ED9" w14:paraId="7A0D0448" w14:textId="77777777" w:rsidTr="00DA3251">
        <w:tc>
          <w:tcPr>
            <w:tcW w:w="2103" w:type="pct"/>
          </w:tcPr>
          <w:p w14:paraId="03B8D53E" w14:textId="77777777" w:rsidR="004E06D0" w:rsidRPr="00F7446E" w:rsidRDefault="004E06D0" w:rsidP="004E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88" w:type="pct"/>
          </w:tcPr>
          <w:p w14:paraId="64D964FE" w14:textId="3F46D1DD" w:rsidR="004E06D0" w:rsidRPr="00F7446E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  <w:tc>
          <w:tcPr>
            <w:tcW w:w="131" w:type="pct"/>
          </w:tcPr>
          <w:p w14:paraId="03044A54" w14:textId="77777777" w:rsidR="004E06D0" w:rsidRPr="00F7446E" w:rsidRDefault="004E06D0" w:rsidP="004E06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6A43B20" w14:textId="112855A2" w:rsidR="004E06D0" w:rsidRPr="00F7446E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2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757D26D2" w14:textId="77777777" w:rsidR="004E06D0" w:rsidRPr="00F7446E" w:rsidRDefault="004E06D0" w:rsidP="004E06D0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5D474238" w14:textId="280C2236" w:rsidR="004E06D0" w:rsidRPr="00F7446E" w:rsidRDefault="004E06D0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7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1C448F8" w14:textId="77777777" w:rsidR="004E06D0" w:rsidRPr="00F7446E" w:rsidRDefault="004E06D0" w:rsidP="004E06D0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23017C7" w14:textId="371B099C" w:rsidR="004E06D0" w:rsidRPr="00F7446E" w:rsidRDefault="004E06D0" w:rsidP="004E06D0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4E06D0" w:rsidRPr="00CF7ED9" w14:paraId="6A0CA636" w14:textId="77777777" w:rsidTr="00DA3251">
        <w:tc>
          <w:tcPr>
            <w:tcW w:w="2103" w:type="pct"/>
          </w:tcPr>
          <w:p w14:paraId="606A39F0" w14:textId="77777777" w:rsidR="004E06D0" w:rsidRPr="00F7446E" w:rsidRDefault="004E06D0" w:rsidP="004E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588" w:type="pct"/>
          </w:tcPr>
          <w:p w14:paraId="663D88B9" w14:textId="34B80012" w:rsidR="004E06D0" w:rsidRPr="00F7446E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</w:p>
        </w:tc>
        <w:tc>
          <w:tcPr>
            <w:tcW w:w="131" w:type="pct"/>
          </w:tcPr>
          <w:p w14:paraId="61B3078F" w14:textId="77777777" w:rsidR="004E06D0" w:rsidRPr="00F7446E" w:rsidRDefault="004E06D0" w:rsidP="004E06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C35D76F" w14:textId="3EE5953A" w:rsidR="004E06D0" w:rsidRPr="00F7446E" w:rsidRDefault="004E06D0" w:rsidP="003F120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137" w:type="pct"/>
          </w:tcPr>
          <w:p w14:paraId="2896990A" w14:textId="77777777" w:rsidR="004E06D0" w:rsidRPr="00F7446E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3479D4B3" w14:textId="7489283D" w:rsidR="004E06D0" w:rsidRPr="00F7446E" w:rsidRDefault="004E06D0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7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0E1961E" w14:textId="77777777" w:rsidR="004E06D0" w:rsidRPr="00F7446E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948D47E" w14:textId="138A6E8F" w:rsidR="004E06D0" w:rsidRPr="00F7446E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4E06D0" w:rsidRPr="00CF7ED9" w14:paraId="36F74D7B" w14:textId="77777777" w:rsidTr="00DA3251">
        <w:tc>
          <w:tcPr>
            <w:tcW w:w="2103" w:type="pct"/>
          </w:tcPr>
          <w:p w14:paraId="01970E7B" w14:textId="77777777" w:rsidR="004E06D0" w:rsidRPr="00F7446E" w:rsidRDefault="004E06D0" w:rsidP="004E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1B133A43" w14:textId="778D5369" w:rsidR="004E06D0" w:rsidRPr="00F7446E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 </w:t>
            </w:r>
          </w:p>
        </w:tc>
        <w:tc>
          <w:tcPr>
            <w:tcW w:w="131" w:type="pct"/>
          </w:tcPr>
          <w:p w14:paraId="4BAECAF2" w14:textId="77777777" w:rsidR="004E06D0" w:rsidRPr="00F7446E" w:rsidRDefault="004E06D0" w:rsidP="004E06D0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0BAC8A82" w14:textId="71B6F7C6" w:rsidR="004E06D0" w:rsidRPr="009D12D7" w:rsidRDefault="004E06D0" w:rsidP="003F120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DE7975"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754A5E43" w14:textId="77777777" w:rsidR="004E06D0" w:rsidRPr="009D12D7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410F23A8" w14:textId="525AC420" w:rsidR="004E06D0" w:rsidRPr="009D12D7" w:rsidRDefault="004E06D0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CD7AC7C" w14:textId="77777777" w:rsidR="004E06D0" w:rsidRPr="009D12D7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90103AF" w14:textId="5FCF1EF8" w:rsidR="004E06D0" w:rsidRPr="009D12D7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E7975"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B501F" w:rsidRPr="00CF7ED9" w14:paraId="2839AEBA" w14:textId="77777777" w:rsidTr="00DA3251">
        <w:tc>
          <w:tcPr>
            <w:tcW w:w="2103" w:type="pct"/>
          </w:tcPr>
          <w:p w14:paraId="486439BB" w14:textId="77777777" w:rsidR="005B501F" w:rsidRPr="00F7446E" w:rsidRDefault="005B501F" w:rsidP="005B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0790CD" w14:textId="582B9076" w:rsidR="005B501F" w:rsidRPr="00F7446E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17,45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654AE874" w14:textId="77777777" w:rsidR="005B501F" w:rsidRPr="00F7446E" w:rsidRDefault="005B501F" w:rsidP="005B501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5C49E22" w14:textId="1EDFFB7D" w:rsidR="005B501F" w:rsidRPr="009D12D7" w:rsidRDefault="004E06D0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6,36</w:t>
            </w:r>
            <w:r w:rsidR="005F01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62F338B8" w14:textId="77777777" w:rsidR="005B501F" w:rsidRPr="009D12D7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7D3D7CB" w14:textId="001B9380" w:rsidR="005B501F" w:rsidRPr="009D12D7" w:rsidRDefault="004E06D0" w:rsidP="003F120B">
            <w:pPr>
              <w:pStyle w:val="acctfourfigures"/>
              <w:tabs>
                <w:tab w:val="clear" w:pos="765"/>
                <w:tab w:val="decimal" w:pos="828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(1,37</w:t>
            </w:r>
            <w:r w:rsidR="005F01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050A3E46" w14:textId="77777777" w:rsidR="005B501F" w:rsidRPr="009D12D7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503A764" w14:textId="660F60D9" w:rsidR="005B501F" w:rsidRPr="009D12D7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22,443</w:t>
            </w:r>
          </w:p>
        </w:tc>
      </w:tr>
      <w:tr w:rsidR="005B501F" w:rsidRPr="00CF7ED9" w14:paraId="01C5B86E" w14:textId="77777777" w:rsidTr="00DA3251">
        <w:tc>
          <w:tcPr>
            <w:tcW w:w="2103" w:type="pct"/>
          </w:tcPr>
          <w:p w14:paraId="47F0D1BD" w14:textId="77777777" w:rsidR="005B501F" w:rsidRPr="00F7446E" w:rsidRDefault="005B501F" w:rsidP="005B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CAB1407" w14:textId="53C4E8F7" w:rsidR="005B501F" w:rsidRPr="00F7446E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58,014 </w:t>
            </w:r>
          </w:p>
        </w:tc>
        <w:tc>
          <w:tcPr>
            <w:tcW w:w="131" w:type="pct"/>
          </w:tcPr>
          <w:p w14:paraId="4A2C3E9D" w14:textId="77777777" w:rsidR="005B501F" w:rsidRPr="00F7446E" w:rsidRDefault="005B501F" w:rsidP="005B501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1E6AE06F" w14:textId="6D1940E7" w:rsidR="005B501F" w:rsidRPr="009D12D7" w:rsidRDefault="00DE7975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18,27</w:t>
            </w:r>
            <w:r w:rsidR="005F0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0530BC2C" w14:textId="77777777" w:rsidR="005B501F" w:rsidRPr="009D12D7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9AFA027" w14:textId="5131DB49" w:rsidR="005B501F" w:rsidRPr="009D12D7" w:rsidRDefault="003F120B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(1,37</w:t>
            </w:r>
            <w:r w:rsidR="005F0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219FCC8A" w14:textId="77777777" w:rsidR="005B501F" w:rsidRPr="009D12D7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A7691D8" w14:textId="064F4910" w:rsidR="005B501F" w:rsidRPr="009D12D7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74,91</w:t>
            </w:r>
            <w:r w:rsidR="00DE7975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717FF9" w:rsidRPr="00CF7ED9" w14:paraId="350F5A78" w14:textId="77777777" w:rsidTr="00DA3251">
        <w:trPr>
          <w:trHeight w:val="397"/>
        </w:trPr>
        <w:tc>
          <w:tcPr>
            <w:tcW w:w="2103" w:type="pct"/>
          </w:tcPr>
          <w:p w14:paraId="194106D7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14:paraId="6EB02665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76BDDBB0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6" w:type="pct"/>
          </w:tcPr>
          <w:p w14:paraId="6CA1D776" w14:textId="77777777" w:rsidR="00717FF9" w:rsidRPr="009D12D7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17D3B2B2" w14:textId="77777777" w:rsidR="00717FF9" w:rsidRPr="009D12D7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F7B0EA3" w14:textId="77777777" w:rsidR="00717FF9" w:rsidRPr="009D12D7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1EED50FE" w14:textId="77777777" w:rsidR="00717FF9" w:rsidRPr="009D12D7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1148E895" w14:textId="77777777" w:rsidR="00717FF9" w:rsidRPr="009D12D7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FF9" w:rsidRPr="00CF7ED9" w14:paraId="20440C4C" w14:textId="77777777" w:rsidTr="00DA3251">
        <w:tc>
          <w:tcPr>
            <w:tcW w:w="2103" w:type="pct"/>
          </w:tcPr>
          <w:p w14:paraId="290E8C3B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8" w:type="pct"/>
          </w:tcPr>
          <w:p w14:paraId="2E2676B8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4A54F08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4D5A5BF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34460F0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4794C7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237BF9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657C596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01F" w:rsidRPr="00CF7ED9" w14:paraId="6DFC6BAB" w14:textId="77777777" w:rsidTr="00DA3251">
        <w:tc>
          <w:tcPr>
            <w:tcW w:w="2103" w:type="pct"/>
          </w:tcPr>
          <w:p w14:paraId="6D987C60" w14:textId="77777777" w:rsidR="005B501F" w:rsidRPr="00CF7ED9" w:rsidRDefault="005B501F" w:rsidP="005B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779B1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0DE854A2" w14:textId="58A8C568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(8,426)</w:t>
            </w:r>
          </w:p>
        </w:tc>
        <w:tc>
          <w:tcPr>
            <w:tcW w:w="131" w:type="pct"/>
          </w:tcPr>
          <w:p w14:paraId="250371BE" w14:textId="77777777" w:rsidR="005B501F" w:rsidRPr="00CF7ED9" w:rsidRDefault="005B501F" w:rsidP="005B501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102F43EB" w14:textId="3F277B02" w:rsidR="005B501F" w:rsidRPr="00CF7ED9" w:rsidRDefault="005B501F" w:rsidP="003F120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(2,618)</w:t>
            </w:r>
          </w:p>
        </w:tc>
        <w:tc>
          <w:tcPr>
            <w:tcW w:w="137" w:type="pct"/>
          </w:tcPr>
          <w:p w14:paraId="004D4333" w14:textId="77777777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2F17B12D" w14:textId="01055160" w:rsidR="005B501F" w:rsidRPr="00CF7ED9" w:rsidRDefault="004E06D0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AF4E749" w14:textId="77777777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059BEDF" w14:textId="68A6CD19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(11,044)</w:t>
            </w:r>
          </w:p>
        </w:tc>
      </w:tr>
      <w:tr w:rsidR="005B501F" w:rsidRPr="00CF7ED9" w14:paraId="6DAE296C" w14:textId="77777777" w:rsidTr="00DA3251">
        <w:tc>
          <w:tcPr>
            <w:tcW w:w="2103" w:type="pct"/>
          </w:tcPr>
          <w:p w14:paraId="07BB663A" w14:textId="77777777" w:rsidR="005B501F" w:rsidRPr="00CF7ED9" w:rsidRDefault="005B501F" w:rsidP="005B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3B4D7026" w14:textId="5EE0BA2E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(121)</w:t>
            </w:r>
          </w:p>
        </w:tc>
        <w:tc>
          <w:tcPr>
            <w:tcW w:w="131" w:type="pct"/>
          </w:tcPr>
          <w:p w14:paraId="24D43AAC" w14:textId="77777777" w:rsidR="005B501F" w:rsidRPr="00CF7ED9" w:rsidRDefault="005B501F" w:rsidP="005B501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CDB9C4B" w14:textId="62171BF6" w:rsidR="005B501F" w:rsidRPr="00CF7ED9" w:rsidRDefault="005B501F" w:rsidP="00743C4C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37" w:type="pct"/>
          </w:tcPr>
          <w:p w14:paraId="1007D1D9" w14:textId="77777777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70A3B31" w14:textId="440F8C91" w:rsidR="005B501F" w:rsidRPr="00CF7ED9" w:rsidRDefault="004E06D0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E8D739B" w14:textId="77777777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398F2FA" w14:textId="3D11AD09" w:rsidR="005B501F" w:rsidRPr="00CF7ED9" w:rsidRDefault="005B501F" w:rsidP="005B501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B5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E06D0" w:rsidRPr="00CF7ED9" w14:paraId="1C8EB2DB" w14:textId="77777777" w:rsidTr="00DA3251">
        <w:tc>
          <w:tcPr>
            <w:tcW w:w="2103" w:type="pct"/>
          </w:tcPr>
          <w:p w14:paraId="4D7814D0" w14:textId="77777777" w:rsidR="004E06D0" w:rsidRPr="00CF7ED9" w:rsidRDefault="004E06D0" w:rsidP="004E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2C33DB7" w14:textId="10F7B859" w:rsidR="004E06D0" w:rsidRPr="00DF0C1D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(8,547)</w:t>
            </w:r>
          </w:p>
        </w:tc>
        <w:tc>
          <w:tcPr>
            <w:tcW w:w="131" w:type="pct"/>
          </w:tcPr>
          <w:p w14:paraId="67235A43" w14:textId="77777777" w:rsidR="004E06D0" w:rsidRPr="00CF7ED9" w:rsidRDefault="004E06D0" w:rsidP="004E06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524AB2CD" w14:textId="161C4886" w:rsidR="004E06D0" w:rsidRPr="005B501F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(2,528)</w:t>
            </w:r>
          </w:p>
        </w:tc>
        <w:tc>
          <w:tcPr>
            <w:tcW w:w="137" w:type="pct"/>
          </w:tcPr>
          <w:p w14:paraId="16BA42FC" w14:textId="77777777" w:rsidR="004E06D0" w:rsidRPr="005B501F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2A86F3A" w14:textId="4237D15D" w:rsidR="004E06D0" w:rsidRPr="005B501F" w:rsidRDefault="004E06D0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06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2BFC7F5" w14:textId="77777777" w:rsidR="004E06D0" w:rsidRPr="005B501F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6266CB36" w14:textId="70595FC7" w:rsidR="004E06D0" w:rsidRPr="005B501F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5B50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E06D0" w:rsidRPr="00CF7ED9" w14:paraId="5469256C" w14:textId="77777777" w:rsidTr="00DA3251">
        <w:tc>
          <w:tcPr>
            <w:tcW w:w="2103" w:type="pct"/>
          </w:tcPr>
          <w:p w14:paraId="2970460A" w14:textId="77777777" w:rsidR="004E06D0" w:rsidRPr="00812FDD" w:rsidRDefault="004E06D0" w:rsidP="004E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33BB63D" w14:textId="77777777" w:rsidR="004E06D0" w:rsidRPr="00DF0C1D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4CB1C60" w14:textId="77777777" w:rsidR="004E06D0" w:rsidRPr="00812FDD" w:rsidRDefault="004E06D0" w:rsidP="004E06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6F0C5D06" w14:textId="77777777" w:rsidR="004E06D0" w:rsidRPr="00812FDD" w:rsidRDefault="004E06D0" w:rsidP="004E06D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48599A54" w14:textId="77777777" w:rsidR="004E06D0" w:rsidRPr="00812FDD" w:rsidRDefault="004E06D0" w:rsidP="004E06D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08258C4" w14:textId="77777777" w:rsidR="004E06D0" w:rsidRPr="00812FDD" w:rsidRDefault="004E06D0" w:rsidP="004E06D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13941F4A" w14:textId="77777777" w:rsidR="004E06D0" w:rsidRPr="00812FDD" w:rsidRDefault="004E06D0" w:rsidP="004E06D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4810352" w14:textId="77777777" w:rsidR="004E06D0" w:rsidRPr="00812FDD" w:rsidRDefault="004E06D0" w:rsidP="004E06D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E06D0" w:rsidRPr="00CF7ED9" w14:paraId="6F8C5687" w14:textId="77777777" w:rsidTr="00DA3251">
        <w:tc>
          <w:tcPr>
            <w:tcW w:w="2103" w:type="pct"/>
          </w:tcPr>
          <w:p w14:paraId="60CD88C2" w14:textId="77777777" w:rsidR="004E06D0" w:rsidRPr="00CF7ED9" w:rsidRDefault="004E06D0" w:rsidP="004E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804633A" w14:textId="5208E8EF" w:rsidR="004E06D0" w:rsidRPr="00DF0C1D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49,467 </w:t>
            </w:r>
          </w:p>
        </w:tc>
        <w:tc>
          <w:tcPr>
            <w:tcW w:w="131" w:type="pct"/>
          </w:tcPr>
          <w:p w14:paraId="6B5F7F5C" w14:textId="77777777" w:rsidR="004E06D0" w:rsidRPr="00CF7ED9" w:rsidRDefault="004E06D0" w:rsidP="004E06D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49A5DDB7" w14:textId="19A02BA7" w:rsidR="004E06D0" w:rsidRPr="00FF3DC7" w:rsidRDefault="003F120B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15,74</w:t>
            </w:r>
            <w:r w:rsidR="005F0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" w:type="pct"/>
          </w:tcPr>
          <w:p w14:paraId="7B378188" w14:textId="77777777" w:rsidR="004E06D0" w:rsidRPr="00FF3DC7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B712642" w14:textId="090B4244" w:rsidR="004E06D0" w:rsidRPr="00FF3DC7" w:rsidRDefault="003F120B" w:rsidP="004E06D0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12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(1,37</w:t>
            </w:r>
            <w:r w:rsidR="005F0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3F12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5ED58286" w14:textId="77777777" w:rsidR="004E06D0" w:rsidRPr="00FF3DC7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FFD32A2" w14:textId="636E08BD" w:rsidR="004E06D0" w:rsidRPr="00FF3DC7" w:rsidRDefault="004E06D0" w:rsidP="004E06D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50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63,836</w:t>
            </w:r>
          </w:p>
        </w:tc>
      </w:tr>
    </w:tbl>
    <w:p w14:paraId="48FDCD46" w14:textId="77777777" w:rsidR="00A21AEF" w:rsidRPr="0085608E" w:rsidRDefault="00A21AEF" w:rsidP="006E3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93B20" w14:textId="01814EDB" w:rsidR="00717FF9" w:rsidRDefault="00717FF9" w:rsidP="0023246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61"/>
        <w:gridCol w:w="1079"/>
        <w:gridCol w:w="241"/>
        <w:gridCol w:w="1205"/>
        <w:gridCol w:w="252"/>
        <w:gridCol w:w="1096"/>
        <w:gridCol w:w="266"/>
        <w:gridCol w:w="1181"/>
      </w:tblGrid>
      <w:tr w:rsidR="002C580B" w:rsidRPr="00CF7ED9" w14:paraId="6C08259B" w14:textId="77777777" w:rsidTr="00DA3251">
        <w:tc>
          <w:tcPr>
            <w:tcW w:w="2103" w:type="pct"/>
          </w:tcPr>
          <w:p w14:paraId="0896028B" w14:textId="77777777" w:rsidR="002C580B" w:rsidRPr="00D35A49" w:rsidRDefault="002C580B" w:rsidP="002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DEC4437" w14:textId="77777777" w:rsidR="002C580B" w:rsidRPr="00CF7ED9" w:rsidRDefault="002C580B" w:rsidP="002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6C01FB3F" w14:textId="77777777" w:rsidR="002C580B" w:rsidRPr="00CF7ED9" w:rsidRDefault="002C580B" w:rsidP="002C580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pct"/>
            <w:gridSpan w:val="3"/>
            <w:tcBorders>
              <w:bottom w:val="single" w:sz="4" w:space="0" w:color="auto"/>
            </w:tcBorders>
            <w:vAlign w:val="bottom"/>
          </w:tcPr>
          <w:p w14:paraId="2310971A" w14:textId="5FAA302D" w:rsidR="002C580B" w:rsidRDefault="002C580B" w:rsidP="002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50" w:right="-2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 (รายจ่าย)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4E81739F" w14:textId="77777777" w:rsidR="002C580B" w:rsidRPr="00CF7ED9" w:rsidRDefault="002C580B" w:rsidP="002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73D76EC" w14:textId="77777777" w:rsidR="002C580B" w:rsidRPr="00CF7ED9" w:rsidRDefault="002C580B" w:rsidP="002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7FF9" w:rsidRPr="00CF7ED9" w14:paraId="7F08CFC3" w14:textId="77777777" w:rsidTr="00DA3251">
        <w:tc>
          <w:tcPr>
            <w:tcW w:w="2103" w:type="pct"/>
          </w:tcPr>
          <w:p w14:paraId="0F979E67" w14:textId="77777777" w:rsidR="00717FF9" w:rsidRPr="00D35A4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6A488E5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248ADD" w14:textId="54FFA292" w:rsidR="00717FF9" w:rsidRPr="00D35A49" w:rsidRDefault="00717FF9" w:rsidP="00DA3251">
            <w:pPr>
              <w:pStyle w:val="acctfourfigures"/>
              <w:tabs>
                <w:tab w:val="clear" w:pos="765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1" w:type="pct"/>
            <w:vAlign w:val="bottom"/>
          </w:tcPr>
          <w:p w14:paraId="61F019AC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vAlign w:val="bottom"/>
          </w:tcPr>
          <w:p w14:paraId="5315D012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37" w:type="pct"/>
            <w:vAlign w:val="bottom"/>
          </w:tcPr>
          <w:p w14:paraId="06DC34A9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48DCDD02" w14:textId="77777777" w:rsidR="00717FF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17769C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" w:type="pct"/>
          </w:tcPr>
          <w:p w14:paraId="0B2E1332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01A31473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854247D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30A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17FF9" w:rsidRPr="00CF7ED9" w14:paraId="1CA3BB37" w14:textId="77777777" w:rsidTr="00DA3251">
        <w:tc>
          <w:tcPr>
            <w:tcW w:w="2103" w:type="pct"/>
          </w:tcPr>
          <w:p w14:paraId="101756EA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6A6E1836" w14:textId="77777777" w:rsidR="00717FF9" w:rsidRPr="00293B8F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93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7FF9" w:rsidRPr="00CF7ED9" w14:paraId="44EFF1C1" w14:textId="77777777" w:rsidTr="00DA3251">
        <w:tc>
          <w:tcPr>
            <w:tcW w:w="2103" w:type="pct"/>
          </w:tcPr>
          <w:p w14:paraId="50520086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8" w:type="pct"/>
          </w:tcPr>
          <w:p w14:paraId="74EB02D2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76D832F0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5F271CBE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7A869317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17C5D30B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B3DFFE0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348DF4AA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7FF9" w:rsidRPr="00CF7ED9" w14:paraId="3AF10F23" w14:textId="77777777" w:rsidTr="00DA3251">
        <w:tc>
          <w:tcPr>
            <w:tcW w:w="2103" w:type="pct"/>
          </w:tcPr>
          <w:p w14:paraId="441A4457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3EBCA588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1" w:type="pct"/>
          </w:tcPr>
          <w:p w14:paraId="662729C5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077A62D5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10,870 </w:t>
            </w:r>
          </w:p>
        </w:tc>
        <w:tc>
          <w:tcPr>
            <w:tcW w:w="137" w:type="pct"/>
          </w:tcPr>
          <w:p w14:paraId="7D2E26F2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6E98FA23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DC10407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0C46F5C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39,80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717FF9" w:rsidRPr="00CF7ED9" w14:paraId="56DB7EF8" w14:textId="77777777" w:rsidTr="00DA3251">
        <w:tc>
          <w:tcPr>
            <w:tcW w:w="2103" w:type="pct"/>
          </w:tcPr>
          <w:p w14:paraId="4CDE8F26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88" w:type="pct"/>
          </w:tcPr>
          <w:p w14:paraId="1126920E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1" w:type="pct"/>
          </w:tcPr>
          <w:p w14:paraId="0FBDD01F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E5EF1A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3312C157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18FFB0C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B9EF066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B794867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</w:tr>
      <w:tr w:rsidR="00717FF9" w:rsidRPr="00CF7ED9" w14:paraId="05F8FCE8" w14:textId="77777777" w:rsidTr="00DA3251">
        <w:tc>
          <w:tcPr>
            <w:tcW w:w="2103" w:type="pct"/>
          </w:tcPr>
          <w:p w14:paraId="3DA2CAFB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588" w:type="pct"/>
          </w:tcPr>
          <w:p w14:paraId="2951E5B0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45E556FF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0A47481C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23</w:t>
            </w:r>
          </w:p>
        </w:tc>
        <w:tc>
          <w:tcPr>
            <w:tcW w:w="137" w:type="pct"/>
          </w:tcPr>
          <w:p w14:paraId="6BA61AFC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5E6613F4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D1872C0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DF6F3EE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</w:p>
        </w:tc>
      </w:tr>
      <w:tr w:rsidR="00717FF9" w:rsidRPr="00CF7ED9" w14:paraId="0C628868" w14:textId="77777777" w:rsidTr="00DA3251">
        <w:tc>
          <w:tcPr>
            <w:tcW w:w="2103" w:type="pct"/>
          </w:tcPr>
          <w:p w14:paraId="3C0B051B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0DCFB8D3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31" w:type="pct"/>
          </w:tcPr>
          <w:p w14:paraId="74F22C39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0997820B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(140)</w:t>
            </w:r>
          </w:p>
        </w:tc>
        <w:tc>
          <w:tcPr>
            <w:tcW w:w="137" w:type="pct"/>
          </w:tcPr>
          <w:p w14:paraId="146492E0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1635BA9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BC05CC2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DB3236A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</w:p>
        </w:tc>
      </w:tr>
      <w:tr w:rsidR="00717FF9" w:rsidRPr="00CF7ED9" w14:paraId="5383F0B9" w14:textId="77777777" w:rsidTr="00DA3251">
        <w:tc>
          <w:tcPr>
            <w:tcW w:w="2103" w:type="pct"/>
          </w:tcPr>
          <w:p w14:paraId="3B17AAAA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15FB0E08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5B560D50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0F49B00D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 </w:t>
            </w:r>
          </w:p>
        </w:tc>
        <w:tc>
          <w:tcPr>
            <w:tcW w:w="137" w:type="pct"/>
          </w:tcPr>
          <w:p w14:paraId="18F38B1D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522C8757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150EA1A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831A496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 </w:t>
            </w:r>
          </w:p>
        </w:tc>
      </w:tr>
      <w:tr w:rsidR="00717FF9" w:rsidRPr="00CF7ED9" w14:paraId="29F6DB13" w14:textId="77777777" w:rsidTr="00DA3251">
        <w:tc>
          <w:tcPr>
            <w:tcW w:w="2103" w:type="pct"/>
          </w:tcPr>
          <w:p w14:paraId="07B6C812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260C5F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15,986</w:t>
            </w:r>
          </w:p>
        </w:tc>
        <w:tc>
          <w:tcPr>
            <w:tcW w:w="131" w:type="pct"/>
          </w:tcPr>
          <w:p w14:paraId="70B543F8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4FD686B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7" w:type="pct"/>
          </w:tcPr>
          <w:p w14:paraId="389BBD4B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9B9B9CA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45" w:type="pct"/>
          </w:tcPr>
          <w:p w14:paraId="75196886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ACBDD54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17,45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717FF9" w:rsidRPr="00CF7ED9" w14:paraId="088831D8" w14:textId="77777777" w:rsidTr="00DA3251">
        <w:tc>
          <w:tcPr>
            <w:tcW w:w="2103" w:type="pct"/>
          </w:tcPr>
          <w:p w14:paraId="7E3F2F9B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591246FE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2D3A5784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323C233E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7" w:type="pct"/>
          </w:tcPr>
          <w:p w14:paraId="4820D585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EAC1A8C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377 </w:t>
            </w:r>
          </w:p>
        </w:tc>
        <w:tc>
          <w:tcPr>
            <w:tcW w:w="145" w:type="pct"/>
          </w:tcPr>
          <w:p w14:paraId="1B832E6D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1298BC9B" w14:textId="77777777" w:rsidR="00717FF9" w:rsidRPr="00F7446E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58,014 </w:t>
            </w:r>
          </w:p>
        </w:tc>
      </w:tr>
      <w:tr w:rsidR="00717FF9" w:rsidRPr="00CF7ED9" w14:paraId="38CD3C7D" w14:textId="77777777" w:rsidTr="00DA3251">
        <w:trPr>
          <w:trHeight w:val="397"/>
        </w:trPr>
        <w:tc>
          <w:tcPr>
            <w:tcW w:w="2103" w:type="pct"/>
          </w:tcPr>
          <w:p w14:paraId="6BECF366" w14:textId="77777777" w:rsidR="00717FF9" w:rsidRPr="00384243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C427847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1D0D2F1C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6" w:type="pct"/>
          </w:tcPr>
          <w:p w14:paraId="1DD50DA1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1178A5C5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C7C2698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21E17F9E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62E9A78A" w14:textId="77777777" w:rsidR="00717FF9" w:rsidRPr="00F7446E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7FF9" w:rsidRPr="00CF7ED9" w14:paraId="671180C8" w14:textId="77777777" w:rsidTr="00DA3251">
        <w:tc>
          <w:tcPr>
            <w:tcW w:w="2103" w:type="pct"/>
          </w:tcPr>
          <w:p w14:paraId="34965BB5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8" w:type="pct"/>
          </w:tcPr>
          <w:p w14:paraId="0748EF7F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4188C38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0CC7F2D9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DBC32A4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7EFA62D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6FC10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FC0EB59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FF9" w:rsidRPr="00CF7ED9" w14:paraId="6456A249" w14:textId="77777777" w:rsidTr="00DA3251">
        <w:tc>
          <w:tcPr>
            <w:tcW w:w="2103" w:type="pct"/>
          </w:tcPr>
          <w:p w14:paraId="2586757D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779B1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3256076A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(7,342)</w:t>
            </w:r>
          </w:p>
        </w:tc>
        <w:tc>
          <w:tcPr>
            <w:tcW w:w="131" w:type="pct"/>
          </w:tcPr>
          <w:p w14:paraId="29674088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79235EC5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(1,084)</w:t>
            </w:r>
          </w:p>
        </w:tc>
        <w:tc>
          <w:tcPr>
            <w:tcW w:w="137" w:type="pct"/>
          </w:tcPr>
          <w:p w14:paraId="5CF7A2B3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2329A60A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FD38E86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20F69B2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(8,426)</w:t>
            </w:r>
          </w:p>
        </w:tc>
      </w:tr>
      <w:tr w:rsidR="00717FF9" w:rsidRPr="00CF7ED9" w14:paraId="7C813FF7" w14:textId="77777777" w:rsidTr="00DA3251">
        <w:tc>
          <w:tcPr>
            <w:tcW w:w="2103" w:type="pct"/>
          </w:tcPr>
          <w:p w14:paraId="6A9CB571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18E9919C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5383D42E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36FBFA2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(121)</w:t>
            </w:r>
          </w:p>
        </w:tc>
        <w:tc>
          <w:tcPr>
            <w:tcW w:w="137" w:type="pct"/>
          </w:tcPr>
          <w:p w14:paraId="711751EF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6AF44D9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CF0F899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37DCF2A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(121)</w:t>
            </w:r>
          </w:p>
        </w:tc>
      </w:tr>
      <w:tr w:rsidR="00717FF9" w:rsidRPr="00CF7ED9" w14:paraId="1E91D72C" w14:textId="77777777" w:rsidTr="00DA3251">
        <w:tc>
          <w:tcPr>
            <w:tcW w:w="2103" w:type="pct"/>
          </w:tcPr>
          <w:p w14:paraId="057FF267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882FCB6" w14:textId="77777777" w:rsidR="00717FF9" w:rsidRPr="00DF0C1D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(7,342)</w:t>
            </w:r>
          </w:p>
        </w:tc>
        <w:tc>
          <w:tcPr>
            <w:tcW w:w="131" w:type="pct"/>
          </w:tcPr>
          <w:p w14:paraId="74259ACB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61B0654A" w14:textId="77777777" w:rsidR="00717FF9" w:rsidRPr="008C4465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137" w:type="pct"/>
          </w:tcPr>
          <w:p w14:paraId="472AB85A" w14:textId="77777777" w:rsidR="00717FF9" w:rsidRPr="008C4465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4CEF20D2" w14:textId="77777777" w:rsidR="00717FF9" w:rsidRPr="00A6751D" w:rsidRDefault="00717FF9" w:rsidP="00DA325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75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45" w:type="pct"/>
          </w:tcPr>
          <w:p w14:paraId="0CCB071D" w14:textId="77777777" w:rsidR="00717FF9" w:rsidRPr="008C4465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63DC8972" w14:textId="77777777" w:rsidR="00717FF9" w:rsidRPr="008C4465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(8,547)</w:t>
            </w:r>
          </w:p>
        </w:tc>
      </w:tr>
      <w:tr w:rsidR="00717FF9" w:rsidRPr="00CF7ED9" w14:paraId="3B358FFF" w14:textId="77777777" w:rsidTr="00DA3251">
        <w:tc>
          <w:tcPr>
            <w:tcW w:w="2103" w:type="pct"/>
          </w:tcPr>
          <w:p w14:paraId="5BF87705" w14:textId="77777777" w:rsidR="00717FF9" w:rsidRPr="00812FDD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FAD1F5" w14:textId="77777777" w:rsidR="00717FF9" w:rsidRPr="00DF0C1D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255875B" w14:textId="77777777" w:rsidR="00717FF9" w:rsidRPr="00812FDD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0636A8B8" w14:textId="77777777" w:rsidR="00717FF9" w:rsidRPr="00812FDD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79F35B94" w14:textId="77777777" w:rsidR="00717FF9" w:rsidRPr="00812FDD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80D3A93" w14:textId="77777777" w:rsidR="00717FF9" w:rsidRPr="00812FDD" w:rsidRDefault="00717FF9" w:rsidP="00DA325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7E8CCBFA" w14:textId="77777777" w:rsidR="00717FF9" w:rsidRPr="00812FDD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A7A26F5" w14:textId="77777777" w:rsidR="00717FF9" w:rsidRPr="00812FDD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17FF9" w:rsidRPr="00CF7ED9" w14:paraId="13AB1204" w14:textId="77777777" w:rsidTr="00DA3251">
        <w:tc>
          <w:tcPr>
            <w:tcW w:w="2103" w:type="pct"/>
          </w:tcPr>
          <w:p w14:paraId="10E20162" w14:textId="77777777" w:rsidR="00717FF9" w:rsidRPr="00CF7ED9" w:rsidRDefault="00717FF9" w:rsidP="00DA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95BB49D" w14:textId="77777777" w:rsidR="00717FF9" w:rsidRPr="00DF0C1D" w:rsidRDefault="00717FF9" w:rsidP="00DA3251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1" w:type="pct"/>
          </w:tcPr>
          <w:p w14:paraId="5E2CC4B9" w14:textId="77777777" w:rsidR="00717FF9" w:rsidRPr="00CF7ED9" w:rsidRDefault="00717FF9" w:rsidP="00DA325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7683D74D" w14:textId="77777777" w:rsidR="00717FF9" w:rsidRPr="00FF3DC7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10,706</w:t>
            </w:r>
            <w:r w:rsidRPr="00FF3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7" w:type="pct"/>
          </w:tcPr>
          <w:p w14:paraId="3AE7ACF8" w14:textId="77777777" w:rsidR="00717FF9" w:rsidRPr="00FF3DC7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4E373A5" w14:textId="77777777" w:rsidR="00717FF9" w:rsidRPr="00FF3DC7" w:rsidRDefault="00717FF9" w:rsidP="00DA325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</w:t>
            </w:r>
            <w:r w:rsidRPr="00FF3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5" w:type="pct"/>
          </w:tcPr>
          <w:p w14:paraId="04D85AB6" w14:textId="77777777" w:rsidR="00717FF9" w:rsidRPr="00FF3DC7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B1C9C74" w14:textId="77777777" w:rsidR="00717FF9" w:rsidRPr="00FF3DC7" w:rsidRDefault="00717FF9" w:rsidP="00DA325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3D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49,467 </w:t>
            </w:r>
          </w:p>
        </w:tc>
      </w:tr>
    </w:tbl>
    <w:p w14:paraId="227F4C12" w14:textId="77777777" w:rsidR="00717FF9" w:rsidRPr="00622502" w:rsidRDefault="00717FF9" w:rsidP="0023246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10B044" w14:textId="77777777" w:rsidR="00975AF5" w:rsidRPr="00622502" w:rsidRDefault="0F957249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กำไรต่อหุ้นขั้นพื้นฐาน</w:t>
      </w:r>
    </w:p>
    <w:p w14:paraId="2A47137F" w14:textId="77777777" w:rsidR="00975AF5" w:rsidRPr="0085608E" w:rsidRDefault="00975AF5" w:rsidP="00975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243"/>
        <w:gridCol w:w="1287"/>
        <w:gridCol w:w="270"/>
        <w:gridCol w:w="1172"/>
      </w:tblGrid>
      <w:tr w:rsidR="00F21A48" w:rsidRPr="00622502" w14:paraId="411C3E19" w14:textId="77777777" w:rsidTr="00717FF9">
        <w:trPr>
          <w:trHeight w:val="70"/>
          <w:tblHeader/>
        </w:trPr>
        <w:tc>
          <w:tcPr>
            <w:tcW w:w="4860" w:type="dxa"/>
            <w:vAlign w:val="bottom"/>
          </w:tcPr>
          <w:p w14:paraId="583355F0" w14:textId="3E3EDB34" w:rsidR="00F21A48" w:rsidRPr="0085608E" w:rsidRDefault="00F21A48" w:rsidP="0085608E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474AF41" w14:textId="5F26B93E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B742D00" w14:textId="77777777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42EF316A" w14:textId="6B9D61D4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6D47963B" w14:textId="77777777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6E5B56C2" w14:textId="0FBEE7D9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873675" w:rsidRPr="00622502" w14:paraId="0FB59CA5" w14:textId="77777777" w:rsidTr="00717FF9">
        <w:tc>
          <w:tcPr>
            <w:tcW w:w="4860" w:type="dxa"/>
          </w:tcPr>
          <w:p w14:paraId="39063FB7" w14:textId="77777777" w:rsidR="00873675" w:rsidRPr="00622502" w:rsidRDefault="00873675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C71CBB" w14:textId="77777777" w:rsidR="00873675" w:rsidRPr="00622502" w:rsidRDefault="00873675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4A61630" w14:textId="77777777" w:rsidR="00873675" w:rsidRPr="00622502" w:rsidRDefault="00873675" w:rsidP="0087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9" w:type="dxa"/>
            <w:gridSpan w:val="3"/>
          </w:tcPr>
          <w:p w14:paraId="7D3FB2A7" w14:textId="7F5A43A1" w:rsidR="00873675" w:rsidRPr="0085608E" w:rsidRDefault="00873675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05082" w:rsidRPr="00622502" w14:paraId="5FECC083" w14:textId="77777777" w:rsidTr="00A05082">
        <w:tc>
          <w:tcPr>
            <w:tcW w:w="4860" w:type="dxa"/>
          </w:tcPr>
          <w:p w14:paraId="2E6F063F" w14:textId="5669E933" w:rsidR="00A05082" w:rsidRPr="0085608E" w:rsidRDefault="00A05082" w:rsidP="00A05082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sz w:val="30"/>
                <w:szCs w:val="30"/>
              </w:rPr>
            </w:pPr>
            <w:r w:rsidRPr="0085608E">
              <w:rPr>
                <w:rFonts w:asciiTheme="majorBidi" w:hAnsi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350" w:type="dxa"/>
            <w:vAlign w:val="bottom"/>
          </w:tcPr>
          <w:p w14:paraId="744F7324" w14:textId="38242936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70122E1" w14:textId="77777777" w:rsidR="00A05082" w:rsidRPr="00622502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1A3D818" w14:textId="77CA4A8D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082">
              <w:rPr>
                <w:rFonts w:asciiTheme="majorBidi" w:hAnsiTheme="majorBidi" w:cstheme="majorBidi"/>
                <w:sz w:val="30"/>
                <w:szCs w:val="30"/>
              </w:rPr>
              <w:t>1,509,445</w:t>
            </w:r>
          </w:p>
        </w:tc>
        <w:tc>
          <w:tcPr>
            <w:tcW w:w="270" w:type="dxa"/>
            <w:vAlign w:val="bottom"/>
          </w:tcPr>
          <w:p w14:paraId="35A60010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C5D3CA8" w14:textId="1DF9268D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752,585</w:t>
            </w:r>
          </w:p>
        </w:tc>
      </w:tr>
      <w:tr w:rsidR="00A05082" w:rsidRPr="00622502" w14:paraId="2E72E2F6" w14:textId="77777777" w:rsidTr="00A05082">
        <w:tc>
          <w:tcPr>
            <w:tcW w:w="4860" w:type="dxa"/>
          </w:tcPr>
          <w:p w14:paraId="544FD047" w14:textId="3E362644" w:rsidR="00A05082" w:rsidRPr="0085608E" w:rsidRDefault="00A05082" w:rsidP="00A05082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sz w:val="30"/>
                <w:szCs w:val="30"/>
              </w:rPr>
            </w:pPr>
            <w:r w:rsidRPr="0085608E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14F6125B" w14:textId="3E66D94B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F2AE960" w14:textId="77777777" w:rsidR="00A05082" w:rsidRPr="00622502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47EA2E" w14:textId="39C27AB5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240,000 </w:t>
            </w:r>
          </w:p>
        </w:tc>
        <w:tc>
          <w:tcPr>
            <w:tcW w:w="270" w:type="dxa"/>
            <w:vAlign w:val="bottom"/>
          </w:tcPr>
          <w:p w14:paraId="1DEFCC8A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13869E48" w14:textId="5214A1FD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240,000 </w:t>
            </w:r>
          </w:p>
        </w:tc>
      </w:tr>
      <w:tr w:rsidR="00A05082" w:rsidRPr="00622502" w14:paraId="6767CAB3" w14:textId="77777777" w:rsidTr="00A05082">
        <w:tc>
          <w:tcPr>
            <w:tcW w:w="4860" w:type="dxa"/>
          </w:tcPr>
          <w:p w14:paraId="19196BF1" w14:textId="06E83059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350" w:type="dxa"/>
            <w:vAlign w:val="bottom"/>
          </w:tcPr>
          <w:p w14:paraId="7F4EC1A2" w14:textId="14936EDF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B674FD4" w14:textId="77777777" w:rsidR="00A05082" w:rsidRPr="00622502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156E21C1" w14:textId="35F13A28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6.29</w:t>
            </w:r>
            <w:r w:rsidRPr="00717F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D11A342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68B0F304" w14:textId="526ACE1C" w:rsidR="00A05082" w:rsidRPr="00717FF9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F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3.14 </w:t>
            </w:r>
          </w:p>
        </w:tc>
      </w:tr>
    </w:tbl>
    <w:p w14:paraId="629C3908" w14:textId="1783AF5E" w:rsidR="00717FF9" w:rsidRDefault="00717FF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64E684" w14:textId="77777777" w:rsidR="007D16B6" w:rsidRPr="00622502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0EEC3A49" w14:textId="77777777" w:rsidR="007D16B6" w:rsidRPr="00384243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0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41"/>
        <w:gridCol w:w="1871"/>
        <w:gridCol w:w="1890"/>
        <w:gridCol w:w="1260"/>
        <w:gridCol w:w="345"/>
        <w:gridCol w:w="1396"/>
      </w:tblGrid>
      <w:tr w:rsidR="00904151" w:rsidRPr="00622502" w14:paraId="6F50AAFF" w14:textId="77777777" w:rsidTr="0085608E">
        <w:trPr>
          <w:trHeight w:val="371"/>
          <w:tblHeader/>
        </w:trPr>
        <w:tc>
          <w:tcPr>
            <w:tcW w:w="2341" w:type="dxa"/>
          </w:tcPr>
          <w:p w14:paraId="1B5AC881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71" w:type="dxa"/>
          </w:tcPr>
          <w:p w14:paraId="70237C88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2B975C7E" w14:textId="52D044FB" w:rsidR="00904151" w:rsidRPr="00622502" w:rsidRDefault="0090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</w:tcPr>
          <w:p w14:paraId="68C40EA9" w14:textId="0052D980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45" w:type="dxa"/>
          </w:tcPr>
          <w:p w14:paraId="44734EC6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59175625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04151" w:rsidRPr="00622502" w14:paraId="05A5A04D" w14:textId="77777777" w:rsidTr="0085608E">
        <w:trPr>
          <w:tblHeader/>
        </w:trPr>
        <w:tc>
          <w:tcPr>
            <w:tcW w:w="2341" w:type="dxa"/>
          </w:tcPr>
          <w:p w14:paraId="04BCE583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71" w:type="dxa"/>
          </w:tcPr>
          <w:p w14:paraId="5DBD8338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4A5FD0C3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8A560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0A4D3A3B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4FBFA18E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04151" w:rsidRPr="00622502" w14:paraId="6C71B26C" w14:textId="77777777" w:rsidTr="0085608E">
        <w:tc>
          <w:tcPr>
            <w:tcW w:w="2341" w:type="dxa"/>
          </w:tcPr>
          <w:p w14:paraId="3E036A09" w14:textId="4B88DFBB" w:rsidR="00904151" w:rsidRPr="00622502" w:rsidRDefault="000A05E2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71" w:type="dxa"/>
          </w:tcPr>
          <w:p w14:paraId="2407C0B9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7950CC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1D88E9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5" w:type="dxa"/>
          </w:tcPr>
          <w:p w14:paraId="251A3494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795FD4C0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904151" w:rsidRPr="00622502" w14:paraId="3CA642A9" w14:textId="77777777" w:rsidTr="0085608E">
        <w:tc>
          <w:tcPr>
            <w:tcW w:w="2341" w:type="dxa"/>
          </w:tcPr>
          <w:p w14:paraId="5D05299A" w14:textId="4CAB991B" w:rsidR="00904151" w:rsidRPr="00622502" w:rsidRDefault="00EB56DC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</w:t>
            </w:r>
            <w:r w:rsidR="00C16E1B"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71" w:type="dxa"/>
          </w:tcPr>
          <w:p w14:paraId="2A19F27B" w14:textId="485B4851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07823FD" w14:textId="20B484E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96970" w14:textId="3190F284" w:rsidR="00904151" w:rsidRPr="00622502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701EE74B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6" w:type="dxa"/>
          </w:tcPr>
          <w:p w14:paraId="6C9C20E1" w14:textId="6C3B1491" w:rsidR="00904151" w:rsidRPr="00622502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717FF9" w:rsidRPr="00622502" w14:paraId="19DFE3CB" w14:textId="77777777" w:rsidTr="0085608E">
        <w:tc>
          <w:tcPr>
            <w:tcW w:w="2341" w:type="dxa"/>
          </w:tcPr>
          <w:p w14:paraId="4E80569B" w14:textId="4EECF99C" w:rsidR="00717FF9" w:rsidRPr="00622502" w:rsidRDefault="00717FF9" w:rsidP="00717FF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ส่วนที่เหลือจากผล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br/>
              <w:t xml:space="preserve">   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 xml:space="preserve">การดำเนินงานปี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2563)</w:t>
            </w:r>
          </w:p>
        </w:tc>
        <w:tc>
          <w:tcPr>
            <w:tcW w:w="1871" w:type="dxa"/>
            <w:vAlign w:val="bottom"/>
          </w:tcPr>
          <w:p w14:paraId="2C87627C" w14:textId="7430B9B3" w:rsidR="00717FF9" w:rsidRPr="00622502" w:rsidRDefault="00717FF9" w:rsidP="00717FF9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 xml:space="preserve">22 </w:t>
            </w:r>
            <w:r w:rsidRPr="0085608E">
              <w:rPr>
                <w:rFonts w:ascii="Angsana New" w:hAnsi="Angsana New"/>
                <w:b/>
                <w:sz w:val="30"/>
                <w:szCs w:val="30"/>
                <w:cs/>
              </w:rPr>
              <w:t>เมษายน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60D9F148" w14:textId="0C50F4AD" w:rsidR="00717FF9" w:rsidRPr="00622502" w:rsidRDefault="00717FF9" w:rsidP="00717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 xml:space="preserve">27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เมษายน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240A46E0" w14:textId="18C75303" w:rsidR="00717FF9" w:rsidRPr="00717FF9" w:rsidRDefault="00717FF9" w:rsidP="00717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717FF9">
              <w:rPr>
                <w:rFonts w:ascii="Angsana New" w:hAnsi="Angsana New"/>
                <w:bCs/>
                <w:sz w:val="30"/>
                <w:szCs w:val="30"/>
              </w:rPr>
              <w:t>1.67</w:t>
            </w:r>
          </w:p>
        </w:tc>
        <w:tc>
          <w:tcPr>
            <w:tcW w:w="345" w:type="dxa"/>
            <w:vAlign w:val="bottom"/>
          </w:tcPr>
          <w:p w14:paraId="394DD28C" w14:textId="77777777" w:rsidR="00717FF9" w:rsidRPr="00717FF9" w:rsidRDefault="00717FF9" w:rsidP="00717F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79931029" w14:textId="31C85C7A" w:rsidR="00717FF9" w:rsidRPr="00717FF9" w:rsidRDefault="00717FF9" w:rsidP="00717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717FF9">
              <w:rPr>
                <w:rFonts w:ascii="Angsana New" w:hAnsi="Angsana New"/>
                <w:bCs/>
                <w:sz w:val="30"/>
                <w:szCs w:val="30"/>
              </w:rPr>
              <w:t>400,320</w:t>
            </w:r>
          </w:p>
        </w:tc>
      </w:tr>
      <w:tr w:rsidR="00A05082" w:rsidRPr="00622502" w14:paraId="2160666F" w14:textId="77777777" w:rsidTr="00717FF9">
        <w:tc>
          <w:tcPr>
            <w:tcW w:w="2341" w:type="dxa"/>
          </w:tcPr>
          <w:p w14:paraId="0F6D4A24" w14:textId="4F924BA0" w:rsidR="00A05082" w:rsidRPr="00F7446E" w:rsidRDefault="004079A1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</w:t>
            </w:r>
            <w:r w:rsidR="00A05082" w:rsidRPr="00F7446E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71" w:type="dxa"/>
            <w:vAlign w:val="bottom"/>
          </w:tcPr>
          <w:p w14:paraId="6EC205CA" w14:textId="0E9B9B29" w:rsidR="00A05082" w:rsidRPr="009D12D7" w:rsidRDefault="002F385D" w:rsidP="00A05082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D12D7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A05082" w:rsidRPr="009D12D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A05082" w:rsidRPr="009D12D7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="00A05082" w:rsidRPr="009D12D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A05082" w:rsidRPr="009D12D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246517DC" w14:textId="43F4D88D" w:rsidR="00A05082" w:rsidRPr="009D12D7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D12D7"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9D12D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D12D7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9D12D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9D12D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5127F7" w14:textId="272690CD" w:rsidR="00A05082" w:rsidRPr="0085608E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5.06</w:t>
            </w:r>
          </w:p>
        </w:tc>
        <w:tc>
          <w:tcPr>
            <w:tcW w:w="345" w:type="dxa"/>
            <w:vAlign w:val="bottom"/>
          </w:tcPr>
          <w:p w14:paraId="25770ECA" w14:textId="77777777" w:rsidR="00A05082" w:rsidRPr="0085608E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637F2FFA" w14:textId="5C6A099A" w:rsidR="00A05082" w:rsidRPr="0085608E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1,215,288</w:t>
            </w:r>
          </w:p>
        </w:tc>
      </w:tr>
      <w:tr w:rsidR="00A05082" w:rsidRPr="00622502" w14:paraId="19B67FC3" w14:textId="77777777" w:rsidTr="00717FF9">
        <w:tc>
          <w:tcPr>
            <w:tcW w:w="2341" w:type="dxa"/>
          </w:tcPr>
          <w:p w14:paraId="1C7D6664" w14:textId="4C5ADF85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71" w:type="dxa"/>
            <w:vAlign w:val="bottom"/>
          </w:tcPr>
          <w:p w14:paraId="11CDCE97" w14:textId="1B4BAA90" w:rsidR="00A05082" w:rsidRPr="009D12D7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7B3C8B" w14:textId="722F4A8B" w:rsidR="00A05082" w:rsidRPr="009D12D7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CE5120" w14:textId="3CF8CD95" w:rsidR="00A05082" w:rsidRPr="0085608E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6.73</w:t>
            </w:r>
          </w:p>
        </w:tc>
        <w:tc>
          <w:tcPr>
            <w:tcW w:w="345" w:type="dxa"/>
            <w:vAlign w:val="bottom"/>
          </w:tcPr>
          <w:p w14:paraId="670B0E0B" w14:textId="77777777" w:rsidR="00A05082" w:rsidRPr="0085608E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E269889" w14:textId="1828F74F" w:rsidR="00A05082" w:rsidRPr="0085608E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1,615,608</w:t>
            </w:r>
          </w:p>
        </w:tc>
      </w:tr>
      <w:tr w:rsidR="00A05082" w:rsidRPr="00622502" w14:paraId="2A3A9ABF" w14:textId="77777777" w:rsidTr="0085608E">
        <w:tc>
          <w:tcPr>
            <w:tcW w:w="2341" w:type="dxa"/>
          </w:tcPr>
          <w:p w14:paraId="52596503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  <w:tab w:val="decimal" w:pos="61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4A850B57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10EDFB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86AD2C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72AE358A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</w:tcPr>
          <w:p w14:paraId="2048F70E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05082" w:rsidRPr="00622502" w14:paraId="49E9A177" w14:textId="77777777" w:rsidTr="0085608E">
        <w:tc>
          <w:tcPr>
            <w:tcW w:w="2341" w:type="dxa"/>
          </w:tcPr>
          <w:p w14:paraId="27447FA3" w14:textId="4E425B82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71" w:type="dxa"/>
          </w:tcPr>
          <w:p w14:paraId="09E14651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2534A73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5BDA04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0EC7CD28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22163B32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05082" w:rsidRPr="00622502" w14:paraId="76EAA755" w14:textId="77777777" w:rsidTr="0085608E">
        <w:tc>
          <w:tcPr>
            <w:tcW w:w="2341" w:type="dxa"/>
          </w:tcPr>
          <w:p w14:paraId="65CD4ABD" w14:textId="1D01C250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71" w:type="dxa"/>
          </w:tcPr>
          <w:p w14:paraId="0FB9104D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B31311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EF5CBF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7AC608F7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1A52D60E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05082" w:rsidRPr="00622502" w14:paraId="37E8BBBF" w14:textId="77777777" w:rsidTr="0085608E">
        <w:tc>
          <w:tcPr>
            <w:tcW w:w="2341" w:type="dxa"/>
          </w:tcPr>
          <w:p w14:paraId="17802DAE" w14:textId="237619CC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ส่วนที่เหลือจากผล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br/>
              <w:t xml:space="preserve">   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 xml:space="preserve">การดำเนินงานปี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2562)</w:t>
            </w:r>
          </w:p>
        </w:tc>
        <w:tc>
          <w:tcPr>
            <w:tcW w:w="1871" w:type="dxa"/>
            <w:vAlign w:val="bottom"/>
          </w:tcPr>
          <w:p w14:paraId="2B653664" w14:textId="6FC0BE65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0" w:right="-8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 xml:space="preserve">20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พฤษภาคม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64E46D6C" w14:textId="50551DCE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62250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พฤษภาคม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2A46B2EF" w14:textId="6C653E13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0.49</w:t>
            </w:r>
          </w:p>
        </w:tc>
        <w:tc>
          <w:tcPr>
            <w:tcW w:w="345" w:type="dxa"/>
            <w:vAlign w:val="bottom"/>
          </w:tcPr>
          <w:p w14:paraId="754B4779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6401E630" w14:textId="030B61BB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116,880</w:t>
            </w:r>
          </w:p>
        </w:tc>
      </w:tr>
      <w:tr w:rsidR="00A05082" w:rsidRPr="00622502" w14:paraId="20BE8970" w14:textId="77777777" w:rsidTr="0085608E">
        <w:tc>
          <w:tcPr>
            <w:tcW w:w="2341" w:type="dxa"/>
          </w:tcPr>
          <w:p w14:paraId="754D2696" w14:textId="140F2E2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เ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 xml:space="preserve">งินปันผลระหว่างกาล </w:t>
            </w:r>
          </w:p>
        </w:tc>
        <w:tc>
          <w:tcPr>
            <w:tcW w:w="1871" w:type="dxa"/>
          </w:tcPr>
          <w:p w14:paraId="2BCE2F25" w14:textId="256A3B6D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62250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มิถุนายน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1FF37297" w14:textId="77769358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62250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มิถุนายน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97FBDA8" w14:textId="1AFF9381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0.60</w:t>
            </w:r>
          </w:p>
        </w:tc>
        <w:tc>
          <w:tcPr>
            <w:tcW w:w="345" w:type="dxa"/>
          </w:tcPr>
          <w:p w14:paraId="149BB5B8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34970599" w14:textId="59CA6B24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144,240</w:t>
            </w:r>
          </w:p>
        </w:tc>
      </w:tr>
      <w:tr w:rsidR="00A05082" w:rsidRPr="00622502" w14:paraId="632C9814" w14:textId="77777777" w:rsidTr="0085608E">
        <w:tc>
          <w:tcPr>
            <w:tcW w:w="2341" w:type="dxa"/>
          </w:tcPr>
          <w:p w14:paraId="0B388729" w14:textId="296CF900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F7446E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งินปันผลระหว่างกาล</w:t>
            </w:r>
          </w:p>
        </w:tc>
        <w:tc>
          <w:tcPr>
            <w:tcW w:w="1871" w:type="dxa"/>
          </w:tcPr>
          <w:p w14:paraId="12A5DC8E" w14:textId="54994D6A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proofErr w:type="gramStart"/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สิงหาคม 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  <w:proofErr w:type="gramEnd"/>
          </w:p>
        </w:tc>
        <w:tc>
          <w:tcPr>
            <w:tcW w:w="1890" w:type="dxa"/>
          </w:tcPr>
          <w:p w14:paraId="000AF0F5" w14:textId="183BC23D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สิงหาคม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ECA916A" w14:textId="479752C2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0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.71</w:t>
            </w:r>
          </w:p>
        </w:tc>
        <w:tc>
          <w:tcPr>
            <w:tcW w:w="345" w:type="dxa"/>
          </w:tcPr>
          <w:p w14:paraId="7C396200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4071A751" w14:textId="134EC9F3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69,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A05082" w:rsidRPr="00622502" w14:paraId="69C64484" w14:textId="77777777" w:rsidTr="0085608E">
        <w:tc>
          <w:tcPr>
            <w:tcW w:w="2341" w:type="dxa"/>
          </w:tcPr>
          <w:p w14:paraId="4E4FC734" w14:textId="50A6313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F7446E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งินปันผลระหว่างกาล</w:t>
            </w:r>
          </w:p>
        </w:tc>
        <w:tc>
          <w:tcPr>
            <w:tcW w:w="1871" w:type="dxa"/>
          </w:tcPr>
          <w:p w14:paraId="6599F69F" w14:textId="12BADED4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5E971EB5" w14:textId="2603284F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F744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ธันวาคม 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6681E3A3" w14:textId="622E2880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0</w:t>
            </w:r>
            <w:r w:rsidRPr="00F7446E">
              <w:rPr>
                <w:rFonts w:ascii="Angsana New" w:hAnsi="Angsana New"/>
                <w:bCs/>
                <w:sz w:val="30"/>
                <w:szCs w:val="30"/>
              </w:rPr>
              <w:t>.1</w:t>
            </w:r>
            <w:r w:rsidRPr="00F7446E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</w:p>
        </w:tc>
        <w:tc>
          <w:tcPr>
            <w:tcW w:w="345" w:type="dxa"/>
          </w:tcPr>
          <w:p w14:paraId="2006D4E9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4122A950" w14:textId="1FD4B37C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F7446E">
              <w:rPr>
                <w:rFonts w:ascii="Angsana New" w:hAnsi="Angsana New"/>
                <w:bCs/>
                <w:sz w:val="30"/>
                <w:szCs w:val="30"/>
              </w:rPr>
              <w:t>38,640</w:t>
            </w:r>
          </w:p>
        </w:tc>
      </w:tr>
      <w:tr w:rsidR="00A05082" w:rsidRPr="00622502" w14:paraId="17CF17F3" w14:textId="77777777" w:rsidTr="0085608E">
        <w:tc>
          <w:tcPr>
            <w:tcW w:w="2341" w:type="dxa"/>
          </w:tcPr>
          <w:p w14:paraId="14C70EB0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338B2897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A0FA99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BAC64E" w14:textId="3F4DEEE0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/>
                <w:b/>
                <w:sz w:val="30"/>
                <w:szCs w:val="30"/>
              </w:rPr>
              <w:t>1.96</w:t>
            </w:r>
          </w:p>
        </w:tc>
        <w:tc>
          <w:tcPr>
            <w:tcW w:w="345" w:type="dxa"/>
          </w:tcPr>
          <w:p w14:paraId="06566898" w14:textId="77777777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3BF742EB" w14:textId="2BB18410" w:rsidR="00A05082" w:rsidRPr="00622502" w:rsidRDefault="00A05082" w:rsidP="00A05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7446E">
              <w:rPr>
                <w:rFonts w:ascii="Angsana New" w:hAnsi="Angsana New"/>
                <w:b/>
                <w:sz w:val="30"/>
                <w:szCs w:val="30"/>
              </w:rPr>
              <w:t>468,960</w:t>
            </w:r>
          </w:p>
        </w:tc>
      </w:tr>
    </w:tbl>
    <w:p w14:paraId="369A9244" w14:textId="7E0305F0" w:rsidR="006D52EE" w:rsidRPr="00384243" w:rsidRDefault="006D52EE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9046D5" w14:textId="77777777" w:rsidR="006D52EE" w:rsidRPr="00622502" w:rsidRDefault="04C85CD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5D0B72B9" w14:textId="77777777" w:rsidR="006D52EE" w:rsidRPr="00384243" w:rsidRDefault="006D52E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908534" w14:textId="4C34A576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</w:t>
      </w:r>
      <w:r w:rsidR="00AA1A91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นอกเหนือจากผลประโยชน์ที่พึงจ่ายตามปกติซึ่งได้แก่ เงินเดือน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และสวัสดิการต่าง ๆ</w:t>
      </w:r>
    </w:p>
    <w:p w14:paraId="15188599" w14:textId="77777777" w:rsidR="009E1D9E" w:rsidRPr="00384243" w:rsidRDefault="009E1D9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873675" w:rsidRPr="00622502" w14:paraId="774FA370" w14:textId="77777777" w:rsidTr="00717FF9">
        <w:trPr>
          <w:trHeight w:val="70"/>
        </w:trPr>
        <w:tc>
          <w:tcPr>
            <w:tcW w:w="4680" w:type="dxa"/>
            <w:vAlign w:val="bottom"/>
          </w:tcPr>
          <w:p w14:paraId="0EDC90FA" w14:textId="3EFDCB53" w:rsidR="00873675" w:rsidRPr="00622502" w:rsidRDefault="00873675" w:rsidP="001C48F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B27307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EF3B3D3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6468F27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BEE9B6B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BCD1FF4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73675" w:rsidRPr="00622502" w14:paraId="149E9E3B" w14:textId="77777777" w:rsidTr="00717FF9">
        <w:tc>
          <w:tcPr>
            <w:tcW w:w="4680" w:type="dxa"/>
          </w:tcPr>
          <w:p w14:paraId="453DEAAF" w14:textId="77777777" w:rsidR="00873675" w:rsidRPr="00622502" w:rsidRDefault="00873675" w:rsidP="001C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12419" w14:textId="77777777" w:rsidR="00873675" w:rsidRPr="00622502" w:rsidRDefault="00873675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2BBD4" w14:textId="77777777" w:rsidR="00873675" w:rsidRPr="00622502" w:rsidRDefault="00873675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13DCB1D3" w14:textId="77777777" w:rsidR="00873675" w:rsidRPr="00622502" w:rsidRDefault="00873675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082" w:rsidRPr="00622502" w14:paraId="52D24F09" w14:textId="77777777" w:rsidTr="00717FF9">
        <w:tc>
          <w:tcPr>
            <w:tcW w:w="4680" w:type="dxa"/>
          </w:tcPr>
          <w:p w14:paraId="24290837" w14:textId="7A42B8BF" w:rsidR="00A05082" w:rsidRPr="00622502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52CE418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75CD0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F06737" w14:textId="350EA719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186D">
              <w:rPr>
                <w:rFonts w:asciiTheme="majorBidi" w:hAnsiTheme="majorBidi" w:cstheme="majorBidi"/>
                <w:sz w:val="30"/>
                <w:szCs w:val="30"/>
              </w:rPr>
              <w:t xml:space="preserve"> 131,931 </w:t>
            </w:r>
          </w:p>
        </w:tc>
        <w:tc>
          <w:tcPr>
            <w:tcW w:w="270" w:type="dxa"/>
          </w:tcPr>
          <w:p w14:paraId="15B45FAE" w14:textId="77777777" w:rsidR="00A05082" w:rsidRPr="00622502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C7609D" w14:textId="7473DD20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4AC5">
              <w:rPr>
                <w:rFonts w:asciiTheme="majorBidi" w:hAnsiTheme="majorBidi" w:cstheme="majorBidi"/>
                <w:sz w:val="30"/>
                <w:szCs w:val="30"/>
              </w:rPr>
              <w:t xml:space="preserve"> 115,652 </w:t>
            </w:r>
          </w:p>
        </w:tc>
      </w:tr>
      <w:tr w:rsidR="00A05082" w:rsidRPr="00622502" w14:paraId="41C74A3F" w14:textId="77777777" w:rsidTr="00717FF9">
        <w:tc>
          <w:tcPr>
            <w:tcW w:w="4680" w:type="dxa"/>
          </w:tcPr>
          <w:p w14:paraId="692EEA9A" w14:textId="309D9C04" w:rsidR="00A05082" w:rsidRPr="00622502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170" w:type="dxa"/>
          </w:tcPr>
          <w:p w14:paraId="47EB0A16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EB64D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46650" w14:textId="0AF1DB5C" w:rsidR="00A05082" w:rsidRPr="009D12D7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2,4</w:t>
            </w:r>
            <w:r w:rsidR="00986450" w:rsidRPr="009D12D7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D65E9B2" w14:textId="77777777" w:rsidR="00A05082" w:rsidRPr="009D12D7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33B51" w14:textId="6E65D786" w:rsidR="00A05082" w:rsidRPr="009D12D7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2,665 </w:t>
            </w:r>
          </w:p>
        </w:tc>
      </w:tr>
      <w:tr w:rsidR="00A05082" w:rsidRPr="00622502" w14:paraId="202EC9CA" w14:textId="77777777" w:rsidTr="00717FF9">
        <w:tc>
          <w:tcPr>
            <w:tcW w:w="4680" w:type="dxa"/>
          </w:tcPr>
          <w:p w14:paraId="15783918" w14:textId="57746EE3" w:rsidR="00A05082" w:rsidRPr="00622502" w:rsidRDefault="00A05082" w:rsidP="00A0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32F7E7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D3CDE" w14:textId="77777777" w:rsidR="00A05082" w:rsidRPr="00622502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F51CB0" w14:textId="5E81C117" w:rsidR="00A05082" w:rsidRPr="009D12D7" w:rsidRDefault="00986450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134,390</w:t>
            </w:r>
            <w:r w:rsidR="00A05082"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B5A7883" w14:textId="77777777" w:rsidR="00A05082" w:rsidRPr="009D12D7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CDF4A2" w14:textId="258866AD" w:rsidR="00A05082" w:rsidRPr="009D12D7" w:rsidRDefault="00A05082" w:rsidP="00A050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118,317 </w:t>
            </w:r>
          </w:p>
        </w:tc>
      </w:tr>
    </w:tbl>
    <w:p w14:paraId="276126DD" w14:textId="77777777" w:rsidR="0057404E" w:rsidRDefault="0057404E" w:rsidP="0057404E">
      <w:pPr>
        <w:pStyle w:val="index"/>
        <w:tabs>
          <w:tab w:val="clear" w:pos="1134"/>
        </w:tabs>
        <w:spacing w:after="0" w:line="390" w:lineRule="exact"/>
        <w:ind w:left="63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B00B5C6" w14:textId="77777777" w:rsidR="0057404E" w:rsidRDefault="0057404E" w:rsidP="0057404E">
      <w:pPr>
        <w:pStyle w:val="index"/>
        <w:tabs>
          <w:tab w:val="clear" w:pos="1134"/>
        </w:tabs>
        <w:spacing w:after="0" w:line="390" w:lineRule="exact"/>
        <w:ind w:left="63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8768D55" w14:textId="551CC00E" w:rsidR="007D16B6" w:rsidRPr="004F3064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F306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ภาระผูกพันกับกิจการที่ไม่เกี่ยวข้องกัน</w:t>
      </w:r>
    </w:p>
    <w:p w14:paraId="06ADD0CE" w14:textId="77777777" w:rsidR="00673E7A" w:rsidRPr="00882338" w:rsidRDefault="00673E7A" w:rsidP="004043A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0"/>
        <w:gridCol w:w="270"/>
        <w:gridCol w:w="1352"/>
      </w:tblGrid>
      <w:tr w:rsidR="004D6E72" w:rsidRPr="00622502" w14:paraId="105E81B3" w14:textId="77777777" w:rsidTr="00717FF9">
        <w:trPr>
          <w:trHeight w:val="274"/>
          <w:tblHeader/>
        </w:trPr>
        <w:tc>
          <w:tcPr>
            <w:tcW w:w="5022" w:type="dxa"/>
            <w:vAlign w:val="bottom"/>
          </w:tcPr>
          <w:p w14:paraId="41883553" w14:textId="77777777" w:rsidR="004D6E72" w:rsidRPr="00622502" w:rsidRDefault="004D6E72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5D123" w14:textId="77777777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D50374" w14:textId="6EEA9EFC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0F26DE2" w14:textId="77777777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0F6E2A6E" w14:textId="39E20E2D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D6E72" w:rsidRPr="00622502" w14:paraId="2CA07E21" w14:textId="77777777" w:rsidTr="00882338">
        <w:trPr>
          <w:trHeight w:val="274"/>
        </w:trPr>
        <w:tc>
          <w:tcPr>
            <w:tcW w:w="5022" w:type="dxa"/>
          </w:tcPr>
          <w:p w14:paraId="0EDAD8EF" w14:textId="77777777" w:rsidR="004D6E72" w:rsidRPr="007957CC" w:rsidRDefault="004D6E72" w:rsidP="007D16B6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EECE1" w14:textId="77777777" w:rsidR="004D6E72" w:rsidRPr="007957CC" w:rsidRDefault="004D6E72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dxa"/>
            <w:gridSpan w:val="3"/>
            <w:shd w:val="clear" w:color="auto" w:fill="auto"/>
            <w:vAlign w:val="bottom"/>
          </w:tcPr>
          <w:p w14:paraId="51D9D3D5" w14:textId="70511758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6E72" w:rsidRPr="00622502" w14:paraId="1A245221" w14:textId="77777777" w:rsidTr="00717FF9">
        <w:trPr>
          <w:trHeight w:val="274"/>
        </w:trPr>
        <w:tc>
          <w:tcPr>
            <w:tcW w:w="5022" w:type="dxa"/>
          </w:tcPr>
          <w:p w14:paraId="4EA8ADEB" w14:textId="3046AC17" w:rsidR="004D6E72" w:rsidRPr="007957CC" w:rsidRDefault="004D6E72" w:rsidP="007D16B6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DA5072" w:rsidRPr="00795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95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สัญญาบริการที่บอกเลิกไม่ได้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26FF1" w14:textId="77777777" w:rsidR="004D6E72" w:rsidRPr="007957CC" w:rsidRDefault="004D6E72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1D6B35" w14:textId="77777777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6B76E" w14:textId="77777777" w:rsidR="004D6E72" w:rsidRPr="007957CC" w:rsidRDefault="004D6E72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3D7D572" w14:textId="77777777" w:rsidR="004D6E72" w:rsidRPr="007957CC" w:rsidRDefault="004D6E72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411A3" w:rsidRPr="009D12D7" w14:paraId="7E1B9610" w14:textId="77777777" w:rsidTr="00717FF9">
        <w:trPr>
          <w:trHeight w:val="274"/>
        </w:trPr>
        <w:tc>
          <w:tcPr>
            <w:tcW w:w="5022" w:type="dxa"/>
          </w:tcPr>
          <w:p w14:paraId="39F0F0FF" w14:textId="699AB97C" w:rsidR="002411A3" w:rsidRPr="009D12D7" w:rsidRDefault="002411A3" w:rsidP="002411A3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3D97B" w14:textId="77777777" w:rsidR="002411A3" w:rsidRPr="009D12D7" w:rsidRDefault="002411A3" w:rsidP="00241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6AE65F" w14:textId="7B504FD5" w:rsidR="002411A3" w:rsidRPr="009D12D7" w:rsidRDefault="004F3064" w:rsidP="004F30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14CE89" w14:textId="77777777" w:rsidR="002411A3" w:rsidRPr="009D12D7" w:rsidRDefault="002411A3" w:rsidP="002411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48444518" w14:textId="16B2313C" w:rsidR="002411A3" w:rsidRPr="009D12D7" w:rsidRDefault="002411A3" w:rsidP="002411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2411A3" w:rsidRPr="009D12D7" w14:paraId="7F1CAE02" w14:textId="77777777" w:rsidTr="00717FF9">
        <w:trPr>
          <w:trHeight w:val="274"/>
        </w:trPr>
        <w:tc>
          <w:tcPr>
            <w:tcW w:w="5022" w:type="dxa"/>
          </w:tcPr>
          <w:p w14:paraId="08E3DBCF" w14:textId="6FCAC706" w:rsidR="002411A3" w:rsidRPr="009D12D7" w:rsidRDefault="002411A3" w:rsidP="002411A3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51CAA" w14:textId="77777777" w:rsidR="002411A3" w:rsidRPr="009D12D7" w:rsidRDefault="002411A3" w:rsidP="00241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954E4" w14:textId="0D1BB736" w:rsidR="002411A3" w:rsidRPr="009D12D7" w:rsidRDefault="004F3064" w:rsidP="004F30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A6BF8" w14:textId="77777777" w:rsidR="002411A3" w:rsidRPr="009D12D7" w:rsidRDefault="002411A3" w:rsidP="002411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F3CEB54" w14:textId="34BC0937" w:rsidR="002411A3" w:rsidRPr="009D12D7" w:rsidRDefault="002411A3" w:rsidP="002411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2411A3" w:rsidRPr="009D12D7" w14:paraId="63BC74AB" w14:textId="77777777" w:rsidTr="00717FF9">
        <w:trPr>
          <w:trHeight w:val="274"/>
        </w:trPr>
        <w:tc>
          <w:tcPr>
            <w:tcW w:w="5022" w:type="dxa"/>
          </w:tcPr>
          <w:p w14:paraId="35138713" w14:textId="5142307B" w:rsidR="002411A3" w:rsidRPr="009D12D7" w:rsidRDefault="002411A3" w:rsidP="002411A3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A5E6F" w14:textId="77777777" w:rsidR="002411A3" w:rsidRPr="009D12D7" w:rsidRDefault="002411A3" w:rsidP="00241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57822" w14:textId="7064732B" w:rsidR="002411A3" w:rsidRPr="009D12D7" w:rsidRDefault="004F3064" w:rsidP="004F30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E5F7B" w14:textId="77777777" w:rsidR="002411A3" w:rsidRPr="009D12D7" w:rsidRDefault="002411A3" w:rsidP="002411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1D531" w14:textId="57032705" w:rsidR="002411A3" w:rsidRPr="009D12D7" w:rsidRDefault="002411A3" w:rsidP="002411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  <w:tr w:rsidR="004D6E72" w:rsidRPr="009D12D7" w14:paraId="43D4AFA7" w14:textId="77777777" w:rsidTr="00717FF9">
        <w:trPr>
          <w:trHeight w:val="274"/>
        </w:trPr>
        <w:tc>
          <w:tcPr>
            <w:tcW w:w="5022" w:type="dxa"/>
          </w:tcPr>
          <w:p w14:paraId="04EE7322" w14:textId="77777777" w:rsidR="004D6E72" w:rsidRPr="009D12D7" w:rsidRDefault="004D6E72" w:rsidP="004D6E72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A245D" w14:textId="77777777" w:rsidR="004D6E72" w:rsidRPr="009D12D7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1EF61" w14:textId="77777777" w:rsidR="004D6E72" w:rsidRPr="009D12D7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95625" w14:textId="77777777" w:rsidR="004D6E72" w:rsidRPr="009D12D7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AB7AA" w14:textId="77777777" w:rsidR="004D6E72" w:rsidRPr="009D12D7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6E72" w:rsidRPr="009D12D7" w14:paraId="0A2B2142" w14:textId="77777777" w:rsidTr="00717FF9">
        <w:trPr>
          <w:trHeight w:val="274"/>
        </w:trPr>
        <w:tc>
          <w:tcPr>
            <w:tcW w:w="5022" w:type="dxa"/>
            <w:shd w:val="clear" w:color="auto" w:fill="auto"/>
          </w:tcPr>
          <w:p w14:paraId="0815EBF5" w14:textId="3B9C6A17" w:rsidR="004D6E72" w:rsidRPr="009D12D7" w:rsidRDefault="004D6E72" w:rsidP="004D6E72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9D1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3C1BC" w14:textId="77777777" w:rsidR="004D6E72" w:rsidRPr="009D12D7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C2264" w14:textId="77777777" w:rsidR="004D6E72" w:rsidRPr="009D12D7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008AF" w14:textId="77777777" w:rsidR="004D6E72" w:rsidRPr="009D12D7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D9D772" w14:textId="77777777" w:rsidR="004D6E72" w:rsidRPr="009D12D7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7FF9" w:rsidRPr="009D12D7" w14:paraId="56AF8321" w14:textId="77777777" w:rsidTr="00717FF9">
        <w:trPr>
          <w:trHeight w:val="274"/>
        </w:trPr>
        <w:tc>
          <w:tcPr>
            <w:tcW w:w="5022" w:type="dxa"/>
            <w:shd w:val="clear" w:color="auto" w:fill="auto"/>
          </w:tcPr>
          <w:p w14:paraId="01698A36" w14:textId="77777777" w:rsidR="00717FF9" w:rsidRPr="009D12D7" w:rsidRDefault="00717FF9" w:rsidP="00717FF9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12D7">
              <w:rPr>
                <w:rFonts w:asciiTheme="majorBidi" w:hAnsiTheme="majorBidi"/>
                <w:b/>
                <w:sz w:val="30"/>
                <w:szCs w:val="30"/>
                <w:cs/>
              </w:rPr>
              <w:t>สัญญารับความช่วยเหลือด้านเทคนิค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DFDB5" w14:textId="77777777" w:rsidR="00717FF9" w:rsidRPr="009D12D7" w:rsidRDefault="00717FF9" w:rsidP="00717F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AB60" w14:textId="07CF6DE0" w:rsidR="00717FF9" w:rsidRPr="009D12D7" w:rsidRDefault="00736563" w:rsidP="00717F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0C06E9" w:rsidRPr="009D12D7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118D3235" w14:textId="77777777" w:rsidR="00717FF9" w:rsidRPr="009D12D7" w:rsidRDefault="00717FF9" w:rsidP="00717F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D4CC" w14:textId="46F3C093" w:rsidR="00717FF9" w:rsidRPr="009D12D7" w:rsidRDefault="000B0170" w:rsidP="00717F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29,261</w:t>
            </w:r>
          </w:p>
        </w:tc>
      </w:tr>
      <w:tr w:rsidR="00717FF9" w:rsidRPr="009D12D7" w14:paraId="7AB4BFE6" w14:textId="77777777" w:rsidTr="00717FF9">
        <w:trPr>
          <w:trHeight w:val="274"/>
        </w:trPr>
        <w:tc>
          <w:tcPr>
            <w:tcW w:w="5022" w:type="dxa"/>
            <w:shd w:val="clear" w:color="auto" w:fill="auto"/>
          </w:tcPr>
          <w:p w14:paraId="26466DEB" w14:textId="77777777" w:rsidR="00717FF9" w:rsidRPr="009D12D7" w:rsidRDefault="00717FF9" w:rsidP="00717FF9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FE124" w14:textId="77777777" w:rsidR="00717FF9" w:rsidRPr="009D12D7" w:rsidRDefault="00717FF9" w:rsidP="00717F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D27D3" w14:textId="13D07F5D" w:rsidR="00717FF9" w:rsidRPr="009D12D7" w:rsidRDefault="000C06E9" w:rsidP="00717F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37,883</w:t>
            </w:r>
          </w:p>
        </w:tc>
        <w:tc>
          <w:tcPr>
            <w:tcW w:w="270" w:type="dxa"/>
            <w:shd w:val="clear" w:color="auto" w:fill="auto"/>
          </w:tcPr>
          <w:p w14:paraId="2B0DAC56" w14:textId="77777777" w:rsidR="00717FF9" w:rsidRPr="009D12D7" w:rsidRDefault="00717FF9" w:rsidP="00717F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91B2F" w14:textId="4BAF3215" w:rsidR="00717FF9" w:rsidRPr="009D12D7" w:rsidRDefault="000B0170" w:rsidP="00717F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left" w:pos="1063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29,261</w:t>
            </w:r>
          </w:p>
        </w:tc>
      </w:tr>
    </w:tbl>
    <w:p w14:paraId="42A5469E" w14:textId="7BFB0A30" w:rsidR="00166EAB" w:rsidRPr="009D12D7" w:rsidRDefault="00166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8F5B12" w14:textId="0F7FA29C" w:rsidR="006244F8" w:rsidRPr="009D12D7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64C359A" w14:textId="175B668D" w:rsidR="006244F8" w:rsidRDefault="006244F8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EA49CA3" w14:textId="77777777" w:rsidR="007E28AF" w:rsidRDefault="007E28AF" w:rsidP="007E28A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2FF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26598D3" w14:textId="77777777" w:rsidR="007E28AF" w:rsidRPr="009D12D7" w:rsidRDefault="007E28AF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5D372F" w14:textId="7522B1E9" w:rsidR="007D16B6" w:rsidRPr="009D12D7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D12D7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9D12D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9D6DBB" w:rsidRPr="009D12D7">
        <w:rPr>
          <w:rFonts w:asciiTheme="majorBidi" w:hAnsiTheme="majorBidi" w:cstheme="majorBidi"/>
          <w:sz w:val="30"/>
          <w:szCs w:val="30"/>
          <w:cs/>
        </w:rPr>
        <w:t>อื่น</w:t>
      </w:r>
      <w:r w:rsidRPr="009D12D7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ที่เกี่ยวข้องกันที่มีรายการระหว่างกันที่มีนัยสำคัญกับบริษัทใน</w:t>
      </w:r>
      <w:r w:rsidR="00651FD1" w:rsidRPr="009D12D7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9D12D7">
        <w:rPr>
          <w:rFonts w:asciiTheme="majorBidi" w:hAnsiTheme="majorBidi" w:cstheme="majorBidi"/>
          <w:sz w:val="30"/>
          <w:szCs w:val="30"/>
          <w:cs/>
        </w:rPr>
        <w:t>มี</w:t>
      </w:r>
      <w:r w:rsidRPr="009D12D7">
        <w:rPr>
          <w:rFonts w:asciiTheme="majorBidi" w:hAnsiTheme="majorBidi" w:cstheme="majorBidi"/>
          <w:b/>
          <w:sz w:val="30"/>
          <w:szCs w:val="30"/>
          <w:cs/>
        </w:rPr>
        <w:t xml:space="preserve">ดังต่อไปนี้ </w:t>
      </w:r>
    </w:p>
    <w:p w14:paraId="1F65250B" w14:textId="77777777" w:rsidR="00A92F90" w:rsidRPr="009D12D7" w:rsidRDefault="00A92F9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7D16B6" w:rsidRPr="009D12D7" w14:paraId="1359A372" w14:textId="77777777" w:rsidTr="007D16B6">
        <w:trPr>
          <w:trHeight w:val="20"/>
          <w:tblHeader/>
        </w:trPr>
        <w:tc>
          <w:tcPr>
            <w:tcW w:w="4122" w:type="dxa"/>
          </w:tcPr>
          <w:p w14:paraId="112F0D1C" w14:textId="77777777" w:rsidR="007D16B6" w:rsidRPr="009D12D7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16B4D3" w14:textId="77777777" w:rsidR="007D16B6" w:rsidRPr="009D12D7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6323F1B2" w14:textId="77777777" w:rsidR="007D16B6" w:rsidRPr="009D12D7" w:rsidRDefault="007D16B6" w:rsidP="007D16B6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74FC1AD8" w14:textId="77777777" w:rsidR="007D16B6" w:rsidRPr="009D12D7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EC0DD" w14:textId="77777777" w:rsidR="007D16B6" w:rsidRPr="009D12D7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D16B6" w:rsidRPr="00622502" w14:paraId="74432ED9" w14:textId="77777777" w:rsidTr="007D16B6">
        <w:tc>
          <w:tcPr>
            <w:tcW w:w="4122" w:type="dxa"/>
          </w:tcPr>
          <w:p w14:paraId="70E018FD" w14:textId="77777777" w:rsidR="007D16B6" w:rsidRPr="009D12D7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602B942D" w14:textId="77777777" w:rsidR="007D16B6" w:rsidRPr="009D12D7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2E05C57" w14:textId="77777777" w:rsidR="007D16B6" w:rsidRPr="00622502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tr w:rsidR="007D16B6" w:rsidRPr="00622502" w14:paraId="72A20FB0" w14:textId="77777777" w:rsidTr="007D16B6">
        <w:trPr>
          <w:trHeight w:val="423"/>
        </w:trPr>
        <w:tc>
          <w:tcPr>
            <w:tcW w:w="4122" w:type="dxa"/>
          </w:tcPr>
          <w:p w14:paraId="50693258" w14:textId="77777777" w:rsidR="007D16B6" w:rsidRPr="00622502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6EBD3FF2" w14:textId="77777777" w:rsidR="007D16B6" w:rsidRPr="00622502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4B08EB" w14:textId="5AC5BBB5" w:rsidR="007D16B6" w:rsidRPr="00622502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เป็นบริษัทใหญ่ ถือหุ้นในบริษัทร้อยละ </w:t>
            </w:r>
            <w:r w:rsidR="00C3566A">
              <w:rPr>
                <w:rFonts w:asciiTheme="majorBidi" w:hAnsiTheme="majorBidi" w:cstheme="majorBidi"/>
                <w:sz w:val="30"/>
                <w:szCs w:val="30"/>
              </w:rPr>
              <w:t>99.9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และมีผู้แทนเป็นกรรมการของบริษัท</w:t>
            </w:r>
          </w:p>
        </w:tc>
      </w:tr>
      <w:tr w:rsidR="004A1FE6" w:rsidRPr="00622502" w14:paraId="32AE065B" w14:textId="77777777" w:rsidTr="007D16B6">
        <w:trPr>
          <w:trHeight w:val="423"/>
        </w:trPr>
        <w:tc>
          <w:tcPr>
            <w:tcW w:w="4122" w:type="dxa"/>
          </w:tcPr>
          <w:p w14:paraId="4DD0A199" w14:textId="03B3BBBE" w:rsidR="004A1FE6" w:rsidRPr="00622502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เท็นเอกซ์ จำกัด</w:t>
            </w:r>
          </w:p>
        </w:tc>
        <w:tc>
          <w:tcPr>
            <w:tcW w:w="1188" w:type="dxa"/>
          </w:tcPr>
          <w:p w14:paraId="57D43BBA" w14:textId="0F0EAFBB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40443E9" w14:textId="41785AB9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6568869" w14:textId="77777777" w:rsidTr="007D16B6">
        <w:trPr>
          <w:trHeight w:val="423"/>
        </w:trPr>
        <w:tc>
          <w:tcPr>
            <w:tcW w:w="4122" w:type="dxa"/>
          </w:tcPr>
          <w:p w14:paraId="31752D61" w14:textId="21362372" w:rsidR="004A1FE6" w:rsidRPr="0085608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Siam Commercial Myanmar Ltd.</w:t>
            </w:r>
          </w:p>
        </w:tc>
        <w:tc>
          <w:tcPr>
            <w:tcW w:w="1188" w:type="dxa"/>
          </w:tcPr>
          <w:p w14:paraId="775AAE96" w14:textId="513EF1D7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พม่า</w:t>
            </w:r>
          </w:p>
        </w:tc>
        <w:tc>
          <w:tcPr>
            <w:tcW w:w="3960" w:type="dxa"/>
          </w:tcPr>
          <w:p w14:paraId="6CE8B437" w14:textId="3DECF3EC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0F8A7AF" w14:textId="77777777" w:rsidTr="007D16B6">
        <w:tc>
          <w:tcPr>
            <w:tcW w:w="4122" w:type="dxa"/>
          </w:tcPr>
          <w:p w14:paraId="6ACAE380" w14:textId="77777777" w:rsidR="004A1FE6" w:rsidRPr="0085608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Cambodian Commercial Bank Ltd.</w:t>
            </w:r>
          </w:p>
        </w:tc>
        <w:tc>
          <w:tcPr>
            <w:tcW w:w="1188" w:type="dxa"/>
          </w:tcPr>
          <w:p w14:paraId="04868723" w14:textId="77777777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</w:tcPr>
          <w:p w14:paraId="37FAF0E7" w14:textId="77777777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B21B143" w14:textId="77777777" w:rsidTr="007D16B6">
        <w:tc>
          <w:tcPr>
            <w:tcW w:w="4122" w:type="dxa"/>
          </w:tcPr>
          <w:p w14:paraId="05E99EE7" w14:textId="6C9FCE82" w:rsidR="004A1FE6" w:rsidRPr="0085608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6E81B97D" w14:textId="49C231F5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1B5EBBF" w14:textId="3A037106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622502" w14:paraId="05921527" w14:textId="77777777" w:rsidTr="007D16B6">
        <w:tc>
          <w:tcPr>
            <w:tcW w:w="4122" w:type="dxa"/>
          </w:tcPr>
          <w:p w14:paraId="5A0D3613" w14:textId="1F26F779" w:rsidR="004079A1" w:rsidRPr="00622502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บริษัท มันนิกซ์ จำกัด</w:t>
            </w:r>
          </w:p>
        </w:tc>
        <w:tc>
          <w:tcPr>
            <w:tcW w:w="1188" w:type="dxa"/>
          </w:tcPr>
          <w:p w14:paraId="47E04FFE" w14:textId="34F0AD48" w:rsidR="004079A1" w:rsidRPr="00622502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3699BFE" w14:textId="10347235" w:rsidR="004079A1" w:rsidRPr="00622502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9D97471" w14:textId="77777777" w:rsidTr="007D16B6">
        <w:tc>
          <w:tcPr>
            <w:tcW w:w="4122" w:type="dxa"/>
          </w:tcPr>
          <w:p w14:paraId="5FAD3281" w14:textId="01B986EB" w:rsidR="004A1FE6" w:rsidRPr="0085608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ธ.ท.พ. ศูนย์ฝึกอบรม จำกัด</w:t>
            </w:r>
          </w:p>
        </w:tc>
        <w:tc>
          <w:tcPr>
            <w:tcW w:w="1188" w:type="dxa"/>
          </w:tcPr>
          <w:p w14:paraId="12775E06" w14:textId="45798537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85ED9E2" w14:textId="61F87063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622502" w14:paraId="46712708" w14:textId="77777777" w:rsidTr="007D16B6">
        <w:tc>
          <w:tcPr>
            <w:tcW w:w="4122" w:type="dxa"/>
          </w:tcPr>
          <w:p w14:paraId="297A8D90" w14:textId="096A6F52" w:rsidR="004079A1" w:rsidRPr="00622502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ไทยพาณิชย์ โพรเทค จำกัด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5D958ECC" w14:textId="533D60E6" w:rsidR="004079A1" w:rsidRPr="00622502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D941EDF" w14:textId="74BB35A9" w:rsidR="004079A1" w:rsidRPr="00622502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622502" w14:paraId="7E7FDA65" w14:textId="77777777" w:rsidTr="007D16B6">
        <w:tc>
          <w:tcPr>
            <w:tcW w:w="4122" w:type="dxa"/>
          </w:tcPr>
          <w:p w14:paraId="465FCEBF" w14:textId="309FF00B" w:rsidR="004079A1" w:rsidRPr="00622502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302143">
              <w:rPr>
                <w:rFonts w:asciiTheme="majorBidi" w:hAnsiTheme="majorBidi" w:hint="cs"/>
                <w:sz w:val="30"/>
                <w:szCs w:val="30"/>
                <w:cs/>
              </w:rPr>
              <w:t>เอไอเอสซีบี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88" w:type="dxa"/>
          </w:tcPr>
          <w:p w14:paraId="648B4E8D" w14:textId="02C8ADD1" w:rsidR="004079A1" w:rsidRPr="00622502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F5156E8" w14:textId="67C0D9E7" w:rsidR="004079A1" w:rsidRPr="00622502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4DBB3D49" w14:textId="77777777" w:rsidTr="007D16B6">
        <w:tc>
          <w:tcPr>
            <w:tcW w:w="4122" w:type="dxa"/>
          </w:tcPr>
          <w:p w14:paraId="538786A9" w14:textId="4E3642ED" w:rsidR="004A1FE6" w:rsidRPr="00622502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1145E341" w14:textId="12B26919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12BF0A2" w14:textId="6176A63E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622502" w14:paraId="17F02224" w14:textId="77777777" w:rsidTr="007D16B6">
        <w:tc>
          <w:tcPr>
            <w:tcW w:w="4122" w:type="dxa"/>
          </w:tcPr>
          <w:p w14:paraId="1DA577C5" w14:textId="105128A5" w:rsidR="004079A1" w:rsidRPr="0085608E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เทคเอกซ์ จำกัด </w:t>
            </w:r>
            <w:r w:rsidRPr="00622502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88" w:type="dxa"/>
          </w:tcPr>
          <w:p w14:paraId="6FF0820D" w14:textId="1490F5F2" w:rsidR="004079A1" w:rsidRPr="00622502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8BA237B" w14:textId="1837FAA4" w:rsidR="004079A1" w:rsidRPr="00622502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6259AB34" w14:textId="77777777" w:rsidTr="007D16B6">
        <w:tc>
          <w:tcPr>
            <w:tcW w:w="4122" w:type="dxa"/>
          </w:tcPr>
          <w:p w14:paraId="40E5F150" w14:textId="6A23AB8F" w:rsidR="004A1FE6" w:rsidRPr="0085608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188" w:type="dxa"/>
          </w:tcPr>
          <w:p w14:paraId="5067542A" w14:textId="75796BA8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714C1C0" w14:textId="4E23FCA6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263C8373" w14:textId="77777777" w:rsidTr="007D16B6">
        <w:tc>
          <w:tcPr>
            <w:tcW w:w="4122" w:type="dxa"/>
          </w:tcPr>
          <w:p w14:paraId="1A2106C3" w14:textId="18876529" w:rsidR="004A1FE6" w:rsidRPr="0085608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188" w:type="dxa"/>
          </w:tcPr>
          <w:p w14:paraId="000D2290" w14:textId="1D40A70B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F398E0" w14:textId="54551FF8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0C5432" w:rsidRPr="00622502" w14:paraId="23B03265" w14:textId="77777777" w:rsidTr="007D16B6">
        <w:tc>
          <w:tcPr>
            <w:tcW w:w="4122" w:type="dxa"/>
          </w:tcPr>
          <w:p w14:paraId="2774C41D" w14:textId="52512ABD" w:rsidR="000C5432" w:rsidRPr="00622502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45945058" w14:textId="64B29348" w:rsidR="000C5432" w:rsidRPr="00622502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5DB2891" w14:textId="31C9260C" w:rsidR="000C5432" w:rsidRPr="00622502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622502" w14:paraId="1EA0CD3A" w14:textId="77777777" w:rsidTr="007D16B6">
        <w:tc>
          <w:tcPr>
            <w:tcW w:w="4122" w:type="dxa"/>
          </w:tcPr>
          <w:p w14:paraId="3F48049D" w14:textId="56727C0B" w:rsidR="00EF14B4" w:rsidRPr="00622502" w:rsidRDefault="00EF14B4" w:rsidP="00EF14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เวนเจอร์ส จำกัด</w:t>
            </w:r>
          </w:p>
        </w:tc>
        <w:tc>
          <w:tcPr>
            <w:tcW w:w="1188" w:type="dxa"/>
          </w:tcPr>
          <w:p w14:paraId="48E5DF84" w14:textId="010D8373" w:rsidR="00EF14B4" w:rsidRPr="00622502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5BC94AF" w14:textId="7E7870E5" w:rsidR="00EF14B4" w:rsidRPr="00622502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622502" w14:paraId="608A5A36" w14:textId="77777777" w:rsidTr="007D16B6">
        <w:tc>
          <w:tcPr>
            <w:tcW w:w="4122" w:type="dxa"/>
          </w:tcPr>
          <w:p w14:paraId="398A1FDD" w14:textId="6FC619CB" w:rsidR="000C5432" w:rsidRPr="0085608E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อบาคัส จำกัด </w:t>
            </w:r>
          </w:p>
        </w:tc>
        <w:tc>
          <w:tcPr>
            <w:tcW w:w="1188" w:type="dxa"/>
          </w:tcPr>
          <w:p w14:paraId="02F52C98" w14:textId="599077E8" w:rsidR="000C5432" w:rsidRPr="00622502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BC6564" w14:textId="1654E4D0" w:rsidR="000C5432" w:rsidRPr="00622502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622502" w14:paraId="73B2BE11" w14:textId="77777777" w:rsidTr="0062251E">
        <w:tc>
          <w:tcPr>
            <w:tcW w:w="4122" w:type="dxa"/>
          </w:tcPr>
          <w:p w14:paraId="699C53CF" w14:textId="09457CCA" w:rsidR="000C5432" w:rsidRPr="00622502" w:rsidRDefault="000C5432" w:rsidP="000C543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บริษัท เพอร์เพิล เวนเจอร์ส จำกัด</w:t>
            </w:r>
          </w:p>
        </w:tc>
        <w:tc>
          <w:tcPr>
            <w:tcW w:w="1188" w:type="dxa"/>
          </w:tcPr>
          <w:p w14:paraId="2D482762" w14:textId="0CCD976A" w:rsidR="000C5432" w:rsidRPr="00622502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41BA5C1" w14:textId="463671A8" w:rsidR="000C5432" w:rsidRPr="00622502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622502" w14:paraId="3A9DBF5F" w14:textId="77777777" w:rsidTr="0062251E">
        <w:tc>
          <w:tcPr>
            <w:tcW w:w="4122" w:type="dxa"/>
          </w:tcPr>
          <w:p w14:paraId="06024CB3" w14:textId="03FD1E97" w:rsidR="00EF14B4" w:rsidRPr="00622502" w:rsidRDefault="00EF14B4" w:rsidP="00EF14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 xml:space="preserve">บริษัท โทเคน เอกซ์ จำกัด </w:t>
            </w:r>
            <w:r w:rsidR="00CB17A9" w:rsidRPr="0085608E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  <w:r w:rsidR="004F35DD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lang w:eastAsia="zh-CN"/>
              </w:rPr>
              <w:t>*</w:t>
            </w:r>
          </w:p>
        </w:tc>
        <w:tc>
          <w:tcPr>
            <w:tcW w:w="1188" w:type="dxa"/>
          </w:tcPr>
          <w:p w14:paraId="21453011" w14:textId="208B481F" w:rsidR="00EF14B4" w:rsidRPr="00622502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651C920" w14:textId="1A5A88C2" w:rsidR="00EF14B4" w:rsidRPr="0085608E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622502" w14:paraId="0C035A9A" w14:textId="77777777" w:rsidTr="0062251E">
        <w:tc>
          <w:tcPr>
            <w:tcW w:w="4122" w:type="dxa"/>
          </w:tcPr>
          <w:p w14:paraId="6D7F132D" w14:textId="72FEA294" w:rsidR="00EF14B4" w:rsidRPr="0085608E" w:rsidRDefault="00EF14B4" w:rsidP="00EF14B4">
            <w:pPr>
              <w:spacing w:line="240" w:lineRule="auto"/>
              <w:ind w:right="-108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2250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 xml:space="preserve">บริษัท เทร็กซ์ เวนเจอร์ส จํากัด </w:t>
            </w:r>
            <w:r w:rsidR="00CB17A9" w:rsidRPr="0085608E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val="th-TH" w:eastAsia="zh-CN"/>
              </w:rPr>
              <w:t>*</w:t>
            </w:r>
            <w:r w:rsidR="00CB17A9" w:rsidRPr="00622502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val="th-TH" w:eastAsia="zh-CN"/>
              </w:rPr>
              <w:t>*</w:t>
            </w:r>
            <w:r w:rsidR="004F35DD">
              <w:rPr>
                <w:rFonts w:ascii="Angsana New" w:eastAsia="Times New Roman" w:hAnsi="Angsana New" w:hint="cs"/>
                <w:color w:val="000000"/>
                <w:sz w:val="30"/>
                <w:szCs w:val="30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1188" w:type="dxa"/>
          </w:tcPr>
          <w:p w14:paraId="3F0FA63A" w14:textId="0EE76A17" w:rsidR="00EF14B4" w:rsidRPr="00622502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668C2BB" w14:textId="5EDDBBE9" w:rsidR="00EF14B4" w:rsidRPr="00622502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4D6E72" w:rsidRPr="00622502" w14:paraId="66D24A62" w14:textId="77777777" w:rsidTr="0085608E">
        <w:trPr>
          <w:trHeight w:val="92"/>
        </w:trPr>
        <w:tc>
          <w:tcPr>
            <w:tcW w:w="4122" w:type="dxa"/>
          </w:tcPr>
          <w:p w14:paraId="536382C1" w14:textId="73294E3A" w:rsidR="004D6E72" w:rsidRPr="00622502" w:rsidRDefault="004D6E72" w:rsidP="004D6E7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SCB-Julius Baer (Singapore) Pte. Ltd.</w:t>
            </w:r>
          </w:p>
        </w:tc>
        <w:tc>
          <w:tcPr>
            <w:tcW w:w="1188" w:type="dxa"/>
          </w:tcPr>
          <w:p w14:paraId="2B9BF876" w14:textId="12AAFB96" w:rsidR="004D6E72" w:rsidRPr="00622502" w:rsidRDefault="004D6E72" w:rsidP="004D6E7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1997923F" w14:textId="44826E5A" w:rsidR="004D6E72" w:rsidRPr="00622502" w:rsidRDefault="004D6E72" w:rsidP="004D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2C4878" w:rsidRPr="00622502" w14:paraId="361E6A8A" w14:textId="77777777" w:rsidTr="0085608E">
        <w:trPr>
          <w:trHeight w:val="92"/>
        </w:trPr>
        <w:tc>
          <w:tcPr>
            <w:tcW w:w="4122" w:type="dxa"/>
          </w:tcPr>
          <w:p w14:paraId="7131AD2E" w14:textId="3697221F" w:rsidR="002C4878" w:rsidRPr="00622502" w:rsidRDefault="002C4878" w:rsidP="002C487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214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0214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02143">
              <w:rPr>
                <w:rFonts w:asciiTheme="majorBidi" w:hAnsiTheme="majorBidi" w:hint="cs"/>
                <w:sz w:val="30"/>
                <w:szCs w:val="30"/>
                <w:cs/>
              </w:rPr>
              <w:t>อัลฟ</w:t>
            </w:r>
            <w:r w:rsidR="004079A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302143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30214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02143">
              <w:rPr>
                <w:rFonts w:asciiTheme="majorBidi" w:hAnsiTheme="majorBidi" w:hint="cs"/>
                <w:sz w:val="30"/>
                <w:szCs w:val="30"/>
                <w:cs/>
              </w:rPr>
              <w:t>เอกซ์</w:t>
            </w:r>
            <w:r w:rsidRPr="0030214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0214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lang w:eastAsia="zh-CN"/>
              </w:rPr>
              <w:t>***</w:t>
            </w:r>
          </w:p>
        </w:tc>
        <w:tc>
          <w:tcPr>
            <w:tcW w:w="1188" w:type="dxa"/>
          </w:tcPr>
          <w:p w14:paraId="19CD9F1F" w14:textId="66C9A66B" w:rsidR="002C4878" w:rsidRPr="00622502" w:rsidRDefault="002C4878" w:rsidP="002C4878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05E20D6" w14:textId="610236C7" w:rsidR="002C4878" w:rsidRPr="00622502" w:rsidRDefault="002C4878" w:rsidP="002C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การร่วมค้าของบริษัทใหญ่</w:t>
            </w:r>
          </w:p>
        </w:tc>
      </w:tr>
    </w:tbl>
    <w:p w14:paraId="780EA802" w14:textId="1786CF59" w:rsidR="00033672" w:rsidRPr="002C580B" w:rsidRDefault="00033672" w:rsidP="0085608E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4DF9E8" w14:textId="75400A62" w:rsidR="004F35DD" w:rsidRPr="0085608E" w:rsidRDefault="004F35DD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340" w:firstLine="2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444EC417" w14:textId="0237E0EC" w:rsidR="009E1D9E" w:rsidRPr="00622502" w:rsidRDefault="009E1D9E" w:rsidP="009E1D9E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340" w:firstLine="2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="004F35DD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 w:rsidR="002C487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ซึ่ง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จัดตั้งใหม่ในปี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29CD4EA4" w14:textId="16BC4F33" w:rsidR="009E1D9E" w:rsidRDefault="009E1D9E" w:rsidP="002C4878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810" w:hanging="27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E4939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</w:t>
      </w:r>
      <w:r w:rsidR="004F35DD" w:rsidRPr="004E4939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51)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 w:rsidR="002C6695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ซึ่ง</w:t>
      </w:r>
      <w:r w:rsidR="000135AB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จดทะเบียนเลิกบริษัท</w:t>
      </w:r>
      <w:r w:rsidR="002C487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กับกรมพัฒนาธุรกิจการค้า กระทรวงพาณิชย์</w:t>
      </w:r>
      <w:r w:rsidR="000135AB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เมื่อวันที่ </w:t>
      </w:r>
      <w:r w:rsidR="000135AB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20</w:t>
      </w:r>
      <w:r w:rsidR="000135AB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ธันวาคม </w:t>
      </w:r>
      <w:r w:rsidR="000135AB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  <w:r w:rsidR="002C4878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ขณะนี้อยู่ระหว่างการชำระบัญชี</w:t>
      </w:r>
    </w:p>
    <w:p w14:paraId="688A90A8" w14:textId="577264A4" w:rsidR="000B13E0" w:rsidRDefault="000B13E0" w:rsidP="000B13E0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810" w:hanging="27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 w:rsidRPr="004E4939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***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การร่วมค้าจัดตั้งใหม่ในปี 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06703792" w14:textId="11F723C8" w:rsidR="004079A1" w:rsidRDefault="004079A1" w:rsidP="0085608E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340" w:firstLine="20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9E72B8" w:rsidRPr="00622502" w14:paraId="7AE53724" w14:textId="77777777" w:rsidTr="009E72B8">
        <w:trPr>
          <w:trHeight w:val="70"/>
          <w:tblHeader/>
        </w:trPr>
        <w:tc>
          <w:tcPr>
            <w:tcW w:w="6210" w:type="dxa"/>
            <w:vAlign w:val="bottom"/>
          </w:tcPr>
          <w:p w14:paraId="24FD6DFE" w14:textId="77777777" w:rsidR="006D6D15" w:rsidRPr="006D6D15" w:rsidRDefault="009E72B8" w:rsidP="009E72B8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6D6D15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รายการที่สำคัญกับกิจการที่เกี่ยวข้องกัน</w:t>
            </w:r>
          </w:p>
          <w:p w14:paraId="4109CB4E" w14:textId="12D8DF5B" w:rsidR="009E72B8" w:rsidRPr="009E72B8" w:rsidRDefault="009E72B8" w:rsidP="009E72B8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6D6D15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สำหรับปีสิ้นสุดวันที่</w:t>
            </w:r>
            <w:r w:rsidRPr="006D6D15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6D6D15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Pr="006D6D15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6D6D15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567986FF" w14:textId="77777777" w:rsidR="009E72B8" w:rsidRPr="00622502" w:rsidRDefault="009E72B8" w:rsidP="009E72B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0F3CBB68" w14:textId="77777777" w:rsidR="009E72B8" w:rsidRPr="00622502" w:rsidRDefault="009E72B8" w:rsidP="009E72B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7EE454C" w14:textId="77777777" w:rsidR="009E72B8" w:rsidRPr="00622502" w:rsidRDefault="009E72B8" w:rsidP="009E72B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9E72B8" w:rsidRPr="00622502" w:rsidDel="004F3E40" w14:paraId="68DA65DE" w14:textId="77777777" w:rsidTr="009E72B8">
        <w:trPr>
          <w:trHeight w:val="70"/>
          <w:tblHeader/>
        </w:trPr>
        <w:tc>
          <w:tcPr>
            <w:tcW w:w="6210" w:type="dxa"/>
            <w:vAlign w:val="bottom"/>
          </w:tcPr>
          <w:p w14:paraId="46816BAB" w14:textId="77777777" w:rsidR="009E72B8" w:rsidRPr="00622502" w:rsidRDefault="009E72B8" w:rsidP="004E4939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D080CA7" w14:textId="77777777" w:rsidR="009E72B8" w:rsidRPr="00622502" w:rsidDel="004F3E40" w:rsidRDefault="009E72B8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E72B8" w:rsidRPr="00622502" w14:paraId="6EFB291B" w14:textId="77777777" w:rsidTr="009E72B8">
        <w:tc>
          <w:tcPr>
            <w:tcW w:w="6210" w:type="dxa"/>
          </w:tcPr>
          <w:p w14:paraId="1D82D196" w14:textId="2BB1C3CF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63AF53F4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4B6B8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528D14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622502" w14:paraId="1E64897C" w14:textId="77777777" w:rsidTr="009E72B8">
        <w:tc>
          <w:tcPr>
            <w:tcW w:w="6210" w:type="dxa"/>
          </w:tcPr>
          <w:p w14:paraId="3464DFEE" w14:textId="0E0EF26C" w:rsidR="009E72B8" w:rsidRPr="0085608E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288E9008" w14:textId="064C5CF0" w:rsidR="009E72B8" w:rsidRPr="00622502" w:rsidRDefault="00F23974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11,802</w:t>
            </w:r>
          </w:p>
        </w:tc>
        <w:tc>
          <w:tcPr>
            <w:tcW w:w="270" w:type="dxa"/>
            <w:vAlign w:val="bottom"/>
          </w:tcPr>
          <w:p w14:paraId="00384453" w14:textId="0E06C394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A1C739" w14:textId="4C5587C6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9E72B8" w:rsidRPr="00622502" w14:paraId="14334BAB" w14:textId="77777777" w:rsidTr="009E72B8">
        <w:trPr>
          <w:trHeight w:val="299"/>
        </w:trPr>
        <w:tc>
          <w:tcPr>
            <w:tcW w:w="6210" w:type="dxa"/>
          </w:tcPr>
          <w:p w14:paraId="73595CEC" w14:textId="77777777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43BF540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B3C6B6C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F1D989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622502" w14:paraId="1434EDEC" w14:textId="77777777" w:rsidTr="009E72B8">
        <w:tc>
          <w:tcPr>
            <w:tcW w:w="6210" w:type="dxa"/>
          </w:tcPr>
          <w:p w14:paraId="0A0508E3" w14:textId="33BD470D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7687F9B8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9841070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77779F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622502" w14:paraId="366398C9" w14:textId="77777777" w:rsidTr="009E72B8">
        <w:tc>
          <w:tcPr>
            <w:tcW w:w="6210" w:type="dxa"/>
          </w:tcPr>
          <w:p w14:paraId="1A05DBC1" w14:textId="77777777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51BBD3A2" w14:textId="1DD3734D" w:rsidR="009E72B8" w:rsidRPr="00622502" w:rsidRDefault="00F23974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2,976</w:t>
            </w:r>
          </w:p>
        </w:tc>
        <w:tc>
          <w:tcPr>
            <w:tcW w:w="270" w:type="dxa"/>
            <w:vAlign w:val="bottom"/>
          </w:tcPr>
          <w:p w14:paraId="2DB2C9CA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F41F5A" w14:textId="4029C139" w:rsidR="009E72B8" w:rsidRPr="00622502" w:rsidRDefault="009E72B8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9E72B8" w:rsidRPr="00622502" w14:paraId="50EC6BB4" w14:textId="77777777" w:rsidTr="009E72B8">
        <w:tc>
          <w:tcPr>
            <w:tcW w:w="6210" w:type="dxa"/>
          </w:tcPr>
          <w:p w14:paraId="168C8813" w14:textId="3F034C80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350" w:type="dxa"/>
            <w:vAlign w:val="bottom"/>
          </w:tcPr>
          <w:p w14:paraId="2CCC0D74" w14:textId="5F9318E8" w:rsidR="009E72B8" w:rsidRPr="00622502" w:rsidRDefault="00F23974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37,838</w:t>
            </w:r>
          </w:p>
        </w:tc>
        <w:tc>
          <w:tcPr>
            <w:tcW w:w="270" w:type="dxa"/>
            <w:vAlign w:val="bottom"/>
          </w:tcPr>
          <w:p w14:paraId="2B2CE146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B14DE" w14:textId="326A74E4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9,122</w:t>
            </w:r>
          </w:p>
        </w:tc>
      </w:tr>
      <w:tr w:rsidR="009E72B8" w:rsidRPr="00622502" w14:paraId="04E7DB4D" w14:textId="77777777" w:rsidTr="009E72B8">
        <w:tc>
          <w:tcPr>
            <w:tcW w:w="6210" w:type="dxa"/>
          </w:tcPr>
          <w:p w14:paraId="79E975FA" w14:textId="77777777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9338A7E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954F6DD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8F5620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622502" w14:paraId="51D8140B" w14:textId="77777777" w:rsidTr="009E72B8">
        <w:tc>
          <w:tcPr>
            <w:tcW w:w="6210" w:type="dxa"/>
          </w:tcPr>
          <w:p w14:paraId="3B5A15C0" w14:textId="51ADA58E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6BCA4187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940C31E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A1F1A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622502" w14:paraId="56455F57" w14:textId="77777777" w:rsidTr="009E72B8">
        <w:tc>
          <w:tcPr>
            <w:tcW w:w="6210" w:type="dxa"/>
          </w:tcPr>
          <w:p w14:paraId="2F5A1EEE" w14:textId="4B418C91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45FE8BBE" w14:textId="694DC6F5" w:rsidR="009E72B8" w:rsidRPr="00622502" w:rsidRDefault="00F23974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148,569</w:t>
            </w:r>
          </w:p>
        </w:tc>
        <w:tc>
          <w:tcPr>
            <w:tcW w:w="270" w:type="dxa"/>
            <w:vAlign w:val="bottom"/>
          </w:tcPr>
          <w:p w14:paraId="5143C63F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195101" w14:textId="20FCE9AE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364D7E">
              <w:rPr>
                <w:rFonts w:asciiTheme="majorBidi" w:hAnsiTheme="majorBidi" w:cstheme="majorBidi"/>
                <w:sz w:val="30"/>
                <w:szCs w:val="30"/>
              </w:rPr>
              <w:t>20,592</w:t>
            </w:r>
          </w:p>
        </w:tc>
      </w:tr>
      <w:tr w:rsidR="009E72B8" w:rsidRPr="00622502" w14:paraId="62F94534" w14:textId="77777777" w:rsidTr="009E72B8">
        <w:tc>
          <w:tcPr>
            <w:tcW w:w="6210" w:type="dxa"/>
          </w:tcPr>
          <w:p w14:paraId="7B8E6EC6" w14:textId="77777777" w:rsidR="009E72B8" w:rsidRPr="00622502" w:rsidDel="00B47F0D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867FB4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1DDE3B9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76070C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622502" w14:paraId="4EE25461" w14:textId="77777777" w:rsidTr="009E72B8">
        <w:tc>
          <w:tcPr>
            <w:tcW w:w="6210" w:type="dxa"/>
          </w:tcPr>
          <w:p w14:paraId="7BDDC88F" w14:textId="68144057" w:rsidR="009E72B8" w:rsidRPr="00622502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รายได้ค่าบริการเพื่อสนับสนุนธุรกิจตามปกติ</w:t>
            </w:r>
          </w:p>
        </w:tc>
        <w:tc>
          <w:tcPr>
            <w:tcW w:w="1350" w:type="dxa"/>
            <w:vAlign w:val="bottom"/>
          </w:tcPr>
          <w:p w14:paraId="454E8EF9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1CFB162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4EF04" w14:textId="77777777" w:rsidR="009E72B8" w:rsidRPr="00622502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9D12D7" w14:paraId="1100B2C5" w14:textId="77777777" w:rsidTr="009E72B8">
        <w:tc>
          <w:tcPr>
            <w:tcW w:w="6210" w:type="dxa"/>
          </w:tcPr>
          <w:p w14:paraId="10F430EC" w14:textId="7715F728" w:rsidR="009E72B8" w:rsidRPr="009D12D7" w:rsidRDefault="009E72B8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067F97AE" w14:textId="4B6CBDE0" w:rsidR="009E72B8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3,257</w:t>
            </w:r>
          </w:p>
        </w:tc>
        <w:tc>
          <w:tcPr>
            <w:tcW w:w="270" w:type="dxa"/>
            <w:vAlign w:val="bottom"/>
          </w:tcPr>
          <w:p w14:paraId="67EA9BEB" w14:textId="77777777" w:rsidR="009E72B8" w:rsidRPr="009D12D7" w:rsidRDefault="009E72B8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6C6F90" w14:textId="56B4DB7A" w:rsidR="009E72B8" w:rsidRPr="009D12D7" w:rsidRDefault="004079A1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2,721</w:t>
            </w:r>
          </w:p>
        </w:tc>
      </w:tr>
      <w:tr w:rsidR="009E72B8" w:rsidRPr="009D12D7" w14:paraId="6D6711BF" w14:textId="77777777" w:rsidTr="009E72B8">
        <w:tc>
          <w:tcPr>
            <w:tcW w:w="6210" w:type="dxa"/>
          </w:tcPr>
          <w:p w14:paraId="5BB7B209" w14:textId="1F1E02B0" w:rsidR="009E72B8" w:rsidRPr="009D12D7" w:rsidRDefault="009E72B8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350" w:type="dxa"/>
            <w:vAlign w:val="bottom"/>
          </w:tcPr>
          <w:p w14:paraId="7D56027A" w14:textId="4F5B7F13" w:rsidR="009E72B8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11,20</w:t>
            </w:r>
            <w:r w:rsidR="002C580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</w:t>
            </w:r>
          </w:p>
        </w:tc>
        <w:tc>
          <w:tcPr>
            <w:tcW w:w="270" w:type="dxa"/>
            <w:vAlign w:val="bottom"/>
          </w:tcPr>
          <w:p w14:paraId="67AA03F2" w14:textId="77777777" w:rsidR="009E72B8" w:rsidRPr="009D12D7" w:rsidRDefault="009E72B8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63E0C" w14:textId="65BDF12E" w:rsidR="009E72B8" w:rsidRPr="009D12D7" w:rsidRDefault="009E72B8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11,228</w:t>
            </w:r>
          </w:p>
        </w:tc>
      </w:tr>
      <w:tr w:rsidR="006628EC" w:rsidRPr="009D12D7" w14:paraId="6717DDA8" w14:textId="77777777" w:rsidTr="009E72B8">
        <w:tc>
          <w:tcPr>
            <w:tcW w:w="6210" w:type="dxa"/>
          </w:tcPr>
          <w:p w14:paraId="6E457945" w14:textId="77777777" w:rsidR="006628EC" w:rsidRPr="009D12D7" w:rsidRDefault="006628EC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A4A2FCB" w14:textId="77777777" w:rsidR="006628EC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B1875F6" w14:textId="77777777" w:rsidR="006628EC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72118B" w14:textId="77777777" w:rsidR="006628EC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9A1" w:rsidRPr="009D12D7" w14:paraId="5EC0121C" w14:textId="77777777" w:rsidTr="009E72B8">
        <w:tc>
          <w:tcPr>
            <w:tcW w:w="6210" w:type="dxa"/>
          </w:tcPr>
          <w:p w14:paraId="280EFB88" w14:textId="530CFC95" w:rsidR="004079A1" w:rsidRPr="009D12D7" w:rsidRDefault="004079A1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079A1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รายได้จากการรับจ้างพัฒนาซอฟต์แวร์</w:t>
            </w:r>
          </w:p>
        </w:tc>
        <w:tc>
          <w:tcPr>
            <w:tcW w:w="1350" w:type="dxa"/>
            <w:vAlign w:val="bottom"/>
          </w:tcPr>
          <w:p w14:paraId="61D456C3" w14:textId="77777777" w:rsidR="004079A1" w:rsidRPr="009D12D7" w:rsidRDefault="004079A1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A11662F" w14:textId="77777777" w:rsidR="004079A1" w:rsidRPr="009D12D7" w:rsidRDefault="004079A1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89EFC3" w14:textId="77777777" w:rsidR="004079A1" w:rsidRPr="009D12D7" w:rsidRDefault="004079A1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9A1" w:rsidRPr="009D12D7" w14:paraId="636A067F" w14:textId="77777777" w:rsidTr="009E72B8">
        <w:tc>
          <w:tcPr>
            <w:tcW w:w="6210" w:type="dxa"/>
          </w:tcPr>
          <w:p w14:paraId="65690BD1" w14:textId="4E979267" w:rsidR="004079A1" w:rsidRPr="009D12D7" w:rsidRDefault="004079A1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09F72CA4" w14:textId="3006F3A6" w:rsidR="004079A1" w:rsidRPr="009D12D7" w:rsidRDefault="004079A1" w:rsidP="004079A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 w:right="25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6A784FA4" w14:textId="77777777" w:rsidR="004079A1" w:rsidRPr="009D12D7" w:rsidRDefault="004079A1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942C08" w14:textId="4B852249" w:rsidR="004079A1" w:rsidRPr="009D12D7" w:rsidRDefault="004079A1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4079A1">
              <w:rPr>
                <w:rFonts w:asciiTheme="majorBidi" w:hAnsiTheme="majorBidi" w:cstheme="majorBidi"/>
                <w:sz w:val="30"/>
                <w:szCs w:val="30"/>
              </w:rPr>
              <w:t>28,038</w:t>
            </w:r>
          </w:p>
        </w:tc>
      </w:tr>
      <w:tr w:rsidR="002B106E" w:rsidRPr="009D12D7" w14:paraId="2AD836E7" w14:textId="77777777" w:rsidTr="009E72B8">
        <w:tc>
          <w:tcPr>
            <w:tcW w:w="6210" w:type="dxa"/>
          </w:tcPr>
          <w:p w14:paraId="58939350" w14:textId="77777777" w:rsidR="002B106E" w:rsidRPr="009D12D7" w:rsidRDefault="002B106E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08742FF" w14:textId="77777777" w:rsidR="002B106E" w:rsidRPr="009D12D7" w:rsidRDefault="002B106E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0220FCC" w14:textId="77777777" w:rsidR="002B106E" w:rsidRPr="009D12D7" w:rsidRDefault="002B106E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C4D2CF" w14:textId="77777777" w:rsidR="002B106E" w:rsidRPr="009D12D7" w:rsidRDefault="002B106E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8EC" w:rsidRPr="009D12D7" w14:paraId="1D418AB3" w14:textId="77777777" w:rsidTr="009E72B8">
        <w:tc>
          <w:tcPr>
            <w:tcW w:w="6210" w:type="dxa"/>
          </w:tcPr>
          <w:p w14:paraId="025B45BA" w14:textId="59BA6A7A" w:rsidR="006628EC" w:rsidRPr="009D12D7" w:rsidRDefault="006628EC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28E9870" w14:textId="77777777" w:rsidR="006628EC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37AA615" w14:textId="77777777" w:rsidR="006628EC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42303F" w14:textId="77777777" w:rsidR="006628EC" w:rsidRPr="009D12D7" w:rsidRDefault="006628EC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8EC" w:rsidRPr="009D12D7" w14:paraId="72081DCC" w14:textId="77777777" w:rsidTr="009E72B8">
        <w:tc>
          <w:tcPr>
            <w:tcW w:w="6210" w:type="dxa"/>
          </w:tcPr>
          <w:p w14:paraId="0782472B" w14:textId="5A85F71D" w:rsidR="006628EC" w:rsidRPr="009D12D7" w:rsidRDefault="006628EC" w:rsidP="0066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576E0747" w14:textId="4D094119" w:rsidR="006628EC" w:rsidRPr="009D12D7" w:rsidRDefault="006628EC" w:rsidP="006628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4,809</w:t>
            </w:r>
          </w:p>
        </w:tc>
        <w:tc>
          <w:tcPr>
            <w:tcW w:w="270" w:type="dxa"/>
            <w:vAlign w:val="bottom"/>
          </w:tcPr>
          <w:p w14:paraId="331A01F7" w14:textId="77777777" w:rsidR="006628EC" w:rsidRPr="009D12D7" w:rsidRDefault="006628EC" w:rsidP="006628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CA2C0A" w14:textId="13723F5E" w:rsidR="006628EC" w:rsidRPr="009D12D7" w:rsidRDefault="006628EC" w:rsidP="006628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8EC" w:rsidRPr="009D12D7" w14:paraId="008D7A16" w14:textId="77777777" w:rsidTr="009E72B8">
        <w:tc>
          <w:tcPr>
            <w:tcW w:w="6210" w:type="dxa"/>
          </w:tcPr>
          <w:p w14:paraId="20D17361" w14:textId="77777777" w:rsidR="006628EC" w:rsidRPr="009D12D7" w:rsidRDefault="006628EC" w:rsidP="0066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E4416E6" w14:textId="77777777" w:rsidR="006628EC" w:rsidRPr="009D12D7" w:rsidRDefault="006628EC" w:rsidP="006628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52F340C" w14:textId="77777777" w:rsidR="006628EC" w:rsidRPr="009D12D7" w:rsidRDefault="006628EC" w:rsidP="006628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C7691" w14:textId="77777777" w:rsidR="006628EC" w:rsidRPr="009D12D7" w:rsidRDefault="006628EC" w:rsidP="006628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72B8" w:rsidRPr="009D12D7" w14:paraId="4749A243" w14:textId="77777777" w:rsidTr="009E72B8">
        <w:tc>
          <w:tcPr>
            <w:tcW w:w="6210" w:type="dxa"/>
          </w:tcPr>
          <w:p w14:paraId="39FA70B5" w14:textId="2328E43E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50" w:type="dxa"/>
            <w:vAlign w:val="bottom"/>
          </w:tcPr>
          <w:p w14:paraId="60D46AB1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00DFA0B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3E477F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9D12D7" w14:paraId="1AD5B4F7" w14:textId="77777777" w:rsidTr="009E72B8">
        <w:tc>
          <w:tcPr>
            <w:tcW w:w="6210" w:type="dxa"/>
          </w:tcPr>
          <w:p w14:paraId="0AA2C10C" w14:textId="3317F47E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191B5DB3" w14:textId="3B4670FE" w:rsidR="009E72B8" w:rsidRPr="009D12D7" w:rsidRDefault="006628EC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135,888</w:t>
            </w:r>
          </w:p>
        </w:tc>
        <w:tc>
          <w:tcPr>
            <w:tcW w:w="270" w:type="dxa"/>
            <w:vAlign w:val="bottom"/>
          </w:tcPr>
          <w:p w14:paraId="49E659EB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146790" w14:textId="2BFAE30B" w:rsidR="009E72B8" w:rsidRPr="009D12D7" w:rsidRDefault="00826070" w:rsidP="008260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9E72B8" w:rsidRPr="009D12D7" w14:paraId="08471A34" w14:textId="77777777" w:rsidTr="009E72B8">
        <w:tc>
          <w:tcPr>
            <w:tcW w:w="6210" w:type="dxa"/>
          </w:tcPr>
          <w:p w14:paraId="50043F9D" w14:textId="77777777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6078854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A05E2C4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97AC1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9D12D7" w14:paraId="76698D47" w14:textId="77777777" w:rsidTr="009E72B8">
        <w:tc>
          <w:tcPr>
            <w:tcW w:w="6210" w:type="dxa"/>
          </w:tcPr>
          <w:p w14:paraId="6D86FD58" w14:textId="70947921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350" w:type="dxa"/>
            <w:vAlign w:val="bottom"/>
          </w:tcPr>
          <w:p w14:paraId="3D26F0A7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9EB0293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CE74F3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9D12D7" w14:paraId="02B17825" w14:textId="77777777" w:rsidTr="009E72B8">
        <w:tc>
          <w:tcPr>
            <w:tcW w:w="6210" w:type="dxa"/>
          </w:tcPr>
          <w:p w14:paraId="7C592736" w14:textId="0AF7D729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2082FE9B" w14:textId="1917823C" w:rsidR="009E72B8" w:rsidRPr="009D12D7" w:rsidRDefault="00E071F6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6,049</w:t>
            </w:r>
          </w:p>
        </w:tc>
        <w:tc>
          <w:tcPr>
            <w:tcW w:w="270" w:type="dxa"/>
            <w:vAlign w:val="bottom"/>
          </w:tcPr>
          <w:p w14:paraId="5C6E4D09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8E431D" w14:textId="3BC7C90C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9,600</w:t>
            </w:r>
          </w:p>
        </w:tc>
      </w:tr>
      <w:tr w:rsidR="000B13E0" w:rsidRPr="009D12D7" w14:paraId="4FF13825" w14:textId="77777777" w:rsidTr="009E72B8">
        <w:tc>
          <w:tcPr>
            <w:tcW w:w="6210" w:type="dxa"/>
          </w:tcPr>
          <w:p w14:paraId="42757DE6" w14:textId="77777777" w:rsidR="000B13E0" w:rsidRPr="009D12D7" w:rsidRDefault="000B13E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06BAEC8" w14:textId="77777777" w:rsidR="000B13E0" w:rsidRPr="009D12D7" w:rsidRDefault="000B13E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E1CFA69" w14:textId="77777777" w:rsidR="000B13E0" w:rsidRPr="009D12D7" w:rsidRDefault="000B13E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BF5A20" w14:textId="77777777" w:rsidR="000B13E0" w:rsidRPr="009D12D7" w:rsidRDefault="000B13E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2B106E" w:rsidRPr="009D12D7" w14:paraId="4D418FBF" w14:textId="77777777" w:rsidTr="009E72B8">
        <w:tc>
          <w:tcPr>
            <w:tcW w:w="6210" w:type="dxa"/>
          </w:tcPr>
          <w:p w14:paraId="6D4DCDEE" w14:textId="77777777" w:rsidR="002B106E" w:rsidRPr="009D12D7" w:rsidRDefault="002B106E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CE22456" w14:textId="77777777" w:rsidR="002B106E" w:rsidRPr="009D12D7" w:rsidRDefault="002B106E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A98E143" w14:textId="77777777" w:rsidR="002B106E" w:rsidRPr="009D12D7" w:rsidRDefault="002B106E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06C85F" w14:textId="77777777" w:rsidR="002B106E" w:rsidRPr="009D12D7" w:rsidRDefault="002B106E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2B106E" w:rsidRPr="009D12D7" w14:paraId="241962CA" w14:textId="77777777" w:rsidTr="009E72B8">
        <w:tc>
          <w:tcPr>
            <w:tcW w:w="6210" w:type="dxa"/>
          </w:tcPr>
          <w:p w14:paraId="064FA4F5" w14:textId="77777777" w:rsidR="002B106E" w:rsidRPr="009D12D7" w:rsidRDefault="002B106E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7806DF" w14:textId="77777777" w:rsidR="002B106E" w:rsidRPr="009D12D7" w:rsidRDefault="002B106E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FAC77DE" w14:textId="77777777" w:rsidR="002B106E" w:rsidRPr="009D12D7" w:rsidRDefault="002B106E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7F7E34" w14:textId="77777777" w:rsidR="002B106E" w:rsidRPr="009D12D7" w:rsidRDefault="002B106E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9D12D7" w14:paraId="5F2219F6" w14:textId="77777777" w:rsidTr="009E72B8">
        <w:tc>
          <w:tcPr>
            <w:tcW w:w="6210" w:type="dxa"/>
          </w:tcPr>
          <w:p w14:paraId="61EAC400" w14:textId="27811AD9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ค่าบริการเพื่อสนับสนุนธุรกิจตามปกติ</w:t>
            </w:r>
          </w:p>
        </w:tc>
        <w:tc>
          <w:tcPr>
            <w:tcW w:w="1350" w:type="dxa"/>
            <w:vAlign w:val="bottom"/>
          </w:tcPr>
          <w:p w14:paraId="4C400749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F646B63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789612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9D12D7" w14:paraId="42AB8176" w14:textId="77777777" w:rsidTr="009E72B8">
        <w:tc>
          <w:tcPr>
            <w:tcW w:w="6210" w:type="dxa"/>
          </w:tcPr>
          <w:p w14:paraId="64B0E188" w14:textId="1EEFB506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6BD0D910" w14:textId="587A1713" w:rsidR="009E72B8" w:rsidRPr="009D12D7" w:rsidRDefault="005B26E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71,434</w:t>
            </w:r>
          </w:p>
        </w:tc>
        <w:tc>
          <w:tcPr>
            <w:tcW w:w="270" w:type="dxa"/>
            <w:vAlign w:val="bottom"/>
          </w:tcPr>
          <w:p w14:paraId="46241B18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30514A" w14:textId="574829DE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69,736</w:t>
            </w:r>
          </w:p>
        </w:tc>
      </w:tr>
      <w:tr w:rsidR="009E72B8" w:rsidRPr="009D12D7" w14:paraId="2FAB6509" w14:textId="77777777" w:rsidTr="009E72B8">
        <w:tc>
          <w:tcPr>
            <w:tcW w:w="6210" w:type="dxa"/>
          </w:tcPr>
          <w:p w14:paraId="27F6FDDC" w14:textId="1459F9BC" w:rsidR="009E72B8" w:rsidRPr="009D12D7" w:rsidRDefault="009E72B8" w:rsidP="00CB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เท็นเอกซ์ จำกัด</w:t>
            </w:r>
          </w:p>
        </w:tc>
        <w:tc>
          <w:tcPr>
            <w:tcW w:w="1350" w:type="dxa"/>
            <w:vAlign w:val="bottom"/>
          </w:tcPr>
          <w:p w14:paraId="431D8CF0" w14:textId="165F918D" w:rsidR="009E72B8" w:rsidRPr="00D6148A" w:rsidRDefault="00E071F6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</w:t>
            </w:r>
            <w:r w:rsidR="005F016D" w:rsidRPr="00D6148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546</w:t>
            </w:r>
          </w:p>
        </w:tc>
        <w:tc>
          <w:tcPr>
            <w:tcW w:w="270" w:type="dxa"/>
            <w:vAlign w:val="bottom"/>
          </w:tcPr>
          <w:p w14:paraId="5FB49EDD" w14:textId="77777777" w:rsidR="009E72B8" w:rsidRPr="00D6148A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3F6FA9" w14:textId="5ACE6C86" w:rsidR="009E72B8" w:rsidRPr="009D12D7" w:rsidRDefault="009E72B8" w:rsidP="00CB67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E071F6" w:rsidRPr="009D12D7" w14:paraId="6CFB1F04" w14:textId="77777777" w:rsidTr="003C3108">
        <w:tc>
          <w:tcPr>
            <w:tcW w:w="6210" w:type="dxa"/>
          </w:tcPr>
          <w:p w14:paraId="3FFF743C" w14:textId="63DFEC13" w:rsidR="00E071F6" w:rsidRPr="009D12D7" w:rsidRDefault="00735D3F" w:rsidP="003C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บริษัท</w:t>
            </w: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ดิจิทัล</w:t>
            </w: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เวนเจอร์ส</w:t>
            </w: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61B0201" w14:textId="682F5440" w:rsidR="00E071F6" w:rsidRPr="009D12D7" w:rsidRDefault="00735D3F" w:rsidP="003C31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</w:t>
            </w: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350</w:t>
            </w:r>
          </w:p>
        </w:tc>
        <w:tc>
          <w:tcPr>
            <w:tcW w:w="270" w:type="dxa"/>
            <w:vAlign w:val="bottom"/>
          </w:tcPr>
          <w:p w14:paraId="1528C2E6" w14:textId="77777777" w:rsidR="00E071F6" w:rsidRPr="009D12D7" w:rsidRDefault="00E071F6" w:rsidP="003C31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C99F8F" w14:textId="77777777" w:rsidR="00E071F6" w:rsidRPr="009D12D7" w:rsidRDefault="00E071F6" w:rsidP="003C31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9E72B8" w:rsidRPr="009D12D7" w14:paraId="6812FAC2" w14:textId="77777777" w:rsidTr="009E72B8">
        <w:tc>
          <w:tcPr>
            <w:tcW w:w="6210" w:type="dxa"/>
          </w:tcPr>
          <w:p w14:paraId="0C7C094E" w14:textId="77777777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D7DBBB2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B9664A5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9FE4A2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9E72B8" w:rsidRPr="009D12D7" w14:paraId="581CF10B" w14:textId="77777777" w:rsidTr="009E72B8">
        <w:tc>
          <w:tcPr>
            <w:tcW w:w="6210" w:type="dxa"/>
          </w:tcPr>
          <w:p w14:paraId="65EC84BA" w14:textId="1F0E607A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287EF909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A24A69D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188E6E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E72B8" w:rsidRPr="009D12D7" w14:paraId="6D13A5A7" w14:textId="77777777" w:rsidTr="009E72B8">
        <w:tc>
          <w:tcPr>
            <w:tcW w:w="6210" w:type="dxa"/>
          </w:tcPr>
          <w:p w14:paraId="671C499D" w14:textId="5C709FB9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350" w:type="dxa"/>
            <w:vAlign w:val="bottom"/>
          </w:tcPr>
          <w:p w14:paraId="2E65F587" w14:textId="286DBB26" w:rsidR="009E72B8" w:rsidRPr="009D12D7" w:rsidRDefault="005B26E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16,549</w:t>
            </w:r>
          </w:p>
        </w:tc>
        <w:tc>
          <w:tcPr>
            <w:tcW w:w="270" w:type="dxa"/>
            <w:vAlign w:val="bottom"/>
          </w:tcPr>
          <w:p w14:paraId="188907F3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02A8D4" w14:textId="3F943146" w:rsidR="009E72B8" w:rsidRPr="009D12D7" w:rsidRDefault="00826070" w:rsidP="008260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11,727</w:t>
            </w:r>
          </w:p>
        </w:tc>
      </w:tr>
      <w:tr w:rsidR="005B26E3" w:rsidRPr="009D12D7" w14:paraId="25585A34" w14:textId="77777777" w:rsidTr="009E72B8">
        <w:tc>
          <w:tcPr>
            <w:tcW w:w="6210" w:type="dxa"/>
          </w:tcPr>
          <w:p w14:paraId="1E035185" w14:textId="25702EE1" w:rsidR="005B26E3" w:rsidRPr="004079A1" w:rsidRDefault="005B26E3" w:rsidP="005B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เท็นเอกซ์ จำกัด</w:t>
            </w:r>
          </w:p>
        </w:tc>
        <w:tc>
          <w:tcPr>
            <w:tcW w:w="1350" w:type="dxa"/>
            <w:vAlign w:val="bottom"/>
          </w:tcPr>
          <w:p w14:paraId="005B25CD" w14:textId="6BE03E7B" w:rsidR="005B26E3" w:rsidRPr="009D12D7" w:rsidRDefault="005B26E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</w:t>
            </w:r>
          </w:p>
        </w:tc>
        <w:tc>
          <w:tcPr>
            <w:tcW w:w="270" w:type="dxa"/>
            <w:vAlign w:val="bottom"/>
          </w:tcPr>
          <w:p w14:paraId="43C5CBB7" w14:textId="77777777" w:rsidR="005B26E3" w:rsidRPr="009D12D7" w:rsidRDefault="005B26E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2505B3" w14:textId="14C9E707" w:rsidR="005B26E3" w:rsidRPr="009D12D7" w:rsidRDefault="005B26E3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0"/>
              </w:tabs>
              <w:ind w:left="-4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72B8" w:rsidRPr="009D12D7" w14:paraId="792EA252" w14:textId="77777777" w:rsidTr="009E72B8">
        <w:tc>
          <w:tcPr>
            <w:tcW w:w="6210" w:type="dxa"/>
          </w:tcPr>
          <w:p w14:paraId="11C0FB36" w14:textId="41F49DE2" w:rsidR="009E72B8" w:rsidRPr="009D12D7" w:rsidRDefault="009E72B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350" w:type="dxa"/>
            <w:vAlign w:val="bottom"/>
          </w:tcPr>
          <w:p w14:paraId="3654FF3D" w14:textId="70C97E32" w:rsidR="009E72B8" w:rsidRPr="009D12D7" w:rsidRDefault="00E071F6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12,153</w:t>
            </w:r>
          </w:p>
        </w:tc>
        <w:tc>
          <w:tcPr>
            <w:tcW w:w="270" w:type="dxa"/>
            <w:vAlign w:val="bottom"/>
          </w:tcPr>
          <w:p w14:paraId="75D0881F" w14:textId="77777777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02F99B" w14:textId="5C1BADA1" w:rsidR="009E72B8" w:rsidRPr="009D12D7" w:rsidRDefault="009E72B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12,879</w:t>
            </w:r>
          </w:p>
        </w:tc>
      </w:tr>
    </w:tbl>
    <w:p w14:paraId="23DA8FD2" w14:textId="0AFB9074" w:rsidR="009E1D9E" w:rsidRPr="009D12D7" w:rsidRDefault="009E1D9E" w:rsidP="004E4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01AEB" w14:textId="5CBFF92D" w:rsidR="007D16B6" w:rsidRPr="009D12D7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F82462" w:rsidRPr="009D12D7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กับกิจการที่เกี่ยวข้องกัน ณ วันที่ </w:t>
      </w:r>
      <w:r w:rsidR="00B75AF8"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="00B75AF8" w:rsidRPr="009D12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D12D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458070" w14:textId="68AC3ADB" w:rsidR="007D16B6" w:rsidRPr="009D12D7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5A38D1" w:rsidRPr="009D12D7" w14:paraId="2F7AB840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54EA96A0" w14:textId="28FBB439" w:rsidR="005A38D1" w:rsidRPr="009D12D7" w:rsidRDefault="005A38D1" w:rsidP="006A704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A16DC3" w14:textId="77777777" w:rsidR="005A38D1" w:rsidRPr="009D12D7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FCB26C" w14:textId="77777777" w:rsidR="005A38D1" w:rsidRPr="009D12D7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E55B83F" w14:textId="77777777" w:rsidR="005A38D1" w:rsidRPr="009D12D7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98A08A7" w14:textId="77777777" w:rsidR="005A38D1" w:rsidRPr="009D12D7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A38D1" w:rsidRPr="009D12D7" w:rsidDel="004F3E40" w14:paraId="2D27BFD6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11FB30F7" w14:textId="77777777" w:rsidR="005A38D1" w:rsidRPr="009D12D7" w:rsidRDefault="005A38D1" w:rsidP="006A704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9232AB" w14:textId="77777777" w:rsidR="005A38D1" w:rsidRPr="009D12D7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FAEBA24" w14:textId="77777777" w:rsidR="005A38D1" w:rsidRPr="009D12D7" w:rsidDel="004F3E40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A38D1" w:rsidRPr="009D12D7" w14:paraId="1E113BFB" w14:textId="77777777" w:rsidTr="004E4939">
        <w:tc>
          <w:tcPr>
            <w:tcW w:w="5040" w:type="dxa"/>
          </w:tcPr>
          <w:p w14:paraId="68F73687" w14:textId="7A8F414B" w:rsidR="005A38D1" w:rsidRPr="009D12D7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vAlign w:val="bottom"/>
          </w:tcPr>
          <w:p w14:paraId="6EF3C550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E579F6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49B6C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4B5BE6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9D12D7" w14:paraId="20EE96EA" w14:textId="77777777" w:rsidTr="004E4939">
        <w:tc>
          <w:tcPr>
            <w:tcW w:w="5040" w:type="dxa"/>
          </w:tcPr>
          <w:p w14:paraId="1636D338" w14:textId="1D798D94" w:rsidR="005A38D1" w:rsidRPr="009D12D7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051C650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31C307" w14:textId="3CF15320" w:rsidR="005A38D1" w:rsidRPr="009D12D7" w:rsidRDefault="005B26E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356,707</w:t>
            </w:r>
          </w:p>
        </w:tc>
        <w:tc>
          <w:tcPr>
            <w:tcW w:w="270" w:type="dxa"/>
            <w:vAlign w:val="bottom"/>
          </w:tcPr>
          <w:p w14:paraId="4C13C6D3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BF5A0E" w14:textId="40F476FC" w:rsidR="005A38D1" w:rsidRPr="009D12D7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206,554</w:t>
            </w:r>
          </w:p>
        </w:tc>
      </w:tr>
      <w:tr w:rsidR="00676EC0" w:rsidRPr="009D12D7" w14:paraId="4462F2A7" w14:textId="77777777" w:rsidTr="004E4939">
        <w:tc>
          <w:tcPr>
            <w:tcW w:w="5040" w:type="dxa"/>
          </w:tcPr>
          <w:p w14:paraId="22FD6500" w14:textId="77777777" w:rsidR="00676EC0" w:rsidRPr="009D12D7" w:rsidRDefault="00676EC0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18696B" w14:textId="77777777" w:rsidR="00676EC0" w:rsidRPr="009D12D7" w:rsidRDefault="00676EC0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12575" w14:textId="77777777" w:rsidR="00676EC0" w:rsidRPr="009D12D7" w:rsidRDefault="00676EC0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056CF73" w14:textId="77777777" w:rsidR="00676EC0" w:rsidRPr="009D12D7" w:rsidRDefault="00676EC0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612F5D" w14:textId="77777777" w:rsidR="00676EC0" w:rsidRPr="009D12D7" w:rsidRDefault="00676EC0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9D12D7" w14:paraId="142F859C" w14:textId="77777777" w:rsidTr="004E4939">
        <w:tc>
          <w:tcPr>
            <w:tcW w:w="5040" w:type="dxa"/>
          </w:tcPr>
          <w:p w14:paraId="75F403FC" w14:textId="654F9B36" w:rsidR="005A38D1" w:rsidRPr="009D12D7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2D49D50E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7F5354" w14:textId="77777777" w:rsidR="005A38D1" w:rsidRPr="009D12D7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3AC7DCE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631BD5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9D12D7" w14:paraId="220EADE5" w14:textId="77777777" w:rsidTr="004E4939">
        <w:tc>
          <w:tcPr>
            <w:tcW w:w="5040" w:type="dxa"/>
          </w:tcPr>
          <w:p w14:paraId="7E25733B" w14:textId="28636D8F" w:rsidR="005A38D1" w:rsidRPr="009D12D7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DC29C29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EDC94E" w14:textId="465A783D" w:rsidR="005A38D1" w:rsidRPr="009D12D7" w:rsidRDefault="00735D3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17,435</w:t>
            </w:r>
          </w:p>
        </w:tc>
        <w:tc>
          <w:tcPr>
            <w:tcW w:w="270" w:type="dxa"/>
            <w:vAlign w:val="bottom"/>
          </w:tcPr>
          <w:p w14:paraId="16508B48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C09BF" w14:textId="788D346A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</w:tr>
      <w:tr w:rsidR="005A38D1" w:rsidRPr="009D12D7" w14:paraId="5722EDD7" w14:textId="77777777" w:rsidTr="004E4939">
        <w:tc>
          <w:tcPr>
            <w:tcW w:w="5040" w:type="dxa"/>
          </w:tcPr>
          <w:p w14:paraId="2D806CEE" w14:textId="7837643A" w:rsidR="005A38D1" w:rsidRPr="009D12D7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32DFA6FA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15875B" w14:textId="3531C435" w:rsidR="005A38D1" w:rsidRPr="009D12D7" w:rsidRDefault="00735D3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2,976</w:t>
            </w:r>
          </w:p>
        </w:tc>
        <w:tc>
          <w:tcPr>
            <w:tcW w:w="270" w:type="dxa"/>
            <w:vAlign w:val="bottom"/>
          </w:tcPr>
          <w:p w14:paraId="59F69349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7D4091" w14:textId="0EE12899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</w:tr>
      <w:tr w:rsidR="005A38D1" w:rsidRPr="009D12D7" w14:paraId="1830CD4A" w14:textId="77777777" w:rsidTr="004E4939">
        <w:tc>
          <w:tcPr>
            <w:tcW w:w="5040" w:type="dxa"/>
          </w:tcPr>
          <w:p w14:paraId="720B31E9" w14:textId="14E35F46" w:rsidR="005A38D1" w:rsidRPr="009D12D7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3286AB8F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7066C9" w14:textId="357FEEC6" w:rsidR="005A38D1" w:rsidRPr="009D12D7" w:rsidRDefault="00735D3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2,981</w:t>
            </w:r>
          </w:p>
        </w:tc>
        <w:tc>
          <w:tcPr>
            <w:tcW w:w="270" w:type="dxa"/>
            <w:vAlign w:val="bottom"/>
          </w:tcPr>
          <w:p w14:paraId="3A24250E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E63A1" w14:textId="6EDF40A8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5A38D1" w:rsidRPr="009D12D7" w14:paraId="1ABB44C9" w14:textId="77777777" w:rsidTr="004E4939">
        <w:tc>
          <w:tcPr>
            <w:tcW w:w="5040" w:type="dxa"/>
          </w:tcPr>
          <w:p w14:paraId="3F5FE80B" w14:textId="77777777" w:rsidR="005A38D1" w:rsidRPr="009D12D7" w:rsidRDefault="005A38D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55BBB2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0E835E" w14:textId="77777777" w:rsidR="005A38D1" w:rsidRPr="009D12D7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0D26F9B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091EE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9D12D7" w14:paraId="02F209F2" w14:textId="77777777" w:rsidTr="004E4939">
        <w:tc>
          <w:tcPr>
            <w:tcW w:w="5040" w:type="dxa"/>
          </w:tcPr>
          <w:p w14:paraId="775C03F5" w14:textId="7CF93C11" w:rsidR="005A38D1" w:rsidRPr="009D12D7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2010C8AA" w14:textId="77777777" w:rsidR="005A38D1" w:rsidRPr="009D12D7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EEE292" w14:textId="77777777" w:rsidR="005A38D1" w:rsidRPr="009D12D7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D76D972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80E586" w14:textId="77777777" w:rsidR="005A38D1" w:rsidRPr="009D12D7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5D3F" w:rsidRPr="009D12D7" w14:paraId="769F97E3" w14:textId="77777777" w:rsidTr="003C3108">
        <w:tc>
          <w:tcPr>
            <w:tcW w:w="5040" w:type="dxa"/>
          </w:tcPr>
          <w:p w14:paraId="1A74283D" w14:textId="675C2368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5385CCA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4C9DCF" w14:textId="13F3347A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270" w:type="dxa"/>
            <w:vAlign w:val="bottom"/>
          </w:tcPr>
          <w:p w14:paraId="2C4EBB62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776662" w14:textId="08CD886B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</w:tr>
      <w:tr w:rsidR="00735D3F" w:rsidRPr="009D12D7" w14:paraId="08A62336" w14:textId="77777777" w:rsidTr="003C3108">
        <w:tc>
          <w:tcPr>
            <w:tcW w:w="5040" w:type="dxa"/>
          </w:tcPr>
          <w:p w14:paraId="6392DAF2" w14:textId="54C72E69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13E65CF2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885A07" w14:textId="7430EBC8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14F2752B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85B60F" w14:textId="4FF72DB6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735D3F" w:rsidRPr="009D12D7" w14:paraId="58DACF32" w14:textId="77777777" w:rsidTr="004E4939">
        <w:tc>
          <w:tcPr>
            <w:tcW w:w="5040" w:type="dxa"/>
          </w:tcPr>
          <w:p w14:paraId="12CE3549" w14:textId="77777777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DEE8D2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9675B8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42EB484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CFE6ED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5D3F" w:rsidRPr="009D12D7" w14:paraId="3995147A" w14:textId="77777777" w:rsidTr="004E4939">
        <w:tc>
          <w:tcPr>
            <w:tcW w:w="5040" w:type="dxa"/>
          </w:tcPr>
          <w:p w14:paraId="337FEEFB" w14:textId="6805136A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4DFFCF5A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C28410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65147E1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3F7C6C" w14:textId="1D4A8706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5D3F" w:rsidRPr="009D12D7" w14:paraId="2ABA85DE" w14:textId="77777777" w:rsidTr="004E4939">
        <w:tc>
          <w:tcPr>
            <w:tcW w:w="5040" w:type="dxa"/>
          </w:tcPr>
          <w:p w14:paraId="273F4C9C" w14:textId="2BE5CD32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26AD0AB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6D3FB5A" w14:textId="5ED4DAC4" w:rsidR="00735D3F" w:rsidRPr="009D12D7" w:rsidRDefault="00735D3F" w:rsidP="002C48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 w:right="25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5D5E6D42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925459" w14:textId="3722A21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1,750,000</w:t>
            </w:r>
          </w:p>
        </w:tc>
      </w:tr>
      <w:tr w:rsidR="0049072B" w:rsidRPr="009D12D7" w14:paraId="04EC6C96" w14:textId="77777777" w:rsidTr="004E4939">
        <w:tc>
          <w:tcPr>
            <w:tcW w:w="5040" w:type="dxa"/>
          </w:tcPr>
          <w:p w14:paraId="19D54280" w14:textId="23CDE82D" w:rsidR="0049072B" w:rsidRPr="009D12D7" w:rsidRDefault="0049072B" w:rsidP="0049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564EFD5" w14:textId="77777777" w:rsidR="0049072B" w:rsidRPr="009D12D7" w:rsidRDefault="0049072B" w:rsidP="0049072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519539" w14:textId="77777777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0D67330" w14:textId="77777777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0DDD37" w14:textId="77777777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9072B" w:rsidRPr="009D12D7" w14:paraId="61D0503A" w14:textId="77777777" w:rsidTr="002675D6">
        <w:tc>
          <w:tcPr>
            <w:tcW w:w="5040" w:type="dxa"/>
          </w:tcPr>
          <w:p w14:paraId="3EDFEEF2" w14:textId="2D50C55D" w:rsidR="0049072B" w:rsidRPr="009D12D7" w:rsidRDefault="0049072B" w:rsidP="0049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2FDE8179" w14:textId="77777777" w:rsidR="0049072B" w:rsidRPr="009D12D7" w:rsidRDefault="0049072B" w:rsidP="0049072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19C458" w14:textId="0EB05169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5,460</w:t>
            </w:r>
          </w:p>
        </w:tc>
        <w:tc>
          <w:tcPr>
            <w:tcW w:w="270" w:type="dxa"/>
            <w:vAlign w:val="bottom"/>
          </w:tcPr>
          <w:p w14:paraId="258E1F17" w14:textId="77777777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B74E5" w14:textId="1D2FEDB5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24,759</w:t>
            </w:r>
          </w:p>
        </w:tc>
      </w:tr>
      <w:tr w:rsidR="0049072B" w:rsidRPr="009D12D7" w14:paraId="1374B671" w14:textId="77777777" w:rsidTr="002675D6">
        <w:tc>
          <w:tcPr>
            <w:tcW w:w="5040" w:type="dxa"/>
          </w:tcPr>
          <w:p w14:paraId="3D8676D9" w14:textId="52BEF3F2" w:rsidR="0049072B" w:rsidRPr="009D12D7" w:rsidRDefault="0049072B" w:rsidP="0049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6A8A47AF" w14:textId="77777777" w:rsidR="0049072B" w:rsidRPr="009D12D7" w:rsidRDefault="0049072B" w:rsidP="0049072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ECF125" w14:textId="02A177CA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</w:t>
            </w:r>
          </w:p>
        </w:tc>
        <w:tc>
          <w:tcPr>
            <w:tcW w:w="270" w:type="dxa"/>
            <w:vAlign w:val="bottom"/>
          </w:tcPr>
          <w:p w14:paraId="7DEBF9D8" w14:textId="77777777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DCD8C4" w14:textId="077D30F1" w:rsidR="0049072B" w:rsidRPr="009D12D7" w:rsidRDefault="0049072B" w:rsidP="0049072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49072B" w:rsidRPr="009D12D7" w14:paraId="405DA911" w14:textId="77777777" w:rsidTr="004E4939">
        <w:tc>
          <w:tcPr>
            <w:tcW w:w="5040" w:type="dxa"/>
          </w:tcPr>
          <w:p w14:paraId="43241FFE" w14:textId="77777777" w:rsidR="0049072B" w:rsidRPr="009D12D7" w:rsidRDefault="0049072B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EC1D9A" w14:textId="77777777" w:rsidR="0049072B" w:rsidRPr="009D12D7" w:rsidRDefault="0049072B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387DFB" w14:textId="77777777" w:rsidR="0049072B" w:rsidRPr="009D12D7" w:rsidRDefault="0049072B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E45C246" w14:textId="77777777" w:rsidR="0049072B" w:rsidRPr="009D12D7" w:rsidRDefault="0049072B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3AEB33" w14:textId="77777777" w:rsidR="0049072B" w:rsidRPr="009D12D7" w:rsidRDefault="0049072B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5D3F" w:rsidRPr="009D12D7" w14:paraId="540EC80E" w14:textId="77777777" w:rsidTr="004E4939">
        <w:tc>
          <w:tcPr>
            <w:tcW w:w="5040" w:type="dxa"/>
          </w:tcPr>
          <w:p w14:paraId="67031689" w14:textId="08BBCD2D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7C847509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8AD05C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8681716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4A93A3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5D3F" w:rsidRPr="009D12D7" w14:paraId="49E06306" w14:textId="77777777" w:rsidTr="004E4939">
        <w:tc>
          <w:tcPr>
            <w:tcW w:w="5040" w:type="dxa"/>
          </w:tcPr>
          <w:p w14:paraId="561D9408" w14:textId="4E4EDD8E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7C4D3AB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F91C03" w14:textId="26FB741B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</w:t>
            </w:r>
            <w:r w:rsidR="005B26E3"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5B26E3"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942</w:t>
            </w:r>
          </w:p>
        </w:tc>
        <w:tc>
          <w:tcPr>
            <w:tcW w:w="270" w:type="dxa"/>
            <w:vAlign w:val="bottom"/>
          </w:tcPr>
          <w:p w14:paraId="43B49793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27BF3E" w14:textId="6C3B5DC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69,736</w:t>
            </w:r>
          </w:p>
        </w:tc>
      </w:tr>
      <w:tr w:rsidR="006164C6" w:rsidRPr="009D12D7" w14:paraId="5BA0DA6B" w14:textId="77777777" w:rsidTr="003C3108">
        <w:tc>
          <w:tcPr>
            <w:tcW w:w="5040" w:type="dxa"/>
          </w:tcPr>
          <w:p w14:paraId="7849BCC4" w14:textId="77777777" w:rsidR="006164C6" w:rsidRPr="009D12D7" w:rsidRDefault="006164C6" w:rsidP="003C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เท็นเอกซ์ จำกัด</w:t>
            </w:r>
          </w:p>
        </w:tc>
        <w:tc>
          <w:tcPr>
            <w:tcW w:w="1170" w:type="dxa"/>
            <w:vAlign w:val="bottom"/>
          </w:tcPr>
          <w:p w14:paraId="3FDB9527" w14:textId="77777777" w:rsidR="006164C6" w:rsidRPr="009D12D7" w:rsidRDefault="006164C6" w:rsidP="003C310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F5CD03" w14:textId="77777777" w:rsidR="006164C6" w:rsidRPr="009D12D7" w:rsidRDefault="006164C6" w:rsidP="003C31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8,575</w:t>
            </w:r>
          </w:p>
        </w:tc>
        <w:tc>
          <w:tcPr>
            <w:tcW w:w="270" w:type="dxa"/>
            <w:vAlign w:val="bottom"/>
          </w:tcPr>
          <w:p w14:paraId="21C6CFBF" w14:textId="77777777" w:rsidR="006164C6" w:rsidRPr="009D12D7" w:rsidRDefault="006164C6" w:rsidP="003C31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1C9C30" w14:textId="77777777" w:rsidR="006164C6" w:rsidRPr="009D12D7" w:rsidRDefault="006164C6" w:rsidP="00112B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6164C6" w:rsidRPr="009D12D7" w14:paraId="44C7ACBA" w14:textId="77777777" w:rsidTr="003C3108">
        <w:tc>
          <w:tcPr>
            <w:tcW w:w="5040" w:type="dxa"/>
          </w:tcPr>
          <w:p w14:paraId="0C632515" w14:textId="5888CD23" w:rsidR="006164C6" w:rsidRPr="009D12D7" w:rsidRDefault="006164C6" w:rsidP="003C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บริษัท</w:t>
            </w: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ดิจิทัล</w:t>
            </w: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เวนเจอร์ส</w:t>
            </w:r>
            <w:r w:rsidRPr="009D12D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9D12D7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2925CFC" w14:textId="77777777" w:rsidR="006164C6" w:rsidRPr="009D12D7" w:rsidRDefault="006164C6" w:rsidP="003C310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061EE4" w14:textId="32D8878A" w:rsidR="006164C6" w:rsidRPr="009D12D7" w:rsidRDefault="006164C6" w:rsidP="003C31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2,350</w:t>
            </w:r>
          </w:p>
        </w:tc>
        <w:tc>
          <w:tcPr>
            <w:tcW w:w="270" w:type="dxa"/>
            <w:vAlign w:val="bottom"/>
          </w:tcPr>
          <w:p w14:paraId="09DBE786" w14:textId="77777777" w:rsidR="006164C6" w:rsidRPr="009D12D7" w:rsidRDefault="006164C6" w:rsidP="003C31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4DB939" w14:textId="0658D23D" w:rsidR="006164C6" w:rsidRPr="009D12D7" w:rsidRDefault="006164C6" w:rsidP="00112B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986450" w:rsidRPr="009D12D7" w14:paraId="79C92C32" w14:textId="77777777" w:rsidTr="004E4939">
        <w:tc>
          <w:tcPr>
            <w:tcW w:w="5040" w:type="dxa"/>
          </w:tcPr>
          <w:p w14:paraId="0929451C" w14:textId="77777777" w:rsidR="00986450" w:rsidRPr="009D12D7" w:rsidRDefault="00986450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F4CE5CB" w14:textId="77777777" w:rsidR="00986450" w:rsidRPr="009D12D7" w:rsidRDefault="00986450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184D14" w14:textId="77777777" w:rsidR="00986450" w:rsidRPr="009D12D7" w:rsidRDefault="00986450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351B1D1" w14:textId="77777777" w:rsidR="00986450" w:rsidRPr="009D12D7" w:rsidRDefault="00986450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F3F38" w14:textId="77777777" w:rsidR="00986450" w:rsidRPr="009D12D7" w:rsidRDefault="00986450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5D3F" w:rsidRPr="009D12D7" w14:paraId="72539EBF" w14:textId="77777777" w:rsidTr="004E4939">
        <w:tc>
          <w:tcPr>
            <w:tcW w:w="5040" w:type="dxa"/>
          </w:tcPr>
          <w:p w14:paraId="39294045" w14:textId="34393A9C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  <w:vAlign w:val="bottom"/>
          </w:tcPr>
          <w:p w14:paraId="7E935AF3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150BD8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0744925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26C4AB" w14:textId="33D74BF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5D3F" w:rsidRPr="009D12D7" w14:paraId="29515D49" w14:textId="77777777" w:rsidTr="004E4939">
        <w:tc>
          <w:tcPr>
            <w:tcW w:w="5040" w:type="dxa"/>
          </w:tcPr>
          <w:p w14:paraId="0CFE024C" w14:textId="337708C7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7AAC94C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F9181D" w14:textId="3AFCCA21" w:rsidR="00735D3F" w:rsidRPr="009D12D7" w:rsidRDefault="006164C6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9D12D7">
              <w:rPr>
                <w:rFonts w:asciiTheme="majorBidi" w:hAnsiTheme="majorBidi" w:hint="cs"/>
                <w:sz w:val="30"/>
                <w:szCs w:val="30"/>
                <w:cs/>
              </w:rPr>
              <w:t>4</w:t>
            </w:r>
            <w:r w:rsidR="005B26E3" w:rsidRPr="009D12D7">
              <w:rPr>
                <w:rFonts w:asciiTheme="majorBidi" w:hAnsiTheme="majorBidi"/>
                <w:sz w:val="30"/>
                <w:szCs w:val="30"/>
              </w:rPr>
              <w:t>3</w:t>
            </w:r>
            <w:r w:rsidRPr="009D12D7">
              <w:rPr>
                <w:rFonts w:asciiTheme="majorBidi" w:hAnsiTheme="majorBidi" w:hint="cs"/>
                <w:sz w:val="30"/>
                <w:szCs w:val="30"/>
                <w:cs/>
              </w:rPr>
              <w:t>,6</w:t>
            </w:r>
            <w:r w:rsidR="005B26E3" w:rsidRPr="009D12D7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181EF085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FDEBF0" w14:textId="7D9F4868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/>
                <w:sz w:val="30"/>
                <w:szCs w:val="30"/>
              </w:rPr>
              <w:t>9,096</w:t>
            </w:r>
          </w:p>
        </w:tc>
      </w:tr>
      <w:tr w:rsidR="00735D3F" w:rsidRPr="009D12D7" w14:paraId="0A8BE84B" w14:textId="77777777" w:rsidTr="004E4939">
        <w:tc>
          <w:tcPr>
            <w:tcW w:w="5040" w:type="dxa"/>
          </w:tcPr>
          <w:p w14:paraId="3F49D4B2" w14:textId="345B3B58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0E7199CB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25AE27" w14:textId="4B7517E0" w:rsidR="00735D3F" w:rsidRPr="009D12D7" w:rsidRDefault="006164C6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9D12D7">
              <w:rPr>
                <w:rFonts w:asciiTheme="majorBidi" w:hAnsiTheme="majorBidi" w:hint="cs"/>
                <w:sz w:val="30"/>
                <w:szCs w:val="30"/>
                <w:cs/>
              </w:rPr>
              <w:t>70</w:t>
            </w:r>
          </w:p>
        </w:tc>
        <w:tc>
          <w:tcPr>
            <w:tcW w:w="270" w:type="dxa"/>
            <w:vAlign w:val="bottom"/>
          </w:tcPr>
          <w:p w14:paraId="3B96EADB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CA17C" w14:textId="62A9BFB5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/>
                <w:sz w:val="30"/>
                <w:szCs w:val="30"/>
              </w:rPr>
              <w:t>126</w:t>
            </w:r>
          </w:p>
        </w:tc>
      </w:tr>
      <w:tr w:rsidR="00735D3F" w:rsidRPr="009D12D7" w14:paraId="0190CFCA" w14:textId="77777777" w:rsidTr="004E4939">
        <w:tc>
          <w:tcPr>
            <w:tcW w:w="5040" w:type="dxa"/>
          </w:tcPr>
          <w:p w14:paraId="330FD315" w14:textId="77777777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21886D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7B6F1F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062FAF0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41A62C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35D3F" w:rsidRPr="009D12D7" w14:paraId="55BB8B6F" w14:textId="77777777" w:rsidTr="004E4939">
        <w:tc>
          <w:tcPr>
            <w:tcW w:w="5040" w:type="dxa"/>
          </w:tcPr>
          <w:p w14:paraId="509C1062" w14:textId="75A22A38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จำนวนเงินตามสัญญา)</w:t>
            </w:r>
          </w:p>
        </w:tc>
        <w:tc>
          <w:tcPr>
            <w:tcW w:w="1170" w:type="dxa"/>
            <w:vAlign w:val="bottom"/>
          </w:tcPr>
          <w:p w14:paraId="0E2D679B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EC5D47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CC360EE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6A7947" w14:textId="77777777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735D3F" w:rsidRPr="009D12D7" w14:paraId="36C280C8" w14:textId="77777777" w:rsidTr="004E4939">
        <w:tc>
          <w:tcPr>
            <w:tcW w:w="5040" w:type="dxa"/>
          </w:tcPr>
          <w:p w14:paraId="26970EFF" w14:textId="693AABDD" w:rsidR="00735D3F" w:rsidRPr="009D12D7" w:rsidRDefault="00735D3F" w:rsidP="0073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C27207C" w14:textId="77777777" w:rsidR="00735D3F" w:rsidRPr="009D12D7" w:rsidRDefault="00735D3F" w:rsidP="00735D3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15F256" w14:textId="455414D2" w:rsidR="00735D3F" w:rsidRPr="007A68DF" w:rsidRDefault="006164C6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A68DF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7</w:t>
            </w:r>
            <w:r w:rsidRPr="007A68DF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,</w:t>
            </w:r>
            <w:r w:rsidRPr="007A68DF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703</w:t>
            </w:r>
            <w:r w:rsidRPr="007A68DF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,</w:t>
            </w:r>
            <w:r w:rsidRPr="007A68DF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218</w:t>
            </w:r>
          </w:p>
        </w:tc>
        <w:tc>
          <w:tcPr>
            <w:tcW w:w="270" w:type="dxa"/>
            <w:vAlign w:val="bottom"/>
          </w:tcPr>
          <w:p w14:paraId="68FEBD68" w14:textId="77777777" w:rsidR="00735D3F" w:rsidRPr="007A68DF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B53BC4" w14:textId="49A1A431" w:rsidR="00735D3F" w:rsidRPr="009D12D7" w:rsidRDefault="00735D3F" w:rsidP="00735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9D12D7">
              <w:rPr>
                <w:rFonts w:asciiTheme="majorBidi" w:hAnsiTheme="majorBidi"/>
                <w:sz w:val="30"/>
                <w:szCs w:val="30"/>
              </w:rPr>
              <w:t>4,424,594</w:t>
            </w:r>
          </w:p>
        </w:tc>
      </w:tr>
    </w:tbl>
    <w:p w14:paraId="315A6B33" w14:textId="77777777" w:rsidR="002B106E" w:rsidRDefault="002B106E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CE163F0" w14:textId="34941E47" w:rsidR="007D16B6" w:rsidRPr="009D12D7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D12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88145A" w:rsidRPr="009D12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5D31D6E3" w14:textId="005BD2FC" w:rsidR="00986450" w:rsidRPr="0049072B" w:rsidRDefault="00986450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C864FE" w14:textId="77777777" w:rsidR="0049072B" w:rsidRPr="009D12D7" w:rsidRDefault="0049072B" w:rsidP="0049072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79D74B26" w14:textId="77777777" w:rsidR="0049072B" w:rsidRPr="0049072B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6AD9B4" w14:textId="2A64BDBE" w:rsidR="0049072B" w:rsidRPr="009D12D7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D12D7">
        <w:rPr>
          <w:rFonts w:ascii="Angsana New" w:hAnsi="Angsana New"/>
          <w:sz w:val="30"/>
          <w:szCs w:val="30"/>
          <w:cs/>
        </w:rPr>
        <w:t>บริษัทได้ทำสัญญาการให้บริการสนับสนุนงานวาณิชธนกิจกับ</w:t>
      </w:r>
      <w:r w:rsidRPr="009D12D7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สัญญานี้จะมีผลบังคับใช้ต่อไปจนกว่าจะมีการ</w:t>
      </w:r>
      <w:r>
        <w:rPr>
          <w:rFonts w:asciiTheme="majorBidi" w:hAnsiTheme="majorBidi" w:cstheme="majorBidi" w:hint="cs"/>
          <w:sz w:val="30"/>
          <w:szCs w:val="30"/>
          <w:cs/>
        </w:rPr>
        <w:t>บอกเลิก</w:t>
      </w:r>
      <w:r w:rsidRPr="009D12D7">
        <w:rPr>
          <w:rFonts w:asciiTheme="majorBidi" w:hAnsiTheme="majorBidi" w:cstheme="majorBidi"/>
          <w:sz w:val="30"/>
          <w:szCs w:val="30"/>
          <w:cs/>
        </w:rPr>
        <w:t>สัญญาระหว่างกันเป็นลายลักษณ์อักษร</w:t>
      </w:r>
      <w:r w:rsidRPr="009D12D7">
        <w:rPr>
          <w:rFonts w:ascii="Angsana New" w:hAnsi="Angsana New"/>
          <w:sz w:val="30"/>
          <w:szCs w:val="30"/>
        </w:rPr>
        <w:t xml:space="preserve"> </w:t>
      </w:r>
      <w:r w:rsidRPr="009D12D7">
        <w:rPr>
          <w:rFonts w:ascii="Angsana New" w:hAnsi="Angsana New"/>
          <w:sz w:val="30"/>
          <w:szCs w:val="30"/>
          <w:cs/>
        </w:rPr>
        <w:t xml:space="preserve">ขอบเขตการให้บริการคือสนับสนุนงานวาณิชธนกิจ ตลาดทุน และ </w:t>
      </w:r>
      <w:r w:rsidRPr="009D12D7">
        <w:rPr>
          <w:rFonts w:ascii="Angsana New" w:hAnsi="Angsana New"/>
          <w:sz w:val="30"/>
          <w:szCs w:val="30"/>
        </w:rPr>
        <w:t xml:space="preserve">Primary Distribution </w:t>
      </w:r>
      <w:r w:rsidRPr="009D12D7">
        <w:rPr>
          <w:rFonts w:ascii="Angsana New" w:hAnsi="Angsana New"/>
          <w:sz w:val="30"/>
          <w:szCs w:val="30"/>
          <w:cs/>
        </w:rPr>
        <w:t>ของธนาคาร บริษัทได้รับค่าบริการตามที่ระบุในสัญญา</w:t>
      </w:r>
    </w:p>
    <w:p w14:paraId="452EB39E" w14:textId="77777777" w:rsidR="0049072B" w:rsidRPr="0049072B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2BAD9D73" w14:textId="1F4A9852" w:rsidR="0049072B" w:rsidRPr="009D12D7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D12D7">
        <w:rPr>
          <w:rFonts w:ascii="Angsana New" w:hAnsi="Angsana New"/>
          <w:sz w:val="30"/>
          <w:szCs w:val="30"/>
          <w:cs/>
        </w:rPr>
        <w:t>บริษัทได้ทำสัญญาการให้บริการด้านผลิตภัณฑ์ฮาร์ดแวร์ ผลิตภัณฑ์ซอฟต์แวร์และบริการที่เกี่ยวข้องกับ</w:t>
      </w:r>
      <w:r w:rsidRPr="009D12D7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สัญญานี้จะมีผลบังคับใช้ต่อไปจนกว่าจะมีการ</w:t>
      </w:r>
      <w:r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9D12D7">
        <w:rPr>
          <w:rFonts w:asciiTheme="majorBidi" w:hAnsiTheme="majorBidi" w:cstheme="majorBidi"/>
          <w:sz w:val="30"/>
          <w:szCs w:val="30"/>
          <w:cs/>
        </w:rPr>
        <w:t>เลิกสัญญาระหว่างกัน</w:t>
      </w:r>
      <w:r w:rsidRPr="009D12D7">
        <w:rPr>
          <w:rFonts w:ascii="Angsana New" w:hAnsi="Angsana New"/>
          <w:sz w:val="30"/>
          <w:szCs w:val="30"/>
        </w:rPr>
        <w:t xml:space="preserve"> </w:t>
      </w:r>
      <w:r w:rsidRPr="009D12D7">
        <w:rPr>
          <w:rFonts w:ascii="Angsana New" w:hAnsi="Angsana New"/>
          <w:sz w:val="30"/>
          <w:szCs w:val="30"/>
          <w:cs/>
        </w:rPr>
        <w:t>บริษัทได้รับค่าบริการตามที่ระบุในสัญญา</w:t>
      </w:r>
    </w:p>
    <w:p w14:paraId="3E7E1194" w14:textId="77777777" w:rsidR="0049072B" w:rsidRPr="0049072B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D7B43F3" w14:textId="72CD37EA" w:rsidR="0049072B" w:rsidRPr="009D12D7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บริษัทได้ทำสัญญาให้ยืมตัวบุคลากร</w:t>
      </w:r>
      <w:r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ธนาคารไทยพาณิชย์ จำกัด (มหาชน)โดยสัญญามีผลตั้งแต่วันที่ </w:t>
      </w:r>
      <w:r w:rsidRPr="009D12D7"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</w:rPr>
        <w:t xml:space="preserve">2563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D12D7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บริษัทได้รับค่าบริการตามที่ระบุในสัญญา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ต่อมาบริษัทได้</w:t>
      </w:r>
      <w:r w:rsidR="00676EC0">
        <w:rPr>
          <w:rFonts w:asciiTheme="majorBidi" w:hAnsiTheme="majorBidi" w:cstheme="majorBidi" w:hint="cs"/>
          <w:sz w:val="30"/>
          <w:szCs w:val="30"/>
          <w:cs/>
        </w:rPr>
        <w:t>บอก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เลิกสัญญา โดยมีผลตั้งแต่วันที่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</w:p>
    <w:p w14:paraId="7CEAC167" w14:textId="77777777" w:rsidR="0049072B" w:rsidRPr="0049072B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A7DA2" w14:textId="6FA0AFDF" w:rsidR="0049072B" w:rsidRPr="009D12D7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บริษัทได้ทำสัญญาการให้บริการเพื่อสนับสนุนธุรกิจตามปกติกับบริษัทหลักทรัพย์ ไทยพาณิชย์ จูเลียส แบร์ จำกัด สัญญานี้จะมีผลบังคับใช้ต่อไปจนกว่าจะมีการ</w:t>
      </w:r>
      <w:r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9D12D7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ขอบเขตการให้บริการประกอบด้วย 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</w:t>
      </w:r>
      <w:r w:rsidRPr="009D12D7">
        <w:rPr>
          <w:rFonts w:asciiTheme="majorBidi" w:hAnsiTheme="majorBidi" w:cstheme="majorBidi"/>
          <w:sz w:val="30"/>
          <w:szCs w:val="30"/>
          <w:cs/>
        </w:rPr>
        <w:br/>
        <w:t>การลงทุน บริษัทได้รับค่าบริการเพื่อสนับสนุนธุรกิจตามที่ระบุในสัญญา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</w:p>
    <w:p w14:paraId="0E829B61" w14:textId="77777777" w:rsidR="0049072B" w:rsidRPr="0049072B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38F7E74" w14:textId="26ADB181" w:rsidR="0049072B" w:rsidRPr="009D12D7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บริษัทได้ทำสัญญาให้ยืมบุคลากร</w:t>
      </w:r>
      <w:r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บริษัทหลักทรัพย์ ไทยพาณิชย์ จูเลียส แบร์ จำกัด โดยสัญญามีผลตั้งแต่วันที่ </w:t>
      </w:r>
      <w:r w:rsidRPr="009D12D7">
        <w:rPr>
          <w:rFonts w:asciiTheme="majorBidi" w:hAnsiTheme="majorBidi" w:cstheme="majorBidi"/>
          <w:sz w:val="30"/>
          <w:szCs w:val="30"/>
        </w:rPr>
        <w:t xml:space="preserve">1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D12D7">
        <w:rPr>
          <w:rFonts w:asciiTheme="majorBidi" w:hAnsiTheme="majorBidi" w:cstheme="majorBidi"/>
          <w:sz w:val="30"/>
          <w:szCs w:val="30"/>
        </w:rPr>
        <w:t xml:space="preserve">2563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D12D7">
        <w:rPr>
          <w:rFonts w:asciiTheme="majorBidi" w:hAnsiTheme="majorBidi" w:cstheme="majorBidi"/>
          <w:sz w:val="30"/>
          <w:szCs w:val="30"/>
        </w:rPr>
        <w:t xml:space="preserve">2564 </w:t>
      </w:r>
      <w:r w:rsidRPr="009D12D7">
        <w:rPr>
          <w:rFonts w:asciiTheme="majorBidi" w:hAnsiTheme="majorBidi" w:cstheme="majorBidi"/>
          <w:sz w:val="30"/>
          <w:szCs w:val="30"/>
          <w:cs/>
        </w:rPr>
        <w:t>บริษัทได้รับค่าบริการตามที่ระบุในสัญญา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DB9C238" w14:textId="3A5CD2C9" w:rsidR="0049072B" w:rsidRPr="0049072B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7F9D81C" w14:textId="4D2DA154" w:rsidR="0049072B" w:rsidRPr="009D12D7" w:rsidRDefault="0049072B" w:rsidP="0049072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แนะนำผลิตภัณฑ์และบริการ</w:t>
      </w:r>
    </w:p>
    <w:p w14:paraId="160F3539" w14:textId="60799B21" w:rsidR="0049072B" w:rsidRPr="0049072B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22A2A27B" w14:textId="40DF1F2E" w:rsidR="0049072B" w:rsidRPr="009D12D7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ได้ทำสัญญา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>แนะนำผลิตภัณฑ์และบริการ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D12D7">
        <w:rPr>
          <w:rFonts w:asciiTheme="majorBidi" w:hAnsiTheme="majorBidi" w:cstheme="majorBidi"/>
          <w:sz w:val="30"/>
          <w:szCs w:val="30"/>
          <w:cs/>
        </w:rPr>
        <w:t>สัญญานี้จะมีผลบังคับใช้ต่อไปจนกว่าจะมีการ</w:t>
      </w:r>
      <w:r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9D12D7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9D12D7">
        <w:rPr>
          <w:rFonts w:ascii="Angsana New" w:hAnsi="Angsana New"/>
          <w:sz w:val="30"/>
          <w:szCs w:val="30"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9D12D7">
        <w:rPr>
          <w:rFonts w:asciiTheme="majorBidi" w:hAnsiTheme="majorBidi"/>
          <w:sz w:val="30"/>
          <w:szCs w:val="30"/>
        </w:rPr>
        <w:t xml:space="preserve">30 </w:t>
      </w:r>
      <w:r w:rsidRPr="009D12D7">
        <w:rPr>
          <w:rFonts w:asciiTheme="majorBidi" w:hAnsiTheme="majorBidi"/>
          <w:sz w:val="30"/>
          <w:szCs w:val="30"/>
          <w:cs/>
        </w:rPr>
        <w:t>วัน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บริษัทตกลง</w:t>
      </w:r>
      <w:r w:rsidRPr="009D12D7">
        <w:rPr>
          <w:rFonts w:asciiTheme="majorBidi" w:hAnsiTheme="majorBidi" w:cstheme="majorBidi"/>
          <w:sz w:val="30"/>
          <w:szCs w:val="30"/>
          <w:cs/>
        </w:rPr>
        <w:t>ชำระ</w:t>
      </w:r>
      <w:r>
        <w:rPr>
          <w:rFonts w:asciiTheme="majorBidi" w:hAnsiTheme="majorBidi" w:cstheme="majorBidi" w:hint="cs"/>
          <w:sz w:val="30"/>
          <w:szCs w:val="30"/>
          <w:cs/>
        </w:rPr>
        <w:t>ค่าบริการ</w:t>
      </w:r>
      <w:r w:rsidRPr="009D12D7">
        <w:rPr>
          <w:rFonts w:asciiTheme="majorBidi" w:hAnsiTheme="majorBidi" w:cstheme="majorBidi"/>
          <w:sz w:val="30"/>
          <w:szCs w:val="30"/>
          <w:cs/>
        </w:rPr>
        <w:t>เป็นรายเดือนตามที่ระบุในสัญญา</w:t>
      </w:r>
    </w:p>
    <w:p w14:paraId="34412F82" w14:textId="77777777" w:rsidR="0049072B" w:rsidRPr="009D12D7" w:rsidRDefault="0049072B" w:rsidP="00986450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907"/>
        <w:jc w:val="thaiDistribute"/>
        <w:rPr>
          <w:rFonts w:asciiTheme="majorBidi" w:hAnsiTheme="majorBidi" w:cstheme="majorBidi"/>
          <w:sz w:val="22"/>
        </w:rPr>
      </w:pPr>
    </w:p>
    <w:p w14:paraId="6F193575" w14:textId="77777777" w:rsidR="007D16B6" w:rsidRPr="009D12D7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สัญญาการรับบริการเพื่อสนับสนุนธุรกิจตามปกติ</w:t>
      </w:r>
    </w:p>
    <w:p w14:paraId="057F31A5" w14:textId="77777777" w:rsidR="00986450" w:rsidRPr="009D12D7" w:rsidRDefault="00986450" w:rsidP="00986450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907"/>
        <w:jc w:val="thaiDistribute"/>
        <w:rPr>
          <w:rFonts w:asciiTheme="majorBidi" w:hAnsiTheme="majorBidi" w:cstheme="majorBidi"/>
          <w:sz w:val="22"/>
        </w:rPr>
      </w:pPr>
    </w:p>
    <w:p w14:paraId="196193B6" w14:textId="521F502E" w:rsidR="000B4C05" w:rsidRDefault="007D16B6" w:rsidP="00AC6B1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บริษัทได้ทำสัญญาการรับบริการเพื่อสนับสนุนธุรกิจตามปกติกับธนาคารไทยพาณิชย์ จำกัด (มหาชน) โดยสัญญามีระยะเวลา </w:t>
      </w:r>
      <w:r w:rsidRPr="009D12D7">
        <w:rPr>
          <w:rFonts w:asciiTheme="majorBidi" w:hAnsiTheme="majorBidi" w:cstheme="majorBidi"/>
          <w:sz w:val="30"/>
          <w:szCs w:val="30"/>
        </w:rPr>
        <w:t xml:space="preserve">1 </w:t>
      </w:r>
      <w:r w:rsidRPr="009D12D7">
        <w:rPr>
          <w:rFonts w:asciiTheme="majorBidi" w:hAnsiTheme="majorBidi" w:cstheme="majorBidi"/>
          <w:sz w:val="30"/>
          <w:szCs w:val="30"/>
          <w:cs/>
        </w:rPr>
        <w:t>ปี เมื่อสิ้นสุดระยะเวลาตามสัญญา หากไม่มีคู่สัญญารายใดบอกเลิกสัญญาให้ถือว่าสัญญานี้มีผล</w:t>
      </w:r>
      <w:r w:rsidR="00B16942" w:rsidRPr="009D12D7">
        <w:rPr>
          <w:rFonts w:asciiTheme="majorBidi" w:hAnsiTheme="majorBidi" w:cstheme="majorBidi"/>
          <w:sz w:val="30"/>
          <w:szCs w:val="30"/>
          <w:cs/>
        </w:rPr>
        <w:br/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ใช้บังคับต่อไปอีก </w:t>
      </w:r>
      <w:r w:rsidRPr="009D12D7">
        <w:rPr>
          <w:rFonts w:asciiTheme="majorBidi" w:hAnsiTheme="majorBidi" w:cstheme="majorBidi"/>
          <w:sz w:val="30"/>
          <w:szCs w:val="30"/>
        </w:rPr>
        <w:t xml:space="preserve">1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ไป </w:t>
      </w:r>
      <w:r w:rsidRPr="009D12D7">
        <w:rPr>
          <w:rFonts w:asciiTheme="majorBidi" w:hAnsiTheme="majorBidi"/>
          <w:sz w:val="30"/>
          <w:szCs w:val="30"/>
          <w:cs/>
        </w:rPr>
        <w:t xml:space="preserve">กรณีที่คู่สัญญาฝ่ายใดไม่ประสงค์จะต่ออายุสัญญาเมื่อสัญญาครบกำหนดในคราวใด ให้คู่สัญญาฝ่ายนั้นบอกกล่าวเป็นลายลักษณ์อักษรให้คู่สัญญาอีกฝ่ายหนึ่งทราบล่วงหน้าไม่น้อยกว่า </w:t>
      </w:r>
      <w:r w:rsidRPr="009D12D7">
        <w:rPr>
          <w:rFonts w:asciiTheme="majorBidi" w:hAnsiTheme="majorBidi"/>
          <w:sz w:val="30"/>
          <w:szCs w:val="30"/>
        </w:rPr>
        <w:t>90</w:t>
      </w:r>
      <w:r w:rsidRPr="009D12D7">
        <w:rPr>
          <w:rFonts w:asciiTheme="majorBidi" w:hAnsiTheme="majorBidi"/>
          <w:sz w:val="30"/>
          <w:szCs w:val="30"/>
          <w:cs/>
        </w:rPr>
        <w:t xml:space="preserve"> วันก่อนครบกำหนดระยะเวลาสิ้นสุดสัญญาดังกล่าว 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9D12D7">
        <w:rPr>
          <w:rFonts w:asciiTheme="majorBidi" w:hAnsiTheme="majorBidi"/>
          <w:sz w:val="30"/>
          <w:szCs w:val="30"/>
        </w:rPr>
        <w:t xml:space="preserve">30 </w:t>
      </w:r>
      <w:r w:rsidRPr="009D12D7">
        <w:rPr>
          <w:rFonts w:asciiTheme="majorBidi" w:hAnsiTheme="majorBidi"/>
          <w:sz w:val="30"/>
          <w:szCs w:val="30"/>
          <w:cs/>
        </w:rPr>
        <w:t xml:space="preserve">วัน </w:t>
      </w:r>
      <w:r w:rsidR="00924BC7" w:rsidRPr="009D12D7">
        <w:rPr>
          <w:rFonts w:asciiTheme="majorBidi" w:hAnsiTheme="majorBidi"/>
          <w:sz w:val="30"/>
          <w:szCs w:val="30"/>
          <w:cs/>
        </w:rPr>
        <w:br/>
      </w:r>
      <w:r w:rsidRPr="009D12D7">
        <w:rPr>
          <w:rFonts w:asciiTheme="majorBidi" w:hAnsiTheme="majorBidi" w:cstheme="majorBidi"/>
          <w:sz w:val="30"/>
          <w:szCs w:val="30"/>
          <w:cs/>
        </w:rPr>
        <w:t>ขอบเขตการรับบริการประกอบด้วย งานบัญชีและการเงิน งานทรัพยากรบุคคล งานอบรม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C677F3">
        <w:rPr>
          <w:rFonts w:asciiTheme="majorBidi" w:hAnsiTheme="majorBidi" w:cstheme="majorBidi"/>
          <w:sz w:val="30"/>
          <w:szCs w:val="30"/>
          <w:cs/>
        </w:rPr>
        <w:t>งาน</w:t>
      </w:r>
      <w:r w:rsidR="009D6DBB" w:rsidRPr="00C677F3">
        <w:rPr>
          <w:rFonts w:asciiTheme="majorBidi" w:hAnsiTheme="majorBidi" w:cstheme="majorBidi"/>
          <w:sz w:val="30"/>
          <w:szCs w:val="30"/>
        </w:rPr>
        <w:t xml:space="preserve"> </w:t>
      </w:r>
      <w:r w:rsidRPr="00C677F3">
        <w:rPr>
          <w:rFonts w:asciiTheme="majorBidi" w:hAnsiTheme="majorBidi" w:cstheme="majorBidi"/>
          <w:sz w:val="30"/>
          <w:szCs w:val="30"/>
        </w:rPr>
        <w:t xml:space="preserve">Wealth </w:t>
      </w:r>
      <w:r w:rsidR="00354296" w:rsidRPr="00C677F3">
        <w:rPr>
          <w:rFonts w:asciiTheme="majorBidi" w:hAnsiTheme="majorBidi" w:cstheme="majorBidi"/>
          <w:sz w:val="30"/>
          <w:szCs w:val="30"/>
        </w:rPr>
        <w:t>Academy</w:t>
      </w:r>
      <w:r w:rsidRPr="00C677F3">
        <w:rPr>
          <w:rFonts w:asciiTheme="majorBidi" w:hAnsiTheme="majorBidi" w:cstheme="majorBidi"/>
          <w:sz w:val="30"/>
          <w:szCs w:val="30"/>
        </w:rPr>
        <w:t xml:space="preserve"> (License)</w:t>
      </w:r>
      <w:r w:rsidRPr="00C677F3">
        <w:rPr>
          <w:rFonts w:asciiTheme="majorBidi" w:hAnsiTheme="majorBidi" w:cstheme="majorBidi"/>
          <w:sz w:val="30"/>
          <w:szCs w:val="30"/>
          <w:cs/>
        </w:rPr>
        <w:t xml:space="preserve"> งานตรวจสอบ งานกำกับและควบคุม งานเลขานุการ งานการตลาด งานประชาสัมพันธ์ งาน</w:t>
      </w:r>
      <w:r w:rsidR="00354296" w:rsidRPr="009D12D7">
        <w:rPr>
          <w:rFonts w:asciiTheme="majorBidi" w:hAnsiTheme="majorBidi" w:cstheme="majorBidi" w:hint="cs"/>
          <w:sz w:val="30"/>
          <w:szCs w:val="30"/>
          <w:cs/>
        </w:rPr>
        <w:t>ฝ่าย</w:t>
      </w:r>
      <w:r w:rsidR="00354296" w:rsidRPr="009D12D7">
        <w:rPr>
          <w:rFonts w:asciiTheme="majorBidi" w:hAnsiTheme="majorBidi" w:cstheme="majorBidi"/>
          <w:sz w:val="30"/>
          <w:szCs w:val="30"/>
          <w:cs/>
        </w:rPr>
        <w:br/>
      </w:r>
      <w:r w:rsidRPr="009D12D7">
        <w:rPr>
          <w:rFonts w:asciiTheme="majorBidi" w:hAnsiTheme="majorBidi" w:cstheme="majorBidi"/>
          <w:sz w:val="30"/>
          <w:szCs w:val="30"/>
          <w:cs/>
        </w:rPr>
        <w:t>บริการกลาง งานบริหารงานจัดซื้อ</w:t>
      </w:r>
      <w:r w:rsidR="00B52C00" w:rsidRPr="009D12D7">
        <w:rPr>
          <w:rFonts w:asciiTheme="majorBidi" w:hAnsiTheme="majorBidi" w:cstheme="majorBidi"/>
          <w:sz w:val="30"/>
          <w:szCs w:val="30"/>
          <w:cs/>
        </w:rPr>
        <w:t>และงานจัดซื้อเทคโนโลยีสารสนเทศ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งานบริหาร</w:t>
      </w:r>
      <w:r w:rsidR="00D77A03" w:rsidRPr="009D12D7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9D12D7">
        <w:rPr>
          <w:rFonts w:asciiTheme="majorBidi" w:hAnsiTheme="majorBidi" w:cstheme="majorBidi"/>
          <w:sz w:val="30"/>
          <w:szCs w:val="30"/>
          <w:cs/>
        </w:rPr>
        <w:t>อาคาร งานบริหาร</w:t>
      </w:r>
      <w:r w:rsidR="00D77A03" w:rsidRPr="009D12D7">
        <w:rPr>
          <w:rFonts w:asciiTheme="majorBidi" w:hAnsiTheme="majorBidi" w:cstheme="majorBidi"/>
          <w:sz w:val="30"/>
          <w:szCs w:val="30"/>
          <w:cs/>
        </w:rPr>
        <w:br/>
      </w:r>
      <w:r w:rsidRPr="009D12D7">
        <w:rPr>
          <w:rFonts w:asciiTheme="majorBidi" w:hAnsiTheme="majorBidi" w:cstheme="majorBidi"/>
          <w:sz w:val="30"/>
          <w:szCs w:val="30"/>
          <w:cs/>
        </w:rPr>
        <w:t>ความปลอดภัยและรักษาความปลอดภัย งานเทคโนโลยี และงานกฎหมาย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บริษัทตกลงชำระค่าบริการเพื่อสนับสนุนธุรกิจตามปกติตามที่ระบุในสัญญา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</w:p>
    <w:p w14:paraId="1C1BB01C" w14:textId="2C552862" w:rsidR="005B7D93" w:rsidRPr="009D12D7" w:rsidRDefault="005B7D93" w:rsidP="005B7D9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บริษัทได้ทำสัญญาแต่งตั้งที่ปรึกษาการลงทุนกับ</w:t>
      </w:r>
      <w:r w:rsidRPr="009D12D7">
        <w:rPr>
          <w:rFonts w:asciiTheme="majorBidi" w:hAnsiTheme="majorBidi" w:hint="cs"/>
          <w:sz w:val="30"/>
          <w:szCs w:val="30"/>
          <w:cs/>
        </w:rPr>
        <w:t>บริษัท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เอสซีบี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เท็นเอกซ์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จำกัด</w:t>
      </w:r>
      <w:r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>นี้จะ</w:t>
      </w:r>
      <w:r w:rsidRPr="009D12D7">
        <w:rPr>
          <w:rFonts w:asciiTheme="majorBidi" w:hAnsiTheme="majorBidi" w:cstheme="majorBidi"/>
          <w:sz w:val="30"/>
          <w:szCs w:val="30"/>
          <w:cs/>
        </w:rPr>
        <w:t>มีผลบังคับ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>ใช้ต่อ</w:t>
      </w:r>
      <w:r w:rsidRPr="009D12D7">
        <w:rPr>
          <w:rFonts w:asciiTheme="majorBidi" w:hAnsiTheme="majorBidi" w:cstheme="majorBidi"/>
          <w:sz w:val="30"/>
          <w:szCs w:val="30"/>
          <w:cs/>
        </w:rPr>
        <w:t>ไปจนกว่าจะมีการ</w:t>
      </w:r>
      <w:r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9D12D7">
        <w:rPr>
          <w:rFonts w:asciiTheme="majorBidi" w:hAnsiTheme="majorBidi" w:cstheme="majorBidi"/>
          <w:sz w:val="30"/>
          <w:szCs w:val="30"/>
          <w:cs/>
        </w:rPr>
        <w:t>เลิกสัญญา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>ระหว่างกันเป็นลายลักษณ์อักษร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9D12D7">
        <w:rPr>
          <w:rFonts w:asciiTheme="majorBidi" w:hAnsiTheme="majorBidi"/>
          <w:sz w:val="30"/>
          <w:szCs w:val="30"/>
        </w:rPr>
        <w:t xml:space="preserve">30 </w:t>
      </w:r>
      <w:r w:rsidRPr="009D12D7">
        <w:rPr>
          <w:rFonts w:asciiTheme="majorBidi" w:hAnsiTheme="majorBidi"/>
          <w:sz w:val="30"/>
          <w:szCs w:val="30"/>
          <w:cs/>
        </w:rPr>
        <w:t>วัน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</w:t>
      </w:r>
      <w:r w:rsidRPr="009D12D7">
        <w:rPr>
          <w:rFonts w:asciiTheme="majorBidi" w:hAnsiTheme="majorBidi" w:cstheme="majorBidi"/>
          <w:sz w:val="30"/>
          <w:szCs w:val="30"/>
          <w:cs/>
        </w:rPr>
        <w:t>เป็นรายครึ่งปีตามที่ระบุในสัญญา</w:t>
      </w:r>
    </w:p>
    <w:p w14:paraId="2B6C4343" w14:textId="735D30C3" w:rsidR="005B7D93" w:rsidRDefault="005B7D93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0B151" w14:textId="707F61A0" w:rsidR="005B7D93" w:rsidRPr="009D12D7" w:rsidRDefault="005B7D93" w:rsidP="005B7D9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9D12D7">
        <w:rPr>
          <w:rFonts w:asciiTheme="majorBidi" w:hAnsiTheme="majorBidi" w:hint="cs"/>
          <w:sz w:val="30"/>
          <w:szCs w:val="30"/>
          <w:cs/>
        </w:rPr>
        <w:t>บริษัท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เอสซีบี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เท็นเอกซ์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จำกัด</w:t>
      </w:r>
      <w:r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โดยสัญญามีผลตั้งแต่วันที่ </w:t>
      </w:r>
      <w:r w:rsidRPr="009D12D7">
        <w:rPr>
          <w:rFonts w:asciiTheme="majorBidi" w:hAnsiTheme="majorBidi" w:cstheme="majorBidi"/>
          <w:sz w:val="30"/>
          <w:szCs w:val="30"/>
        </w:rPr>
        <w:t xml:space="preserve">1 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9D12D7">
        <w:rPr>
          <w:rFonts w:asciiTheme="majorBidi" w:hAnsiTheme="majorBidi" w:cstheme="majorBidi"/>
          <w:sz w:val="30"/>
          <w:szCs w:val="30"/>
        </w:rPr>
        <w:t xml:space="preserve">2564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D12D7">
        <w:rPr>
          <w:rFonts w:asciiTheme="majorBidi" w:hAnsiTheme="majorBidi" w:cstheme="majorBidi"/>
          <w:sz w:val="30"/>
          <w:szCs w:val="30"/>
        </w:rPr>
        <w:t xml:space="preserve">2564 </w:t>
      </w:r>
      <w:r w:rsidRPr="009D12D7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ตกลง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9D12D7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</w:p>
    <w:p w14:paraId="6C7F520E" w14:textId="77777777" w:rsidR="005B7D93" w:rsidRPr="002B106E" w:rsidRDefault="005B7D93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6B7BD6EC" w14:textId="61D12711" w:rsidR="005B7D93" w:rsidRPr="009D12D7" w:rsidRDefault="005B7D93" w:rsidP="005B7D9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9D12D7">
        <w:rPr>
          <w:rFonts w:asciiTheme="majorBidi" w:hAnsiTheme="majorBidi" w:hint="cs"/>
          <w:sz w:val="30"/>
          <w:szCs w:val="30"/>
          <w:cs/>
        </w:rPr>
        <w:t>บริษัท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ดิจิทัล เวนเจอร์ส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Pr="009D12D7">
        <w:rPr>
          <w:rFonts w:asciiTheme="majorBidi" w:hAnsiTheme="majorBidi" w:hint="cs"/>
          <w:sz w:val="30"/>
          <w:szCs w:val="30"/>
          <w:cs/>
        </w:rPr>
        <w:t>จำกัด</w:t>
      </w:r>
      <w:r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โดยสัญญามีผลตั้งแต่วันที่ </w:t>
      </w:r>
      <w:r w:rsidRPr="009D12D7">
        <w:rPr>
          <w:rFonts w:asciiTheme="majorBidi" w:hAnsiTheme="majorBidi" w:cstheme="majorBidi"/>
          <w:sz w:val="30"/>
          <w:szCs w:val="30"/>
        </w:rPr>
        <w:t xml:space="preserve">1 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9D12D7">
        <w:rPr>
          <w:rFonts w:asciiTheme="majorBidi" w:hAnsiTheme="majorBidi" w:cstheme="majorBidi"/>
          <w:sz w:val="30"/>
          <w:szCs w:val="30"/>
        </w:rPr>
        <w:t xml:space="preserve">2564 </w:t>
      </w:r>
      <w:r w:rsidRPr="009D12D7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12D7">
        <w:rPr>
          <w:rFonts w:asciiTheme="majorBidi" w:hAnsiTheme="majorBidi" w:cstheme="majorBidi"/>
          <w:sz w:val="30"/>
          <w:szCs w:val="30"/>
        </w:rPr>
        <w:t xml:space="preserve">31 </w:t>
      </w:r>
      <w:r w:rsidRPr="009D12D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D12D7">
        <w:rPr>
          <w:rFonts w:asciiTheme="majorBidi" w:hAnsiTheme="majorBidi" w:cstheme="majorBidi"/>
          <w:sz w:val="30"/>
          <w:szCs w:val="30"/>
        </w:rPr>
        <w:t xml:space="preserve">2565 </w:t>
      </w:r>
      <w:r w:rsidRPr="009D12D7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9D12D7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</w:p>
    <w:p w14:paraId="735E5732" w14:textId="77777777" w:rsidR="005B7D93" w:rsidRPr="009D12D7" w:rsidRDefault="005B7D93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8A2FE" w14:textId="31F9555C" w:rsidR="007D16B6" w:rsidRPr="009D12D7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12D7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447846" w:rsidRPr="009D12D7">
        <w:rPr>
          <w:rFonts w:asciiTheme="majorBidi" w:hAnsiTheme="majorBidi" w:cstheme="majorBidi"/>
          <w:i/>
          <w:iCs/>
          <w:sz w:val="30"/>
          <w:szCs w:val="30"/>
          <w:cs/>
        </w:rPr>
        <w:t>บริการ</w:t>
      </w:r>
    </w:p>
    <w:p w14:paraId="1E41DB91" w14:textId="77777777" w:rsidR="007D16B6" w:rsidRPr="002B106E" w:rsidRDefault="007D16B6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115BA" w14:textId="1E050009" w:rsidR="007D16B6" w:rsidRPr="009D12D7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2D7">
        <w:rPr>
          <w:rFonts w:asciiTheme="majorBidi" w:hAnsiTheme="majorBidi" w:cstheme="majorBidi"/>
          <w:sz w:val="30"/>
          <w:szCs w:val="30"/>
          <w:cs/>
        </w:rPr>
        <w:t>บริษัทได้ทำสัญญ</w:t>
      </w:r>
      <w:r w:rsidR="00C16E1B" w:rsidRPr="009D12D7">
        <w:rPr>
          <w:rFonts w:asciiTheme="majorBidi" w:hAnsiTheme="majorBidi" w:cstheme="majorBidi"/>
          <w:sz w:val="30"/>
          <w:szCs w:val="30"/>
          <w:cs/>
        </w:rPr>
        <w:t>า</w:t>
      </w:r>
      <w:r w:rsidRPr="009D12D7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D6DBB" w:rsidRPr="009D12D7">
        <w:rPr>
          <w:rFonts w:asciiTheme="majorBidi" w:hAnsiTheme="majorBidi" w:cstheme="majorBidi"/>
          <w:sz w:val="30"/>
          <w:szCs w:val="30"/>
          <w:cs/>
        </w:rPr>
        <w:t>หลาย</w:t>
      </w:r>
      <w:r w:rsidR="00C16E1B" w:rsidRPr="009D12D7">
        <w:rPr>
          <w:rFonts w:asciiTheme="majorBidi" w:hAnsiTheme="majorBidi" w:cstheme="majorBidi"/>
          <w:sz w:val="30"/>
          <w:szCs w:val="30"/>
          <w:cs/>
        </w:rPr>
        <w:t>ฉบับ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และบริษัท มหิศร จำกัด โดยสัญญามีระยะเวลา </w:t>
      </w:r>
      <w:r w:rsidRPr="009D12D7">
        <w:rPr>
          <w:rFonts w:asciiTheme="majorBidi" w:hAnsiTheme="majorBidi" w:cstheme="majorBidi"/>
          <w:sz w:val="30"/>
          <w:szCs w:val="30"/>
        </w:rPr>
        <w:t>3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77A03" w:rsidRPr="009D12D7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="00D77A03" w:rsidRPr="009D12D7">
        <w:rPr>
          <w:rFonts w:asciiTheme="majorBidi" w:hAnsiTheme="majorBidi"/>
          <w:sz w:val="30"/>
          <w:szCs w:val="30"/>
        </w:rPr>
        <w:t xml:space="preserve">60 </w:t>
      </w:r>
      <w:r w:rsidR="00D77A03" w:rsidRPr="009D12D7">
        <w:rPr>
          <w:rFonts w:asciiTheme="majorBidi" w:hAnsiTheme="majorBidi"/>
          <w:sz w:val="30"/>
          <w:szCs w:val="30"/>
          <w:cs/>
        </w:rPr>
        <w:t>วัน</w:t>
      </w:r>
      <w:r w:rsidRPr="009D12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D93">
        <w:rPr>
          <w:rFonts w:asciiTheme="majorBidi" w:hAnsiTheme="majorBidi" w:cstheme="majorBidi" w:hint="cs"/>
          <w:sz w:val="30"/>
          <w:szCs w:val="30"/>
          <w:cs/>
        </w:rPr>
        <w:t>บริษัทตกลงชำระ</w:t>
      </w:r>
      <w:r w:rsidRPr="009D12D7">
        <w:rPr>
          <w:rFonts w:asciiTheme="majorBidi" w:hAnsiTheme="majorBidi" w:cstheme="majorBidi"/>
          <w:sz w:val="30"/>
          <w:szCs w:val="30"/>
          <w:cs/>
        </w:rPr>
        <w:t>ค่าบริการ</w:t>
      </w:r>
      <w:r w:rsidR="005F289F" w:rsidRPr="009D12D7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9D12D7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2036D6BA" w14:textId="77777777" w:rsidR="00257F99" w:rsidRPr="002B106E" w:rsidRDefault="00257F99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09665DAB" w14:textId="45E6B469" w:rsidR="00C16E1B" w:rsidRPr="009D12D7" w:rsidRDefault="00C16E1B" w:rsidP="00C16E1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4F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37241747" w14:textId="77777777" w:rsidR="00C16E1B" w:rsidRPr="009D12D7" w:rsidRDefault="00C16E1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C16E1B" w:rsidRPr="009D12D7" w14:paraId="61BA02F6" w14:textId="77777777" w:rsidTr="0056209C">
        <w:trPr>
          <w:trHeight w:val="274"/>
        </w:trPr>
        <w:tc>
          <w:tcPr>
            <w:tcW w:w="6300" w:type="dxa"/>
          </w:tcPr>
          <w:p w14:paraId="0D5B3B27" w14:textId="77777777" w:rsidR="00C16E1B" w:rsidRPr="009D12D7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F91038" w14:textId="33844D60" w:rsidR="00C16E1B" w:rsidRPr="009D12D7" w:rsidRDefault="00737A04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0F0385F" w14:textId="77777777" w:rsidR="00C16E1B" w:rsidRPr="009D12D7" w:rsidRDefault="00C16E1B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AAF4A15" w14:textId="75993D21" w:rsidR="00C16E1B" w:rsidRPr="009D12D7" w:rsidRDefault="00737A04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16E1B" w:rsidRPr="009D12D7" w14:paraId="2F1C6D95" w14:textId="77777777" w:rsidTr="0056209C">
        <w:trPr>
          <w:trHeight w:val="274"/>
        </w:trPr>
        <w:tc>
          <w:tcPr>
            <w:tcW w:w="6300" w:type="dxa"/>
          </w:tcPr>
          <w:p w14:paraId="38107075" w14:textId="77777777" w:rsidR="00C16E1B" w:rsidRPr="009D12D7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9B71137" w14:textId="77777777" w:rsidR="00C16E1B" w:rsidRPr="009D12D7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D12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16E1B" w:rsidRPr="009D12D7" w14:paraId="1D655A49" w14:textId="77777777" w:rsidTr="0056209C">
        <w:trPr>
          <w:trHeight w:val="274"/>
        </w:trPr>
        <w:tc>
          <w:tcPr>
            <w:tcW w:w="6300" w:type="dxa"/>
          </w:tcPr>
          <w:p w14:paraId="70A4B79B" w14:textId="12CB125A" w:rsidR="00C16E1B" w:rsidRPr="009D12D7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จำนวนเงินขั้นต่ำที่ต้องจ่ายในอนาคตทั้งสิ้นภายใต้สัญญาบริการ</w:t>
            </w:r>
            <w:r w:rsidR="00C12194"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60" w:type="dxa"/>
            <w:vAlign w:val="bottom"/>
          </w:tcPr>
          <w:p w14:paraId="7A24A446" w14:textId="77777777" w:rsidR="00C16E1B" w:rsidRPr="009D12D7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F1214" w14:textId="77777777" w:rsidR="00C16E1B" w:rsidRPr="009D12D7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584D3" w14:textId="77777777" w:rsidR="00C16E1B" w:rsidRPr="009D12D7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BD0B56" w:rsidRPr="009D12D7" w14:paraId="12806B64" w14:textId="77777777" w:rsidTr="0056209C">
        <w:trPr>
          <w:trHeight w:val="274"/>
        </w:trPr>
        <w:tc>
          <w:tcPr>
            <w:tcW w:w="6300" w:type="dxa"/>
          </w:tcPr>
          <w:p w14:paraId="54456EDF" w14:textId="77777777" w:rsidR="00BD0B56" w:rsidRPr="009D12D7" w:rsidRDefault="00BD0B56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6BB3E60" w14:textId="232CAAE0" w:rsidR="00BD0B56" w:rsidRPr="009D12D7" w:rsidRDefault="009E4F47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5,604</w:t>
            </w:r>
          </w:p>
        </w:tc>
        <w:tc>
          <w:tcPr>
            <w:tcW w:w="270" w:type="dxa"/>
            <w:vAlign w:val="bottom"/>
          </w:tcPr>
          <w:p w14:paraId="5854A8CA" w14:textId="77777777" w:rsidR="00BD0B56" w:rsidRPr="009D12D7" w:rsidRDefault="00BD0B56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DC24E6" w14:textId="4B5CEF93" w:rsidR="00BD0B56" w:rsidRPr="009D12D7" w:rsidRDefault="000B0170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10,532</w:t>
            </w:r>
          </w:p>
        </w:tc>
      </w:tr>
      <w:tr w:rsidR="00BD0B56" w:rsidRPr="009D12D7" w14:paraId="784AE805" w14:textId="77777777" w:rsidTr="0056209C">
        <w:trPr>
          <w:trHeight w:val="274"/>
        </w:trPr>
        <w:tc>
          <w:tcPr>
            <w:tcW w:w="6300" w:type="dxa"/>
          </w:tcPr>
          <w:p w14:paraId="63A49B04" w14:textId="77777777" w:rsidR="00BD0B56" w:rsidRPr="009D12D7" w:rsidRDefault="00BD0B56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DBD16E" w14:textId="3D91D168" w:rsidR="00BD0B56" w:rsidRPr="009D12D7" w:rsidRDefault="004F3064" w:rsidP="004F30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vAlign w:val="bottom"/>
          </w:tcPr>
          <w:p w14:paraId="57FE2ECB" w14:textId="77777777" w:rsidR="00BD0B56" w:rsidRPr="009D12D7" w:rsidRDefault="00BD0B56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5606AD" w14:textId="48B5EC13" w:rsidR="00BD0B56" w:rsidRPr="009D12D7" w:rsidRDefault="000B0170" w:rsidP="000B01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</w:tr>
      <w:tr w:rsidR="00BD0B56" w:rsidRPr="009D12D7" w14:paraId="6C224AD8" w14:textId="77777777" w:rsidTr="0056209C">
        <w:trPr>
          <w:trHeight w:val="274"/>
        </w:trPr>
        <w:tc>
          <w:tcPr>
            <w:tcW w:w="6300" w:type="dxa"/>
          </w:tcPr>
          <w:p w14:paraId="6CB40B77" w14:textId="77777777" w:rsidR="00BD0B56" w:rsidRPr="009D12D7" w:rsidRDefault="00BD0B56" w:rsidP="00BD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28B39D" w14:textId="707AA93A" w:rsidR="00BD0B56" w:rsidRPr="009D12D7" w:rsidRDefault="009E4F47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5,802</w:t>
            </w:r>
          </w:p>
        </w:tc>
        <w:tc>
          <w:tcPr>
            <w:tcW w:w="270" w:type="dxa"/>
          </w:tcPr>
          <w:p w14:paraId="7E7F70B6" w14:textId="77777777" w:rsidR="00BD0B56" w:rsidRPr="009D12D7" w:rsidRDefault="00BD0B56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13FEC8" w14:textId="2213ED34" w:rsidR="00BD0B56" w:rsidRPr="009D12D7" w:rsidRDefault="000B0170" w:rsidP="00BD0B5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13,899</w:t>
            </w:r>
          </w:p>
        </w:tc>
      </w:tr>
    </w:tbl>
    <w:p w14:paraId="268952F2" w14:textId="3798F862" w:rsidR="002B106E" w:rsidRDefault="002B106E" w:rsidP="005B7D9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8" w:name="_Hlk65053378"/>
      <w:bookmarkStart w:id="19" w:name="_Hlk77673706"/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5E4D661" w14:textId="4ABBED3E" w:rsidR="007D16B6" w:rsidRPr="009D12D7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14:paraId="6701409F" w14:textId="77777777" w:rsidR="007D16B6" w:rsidRPr="009D12D7" w:rsidRDefault="007D16B6" w:rsidP="006D0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65B6A4D" w14:textId="651D5E26" w:rsidR="00C259A0" w:rsidRPr="009D12D7" w:rsidRDefault="007D16B6" w:rsidP="0056209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12D7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ผลการดำเนินงานของแต่ละส่วนงานวัดโดยใช้กำไรจากการดำเนินงานตามส่วนงาน ซึ่งนำเสนอในรายงาน</w:t>
      </w:r>
      <w:r w:rsidR="008B755B" w:rsidRPr="009D12D7">
        <w:rPr>
          <w:rFonts w:ascii="Angsana New" w:hAnsi="Angsana New"/>
          <w:sz w:val="30"/>
          <w:szCs w:val="30"/>
          <w:cs/>
        </w:rPr>
        <w:br/>
      </w:r>
      <w:r w:rsidRPr="009D12D7">
        <w:rPr>
          <w:rFonts w:ascii="Angsana New" w:hAnsi="Angsana New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การจัดการภายในและสอบทานโดยผู้มีอำนาจตัดสินใจสูงสุดด้านการดำเนินงานของบริษัท</w:t>
      </w:r>
    </w:p>
    <w:p w14:paraId="55FC2808" w14:textId="77777777" w:rsidR="00D138FF" w:rsidRPr="009D12D7" w:rsidRDefault="00D138FF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513" w:tblpY="33"/>
        <w:tblW w:w="9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  <w:gridCol w:w="21"/>
      </w:tblGrid>
      <w:tr w:rsidR="007D16B6" w:rsidRPr="009D12D7" w14:paraId="615F7EBC" w14:textId="77777777" w:rsidTr="0085608E">
        <w:trPr>
          <w:cantSplit/>
          <w:trHeight w:val="274"/>
          <w:tblHeader/>
        </w:trPr>
        <w:tc>
          <w:tcPr>
            <w:tcW w:w="2517" w:type="dxa"/>
            <w:shd w:val="clear" w:color="auto" w:fill="auto"/>
            <w:vAlign w:val="bottom"/>
          </w:tcPr>
          <w:p w14:paraId="1C99EE1E" w14:textId="0580B3D6" w:rsidR="007D16B6" w:rsidRPr="009D12D7" w:rsidRDefault="007D16B6" w:rsidP="0056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6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95" w:type="dxa"/>
            <w:gridSpan w:val="5"/>
            <w:shd w:val="clear" w:color="auto" w:fill="auto"/>
            <w:vAlign w:val="bottom"/>
          </w:tcPr>
          <w:p w14:paraId="5850C0E0" w14:textId="4C0436F4" w:rsidR="007D16B6" w:rsidRPr="009D12D7" w:rsidRDefault="0012773D" w:rsidP="001018BD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43242" w14:textId="77777777" w:rsidR="007D16B6" w:rsidRPr="009D12D7" w:rsidRDefault="007D16B6" w:rsidP="001018BD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2" w:type="dxa"/>
            <w:gridSpan w:val="6"/>
            <w:shd w:val="clear" w:color="auto" w:fill="auto"/>
            <w:vAlign w:val="bottom"/>
          </w:tcPr>
          <w:p w14:paraId="10E5F7C8" w14:textId="5BCE004E" w:rsidR="007D16B6" w:rsidRPr="009D12D7" w:rsidRDefault="0012773D" w:rsidP="001018B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12D7">
              <w:rPr>
                <w:rFonts w:asciiTheme="majorBidi" w:hAnsiTheme="majorBidi"/>
                <w:sz w:val="28"/>
                <w:szCs w:val="28"/>
                <w:lang w:bidi="th-TH"/>
              </w:rPr>
              <w:t>2563</w:t>
            </w:r>
          </w:p>
        </w:tc>
      </w:tr>
      <w:tr w:rsidR="007D16B6" w:rsidRPr="009D12D7" w14:paraId="6AE790C8" w14:textId="77777777" w:rsidTr="0085608E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278DCC4A" w14:textId="77777777" w:rsidR="007D16B6" w:rsidRPr="009D12D7" w:rsidRDefault="007D16B6" w:rsidP="0085608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E2EC22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6D897F22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4EDF30B0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35BBB28" w14:textId="77777777" w:rsidR="007D16B6" w:rsidRPr="009D12D7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5127EAF6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6DBBC2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C8B388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9C28C5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D4E888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E97084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E39E5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754FB3AC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ACB124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147C09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E72375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483690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622448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38169C33" w14:textId="77777777" w:rsidR="007D16B6" w:rsidRPr="009D12D7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673134A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17B7D1A8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01F2D05C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  <w:shd w:val="clear" w:color="auto" w:fill="auto"/>
          </w:tcPr>
          <w:p w14:paraId="5B3000FC" w14:textId="77777777" w:rsidR="007D16B6" w:rsidRPr="009D12D7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BA299CA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F2CDDA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CFD427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0A993C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A56E0F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7C186F" w14:textId="77777777" w:rsidR="007D16B6" w:rsidRPr="009D12D7" w:rsidRDefault="007D16B6" w:rsidP="0085608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20BC7" w14:textId="77777777" w:rsidR="007D16B6" w:rsidRPr="009D12D7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4AA6A3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D16B6" w:rsidRPr="009D12D7" w14:paraId="1FB51930" w14:textId="77777777" w:rsidTr="0085608E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50AA3321" w14:textId="77777777" w:rsidR="007D16B6" w:rsidRPr="009D12D7" w:rsidRDefault="007D16B6" w:rsidP="0085608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86" w:type="dxa"/>
            <w:gridSpan w:val="11"/>
            <w:shd w:val="clear" w:color="auto" w:fill="auto"/>
          </w:tcPr>
          <w:p w14:paraId="2C78572D" w14:textId="77777777" w:rsidR="007D16B6" w:rsidRPr="009D12D7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bookmarkEnd w:id="18"/>
      <w:tr w:rsidR="00754F8B" w:rsidRPr="009D12D7" w14:paraId="33399790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019416FD" w14:textId="77777777" w:rsidR="00754F8B" w:rsidRPr="009D12D7" w:rsidRDefault="00754F8B" w:rsidP="00754F8B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</w:tcPr>
          <w:p w14:paraId="2942A581" w14:textId="1034B01E" w:rsidR="00754F8B" w:rsidRPr="009D12D7" w:rsidRDefault="00754F8B" w:rsidP="00754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2,659,515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CD4052D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6CD78758" w14:textId="699268F9" w:rsidR="00754F8B" w:rsidRPr="009D12D7" w:rsidRDefault="00754F8B" w:rsidP="00754F8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1,719,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02418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0258091" w14:textId="3E4B80A9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4,378,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80" w:type="dxa"/>
            <w:shd w:val="clear" w:color="auto" w:fill="auto"/>
          </w:tcPr>
          <w:p w14:paraId="59C1F7F7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152AEE7" w14:textId="1FC3BC26" w:rsidR="00754F8B" w:rsidRPr="009D12D7" w:rsidRDefault="00754F8B" w:rsidP="00754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1,864,328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0C842C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73764EC" w14:textId="3315B2EE" w:rsidR="00754F8B" w:rsidRPr="009D12D7" w:rsidRDefault="00754F8B" w:rsidP="00754F8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568,957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27AE57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34581C11" w14:textId="627E25FB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2,433,285</w:t>
            </w:r>
          </w:p>
        </w:tc>
      </w:tr>
      <w:tr w:rsidR="00754F8B" w:rsidRPr="009D12D7" w14:paraId="7E26474A" w14:textId="77777777" w:rsidTr="00FD3ADC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43782B8E" w14:textId="77777777" w:rsidR="00754F8B" w:rsidRPr="009D12D7" w:rsidRDefault="00754F8B" w:rsidP="00754F8B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2BC1EC" w14:textId="01B16AC7" w:rsidR="00754F8B" w:rsidRPr="009D12D7" w:rsidRDefault="00754F8B" w:rsidP="00754F8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593,840</w:t>
            </w: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DBB64AF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912616C" w14:textId="2DA6F0BA" w:rsidR="00754F8B" w:rsidRPr="009D12D7" w:rsidRDefault="00754F8B" w:rsidP="00754F8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977,196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02987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FB5E9D8" w14:textId="296FAC09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1,571,036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D90073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14B8" w14:textId="68E9BE1C" w:rsidR="00754F8B" w:rsidRPr="009D12D7" w:rsidRDefault="00754F8B" w:rsidP="00754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545,558</w:t>
            </w: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6EA19E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E3B353D" w14:textId="2FB256A3" w:rsidR="00754F8B" w:rsidRPr="009D12D7" w:rsidRDefault="00754F8B" w:rsidP="00754F8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265,842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765554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76B44E21" w14:textId="4303E5A9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811,400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F8B" w:rsidRPr="009D12D7" w14:paraId="7BACF268" w14:textId="77777777" w:rsidTr="00827456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1D89D31A" w14:textId="1EA7D40A" w:rsidR="00754F8B" w:rsidRPr="009D12D7" w:rsidRDefault="00754F8B" w:rsidP="0075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5" w:right="-79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  <w:r w:rsidRPr="009D12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4519B" w14:textId="073E4E5F" w:rsidR="00754F8B" w:rsidRPr="009D12D7" w:rsidRDefault="00754F8B" w:rsidP="00754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2,065,675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86B73E3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9975E" w14:textId="57983FDC" w:rsidR="00754F8B" w:rsidRPr="009D12D7" w:rsidRDefault="00754F8B" w:rsidP="00754F8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0CB0F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AFD74" w14:textId="499B7D41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2,807,</w:t>
            </w:r>
            <w:r w:rsidR="00311B67" w:rsidRPr="009D12D7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80" w:type="dxa"/>
            <w:shd w:val="clear" w:color="auto" w:fill="auto"/>
          </w:tcPr>
          <w:p w14:paraId="339A207C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D0A9E" w14:textId="165BB49B" w:rsidR="00754F8B" w:rsidRPr="009D12D7" w:rsidRDefault="00754F8B" w:rsidP="00754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1,318,770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ED1382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5BAC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B0279" w14:textId="5BC5CC9E" w:rsidR="00754F8B" w:rsidRPr="009D12D7" w:rsidRDefault="00754F8B" w:rsidP="00754F8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303,115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DAD6FD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4E47C242" w14:textId="77777777" w:rsidR="00754F8B" w:rsidRPr="009D12D7" w:rsidRDefault="00754F8B" w:rsidP="00754F8B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2239C" w14:textId="31F4374B" w:rsidR="00754F8B" w:rsidRPr="009D12D7" w:rsidRDefault="00754F8B" w:rsidP="00754F8B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1,621,885</w:t>
            </w:r>
          </w:p>
        </w:tc>
      </w:tr>
      <w:tr w:rsidR="00754F8B" w:rsidRPr="009D12D7" w14:paraId="0D984FDF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51B66BA9" w14:textId="77777777" w:rsidR="00754F8B" w:rsidRPr="009D12D7" w:rsidRDefault="00754F8B" w:rsidP="00754F8B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D1A18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EEEF38B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4001F9C2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D74E49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CE312F3" w14:textId="5659645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82,046</w:t>
            </w:r>
          </w:p>
        </w:tc>
        <w:tc>
          <w:tcPr>
            <w:tcW w:w="180" w:type="dxa"/>
            <w:shd w:val="clear" w:color="auto" w:fill="auto"/>
          </w:tcPr>
          <w:p w14:paraId="1E5AB23F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874D6AF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55CA91A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ED026C1" w14:textId="5B78908F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BB1EC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28959595" w14:textId="00F9FF82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59,054</w:t>
            </w:r>
          </w:p>
        </w:tc>
      </w:tr>
      <w:tr w:rsidR="00754F8B" w:rsidRPr="009D12D7" w14:paraId="586DB290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273CD037" w14:textId="77777777" w:rsidR="00754F8B" w:rsidRPr="009D12D7" w:rsidRDefault="00754F8B" w:rsidP="00754F8B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0C9C47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5D448E0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6BFCA798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6538D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BB02044" w14:textId="254C3D20" w:rsidR="00754F8B" w:rsidRPr="009D12D7" w:rsidRDefault="00311B67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54F8B"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1,00</w:t>
            </w:r>
            <w:r w:rsidR="00754F8B"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54F8B" w:rsidRPr="009D12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,</w:t>
            </w:r>
            <w:r w:rsidR="00754F8B"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</w:t>
            </w:r>
            <w:r w:rsidRPr="009D12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ED29497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9B2E10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F42E10C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3C05CE7" w14:textId="3B4EA0EE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B8F811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74115819" w14:textId="7A91432D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741,254</w:t>
            </w:r>
            <w:r w:rsidRPr="009D12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54F8B" w:rsidRPr="006164C6" w14:paraId="4359692B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03682558" w14:textId="77777777" w:rsidR="00754F8B" w:rsidRPr="009D12D7" w:rsidRDefault="00754F8B" w:rsidP="00754F8B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6D4B14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4E61B40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3AB0500D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FBC87C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E46F4A6" w14:textId="43261725" w:rsidR="00754F8B" w:rsidRPr="009D12D7" w:rsidRDefault="00311B67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54F8B" w:rsidRPr="009D12D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372,359</w:t>
            </w:r>
            <w:r w:rsidRPr="009D12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3242F3D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E351413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54FD95F" w14:textId="77777777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2352DB65" w14:textId="5280A24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B768EA" w14:textId="77777777" w:rsidR="00754F8B" w:rsidRPr="009D12D7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340ADD3" w14:textId="536EBD5A" w:rsidR="00754F8B" w:rsidRPr="009D12D7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12D7">
              <w:rPr>
                <w:rFonts w:asciiTheme="majorBidi" w:hAnsiTheme="majorBidi" w:cstheme="majorBidi" w:hint="cs"/>
                <w:sz w:val="28"/>
                <w:szCs w:val="28"/>
              </w:rPr>
              <w:t>187,100</w:t>
            </w:r>
            <w:r w:rsidRPr="009D1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F8B" w:rsidRPr="00CF7ED9" w14:paraId="4BC4A164" w14:textId="77777777" w:rsidTr="00FD3ADC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58247794" w14:textId="20B53646" w:rsidR="00754F8B" w:rsidRPr="00754F8B" w:rsidRDefault="00754F8B" w:rsidP="00754F8B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4F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</w:t>
            </w:r>
            <w:r w:rsidRPr="00754F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0C4442" w14:textId="77777777" w:rsidR="00754F8B" w:rsidRPr="006164C6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3A34323" w14:textId="77777777" w:rsidR="00754F8B" w:rsidRPr="006164C6" w:rsidRDefault="00754F8B" w:rsidP="00754F8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7" w:type="dxa"/>
            <w:shd w:val="clear" w:color="auto" w:fill="auto"/>
          </w:tcPr>
          <w:p w14:paraId="7953612A" w14:textId="77777777" w:rsidR="00754F8B" w:rsidRPr="006164C6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C38517" w14:textId="77777777" w:rsidR="00754F8B" w:rsidRPr="006164C6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58E81" w14:textId="22201B1A" w:rsidR="00754F8B" w:rsidRPr="006164C6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311B6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1,509,445</w:t>
            </w:r>
          </w:p>
        </w:tc>
        <w:tc>
          <w:tcPr>
            <w:tcW w:w="180" w:type="dxa"/>
            <w:shd w:val="clear" w:color="auto" w:fill="auto"/>
          </w:tcPr>
          <w:p w14:paraId="04C8F230" w14:textId="77777777" w:rsidR="00754F8B" w:rsidRPr="006164C6" w:rsidRDefault="00754F8B" w:rsidP="00754F8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BFFD0B7" w14:textId="77777777" w:rsidR="00754F8B" w:rsidRPr="0020512B" w:rsidRDefault="00754F8B" w:rsidP="00754F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FF6B594" w14:textId="77777777" w:rsidR="00754F8B" w:rsidRPr="0020512B" w:rsidRDefault="00754F8B" w:rsidP="00754F8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8" w:type="dxa"/>
            <w:shd w:val="clear" w:color="auto" w:fill="auto"/>
          </w:tcPr>
          <w:p w14:paraId="06A0B1FB" w14:textId="77777777" w:rsidR="00754F8B" w:rsidRPr="0020512B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D89B09" w14:textId="77777777" w:rsidR="00754F8B" w:rsidRPr="0020512B" w:rsidRDefault="00754F8B" w:rsidP="00754F8B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09297" w14:textId="7D6C8541" w:rsidR="00754F8B" w:rsidRPr="0020512B" w:rsidRDefault="00754F8B" w:rsidP="00754F8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0512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752</w:t>
            </w:r>
            <w:r w:rsidRPr="0020512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20512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585</w:t>
            </w:r>
          </w:p>
        </w:tc>
      </w:tr>
    </w:tbl>
    <w:p w14:paraId="607C9B27" w14:textId="77777777" w:rsidR="002B106E" w:rsidRPr="002B106E" w:rsidRDefault="002B106E" w:rsidP="002B10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7AB8977" w14:textId="67DB3B3E" w:rsidR="007D16B6" w:rsidRPr="00CF7ED9" w:rsidRDefault="007D16B6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AC571E5" w14:textId="77777777" w:rsidR="007D16B6" w:rsidRPr="00384243" w:rsidRDefault="007D16B6" w:rsidP="002B10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03AF4BF7" w14:textId="5524FCC4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701BF0D" w14:textId="541A1CD1" w:rsidR="002B106E" w:rsidRDefault="002B106E" w:rsidP="002B10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bookmarkEnd w:id="19"/>
    <w:p w14:paraId="4FF3ED17" w14:textId="2F1F4F3A" w:rsidR="00EE298A" w:rsidRPr="00330EA9" w:rsidRDefault="0AA0F885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33AB2AAA" w14:textId="55D32897" w:rsidR="00CB6E0E" w:rsidRPr="00A217FC" w:rsidRDefault="00CB6E0E" w:rsidP="00A217FC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9"/>
        <w:gridCol w:w="269"/>
        <w:gridCol w:w="1439"/>
        <w:gridCol w:w="269"/>
        <w:gridCol w:w="1441"/>
      </w:tblGrid>
      <w:tr w:rsidR="001C48F7" w:rsidRPr="00F7446E" w14:paraId="5CC5D1EC" w14:textId="77777777" w:rsidTr="0085608E">
        <w:trPr>
          <w:trHeight w:val="69"/>
        </w:trPr>
        <w:tc>
          <w:tcPr>
            <w:tcW w:w="4589" w:type="dxa"/>
            <w:vAlign w:val="bottom"/>
          </w:tcPr>
          <w:p w14:paraId="3BA04D41" w14:textId="77777777" w:rsidR="001C48F7" w:rsidRPr="00F7446E" w:rsidRDefault="001C48F7" w:rsidP="001C48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C08E6F" w14:textId="31EA1848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924E74D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7CA70E7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3C5A3864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6C323270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1C48F7" w:rsidRPr="00F7446E" w14:paraId="30D5FA91" w14:textId="77777777" w:rsidTr="0085608E">
        <w:trPr>
          <w:trHeight w:val="407"/>
        </w:trPr>
        <w:tc>
          <w:tcPr>
            <w:tcW w:w="4589" w:type="dxa"/>
          </w:tcPr>
          <w:p w14:paraId="2C131F7B" w14:textId="77777777" w:rsidR="001C48F7" w:rsidRPr="00F7446E" w:rsidRDefault="001C48F7" w:rsidP="001C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4AB75DE" w14:textId="77777777" w:rsidR="001C48F7" w:rsidRPr="00F7446E" w:rsidDel="00D17042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D5AAB9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shd w:val="clear" w:color="auto" w:fill="auto"/>
          </w:tcPr>
          <w:p w14:paraId="50037CC2" w14:textId="77777777" w:rsidR="001C48F7" w:rsidRPr="00F7446E" w:rsidRDefault="001C48F7" w:rsidP="001C48F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8F7" w:rsidRPr="004930EF" w14:paraId="570D6F26" w14:textId="77777777" w:rsidTr="0085608E">
        <w:trPr>
          <w:trHeight w:val="421"/>
        </w:trPr>
        <w:tc>
          <w:tcPr>
            <w:tcW w:w="4589" w:type="dxa"/>
          </w:tcPr>
          <w:p w14:paraId="1BFA4938" w14:textId="4CD827F7" w:rsidR="001C48F7" w:rsidRPr="00F7446E" w:rsidRDefault="001C48F7" w:rsidP="001C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vAlign w:val="bottom"/>
          </w:tcPr>
          <w:p w14:paraId="6BD7BA30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0EC344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2765DD0C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DDEAEE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218A7093" w14:textId="0C508C2E" w:rsidR="001C48F7" w:rsidRPr="004930EF" w:rsidRDefault="001C48F7" w:rsidP="001C48F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76C79" w:rsidRPr="004930EF" w14:paraId="5205C15A" w14:textId="77777777" w:rsidTr="008D7030">
        <w:trPr>
          <w:trHeight w:val="407"/>
        </w:trPr>
        <w:tc>
          <w:tcPr>
            <w:tcW w:w="4589" w:type="dxa"/>
          </w:tcPr>
          <w:p w14:paraId="396DE40A" w14:textId="6495BFDB" w:rsidR="00876C79" w:rsidRPr="00F7446E" w:rsidRDefault="00876C79" w:rsidP="008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69" w:type="dxa"/>
            <w:vAlign w:val="bottom"/>
          </w:tcPr>
          <w:p w14:paraId="47D2284D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460F58D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6B90B6B" w14:textId="69CD6609" w:rsidR="00876C79" w:rsidRPr="002C580B" w:rsidRDefault="002B70B8" w:rsidP="0085608E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5,3</w:t>
            </w:r>
            <w:r w:rsidR="002C58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808F9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4D7D1119" w14:textId="414F7319" w:rsidR="00876C79" w:rsidRPr="001C48F7" w:rsidRDefault="00876C79" w:rsidP="00876C79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24,971</w:t>
            </w:r>
          </w:p>
        </w:tc>
      </w:tr>
      <w:tr w:rsidR="00876C79" w:rsidRPr="004930EF" w14:paraId="3F0D59A9" w14:textId="77777777" w:rsidTr="008D7030">
        <w:trPr>
          <w:trHeight w:val="407"/>
        </w:trPr>
        <w:tc>
          <w:tcPr>
            <w:tcW w:w="4589" w:type="dxa"/>
          </w:tcPr>
          <w:p w14:paraId="41D7684C" w14:textId="4F17BDC6" w:rsidR="00876C79" w:rsidRPr="00F7446E" w:rsidRDefault="00876C79" w:rsidP="008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vAlign w:val="bottom"/>
          </w:tcPr>
          <w:p w14:paraId="7FC8F3D6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3F5CD7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8D986F0" w14:textId="4C4FA142" w:rsidR="00876C79" w:rsidRPr="009D12D7" w:rsidRDefault="002B70B8" w:rsidP="0085608E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1A6F11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D23BCC2" w14:textId="59AAC709" w:rsidR="00876C79" w:rsidRPr="004930EF" w:rsidRDefault="00876C79" w:rsidP="00876C79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3,007</w:t>
            </w:r>
          </w:p>
        </w:tc>
      </w:tr>
      <w:tr w:rsidR="00876C79" w:rsidRPr="004930EF" w14:paraId="43681092" w14:textId="77777777" w:rsidTr="008D7030">
        <w:trPr>
          <w:trHeight w:val="407"/>
        </w:trPr>
        <w:tc>
          <w:tcPr>
            <w:tcW w:w="4589" w:type="dxa"/>
          </w:tcPr>
          <w:p w14:paraId="7E35738B" w14:textId="6A98A37B" w:rsidR="00876C79" w:rsidRPr="00F7446E" w:rsidRDefault="00876C79" w:rsidP="008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0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639EA2D1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D90790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3FEC6" w14:textId="61C10CCE" w:rsidR="00876C79" w:rsidRPr="00343108" w:rsidRDefault="002B70B8" w:rsidP="0085608E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</w:t>
            </w:r>
            <w:r w:rsidR="00D94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51B525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EFD4B" w14:textId="3D7A5587" w:rsidR="00876C79" w:rsidRPr="0085608E" w:rsidRDefault="00876C79" w:rsidP="00876C79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27,978</w:t>
            </w:r>
          </w:p>
        </w:tc>
      </w:tr>
    </w:tbl>
    <w:p w14:paraId="17AE26E9" w14:textId="77777777" w:rsidR="008D7030" w:rsidRPr="0085608E" w:rsidRDefault="008D7030" w:rsidP="0085608E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p w14:paraId="08CF7606" w14:textId="77777777" w:rsidR="00445C5F" w:rsidRPr="00452B31" w:rsidRDefault="00445C5F" w:rsidP="00445C5F">
      <w:pPr>
        <w:ind w:left="540" w:right="-18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52B31">
        <w:rPr>
          <w:rFonts w:asciiTheme="majorBidi" w:hAnsiTheme="majorBidi" w:hint="cs"/>
          <w:sz w:val="30"/>
          <w:szCs w:val="30"/>
          <w:cs/>
        </w:rPr>
        <w:t>ในปี</w:t>
      </w:r>
      <w:r w:rsidRPr="00452B3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452B31">
        <w:rPr>
          <w:rFonts w:asciiTheme="majorBidi" w:hAnsiTheme="majorBidi" w:hint="cs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Pr="00452B3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0.3</w:t>
      </w:r>
      <w:r w:rsidRPr="00452B31">
        <w:rPr>
          <w:rFonts w:asciiTheme="majorBidi" w:hAnsiTheme="majorBidi"/>
          <w:sz w:val="30"/>
          <w:szCs w:val="30"/>
        </w:rPr>
        <w:t xml:space="preserve"> </w:t>
      </w:r>
      <w:r w:rsidRPr="00452B31">
        <w:rPr>
          <w:rFonts w:asciiTheme="majorBidi" w:hAnsiTheme="majorBidi" w:hint="cs"/>
          <w:sz w:val="30"/>
          <w:szCs w:val="30"/>
          <w:cs/>
        </w:rPr>
        <w:t>ล้านบาท</w:t>
      </w:r>
      <w:r w:rsidRPr="00452B31">
        <w:rPr>
          <w:rFonts w:asciiTheme="majorBidi" w:hAnsiTheme="majorBidi"/>
          <w:sz w:val="30"/>
          <w:szCs w:val="30"/>
          <w:cs/>
        </w:rPr>
        <w:t xml:space="preserve"> </w:t>
      </w:r>
      <w:r w:rsidRPr="00452B31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452B31">
        <w:rPr>
          <w:rFonts w:asciiTheme="majorBidi" w:hAnsiTheme="majorBidi"/>
          <w:i/>
          <w:iCs/>
          <w:sz w:val="30"/>
          <w:szCs w:val="30"/>
        </w:rPr>
        <w:t>2563</w:t>
      </w:r>
      <w:r w:rsidRPr="00452B3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452B31">
        <w:rPr>
          <w:rFonts w:asciiTheme="majorBidi" w:hAnsiTheme="majorBidi" w:hint="cs"/>
          <w:i/>
          <w:iCs/>
          <w:sz w:val="30"/>
          <w:szCs w:val="30"/>
          <w:cs/>
        </w:rPr>
        <w:t>ไม่มี</w:t>
      </w:r>
      <w:r w:rsidRPr="00452B31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0C9625E" w14:textId="77777777" w:rsidR="00445C5F" w:rsidRDefault="00445C5F" w:rsidP="00CB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3F84C2E" w14:textId="00A4792D" w:rsidR="00CB6E0E" w:rsidRPr="002B5197" w:rsidRDefault="00CB6E0E" w:rsidP="00CB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บริษัทเช่า</w:t>
      </w:r>
      <w:r w:rsidR="005F289F"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อาคาร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สำนักงานหลายแห่ง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 w:rsidRPr="00311B6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ระยะเวลา </w:t>
      </w:r>
      <w:r w:rsidR="002B70B8" w:rsidRPr="00311B6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311B6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="00E12505" w:rsidRPr="00311B6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311B6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สิ้นสุดใน</w:t>
      </w:r>
      <w:r w:rsidR="00DE0152" w:rsidRPr="00311B6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B70B8" w:rsidRPr="00311B6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DE0152" w:rsidRPr="00311B67">
        <w:rPr>
          <w:rFonts w:asciiTheme="majorBidi" w:hAnsiTheme="majorBidi" w:cstheme="majorBidi"/>
          <w:sz w:val="30"/>
          <w:szCs w:val="30"/>
        </w:rPr>
        <w:t xml:space="preserve"> </w:t>
      </w:r>
      <w:r w:rsidR="004E06D0" w:rsidRPr="00311B67">
        <w:rPr>
          <w:rFonts w:asciiTheme="majorBidi" w:hAnsiTheme="majorBidi" w:cstheme="majorBidi"/>
          <w:sz w:val="30"/>
          <w:szCs w:val="30"/>
        </w:rPr>
        <w:t xml:space="preserve">2564 </w:t>
      </w:r>
      <w:r w:rsidR="00DE0152" w:rsidRPr="00311B67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732995" w:rsidRPr="00311B6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4E06D0" w:rsidRPr="00311B67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4E06D0" w:rsidRPr="00311B67">
        <w:rPr>
          <w:rFonts w:asciiTheme="majorBidi" w:hAnsiTheme="majorBidi" w:cstheme="majorBidi"/>
          <w:sz w:val="30"/>
          <w:szCs w:val="30"/>
        </w:rPr>
        <w:t>2567</w:t>
      </w:r>
      <w:r w:rsidR="00DE0152" w:rsidRPr="00311B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2620" w:rsidRPr="00311B6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(2563: </w:t>
      </w:r>
      <w:r w:rsidR="00B82620" w:rsidRPr="00311B6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เดือนเมษายน </w:t>
      </w:r>
      <w:r w:rsidR="00B82620" w:rsidRPr="00311B67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B82620" w:rsidRPr="004E06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2620" w:rsidRPr="004E06D0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08344D" w:rsidRPr="004E06D0">
        <w:rPr>
          <w:rFonts w:asciiTheme="majorBidi" w:hAnsiTheme="majorBidi" w:cstheme="majorBidi" w:hint="cs"/>
          <w:i/>
          <w:iCs/>
          <w:sz w:val="30"/>
          <w:szCs w:val="30"/>
          <w:cs/>
        </w:rPr>
        <w:t>เดือน</w:t>
      </w:r>
      <w:r w:rsidR="00B82620" w:rsidRPr="004E06D0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สิงหาคม</w:t>
      </w:r>
      <w:r w:rsidR="00B82620" w:rsidRPr="004E06D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82620" w:rsidRPr="004E06D0">
        <w:rPr>
          <w:rFonts w:asciiTheme="majorBidi" w:hAnsiTheme="majorBidi" w:cstheme="majorBidi" w:hint="cs"/>
          <w:i/>
          <w:iCs/>
          <w:sz w:val="30"/>
          <w:szCs w:val="30"/>
        </w:rPr>
        <w:t>2565</w:t>
      </w:r>
      <w:r w:rsidR="00B82620" w:rsidRPr="004E06D0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B82620" w:rsidRPr="004E06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D7030" w:rsidRPr="004E06D0">
        <w:rPr>
          <w:rFonts w:asciiTheme="majorBidi" w:hAnsiTheme="majorBidi"/>
          <w:sz w:val="30"/>
          <w:szCs w:val="30"/>
          <w:cs/>
        </w:rPr>
        <w:t>โดยมีสิทธิต่ออายุสัญญาเช่าเมื่อ</w:t>
      </w:r>
      <w:r w:rsidR="008D7030" w:rsidRPr="0085608E">
        <w:rPr>
          <w:rFonts w:asciiTheme="majorBidi" w:hAnsiTheme="majorBidi"/>
          <w:sz w:val="30"/>
          <w:szCs w:val="30"/>
          <w:cs/>
        </w:rPr>
        <w:t>สิ้นสุดอายุสัญญา</w:t>
      </w:r>
      <w:r w:rsidR="008D7030">
        <w:rPr>
          <w:rFonts w:asciiTheme="majorBidi" w:hAnsiTheme="majorBidi"/>
          <w:sz w:val="30"/>
          <w:szCs w:val="30"/>
        </w:rPr>
        <w:t xml:space="preserve"> 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</w:t>
      </w:r>
      <w:r w:rsidR="005F289F" w:rsidRPr="00F34DBA">
        <w:rPr>
          <w:rFonts w:asciiTheme="majorBidi" w:hAnsiTheme="majorBidi" w:cstheme="majorBidi" w:hint="cs"/>
          <w:sz w:val="30"/>
          <w:szCs w:val="30"/>
          <w:cs/>
        </w:rPr>
        <w:t>กำหนดชำระเป็นรายเดือน</w:t>
      </w:r>
      <w:r w:rsidRPr="00F34DB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  <w:r w:rsidR="001C48F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178F650B" w14:textId="77777777" w:rsidR="00CB6E0E" w:rsidRPr="0085608E" w:rsidRDefault="00CB6E0E" w:rsidP="0085608E">
      <w:pPr>
        <w:ind w:left="540" w:right="-18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7B4CD8EE" w14:textId="351CCEB8" w:rsidR="00CB6E0E" w:rsidRDefault="00CB6E0E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2B519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</w:t>
      </w:r>
      <w:r w:rsidR="005F289F"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เช่ายานพาหนะเป็น</w:t>
      </w:r>
      <w:r w:rsidRPr="00311B6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ระยะเวลา </w:t>
      </w:r>
      <w:r w:rsidR="004E06D0" w:rsidRPr="00311B6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Pr="00311B6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311B6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 สิ้นสุดใน</w:t>
      </w:r>
      <w:r w:rsidR="002C7CDC" w:rsidRPr="00311B67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="004E06D0" w:rsidRPr="00311B67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กุมภาพันธ์</w:t>
      </w:r>
      <w:r w:rsidR="004E06D0" w:rsidRPr="00311B67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 2565 </w:t>
      </w:r>
      <w:r w:rsidR="00DA3251" w:rsidRPr="00311B67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ถึงเดือน</w:t>
      </w:r>
      <w:r w:rsidR="004E06D0" w:rsidRPr="00311B67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ตุลาคม</w:t>
      </w:r>
      <w:r w:rsidR="004E06D0" w:rsidRPr="00311B67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 2566</w:t>
      </w:r>
      <w:r w:rsidR="002C7CD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B82620" w:rsidRPr="004930E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(2563:</w:t>
      </w:r>
      <w:r w:rsidR="002C7CD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เดือนกุมภาพันธ์ 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2565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ถึงเดือนตุลาคม 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2566)</w:t>
      </w:r>
      <w:r w:rsidR="00B82620" w:rsidRPr="00B8262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B07BE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ค่าเช่ากำหนดชำระเป็นรายเดือน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</w:p>
    <w:p w14:paraId="2D332A8F" w14:textId="1EF46EE4" w:rsidR="00747F5C" w:rsidRDefault="00747F5C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47E6C3A" w14:textId="63E78325" w:rsidR="00747F5C" w:rsidRDefault="00747F5C" w:rsidP="00747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747F5C">
        <w:rPr>
          <w:rFonts w:asciiTheme="majorBidi" w:hAnsi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สิทธิเลือกในการขยายอายุสัญญาเช่า</w:t>
      </w:r>
    </w:p>
    <w:p w14:paraId="439F001A" w14:textId="77777777" w:rsidR="00747F5C" w:rsidRPr="00747F5C" w:rsidRDefault="00747F5C" w:rsidP="00747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224EEA7C" w14:textId="734F9F89" w:rsidR="00747F5C" w:rsidRDefault="00747F5C" w:rsidP="00747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47F5C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บริษัทมีสิทธิเลือกขยายอายุสัญญาเช่า</w:t>
      </w:r>
      <w:r w:rsidRPr="00747F5C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47F5C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5EAD5622" w14:textId="281DF6F7" w:rsidR="000B128B" w:rsidRDefault="000B128B" w:rsidP="00CB6E0E">
      <w:pPr>
        <w:ind w:left="540" w:right="-18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440"/>
        <w:gridCol w:w="270"/>
        <w:gridCol w:w="1400"/>
      </w:tblGrid>
      <w:tr w:rsidR="009A0020" w:rsidRPr="00CF7ED9" w14:paraId="6B4B2C06" w14:textId="77777777" w:rsidTr="0085608E">
        <w:trPr>
          <w:trHeight w:val="68"/>
          <w:tblHeader/>
        </w:trPr>
        <w:tc>
          <w:tcPr>
            <w:tcW w:w="5040" w:type="dxa"/>
            <w:vAlign w:val="bottom"/>
          </w:tcPr>
          <w:p w14:paraId="607D7B3D" w14:textId="6B09F0C3" w:rsidR="009A0020" w:rsidRPr="00B5297A" w:rsidRDefault="009A0020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C53D15" w14:textId="77777777" w:rsidR="009A0020" w:rsidRPr="00CF7ED9" w:rsidRDefault="009A0020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6C5130A" w14:textId="579CD0C0" w:rsidR="009A0020" w:rsidRPr="0085608E" w:rsidRDefault="009A0020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1783A40" w14:textId="77777777" w:rsidR="009A0020" w:rsidRPr="00CF7ED9" w:rsidRDefault="009A0020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0" w:type="dxa"/>
          </w:tcPr>
          <w:p w14:paraId="2C5F9E5D" w14:textId="3601374F" w:rsidR="009A0020" w:rsidRPr="00CF7ED9" w:rsidRDefault="009A0020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A3475" w:rsidRPr="00CF7ED9" w14:paraId="6E0C1830" w14:textId="77777777" w:rsidTr="0085608E">
        <w:trPr>
          <w:trHeight w:val="360"/>
        </w:trPr>
        <w:tc>
          <w:tcPr>
            <w:tcW w:w="5040" w:type="dxa"/>
          </w:tcPr>
          <w:p w14:paraId="366F3477" w14:textId="77777777" w:rsidR="00EA3475" w:rsidRPr="000A1FA7" w:rsidRDefault="00EA3475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E6EA25" w14:textId="77777777" w:rsidR="00EA3475" w:rsidRPr="00CF7ED9" w:rsidRDefault="00EA3475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dxa"/>
            <w:gridSpan w:val="3"/>
          </w:tcPr>
          <w:p w14:paraId="68430462" w14:textId="32AC15B8" w:rsidR="00EA3475" w:rsidRPr="00EA3475" w:rsidRDefault="00EA3475" w:rsidP="00EA34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34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020" w:rsidRPr="00CF7ED9" w14:paraId="2250D03E" w14:textId="77777777" w:rsidTr="0085608E">
        <w:trPr>
          <w:trHeight w:val="374"/>
        </w:trPr>
        <w:tc>
          <w:tcPr>
            <w:tcW w:w="5040" w:type="dxa"/>
          </w:tcPr>
          <w:p w14:paraId="5B440264" w14:textId="77777777" w:rsidR="009A0020" w:rsidRPr="000A1FA7" w:rsidRDefault="009A0020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2BE12237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A5891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54A28C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24EC8FAE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020" w:rsidRPr="00CF7ED9" w14:paraId="07194AF2" w14:textId="77777777" w:rsidTr="0085608E">
        <w:trPr>
          <w:trHeight w:val="374"/>
        </w:trPr>
        <w:tc>
          <w:tcPr>
            <w:tcW w:w="5040" w:type="dxa"/>
          </w:tcPr>
          <w:p w14:paraId="708EB818" w14:textId="066E8C8F" w:rsidR="009A0020" w:rsidRPr="00307D43" w:rsidRDefault="009A0020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0B6049B" w14:textId="77777777" w:rsidR="009A0020" w:rsidRPr="00CF7ED9" w:rsidRDefault="009A0020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DB9675" w14:textId="77777777" w:rsidR="009A0020" w:rsidRPr="00CF7ED9" w:rsidRDefault="009A0020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7F2C7" w14:textId="77777777" w:rsidR="009A0020" w:rsidRPr="00CF7ED9" w:rsidRDefault="009A0020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679981E6" w14:textId="77777777" w:rsidR="009A0020" w:rsidRPr="00CF7ED9" w:rsidRDefault="009A0020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BEA" w:rsidRPr="00CF7ED9" w14:paraId="6E4B0CBE" w14:textId="77777777" w:rsidTr="0085608E">
        <w:trPr>
          <w:trHeight w:val="374"/>
        </w:trPr>
        <w:tc>
          <w:tcPr>
            <w:tcW w:w="5040" w:type="dxa"/>
          </w:tcPr>
          <w:p w14:paraId="4270A142" w14:textId="7AC7AE66" w:rsidR="005D5BEA" w:rsidRPr="00307D43" w:rsidRDefault="005D5BEA" w:rsidP="005D5BEA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27CF0B6A" w14:textId="77777777" w:rsidR="005D5BEA" w:rsidRPr="00CF7ED9" w:rsidRDefault="005D5BEA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F5BB7F" w14:textId="22B69BAC" w:rsidR="005D5BEA" w:rsidRPr="00311B67" w:rsidRDefault="004E06D0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11B67">
              <w:rPr>
                <w:rFonts w:asciiTheme="majorBidi" w:hAnsiTheme="majorBidi" w:cstheme="majorBidi"/>
                <w:sz w:val="30"/>
                <w:szCs w:val="30"/>
              </w:rPr>
              <w:t>17,118</w:t>
            </w:r>
          </w:p>
        </w:tc>
        <w:tc>
          <w:tcPr>
            <w:tcW w:w="270" w:type="dxa"/>
          </w:tcPr>
          <w:p w14:paraId="0A26D6C0" w14:textId="77777777" w:rsidR="005D5BEA" w:rsidRPr="00CF7ED9" w:rsidRDefault="005D5BEA" w:rsidP="005D5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0F092E8A" w14:textId="33CD4B52" w:rsidR="005D5BEA" w:rsidRPr="00CF7ED9" w:rsidRDefault="005D5BEA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22,33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D5BEA" w:rsidRPr="00CF7ED9" w14:paraId="4C5614DA" w14:textId="77777777" w:rsidTr="0085608E">
        <w:trPr>
          <w:trHeight w:val="374"/>
        </w:trPr>
        <w:tc>
          <w:tcPr>
            <w:tcW w:w="5040" w:type="dxa"/>
          </w:tcPr>
          <w:p w14:paraId="15B56F8D" w14:textId="29329BEC" w:rsidR="005D5BEA" w:rsidRPr="00307D43" w:rsidRDefault="005D5BEA" w:rsidP="005D5BEA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5F519D28" w14:textId="77777777" w:rsidR="005D5BEA" w:rsidRPr="00CF7ED9" w:rsidRDefault="005D5BEA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06DF45" w14:textId="19E0D910" w:rsidR="005D5BEA" w:rsidRPr="00311B67" w:rsidRDefault="004E06D0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11B67">
              <w:rPr>
                <w:rFonts w:asciiTheme="majorBidi" w:hAnsiTheme="majorBidi" w:cstheme="majorBidi"/>
                <w:sz w:val="30"/>
                <w:szCs w:val="30"/>
              </w:rPr>
              <w:t>1,54</w:t>
            </w:r>
            <w:r w:rsidR="000864F6" w:rsidRPr="00311B6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B04ECD" w14:textId="77777777" w:rsidR="005D5BEA" w:rsidRPr="00CF7ED9" w:rsidRDefault="005D5BEA" w:rsidP="005D5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41CC0E86" w14:textId="6001CC6B" w:rsidR="005D5BEA" w:rsidRPr="00CF7ED9" w:rsidRDefault="005D5BEA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1,54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6E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D5BEA" w:rsidRPr="00AE478C" w14:paraId="675BA4CE" w14:textId="77777777" w:rsidTr="0085608E">
        <w:trPr>
          <w:trHeight w:val="374"/>
        </w:trPr>
        <w:tc>
          <w:tcPr>
            <w:tcW w:w="5040" w:type="dxa"/>
          </w:tcPr>
          <w:p w14:paraId="11519FAF" w14:textId="77777777" w:rsidR="005D5BEA" w:rsidRPr="00AE478C" w:rsidRDefault="005D5BEA" w:rsidP="005D5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478C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051C7C7" w14:textId="77777777" w:rsidR="005D5BEA" w:rsidRPr="00AE478C" w:rsidRDefault="005D5BEA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6A1901" w14:textId="0155F0F2" w:rsidR="005D5BEA" w:rsidRPr="00311B67" w:rsidRDefault="004E06D0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11B67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5D4DEAA4" w14:textId="77777777" w:rsidR="005D5BEA" w:rsidRPr="00AE478C" w:rsidRDefault="005D5BEA" w:rsidP="005D5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112F8706" w14:textId="28625057" w:rsidR="005D5BEA" w:rsidRPr="00AE478C" w:rsidRDefault="005D5BEA" w:rsidP="005D5B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</w:tr>
    </w:tbl>
    <w:p w14:paraId="3A01443A" w14:textId="77777777" w:rsidR="00566CBD" w:rsidRPr="00384243" w:rsidRDefault="00566CBD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B9167DD" w14:textId="1783B393" w:rsidR="00CB6E0E" w:rsidRDefault="00CB6E0E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78C">
        <w:rPr>
          <w:rFonts w:asciiTheme="majorBidi" w:hAnsiTheme="majorBidi" w:hint="cs"/>
          <w:sz w:val="30"/>
          <w:szCs w:val="30"/>
          <w:cs/>
        </w:rPr>
        <w:lastRenderedPageBreak/>
        <w:t>กระแสเงินสดจ่ายทั้งหมดของสัญญาเช่าของบริษัท</w:t>
      </w:r>
      <w:r w:rsidR="005B7D93">
        <w:rPr>
          <w:rFonts w:asciiTheme="majorBidi" w:hAnsiTheme="majorBidi" w:hint="cs"/>
          <w:sz w:val="30"/>
          <w:szCs w:val="30"/>
          <w:cs/>
        </w:rPr>
        <w:t xml:space="preserve">สำหรับปีสิ้นสุดวันที่ </w:t>
      </w:r>
      <w:r w:rsidR="005B7D93">
        <w:rPr>
          <w:rFonts w:asciiTheme="majorBidi" w:hAnsiTheme="majorBidi"/>
          <w:sz w:val="30"/>
          <w:szCs w:val="30"/>
        </w:rPr>
        <w:t xml:space="preserve">31 </w:t>
      </w:r>
      <w:r w:rsidR="005B7D9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5B7D93">
        <w:rPr>
          <w:rFonts w:asciiTheme="majorBidi" w:hAnsiTheme="majorBidi"/>
          <w:sz w:val="30"/>
          <w:szCs w:val="30"/>
        </w:rPr>
        <w:t xml:space="preserve">2564 </w:t>
      </w:r>
      <w:r w:rsidR="005B7D9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5B7D93">
        <w:rPr>
          <w:rFonts w:asciiTheme="majorBidi" w:hAnsiTheme="majorBidi"/>
          <w:sz w:val="30"/>
          <w:szCs w:val="30"/>
        </w:rPr>
        <w:t xml:space="preserve">2563 </w:t>
      </w:r>
      <w:r w:rsidR="003B1E8A" w:rsidRPr="00AE478C">
        <w:rPr>
          <w:rFonts w:asciiTheme="majorBidi" w:hAnsiTheme="majorBidi" w:hint="cs"/>
          <w:sz w:val="30"/>
          <w:szCs w:val="30"/>
          <w:cs/>
        </w:rPr>
        <w:t>มี</w:t>
      </w:r>
      <w:r w:rsidRPr="009D12D7">
        <w:rPr>
          <w:rFonts w:asciiTheme="majorBidi" w:hAnsiTheme="majorBidi" w:hint="cs"/>
          <w:sz w:val="30"/>
          <w:szCs w:val="30"/>
          <w:cs/>
        </w:rPr>
        <w:t>จำนวน</w:t>
      </w:r>
      <w:r w:rsidRPr="009D12D7">
        <w:rPr>
          <w:rFonts w:asciiTheme="majorBidi" w:hAnsiTheme="majorBidi"/>
          <w:sz w:val="30"/>
          <w:szCs w:val="30"/>
          <w:cs/>
        </w:rPr>
        <w:t xml:space="preserve"> </w:t>
      </w:r>
      <w:r w:rsidR="00184165">
        <w:rPr>
          <w:rFonts w:asciiTheme="majorBidi" w:hAnsiTheme="majorBidi"/>
          <w:sz w:val="30"/>
          <w:szCs w:val="30"/>
          <w:cs/>
        </w:rPr>
        <w:br/>
      </w:r>
      <w:r w:rsidR="004E06D0" w:rsidRPr="009D12D7">
        <w:rPr>
          <w:rFonts w:asciiTheme="majorBidi" w:hAnsiTheme="majorBidi"/>
          <w:sz w:val="30"/>
          <w:szCs w:val="30"/>
        </w:rPr>
        <w:t>19.1</w:t>
      </w:r>
      <w:r w:rsidR="00993D99" w:rsidRPr="009D12D7">
        <w:rPr>
          <w:rFonts w:asciiTheme="majorBidi" w:hAnsiTheme="majorBidi"/>
          <w:sz w:val="30"/>
          <w:szCs w:val="30"/>
        </w:rPr>
        <w:t xml:space="preserve"> </w:t>
      </w:r>
      <w:r w:rsidRPr="009D12D7">
        <w:rPr>
          <w:rFonts w:asciiTheme="majorBidi" w:hAnsiTheme="majorBidi"/>
          <w:sz w:val="30"/>
          <w:szCs w:val="30"/>
          <w:cs/>
        </w:rPr>
        <w:t>ล้</w:t>
      </w:r>
      <w:r w:rsidRPr="009D12D7">
        <w:rPr>
          <w:rFonts w:asciiTheme="majorBidi" w:hAnsiTheme="majorBidi" w:hint="cs"/>
          <w:sz w:val="30"/>
          <w:szCs w:val="30"/>
          <w:cs/>
        </w:rPr>
        <w:t>านบาท</w:t>
      </w:r>
      <w:r w:rsidR="005B7D93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5B7D93">
        <w:rPr>
          <w:rFonts w:asciiTheme="majorBidi" w:hAnsiTheme="majorBidi"/>
          <w:sz w:val="30"/>
          <w:szCs w:val="30"/>
        </w:rPr>
        <w:t xml:space="preserve">24.5 </w:t>
      </w:r>
      <w:r w:rsidR="005B7D93">
        <w:rPr>
          <w:rFonts w:asciiTheme="majorBidi" w:hAnsiTheme="majorBidi" w:hint="cs"/>
          <w:sz w:val="30"/>
          <w:szCs w:val="30"/>
          <w:cs/>
        </w:rPr>
        <w:t>ล้านบาทตามลำดับ</w:t>
      </w:r>
      <w:r w:rsidRPr="00AE478C">
        <w:rPr>
          <w:rFonts w:asciiTheme="majorBidi" w:hAnsiTheme="majorBidi"/>
          <w:sz w:val="30"/>
          <w:szCs w:val="30"/>
          <w:cs/>
        </w:rPr>
        <w:t xml:space="preserve"> </w:t>
      </w:r>
    </w:p>
    <w:p w14:paraId="3A73AD23" w14:textId="77777777" w:rsidR="000B128B" w:rsidRDefault="000B128B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F0E5436" w14:textId="77777777" w:rsidR="009619AD" w:rsidRPr="009419FD" w:rsidRDefault="1F994A49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4529C062" w14:textId="77777777" w:rsidR="009619AD" w:rsidRPr="00384243" w:rsidRDefault="009619AD" w:rsidP="0020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  <w:cs/>
        </w:rPr>
      </w:pPr>
    </w:p>
    <w:p w14:paraId="3DF30015" w14:textId="42EB6318" w:rsidR="002D0E4D" w:rsidRDefault="002D0E4D" w:rsidP="002D0E4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0C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566CBD">
        <w:rPr>
          <w:rFonts w:asciiTheme="majorBidi" w:hAnsiTheme="majorBidi" w:cstheme="majorBidi"/>
          <w:sz w:val="30"/>
          <w:szCs w:val="30"/>
        </w:rPr>
        <w:br/>
      </w:r>
      <w:r w:rsidRPr="004540C4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4F9565" w14:textId="1D230003" w:rsidR="003050B6" w:rsidRDefault="003050B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3050B6" w:rsidRPr="00620EFE" w14:paraId="22A5BAD1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55FA8D8A" w14:textId="77777777" w:rsidR="003050B6" w:rsidRPr="002A452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0814D7C1" w14:textId="3A0534C0" w:rsidR="003050B6" w:rsidRPr="00A604C3" w:rsidRDefault="00B75AF8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50B6" w:rsidRPr="00620EFE" w14:paraId="6589C928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4AFCA424" w14:textId="77777777" w:rsidR="003050B6" w:rsidRPr="002A452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5931C61A" w14:textId="77777777" w:rsidR="003050B6" w:rsidRPr="00A604C3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50B6" w:rsidRPr="000B4C05" w14:paraId="0370CE0A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71F6EB14" w14:textId="77777777" w:rsidR="003050B6" w:rsidRPr="002A452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8A55F85" w14:textId="77777777" w:rsidR="003050B6" w:rsidRPr="00A604C3" w:rsidRDefault="003050B6" w:rsidP="001C69E8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0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6B4E3187" w14:textId="77777777" w:rsidR="003050B6" w:rsidRPr="00A604C3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0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31CEFB6F" w14:textId="77777777" w:rsidR="003050B6" w:rsidRPr="00A604C3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04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60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6C90A0AC" w14:textId="77777777" w:rsidR="003050B6" w:rsidRPr="00A604C3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50B6" w:rsidRPr="00EF3EC1" w14:paraId="1E24FE1C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199D0A4F" w14:textId="77777777" w:rsidR="003050B6" w:rsidRPr="00245154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8A146C6" w14:textId="77777777" w:rsidR="003050B6" w:rsidRPr="00A604C3" w:rsidRDefault="003050B6" w:rsidP="001C69E8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0B6" w:rsidRPr="00245154" w14:paraId="7A944F94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0C354C65" w14:textId="77777777" w:rsidR="003050B6" w:rsidRPr="00F121A3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C07875" w14:textId="77777777" w:rsidR="003050B6" w:rsidRPr="00622502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A226E" w14:textId="77777777" w:rsidR="003050B6" w:rsidRPr="00622502" w:rsidRDefault="003050B6" w:rsidP="001C69E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7AE9B" w14:textId="77777777" w:rsidR="003050B6" w:rsidRPr="00622502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21F37" w14:textId="77777777" w:rsidR="003050B6" w:rsidRPr="00622502" w:rsidRDefault="003050B6" w:rsidP="001C69E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B67" w:rsidRPr="00D934FA" w14:paraId="63BE1D9F" w14:textId="77777777" w:rsidTr="0085608E">
        <w:trPr>
          <w:cantSplit/>
        </w:trPr>
        <w:tc>
          <w:tcPr>
            <w:tcW w:w="5040" w:type="dxa"/>
            <w:shd w:val="clear" w:color="auto" w:fill="auto"/>
          </w:tcPr>
          <w:p w14:paraId="26BDDDBF" w14:textId="77777777" w:rsidR="00311B67" w:rsidRPr="00AB3F51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AB3F5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CF0C153" w14:textId="15CF3D6D" w:rsidR="00311B67" w:rsidRPr="00AB3F51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3F5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357E4C" w14:textId="730B128C" w:rsidR="00311B67" w:rsidRPr="00AB3F51" w:rsidRDefault="00AB3F51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F51">
              <w:rPr>
                <w:rFonts w:asciiTheme="majorBidi" w:hAnsiTheme="majorBidi" w:cstheme="majorBidi"/>
                <w:sz w:val="30"/>
                <w:szCs w:val="30"/>
              </w:rPr>
              <w:t>333,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311B67" w:rsidRPr="00AB3F5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E3AE7B9" w14:textId="1640B4C4" w:rsidR="00311B67" w:rsidRPr="00AB3F51" w:rsidRDefault="00AB3F51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F51">
              <w:rPr>
                <w:rFonts w:asciiTheme="majorBidi" w:hAnsiTheme="majorBidi" w:cstheme="majorBidi"/>
                <w:sz w:val="30"/>
                <w:szCs w:val="30"/>
              </w:rPr>
              <w:t>361,077</w:t>
            </w:r>
          </w:p>
        </w:tc>
        <w:tc>
          <w:tcPr>
            <w:tcW w:w="1170" w:type="dxa"/>
            <w:shd w:val="clear" w:color="auto" w:fill="auto"/>
          </w:tcPr>
          <w:p w14:paraId="64D8944C" w14:textId="787BDA4E" w:rsidR="00311B67" w:rsidRPr="00AB3F51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F51">
              <w:rPr>
                <w:rFonts w:asciiTheme="majorBidi" w:hAnsiTheme="majorBidi" w:cstheme="majorBidi" w:hint="cs"/>
                <w:sz w:val="30"/>
                <w:szCs w:val="30"/>
              </w:rPr>
              <w:t>694,877</w:t>
            </w:r>
          </w:p>
        </w:tc>
      </w:tr>
      <w:tr w:rsidR="00311B67" w:rsidRPr="00245154" w14:paraId="75C7D6B3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0F8339D3" w14:textId="77777777" w:rsidR="00311B67" w:rsidRPr="0085608E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E39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384E1E0F" w14:textId="77777777" w:rsidR="00311B67" w:rsidRPr="00622502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3E717" w14:textId="77777777" w:rsidR="00311B67" w:rsidRPr="00622502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51553" w14:textId="77777777" w:rsidR="00311B67" w:rsidRPr="00622502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054B" w14:textId="77777777" w:rsidR="00311B67" w:rsidRPr="00622502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B67" w:rsidRPr="00F7446E" w14:paraId="217BD03C" w14:textId="77777777" w:rsidTr="00A604C3">
        <w:trPr>
          <w:cantSplit/>
        </w:trPr>
        <w:tc>
          <w:tcPr>
            <w:tcW w:w="5040" w:type="dxa"/>
            <w:shd w:val="clear" w:color="auto" w:fill="auto"/>
          </w:tcPr>
          <w:p w14:paraId="0E8483AC" w14:textId="77777777" w:rsidR="00311B67" w:rsidRPr="00ED7E39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256504BB" w14:textId="6962D129" w:rsidR="00311B67" w:rsidRPr="00A604C3" w:rsidRDefault="00311B67" w:rsidP="00A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 xml:space="preserve"> 4,895,362</w:t>
            </w:r>
          </w:p>
        </w:tc>
        <w:tc>
          <w:tcPr>
            <w:tcW w:w="1260" w:type="dxa"/>
            <w:vAlign w:val="bottom"/>
          </w:tcPr>
          <w:p w14:paraId="74BDF77B" w14:textId="4CF9536A" w:rsidR="00311B67" w:rsidRPr="00A604C3" w:rsidRDefault="00311B67" w:rsidP="00A604C3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 xml:space="preserve"> 57,247 </w:t>
            </w:r>
          </w:p>
        </w:tc>
        <w:tc>
          <w:tcPr>
            <w:tcW w:w="1170" w:type="dxa"/>
            <w:vAlign w:val="bottom"/>
          </w:tcPr>
          <w:p w14:paraId="4F8CD0F0" w14:textId="070CFF3F" w:rsidR="00311B67" w:rsidRPr="00A604C3" w:rsidRDefault="00311B67" w:rsidP="00A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72E2CDC" w14:textId="71550644" w:rsidR="00311B67" w:rsidRPr="00A604C3" w:rsidRDefault="00311B67" w:rsidP="00A604C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 xml:space="preserve"> 4,952,60</w:t>
            </w:r>
            <w:r w:rsidR="005F016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11B67" w:rsidRPr="00F7446E" w14:paraId="32F1C079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25F05F3F" w14:textId="77777777" w:rsidR="00311B67" w:rsidRPr="00ED7E39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</w:tcPr>
          <w:p w14:paraId="6E3B2803" w14:textId="77777777" w:rsidR="00311B67" w:rsidRPr="00A604C3" w:rsidRDefault="00311B67" w:rsidP="00A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EE7EF19" w14:textId="6E7AEF73" w:rsidR="00311B67" w:rsidRPr="00A604C3" w:rsidRDefault="00311B67" w:rsidP="00A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D41126C" w14:textId="77777777" w:rsidR="00311B67" w:rsidRPr="00A604C3" w:rsidRDefault="00311B67" w:rsidP="00A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CD4671" w14:textId="446CBEFB" w:rsidR="00311B67" w:rsidRPr="00A604C3" w:rsidRDefault="00311B67" w:rsidP="00A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AE785DE" w14:textId="77777777" w:rsidR="00311B67" w:rsidRPr="00A604C3" w:rsidRDefault="00311B67" w:rsidP="00311B67">
            <w:pPr>
              <w:tabs>
                <w:tab w:val="clear" w:pos="227"/>
                <w:tab w:val="clear" w:pos="454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C9CF2" w14:textId="3F075197" w:rsidR="00311B67" w:rsidRPr="00A604C3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16D1F3B0" w14:textId="77777777" w:rsidR="00311B67" w:rsidRPr="00A604C3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B56E7" w14:textId="0F7E54A6" w:rsidR="00311B67" w:rsidRPr="00A604C3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4C3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</w:tr>
      <w:tr w:rsidR="001F6FC8" w:rsidRPr="00F7446E" w14:paraId="4F7CBE5A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7F71B2A7" w14:textId="77777777" w:rsidR="001F6FC8" w:rsidRPr="00ED7E39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DFA28F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6C2562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30DD8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7113A" w14:textId="77777777" w:rsidR="001F6FC8" w:rsidRPr="00622502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C8" w:rsidRPr="001F0E13" w14:paraId="58C5EB3A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7F9F6C31" w14:textId="77777777" w:rsidR="001F6FC8" w:rsidRPr="00ED7E39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7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2068A6A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F8CCA9" w14:textId="77777777" w:rsidR="001F6FC8" w:rsidRPr="00622502" w:rsidRDefault="001F6FC8" w:rsidP="001F6FC8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06C87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037B4" w14:textId="77777777" w:rsidR="001F6FC8" w:rsidRPr="00622502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1F7" w:rsidRPr="00B304E1" w14:paraId="58861D98" w14:textId="77777777" w:rsidTr="0085608E">
        <w:trPr>
          <w:cantSplit/>
        </w:trPr>
        <w:tc>
          <w:tcPr>
            <w:tcW w:w="5040" w:type="dxa"/>
            <w:shd w:val="clear" w:color="auto" w:fill="auto"/>
          </w:tcPr>
          <w:p w14:paraId="3BDDED35" w14:textId="77777777" w:rsidR="00FA41F7" w:rsidRPr="00A604C3" w:rsidRDefault="00FA41F7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AB3F5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4BE1DBA0" w14:textId="0AD37FF8" w:rsidR="00FA41F7" w:rsidRPr="00A604C3" w:rsidRDefault="00AB3F51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AB3F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B36D01" w14:textId="338967B6" w:rsidR="00FA41F7" w:rsidRPr="0085608E" w:rsidRDefault="00AB3F51" w:rsidP="00FA41F7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287,803</w:t>
            </w:r>
          </w:p>
        </w:tc>
        <w:tc>
          <w:tcPr>
            <w:tcW w:w="1170" w:type="dxa"/>
            <w:shd w:val="clear" w:color="auto" w:fill="auto"/>
          </w:tcPr>
          <w:p w14:paraId="28699E13" w14:textId="765333E7" w:rsidR="00FA41F7" w:rsidRPr="00622502" w:rsidRDefault="00AB3F51" w:rsidP="00FA41F7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170" w:type="dxa"/>
            <w:shd w:val="clear" w:color="auto" w:fill="auto"/>
          </w:tcPr>
          <w:p w14:paraId="76E20927" w14:textId="6B1A8151" w:rsidR="00FA41F7" w:rsidRPr="0085608E" w:rsidRDefault="005F016D" w:rsidP="00FA41F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</w:tr>
    </w:tbl>
    <w:p w14:paraId="3940771D" w14:textId="08F33B94" w:rsidR="002B106E" w:rsidRDefault="002B106E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3050B6" w:rsidRPr="00D81524" w14:paraId="180F6A83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667AC534" w14:textId="77777777" w:rsidR="003050B6" w:rsidRPr="002A452D" w:rsidRDefault="003050B6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20" w:name="_Hlk65053965"/>
          </w:p>
        </w:tc>
        <w:tc>
          <w:tcPr>
            <w:tcW w:w="4770" w:type="dxa"/>
            <w:gridSpan w:val="4"/>
          </w:tcPr>
          <w:p w14:paraId="0EEC3DE6" w14:textId="4D509A8C" w:rsidR="003050B6" w:rsidRPr="0085608E" w:rsidRDefault="003050B6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950E3" w:rsidRPr="00D81524" w14:paraId="0C5890BD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75F609BC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7AE05CE4" w14:textId="77777777" w:rsidR="00C950E3" w:rsidRPr="003050B6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0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17EF7DF6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3CB56A84" w14:textId="22AC8B46" w:rsidR="00C950E3" w:rsidRPr="002A452D" w:rsidRDefault="00C950E3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6C42B36" w14:textId="77777777" w:rsidR="00C950E3" w:rsidRPr="000B4C05" w:rsidRDefault="00C950E3" w:rsidP="00A1024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EBA879C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54F1796F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4ECC8AA3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2EA2A172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59C00BA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78CC65D" w14:textId="77777777" w:rsidR="00C950E3" w:rsidRPr="00EF3EC1" w:rsidRDefault="00C950E3" w:rsidP="00A10246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0E3" w:rsidRPr="00D81524" w14:paraId="050AC928" w14:textId="77777777" w:rsidTr="00F91E58">
        <w:trPr>
          <w:cantSplit/>
          <w:trHeight w:val="80"/>
        </w:trPr>
        <w:tc>
          <w:tcPr>
            <w:tcW w:w="5040" w:type="dxa"/>
            <w:shd w:val="clear" w:color="auto" w:fill="auto"/>
          </w:tcPr>
          <w:p w14:paraId="30186D14" w14:textId="77777777" w:rsidR="00C950E3" w:rsidRPr="00F121A3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41D69D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315B4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4931A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C17D3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170" w:rsidRPr="00D81524" w14:paraId="64FE7A3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09D3AC4C" w14:textId="06AA3F67" w:rsidR="000B0170" w:rsidRPr="007B526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8858BE5" w14:textId="5EDAFFDE" w:rsidR="000B0170" w:rsidRPr="00D934F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549114" w14:textId="1296DA11" w:rsidR="000B0170" w:rsidRPr="00D934F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91,842</w:t>
            </w:r>
          </w:p>
        </w:tc>
        <w:tc>
          <w:tcPr>
            <w:tcW w:w="1170" w:type="dxa"/>
          </w:tcPr>
          <w:p w14:paraId="054E91A6" w14:textId="40387FAA" w:rsidR="000B0170" w:rsidRPr="00D934F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394,637</w:t>
            </w:r>
          </w:p>
        </w:tc>
        <w:tc>
          <w:tcPr>
            <w:tcW w:w="1170" w:type="dxa"/>
          </w:tcPr>
          <w:p w14:paraId="32363791" w14:textId="52866D28" w:rsidR="000B0170" w:rsidRPr="00D934F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</w:tr>
      <w:tr w:rsidR="000B0170" w:rsidRPr="00D81524" w14:paraId="11D92EA9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1A4315B" w14:textId="105C9FF3" w:rsidR="000B0170" w:rsidRPr="00E129E0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C4DC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63063690" w14:textId="6A7C4AEC" w:rsidR="000B0170" w:rsidRPr="00245154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82F99" w14:textId="737DDF8E" w:rsidR="000B0170" w:rsidRPr="00245154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6A8AB" w14:textId="55748E24" w:rsidR="000B0170" w:rsidRPr="00245154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188C9" w14:textId="54B24100" w:rsidR="000B0170" w:rsidRPr="00245154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170" w:rsidRPr="00D81524" w14:paraId="0ABD563F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53DFC03E" w14:textId="23FA804D" w:rsidR="000B0170" w:rsidRPr="007B526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</w:tcPr>
          <w:p w14:paraId="0A166D8D" w14:textId="77777777" w:rsidR="000B0170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DEE2DD" w14:textId="197581C8" w:rsidR="000B0170" w:rsidRPr="00245154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2,137,729</w:t>
            </w:r>
          </w:p>
        </w:tc>
        <w:tc>
          <w:tcPr>
            <w:tcW w:w="1260" w:type="dxa"/>
          </w:tcPr>
          <w:p w14:paraId="4C009B0A" w14:textId="77777777" w:rsidR="000B0170" w:rsidRPr="00F7446E" w:rsidRDefault="000B0170" w:rsidP="000B0170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B2180C" w14:textId="4E48B01D" w:rsidR="000B0170" w:rsidRPr="00F7446E" w:rsidRDefault="000B0170" w:rsidP="000B0170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93,198</w:t>
            </w:r>
          </w:p>
        </w:tc>
        <w:tc>
          <w:tcPr>
            <w:tcW w:w="1170" w:type="dxa"/>
          </w:tcPr>
          <w:p w14:paraId="55992E70" w14:textId="77777777" w:rsidR="000B0170" w:rsidRPr="00F7446E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13D14" w14:textId="709759B9" w:rsidR="000B0170" w:rsidRPr="00F7446E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95A02A4" w14:textId="77777777" w:rsidR="000B0170" w:rsidRPr="00F7446E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1155D" w14:textId="0D245846" w:rsidR="000B0170" w:rsidRPr="00F7446E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2,230,92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0170" w:rsidRPr="00D81524" w14:paraId="6AD98F5B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2916B48D" w14:textId="32C29785" w:rsidR="000B0170" w:rsidRPr="007B526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465B314C" w14:textId="77777777" w:rsidR="000B0170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95AB7" w14:textId="337F0F78" w:rsidR="000B0170" w:rsidRPr="00245154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8146C9" w14:textId="77777777" w:rsidR="000B0170" w:rsidRPr="00F7446E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A01FC" w14:textId="76855ED7" w:rsidR="000B0170" w:rsidRPr="00F7446E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594456E" w14:textId="77777777" w:rsidR="000B0170" w:rsidRPr="00F7446E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B02C7" w14:textId="54387962" w:rsidR="000B0170" w:rsidRPr="00F7446E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15957826" w14:textId="77777777" w:rsidR="000B0170" w:rsidRPr="00F7446E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66B28" w14:textId="222F1197" w:rsidR="000B0170" w:rsidRPr="00F7446E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2B106E" w:rsidRPr="00D81524" w14:paraId="236B8518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B39E3AE" w14:textId="77777777" w:rsidR="002B106E" w:rsidRPr="007B526A" w:rsidRDefault="002B106E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E05BE2" w14:textId="77777777" w:rsidR="002B106E" w:rsidRPr="00153203" w:rsidRDefault="002B106E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1C67D" w14:textId="77777777" w:rsidR="002B106E" w:rsidRPr="001F0E13" w:rsidRDefault="002B106E" w:rsidP="000B0170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89E01" w14:textId="77777777" w:rsidR="002B106E" w:rsidRPr="00153203" w:rsidRDefault="002B106E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231C0" w14:textId="77777777" w:rsidR="002B106E" w:rsidRPr="001F0E13" w:rsidRDefault="002B106E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170" w:rsidRPr="00D81524" w14:paraId="3E0847D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CA270FA" w14:textId="77777777" w:rsidR="000B0170" w:rsidRPr="007B526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ED4E23E" w14:textId="08A783CE" w:rsidR="000B0170" w:rsidRPr="00153203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1992" w14:textId="6DC3B945" w:rsidR="000B0170" w:rsidRPr="001F0E13" w:rsidRDefault="000B0170" w:rsidP="000B0170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F9E6F5" w14:textId="58CDE47F" w:rsidR="000B0170" w:rsidRPr="00153203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E1495" w14:textId="19AB399C" w:rsidR="000B0170" w:rsidRPr="001F0E13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170" w:rsidRPr="00D81524" w14:paraId="6EC1FD16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9741FBF" w14:textId="7CE026EB" w:rsidR="000B0170" w:rsidRPr="007B526A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16F294AB" w14:textId="0E88C16A" w:rsidR="000B0170" w:rsidRPr="007E6115" w:rsidRDefault="000B0170" w:rsidP="000B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3E1306" w14:textId="2F70BBC0" w:rsidR="000B0170" w:rsidRPr="00772E14" w:rsidRDefault="000B0170" w:rsidP="000B0170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152,351</w:t>
            </w:r>
          </w:p>
        </w:tc>
        <w:tc>
          <w:tcPr>
            <w:tcW w:w="1170" w:type="dxa"/>
          </w:tcPr>
          <w:p w14:paraId="2F6CC225" w14:textId="12DF9017" w:rsidR="000B0170" w:rsidRPr="00D934FA" w:rsidRDefault="000B0170" w:rsidP="000B0170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90,294</w:t>
            </w:r>
          </w:p>
        </w:tc>
        <w:tc>
          <w:tcPr>
            <w:tcW w:w="1170" w:type="dxa"/>
          </w:tcPr>
          <w:p w14:paraId="7A60CDBE" w14:textId="25A785F1" w:rsidR="000B0170" w:rsidRPr="00B304E1" w:rsidRDefault="000B0170" w:rsidP="000B017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</w:tr>
      <w:bookmarkEnd w:id="20"/>
    </w:tbl>
    <w:p w14:paraId="17080268" w14:textId="77777777" w:rsidR="00257F99" w:rsidRDefault="00257F99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6AAAD" w14:textId="0DAF3EC7" w:rsidR="009619AD" w:rsidRDefault="0010254E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619AD" w:rsidRPr="008C555F">
        <w:rPr>
          <w:rFonts w:asciiTheme="majorBidi" w:hAnsiTheme="majorBidi" w:cstheme="majorBidi"/>
          <w:sz w:val="30"/>
          <w:szCs w:val="30"/>
          <w:cs/>
        </w:rPr>
        <w:t>ใช้วิธีการและข้อสมมติ</w:t>
      </w:r>
      <w:r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ในการประมาณมูลค่ายุติธรรมของเครื่องมือทางการเงินสรุปได้ดังนี้</w:t>
      </w:r>
      <w:r w:rsidR="009619AD" w:rsidRPr="008C555F">
        <w:rPr>
          <w:rFonts w:asciiTheme="majorBidi" w:hAnsiTheme="majorBidi" w:cstheme="majorBidi"/>
          <w:sz w:val="30"/>
          <w:szCs w:val="30"/>
        </w:rPr>
        <w:t xml:space="preserve"> </w:t>
      </w:r>
    </w:p>
    <w:p w14:paraId="2ADE7DF9" w14:textId="77777777" w:rsidR="009619AD" w:rsidRPr="002C413D" w:rsidRDefault="009619AD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10254E" w14:paraId="4A3FEB8F" w14:textId="77777777" w:rsidTr="007C1C58">
        <w:tc>
          <w:tcPr>
            <w:tcW w:w="2880" w:type="dxa"/>
          </w:tcPr>
          <w:p w14:paraId="71CF2266" w14:textId="34A1F292" w:rsidR="0010254E" w:rsidRPr="00ED0488" w:rsidRDefault="0010254E" w:rsidP="00DA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0" w:type="dxa"/>
          </w:tcPr>
          <w:p w14:paraId="3267915A" w14:textId="48C29CDF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</w:t>
            </w:r>
            <w:r w:rsidR="009710E6"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ุ</w:t>
            </w: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ติธรรมโดยประมาณแสดง</w:t>
            </w:r>
            <w:r w:rsidR="009710E6"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10254E" w:rsidRPr="002C413D" w14:paraId="44F7390E" w14:textId="77777777" w:rsidTr="007C1C58">
        <w:tc>
          <w:tcPr>
            <w:tcW w:w="2880" w:type="dxa"/>
          </w:tcPr>
          <w:p w14:paraId="3965383D" w14:textId="77777777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B2B3E05" w14:textId="77777777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26167E70" w14:textId="77777777" w:rsidTr="007C1C58">
        <w:tc>
          <w:tcPr>
            <w:tcW w:w="2880" w:type="dxa"/>
          </w:tcPr>
          <w:p w14:paraId="00DFCCA6" w14:textId="24E8D2C2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สำนักหักบัญชีและบริษัท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24BA9C9A" w14:textId="357A0781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BE0583" w14:paraId="54D868B2" w14:textId="77777777" w:rsidTr="007C1C58">
        <w:tc>
          <w:tcPr>
            <w:tcW w:w="2880" w:type="dxa"/>
          </w:tcPr>
          <w:p w14:paraId="47FD6066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E67F2BF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18BE9A0B" w14:textId="77777777" w:rsidTr="007C1C58">
        <w:tc>
          <w:tcPr>
            <w:tcW w:w="2880" w:type="dxa"/>
          </w:tcPr>
          <w:p w14:paraId="34938C1B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1B72A8B3" w14:textId="627909C3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ED04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9514F5" w:rsidRPr="002C413D" w14:paraId="04D0B33D" w14:textId="77777777" w:rsidTr="007C1C58">
        <w:tc>
          <w:tcPr>
            <w:tcW w:w="2880" w:type="dxa"/>
          </w:tcPr>
          <w:p w14:paraId="7EFFD5B9" w14:textId="77777777" w:rsidR="009514F5" w:rsidRPr="002C413D" w:rsidRDefault="009514F5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37B70F3F" w14:textId="77777777" w:rsidR="009514F5" w:rsidRPr="002C413D" w:rsidRDefault="009514F5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49B85AA1" w14:textId="77777777" w:rsidTr="007C1C58">
        <w:tc>
          <w:tcPr>
            <w:tcW w:w="2880" w:type="dxa"/>
          </w:tcPr>
          <w:p w14:paraId="249E1BD7" w14:textId="77777777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6300" w:type="dxa"/>
          </w:tcPr>
          <w:p w14:paraId="30C093DD" w14:textId="47FD4D2E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ที่ซื้อขายนอกตลาดหลักทรัพย์อ้างอิงราคาจากนายหน้าในตลาดที่มีสภาพคล่อง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มูลค่ายุติธรรมสะท้อนผลกระทบของความเสี่ยงด้านเครดิตของคู่สัญญา </w:t>
            </w:r>
          </w:p>
          <w:p w14:paraId="609EDE05" w14:textId="4E8C827A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6B8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สำหรับข้อมูลที่ไม่สามารถสังเกตได้ที่มีนัยสำคัญ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ส่วนคิดลดอันเนื่องมาจา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</w:rPr>
              <w:t>การขายธุรกรรมทั้งหมดในออปชั่นให้คู่สัญญาอื่น</w:t>
            </w:r>
            <w:r w:rsidRPr="006E4C16">
              <w:rPr>
                <w:rFonts w:asciiTheme="majorBidi" w:hAnsiTheme="majorBidi" w:cstheme="majorBidi"/>
                <w:sz w:val="30"/>
                <w:szCs w:val="30"/>
              </w:rPr>
              <w:t xml:space="preserve"> (unwind risk premium)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คำนวณมาจาก</w:t>
            </w:r>
            <w:r w:rsidRPr="006E4C16">
              <w:rPr>
                <w:rFonts w:asciiTheme="majorBidi" w:hAnsiTheme="majorBidi" w:hint="cs"/>
                <w:sz w:val="30"/>
                <w:szCs w:val="30"/>
                <w:cs/>
              </w:rPr>
              <w:t>ผลตอบแทนของหลักทรัพย์อ้างอิงย้อนหลัง</w:t>
            </w:r>
          </w:p>
        </w:tc>
      </w:tr>
      <w:tr w:rsidR="00257F99" w14:paraId="0C4828C4" w14:textId="77777777" w:rsidTr="007C1C58">
        <w:tc>
          <w:tcPr>
            <w:tcW w:w="2880" w:type="dxa"/>
          </w:tcPr>
          <w:p w14:paraId="41292EAA" w14:textId="77777777" w:rsidR="00257F99" w:rsidRPr="007B526A" w:rsidRDefault="00257F99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63F01450" w14:textId="77777777" w:rsidR="00257F99" w:rsidRPr="009710E6" w:rsidRDefault="00257F99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BE0583" w14:paraId="462FF310" w14:textId="77777777" w:rsidTr="007C1C58">
        <w:tc>
          <w:tcPr>
            <w:tcW w:w="2880" w:type="dxa"/>
          </w:tcPr>
          <w:p w14:paraId="4C8BBBB1" w14:textId="77777777" w:rsidR="00BE0583" w:rsidRPr="007B526A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300" w:type="dxa"/>
          </w:tcPr>
          <w:p w14:paraId="19FFF742" w14:textId="340B4033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ภาครัฐคำนวณโดยใช้อัตราผลตอบแทนหรือราคาที่ประกาศโดยสมาคมตลาด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br/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ปรับด้วยปัจจัยความเสี่ยงตามความเหมาะสม</w:t>
            </w:r>
          </w:p>
          <w:p w14:paraId="0433763C" w14:textId="77777777" w:rsidR="00257F99" w:rsidRDefault="00257F99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B2755C6" w14:textId="77777777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สำหรับเงินลงทุนในตราสารทุนที่อยู่ในความต้องการของตลาดจะใช้ราคาเสนอซื้อครั้งสุดท้ายของตลาดหลักทรัพย์แห่งประเทศไทย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ณ วันที่รายงาน 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มูลค่ายุติธรรมของหน่วยลงทุนใช้มูลค่าสินทรัพย์สุทธิที่ประกาศ ณ วัน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รายงาน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ที่ใช้แพร่หลายในตลาดได้แก่วิธีราคาทุน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Cost Approach) 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หรือการปรับปรุงมูลค่าตามบัญชี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Adjusted Book Value)</w:t>
            </w:r>
          </w:p>
          <w:p w14:paraId="61F74E8D" w14:textId="77777777" w:rsidR="004646C4" w:rsidRDefault="004646C4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7CD3325" w14:textId="02C5DF47" w:rsidR="004646C4" w:rsidRPr="004646C4" w:rsidRDefault="004646C4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ต่างประเทศ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คำนวณจากราคาปิด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วันที่รายงาน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หรือดัชนีกลุ่มหลักทรัพย์อ้างอิงจากผู้ให้บริการข้อมูลที่มี</w:t>
            </w:r>
            <w:r w:rsidR="000B128B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ความน่าเชื่อถือ</w:t>
            </w:r>
          </w:p>
        </w:tc>
      </w:tr>
      <w:tr w:rsidR="00BE0583" w:rsidRPr="007D58E2" w14:paraId="7843F3C1" w14:textId="77777777" w:rsidTr="007C1C58">
        <w:tc>
          <w:tcPr>
            <w:tcW w:w="2880" w:type="dxa"/>
          </w:tcPr>
          <w:p w14:paraId="38BB2846" w14:textId="60B23808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F04DA9F" w14:textId="50943496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23C4895" w14:textId="77777777" w:rsidTr="007C1C58">
        <w:tc>
          <w:tcPr>
            <w:tcW w:w="2880" w:type="dxa"/>
          </w:tcPr>
          <w:p w14:paraId="193AC6CE" w14:textId="09BD4DB1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0" w:type="dxa"/>
          </w:tcPr>
          <w:p w14:paraId="7EE99669" w14:textId="09081413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E1160B" w14:paraId="6AE3543E" w14:textId="77777777" w:rsidTr="007C1C58">
        <w:tc>
          <w:tcPr>
            <w:tcW w:w="2880" w:type="dxa"/>
          </w:tcPr>
          <w:p w14:paraId="1F51B654" w14:textId="77777777" w:rsidR="00E1160B" w:rsidRDefault="00E1160B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1CCC764E" w14:textId="77777777" w:rsidR="00E1160B" w:rsidRDefault="00E1160B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1AED" w:rsidRPr="007D58E2" w14:paraId="30A271E2" w14:textId="77777777" w:rsidTr="007C1C58">
        <w:tc>
          <w:tcPr>
            <w:tcW w:w="2880" w:type="dxa"/>
          </w:tcPr>
          <w:p w14:paraId="0F8717BF" w14:textId="189286EC" w:rsidR="00401AED" w:rsidRPr="007D58E2" w:rsidRDefault="00433D8C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6300" w:type="dxa"/>
          </w:tcPr>
          <w:p w14:paraId="4CA6A8B1" w14:textId="7ECC9CCA" w:rsidR="00401AED" w:rsidRPr="0024464C" w:rsidRDefault="00C42004" w:rsidP="0000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</w:t>
            </w:r>
            <w:r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</w:t>
            </w:r>
            <w:r w:rsidR="008B1999"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ที่ต้องจ่ายคืนเมื่อทวงถาม</w:t>
            </w:r>
            <w:r w:rsidRPr="002446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โดยประมาณเท่ากับมูลค่าตามบัญช</w:t>
            </w:r>
            <w:r w:rsidR="008B1999"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</w:tr>
      <w:tr w:rsidR="00401AED" w:rsidRPr="007D58E2" w14:paraId="5D221EA9" w14:textId="77777777" w:rsidTr="007C1C58">
        <w:tc>
          <w:tcPr>
            <w:tcW w:w="2880" w:type="dxa"/>
          </w:tcPr>
          <w:p w14:paraId="62F7ADF0" w14:textId="77777777" w:rsidR="00401AED" w:rsidRPr="007D58E2" w:rsidRDefault="00401AED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52D8AAED" w14:textId="77777777" w:rsidR="00401AED" w:rsidRPr="007D58E2" w:rsidRDefault="00401AED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907" w:rsidRPr="007D58E2" w14:paraId="0B637AFD" w14:textId="77777777" w:rsidTr="007C1C58">
        <w:tc>
          <w:tcPr>
            <w:tcW w:w="2880" w:type="dxa"/>
          </w:tcPr>
          <w:p w14:paraId="442124F0" w14:textId="28F414B3" w:rsidR="00E42907" w:rsidRPr="007D58E2" w:rsidRDefault="00E42907" w:rsidP="00FE1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</w:t>
            </w:r>
            <w:r w:rsidR="00FE1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="00FE14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E1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4692DE35" w14:textId="610B6243" w:rsidR="00FE1486" w:rsidRPr="00CF33A2" w:rsidRDefault="00CF33A2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BE0583" w:rsidRPr="007D58E2" w14:paraId="4A5D6B5C" w14:textId="77777777" w:rsidTr="007C1C58">
        <w:tc>
          <w:tcPr>
            <w:tcW w:w="2880" w:type="dxa"/>
          </w:tcPr>
          <w:p w14:paraId="157F4011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4DC99B73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583" w14:paraId="3FA9D503" w14:textId="77777777" w:rsidTr="007C1C58">
        <w:tc>
          <w:tcPr>
            <w:tcW w:w="2880" w:type="dxa"/>
          </w:tcPr>
          <w:p w14:paraId="7CEC876D" w14:textId="77777777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เจ้าหนี้ธุรกิจหลักทรัพย์</w:t>
            </w:r>
          </w:p>
        </w:tc>
        <w:tc>
          <w:tcPr>
            <w:tcW w:w="6300" w:type="dxa"/>
          </w:tcPr>
          <w:p w14:paraId="19146D17" w14:textId="398FAC5E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565E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</w:t>
            </w:r>
          </w:p>
        </w:tc>
      </w:tr>
      <w:tr w:rsidR="00BE0583" w:rsidRPr="007D58E2" w14:paraId="07ACB7F9" w14:textId="77777777" w:rsidTr="007C1C58">
        <w:tc>
          <w:tcPr>
            <w:tcW w:w="2880" w:type="dxa"/>
          </w:tcPr>
          <w:p w14:paraId="229D84BD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FFA12B7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140F832" w14:textId="77777777" w:rsidTr="007C1C58">
        <w:tc>
          <w:tcPr>
            <w:tcW w:w="2880" w:type="dxa"/>
          </w:tcPr>
          <w:p w14:paraId="5B018B4D" w14:textId="7A00EFE0" w:rsidR="00BE0583" w:rsidRPr="00D16270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6300" w:type="dxa"/>
          </w:tcPr>
          <w:p w14:paraId="6549F4CB" w14:textId="3CD27EC2" w:rsidR="00BE0583" w:rsidRPr="00565EA7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มูลค่ายุติธรรมสำหรับภาระที่ต้องส่งมอบหลักทรัพย์จะใช้ราคาเสนอซื้อ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ครั้งสุดท้ายของตลาดหลักทรัพย์แห่งประเทศไทย ณ วันที่รายงาน</w:t>
            </w:r>
          </w:p>
        </w:tc>
      </w:tr>
      <w:tr w:rsidR="002B106E" w14:paraId="2BCFD735" w14:textId="77777777" w:rsidTr="007C1C58">
        <w:tc>
          <w:tcPr>
            <w:tcW w:w="2880" w:type="dxa"/>
          </w:tcPr>
          <w:p w14:paraId="3F0BC4DB" w14:textId="77777777" w:rsidR="002B106E" w:rsidRPr="0071670F" w:rsidRDefault="002B106E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18BD0A3" w14:textId="77777777" w:rsidR="002B106E" w:rsidRPr="00565EA7" w:rsidRDefault="002B106E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EE869DA" w14:textId="77777777" w:rsidTr="007C1C58">
        <w:tc>
          <w:tcPr>
            <w:tcW w:w="2880" w:type="dxa"/>
          </w:tcPr>
          <w:p w14:paraId="4C42FD00" w14:textId="7C199F1B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6300" w:type="dxa"/>
          </w:tcPr>
          <w:p w14:paraId="1DD46385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มูลค่ายุติธรรมสำหรับหนี้สินอนุพันธ์ซึ่งไม่มีสภาพคล่องคำนวณจากราคา</w:t>
            </w:r>
            <w:r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 ณ วันที่รายงาน หรือดัชนีกลุ่มหลักทรัพย์อ้างอิงจากผู้ให้บริการข้อมูลที่มีความน่าเชื่อถือ</w:t>
            </w:r>
          </w:p>
          <w:p w14:paraId="4C37F3F3" w14:textId="77777777" w:rsidR="00257F99" w:rsidRDefault="00257F99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969F828" w14:textId="442BF1A0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ด้านเครดิตของคู่สัญญา </w:t>
            </w:r>
          </w:p>
          <w:p w14:paraId="1049F289" w14:textId="77777777" w:rsidR="00BE0583" w:rsidRDefault="00BE0583" w:rsidP="00BE0583">
            <w:pPr>
              <w:pStyle w:val="BodyText2"/>
              <w:ind w:left="0" w:firstLine="0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  <w:p w14:paraId="2908351F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มูลค่ายุติธรรมของใบสำคัญแสดงสิทธิอนุพันธ์จะใช้ราคาเสนอขาย</w:t>
            </w:r>
            <w:r w:rsidRPr="00E12EB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ณ</w:t>
            </w:r>
            <w:r w:rsidRPr="00E12EB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วันที่รายงาน</w:t>
            </w:r>
          </w:p>
          <w:p w14:paraId="57A25C1A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0F0BF51" w14:textId="2E400393" w:rsidR="00BE0583" w:rsidRPr="0071670F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6B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สำหรับข้อมูลที่ไม่สามารถสังเกตได้ที่มีนัยสำคัญ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ส่วนคิดลดอันเนื่องมาจ</w:t>
            </w:r>
            <w:r w:rsidR="00005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าก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</w:rPr>
              <w:t>การขายธุรกรรมทั้งหมดในออปชั่นให้คู่สัญญาอื่น</w:t>
            </w:r>
            <w:r w:rsidRPr="006E4C16">
              <w:rPr>
                <w:rFonts w:asciiTheme="majorBidi" w:hAnsiTheme="majorBidi" w:cstheme="majorBidi"/>
                <w:sz w:val="30"/>
                <w:szCs w:val="30"/>
              </w:rPr>
              <w:t xml:space="preserve"> (unwind risk premium)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คำนวณมาจาก</w:t>
            </w:r>
            <w:r w:rsidRPr="006E4C16">
              <w:rPr>
                <w:rFonts w:asciiTheme="majorBidi" w:hAnsiTheme="majorBidi" w:hint="cs"/>
                <w:sz w:val="30"/>
                <w:szCs w:val="30"/>
                <w:cs/>
              </w:rPr>
              <w:t>ผลตอบแทนของหลักทรัพย์อ้างอิงย้อนหลัง</w:t>
            </w:r>
          </w:p>
        </w:tc>
      </w:tr>
      <w:tr w:rsidR="00200CAF" w14:paraId="3A792BAE" w14:textId="77777777" w:rsidTr="007C1C58">
        <w:tc>
          <w:tcPr>
            <w:tcW w:w="2880" w:type="dxa"/>
          </w:tcPr>
          <w:p w14:paraId="178D8736" w14:textId="77777777" w:rsidR="00200CAF" w:rsidRPr="0071670F" w:rsidRDefault="00200CAF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B88CEFB" w14:textId="77777777" w:rsidR="00200CAF" w:rsidRPr="00565EA7" w:rsidRDefault="00200CAF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41B4628" w14:textId="77777777" w:rsidTr="007C1C58">
        <w:tc>
          <w:tcPr>
            <w:tcW w:w="2880" w:type="dxa"/>
          </w:tcPr>
          <w:p w14:paraId="497D121A" w14:textId="77777777" w:rsidR="00BE0583" w:rsidRPr="001B0A0D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0A0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6300" w:type="dxa"/>
          </w:tcPr>
          <w:p w14:paraId="772AF41A" w14:textId="6DC71AA3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เนื่องจากตราสารหนี้ที่ออกมีระยะเวลาสั้นและอัตราดอกเบี้ยเป็นไปตามราคาตลาด</w:t>
            </w:r>
          </w:p>
          <w:p w14:paraId="41DA4868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C49E2" w14:textId="21C58566" w:rsidR="00BE0583" w:rsidRPr="001B0A0D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มูลค่ายุติธรรมของอนุพันธ์แฝงคำนวณโดย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ใช้</w:t>
            </w: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แบบจำลองที่เหมาะสม</w:t>
            </w:r>
            <w:r w:rsidRPr="00E12E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ซึ่งใช้ข้อมูลที่หาได้จากตลาดอ้างอิง</w:t>
            </w:r>
          </w:p>
        </w:tc>
      </w:tr>
    </w:tbl>
    <w:p w14:paraId="46274C5B" w14:textId="0B966099" w:rsidR="000B0170" w:rsidRPr="00C4236D" w:rsidRDefault="000B0170" w:rsidP="00C4236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0B0170" w:rsidRPr="00C4236D" w:rsidSect="00843A1D">
      <w:headerReference w:type="default" r:id="rId7"/>
      <w:footerReference w:type="default" r:id="rId8"/>
      <w:headerReference w:type="first" r:id="rId9"/>
      <w:pgSz w:w="11907" w:h="16839" w:code="9"/>
      <w:pgMar w:top="691" w:right="1152" w:bottom="576" w:left="1170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7F5A" w14:textId="77777777" w:rsidR="00A2669B" w:rsidRDefault="00A2669B">
      <w:r>
        <w:separator/>
      </w:r>
    </w:p>
  </w:endnote>
  <w:endnote w:type="continuationSeparator" w:id="0">
    <w:p w14:paraId="65C10A0B" w14:textId="77777777" w:rsidR="00A2669B" w:rsidRDefault="00A2669B">
      <w:r>
        <w:continuationSeparator/>
      </w:r>
    </w:p>
  </w:endnote>
  <w:endnote w:type="continuationNotice" w:id="1">
    <w:p w14:paraId="772C4A2B" w14:textId="77777777" w:rsidR="00A2669B" w:rsidRDefault="00A266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ULDIC+AngsanaNew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171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3553EEB" w14:textId="77777777" w:rsidR="00AE7F2C" w:rsidRPr="0085608E" w:rsidRDefault="00AE7F2C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8E">
          <w:rPr>
            <w:rFonts w:ascii="Angsana New" w:hAnsi="Angsana New"/>
            <w:sz w:val="30"/>
            <w:szCs w:val="30"/>
          </w:rPr>
          <w:fldChar w:fldCharType="begin"/>
        </w:r>
        <w:r w:rsidRPr="008560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5608E">
          <w:rPr>
            <w:rFonts w:ascii="Angsana New" w:hAnsi="Angsana New"/>
            <w:sz w:val="30"/>
            <w:szCs w:val="30"/>
          </w:rPr>
          <w:fldChar w:fldCharType="separate"/>
        </w:r>
        <w:r w:rsidRPr="0085608E">
          <w:rPr>
            <w:rFonts w:ascii="Angsana New" w:hAnsi="Angsana New"/>
            <w:noProof/>
            <w:sz w:val="30"/>
            <w:szCs w:val="30"/>
          </w:rPr>
          <w:t>2</w:t>
        </w:r>
        <w:r w:rsidRPr="0085608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F612" w14:textId="77777777" w:rsidR="00A2669B" w:rsidRDefault="00A2669B">
      <w:r>
        <w:separator/>
      </w:r>
    </w:p>
  </w:footnote>
  <w:footnote w:type="continuationSeparator" w:id="0">
    <w:p w14:paraId="5E501231" w14:textId="77777777" w:rsidR="00A2669B" w:rsidRDefault="00A2669B">
      <w:r>
        <w:continuationSeparator/>
      </w:r>
    </w:p>
  </w:footnote>
  <w:footnote w:type="continuationNotice" w:id="1">
    <w:p w14:paraId="0A5383F5" w14:textId="77777777" w:rsidR="00A2669B" w:rsidRDefault="00A266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99BD" w14:textId="49955D2D" w:rsidR="00AE7F2C" w:rsidRDefault="00AE7F2C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ไทยพาณิชย์ จำกัด </w:t>
    </w:r>
  </w:p>
  <w:p w14:paraId="0CDE92BF" w14:textId="5EE3398F" w:rsidR="00AE7F2C" w:rsidRDefault="00AE7F2C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06DDF" w14:textId="06FC5D96" w:rsidR="00AE7F2C" w:rsidRDefault="00AE7F2C" w:rsidP="002B413A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873DE99" w14:textId="77777777" w:rsidR="00AE7F2C" w:rsidRPr="000E0B3D" w:rsidRDefault="00AE7F2C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00AE7F2C" w14:paraId="1DDEF762" w14:textId="77777777" w:rsidTr="5E06E701">
      <w:tc>
        <w:tcPr>
          <w:tcW w:w="3195" w:type="dxa"/>
        </w:tcPr>
        <w:p w14:paraId="40B6EFC1" w14:textId="18D15D8C" w:rsidR="00AE7F2C" w:rsidRDefault="00AE7F2C" w:rsidP="5E06E701">
          <w:pPr>
            <w:pStyle w:val="Header"/>
            <w:ind w:left="-115"/>
          </w:pPr>
        </w:p>
      </w:tc>
      <w:tc>
        <w:tcPr>
          <w:tcW w:w="3195" w:type="dxa"/>
        </w:tcPr>
        <w:p w14:paraId="6DB00499" w14:textId="4AD9043E" w:rsidR="00AE7F2C" w:rsidRDefault="00AE7F2C" w:rsidP="5E06E701">
          <w:pPr>
            <w:pStyle w:val="Header"/>
            <w:jc w:val="center"/>
          </w:pPr>
        </w:p>
      </w:tc>
      <w:tc>
        <w:tcPr>
          <w:tcW w:w="3195" w:type="dxa"/>
        </w:tcPr>
        <w:p w14:paraId="2D88359E" w14:textId="14095E21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0A58CC42" w14:textId="0E66F576" w:rsidR="00AE7F2C" w:rsidRDefault="00AE7F2C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9548E5"/>
    <w:multiLevelType w:val="hybridMultilevel"/>
    <w:tmpl w:val="7FD0ECF4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36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31B2C57"/>
    <w:multiLevelType w:val="multilevel"/>
    <w:tmpl w:val="1C401E5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4" w15:restartNumberingAfterBreak="0">
    <w:nsid w:val="4F907FEB"/>
    <w:multiLevelType w:val="multilevel"/>
    <w:tmpl w:val="7D0A7A4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5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2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2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15"/>
  </w:num>
  <w:num w:numId="12">
    <w:abstractNumId w:val="8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20"/>
  </w:num>
  <w:num w:numId="18">
    <w:abstractNumId w:val="9"/>
  </w:num>
  <w:num w:numId="19">
    <w:abstractNumId w:val="0"/>
  </w:num>
  <w:num w:numId="20">
    <w:abstractNumId w:val="11"/>
  </w:num>
  <w:num w:numId="21">
    <w:abstractNumId w:val="14"/>
  </w:num>
  <w:num w:numId="22">
    <w:abstractNumId w:val="13"/>
  </w:num>
  <w:num w:numId="2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9CF"/>
    <w:rsid w:val="00000BDA"/>
    <w:rsid w:val="00000C46"/>
    <w:rsid w:val="000010F7"/>
    <w:rsid w:val="000011BC"/>
    <w:rsid w:val="000015C8"/>
    <w:rsid w:val="00001772"/>
    <w:rsid w:val="000018E6"/>
    <w:rsid w:val="00001BCA"/>
    <w:rsid w:val="00001DBA"/>
    <w:rsid w:val="00002417"/>
    <w:rsid w:val="00002447"/>
    <w:rsid w:val="0000282F"/>
    <w:rsid w:val="00002CB9"/>
    <w:rsid w:val="00002D5F"/>
    <w:rsid w:val="00002D76"/>
    <w:rsid w:val="00002E8C"/>
    <w:rsid w:val="000031CB"/>
    <w:rsid w:val="0000363C"/>
    <w:rsid w:val="00003917"/>
    <w:rsid w:val="00003A4F"/>
    <w:rsid w:val="00003A58"/>
    <w:rsid w:val="00004546"/>
    <w:rsid w:val="00004632"/>
    <w:rsid w:val="000050B0"/>
    <w:rsid w:val="000051AA"/>
    <w:rsid w:val="00005329"/>
    <w:rsid w:val="00005904"/>
    <w:rsid w:val="000059B1"/>
    <w:rsid w:val="00005C7B"/>
    <w:rsid w:val="00005DB9"/>
    <w:rsid w:val="0000613C"/>
    <w:rsid w:val="00006987"/>
    <w:rsid w:val="000069A9"/>
    <w:rsid w:val="00006E08"/>
    <w:rsid w:val="00007133"/>
    <w:rsid w:val="0000769D"/>
    <w:rsid w:val="00007ACF"/>
    <w:rsid w:val="00007AED"/>
    <w:rsid w:val="00007D7C"/>
    <w:rsid w:val="00007E52"/>
    <w:rsid w:val="000100A1"/>
    <w:rsid w:val="00010458"/>
    <w:rsid w:val="000105A8"/>
    <w:rsid w:val="00010F3A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5AB"/>
    <w:rsid w:val="00013A3F"/>
    <w:rsid w:val="00013AD1"/>
    <w:rsid w:val="00014725"/>
    <w:rsid w:val="0001493A"/>
    <w:rsid w:val="00014F0A"/>
    <w:rsid w:val="00015109"/>
    <w:rsid w:val="00015115"/>
    <w:rsid w:val="0001547D"/>
    <w:rsid w:val="0001584D"/>
    <w:rsid w:val="00015A02"/>
    <w:rsid w:val="00015D71"/>
    <w:rsid w:val="00015EFB"/>
    <w:rsid w:val="000160D9"/>
    <w:rsid w:val="00016580"/>
    <w:rsid w:val="00016F39"/>
    <w:rsid w:val="00017021"/>
    <w:rsid w:val="00017458"/>
    <w:rsid w:val="000176BC"/>
    <w:rsid w:val="0001795E"/>
    <w:rsid w:val="00017BF5"/>
    <w:rsid w:val="00020233"/>
    <w:rsid w:val="00020286"/>
    <w:rsid w:val="000202F5"/>
    <w:rsid w:val="0002050C"/>
    <w:rsid w:val="00020602"/>
    <w:rsid w:val="00020676"/>
    <w:rsid w:val="0002083B"/>
    <w:rsid w:val="00020A44"/>
    <w:rsid w:val="00020D50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7D1"/>
    <w:rsid w:val="00030815"/>
    <w:rsid w:val="000308B9"/>
    <w:rsid w:val="000308D6"/>
    <w:rsid w:val="00030F01"/>
    <w:rsid w:val="000311BF"/>
    <w:rsid w:val="00032097"/>
    <w:rsid w:val="000326C2"/>
    <w:rsid w:val="00032923"/>
    <w:rsid w:val="00032DB1"/>
    <w:rsid w:val="00033192"/>
    <w:rsid w:val="000335EA"/>
    <w:rsid w:val="00033672"/>
    <w:rsid w:val="000337F5"/>
    <w:rsid w:val="000338D9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2CC"/>
    <w:rsid w:val="000373E1"/>
    <w:rsid w:val="0003758E"/>
    <w:rsid w:val="000375DF"/>
    <w:rsid w:val="00037620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1AD4"/>
    <w:rsid w:val="00042494"/>
    <w:rsid w:val="00042622"/>
    <w:rsid w:val="0004272D"/>
    <w:rsid w:val="00042919"/>
    <w:rsid w:val="00042A6E"/>
    <w:rsid w:val="00043123"/>
    <w:rsid w:val="00043261"/>
    <w:rsid w:val="00043A61"/>
    <w:rsid w:val="00043AC4"/>
    <w:rsid w:val="00043E9A"/>
    <w:rsid w:val="00044010"/>
    <w:rsid w:val="000440BC"/>
    <w:rsid w:val="00044585"/>
    <w:rsid w:val="00044E8C"/>
    <w:rsid w:val="00045866"/>
    <w:rsid w:val="000459DE"/>
    <w:rsid w:val="00045BCC"/>
    <w:rsid w:val="00045C18"/>
    <w:rsid w:val="0004647A"/>
    <w:rsid w:val="00046739"/>
    <w:rsid w:val="00046821"/>
    <w:rsid w:val="000468CB"/>
    <w:rsid w:val="00046B9F"/>
    <w:rsid w:val="00046D49"/>
    <w:rsid w:val="0004753E"/>
    <w:rsid w:val="00047581"/>
    <w:rsid w:val="00047BD5"/>
    <w:rsid w:val="00050000"/>
    <w:rsid w:val="0005037F"/>
    <w:rsid w:val="000503D2"/>
    <w:rsid w:val="00050B45"/>
    <w:rsid w:val="00050C6B"/>
    <w:rsid w:val="00050EE4"/>
    <w:rsid w:val="00051228"/>
    <w:rsid w:val="0005181C"/>
    <w:rsid w:val="0005191E"/>
    <w:rsid w:val="00051E1E"/>
    <w:rsid w:val="00052243"/>
    <w:rsid w:val="00052307"/>
    <w:rsid w:val="00052890"/>
    <w:rsid w:val="00052B2A"/>
    <w:rsid w:val="00052D09"/>
    <w:rsid w:val="00052D91"/>
    <w:rsid w:val="00052DF5"/>
    <w:rsid w:val="000539DB"/>
    <w:rsid w:val="00053C0A"/>
    <w:rsid w:val="00053DB4"/>
    <w:rsid w:val="00053F4D"/>
    <w:rsid w:val="0005419A"/>
    <w:rsid w:val="00054541"/>
    <w:rsid w:val="00054C5C"/>
    <w:rsid w:val="00054D5D"/>
    <w:rsid w:val="00054DE4"/>
    <w:rsid w:val="00054DF1"/>
    <w:rsid w:val="0005516F"/>
    <w:rsid w:val="00055595"/>
    <w:rsid w:val="00055941"/>
    <w:rsid w:val="00055D25"/>
    <w:rsid w:val="0005621E"/>
    <w:rsid w:val="0005648D"/>
    <w:rsid w:val="0005653B"/>
    <w:rsid w:val="00056588"/>
    <w:rsid w:val="0005658D"/>
    <w:rsid w:val="000565F1"/>
    <w:rsid w:val="00056795"/>
    <w:rsid w:val="00056A54"/>
    <w:rsid w:val="00056B23"/>
    <w:rsid w:val="00056D2F"/>
    <w:rsid w:val="00056FE0"/>
    <w:rsid w:val="000579E9"/>
    <w:rsid w:val="00060190"/>
    <w:rsid w:val="0006041B"/>
    <w:rsid w:val="00060718"/>
    <w:rsid w:val="000608D5"/>
    <w:rsid w:val="000609D1"/>
    <w:rsid w:val="00060C56"/>
    <w:rsid w:val="00060F16"/>
    <w:rsid w:val="000614DB"/>
    <w:rsid w:val="00061815"/>
    <w:rsid w:val="00061BC4"/>
    <w:rsid w:val="00061C68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EEC"/>
    <w:rsid w:val="00062FD2"/>
    <w:rsid w:val="00063001"/>
    <w:rsid w:val="0006325B"/>
    <w:rsid w:val="0006327B"/>
    <w:rsid w:val="0006347D"/>
    <w:rsid w:val="000634F4"/>
    <w:rsid w:val="00063D10"/>
    <w:rsid w:val="00063E05"/>
    <w:rsid w:val="00063FD7"/>
    <w:rsid w:val="00064032"/>
    <w:rsid w:val="00064357"/>
    <w:rsid w:val="000646D8"/>
    <w:rsid w:val="000647A2"/>
    <w:rsid w:val="000648DF"/>
    <w:rsid w:val="00064F4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142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2A2"/>
    <w:rsid w:val="000713D2"/>
    <w:rsid w:val="000716BC"/>
    <w:rsid w:val="00071729"/>
    <w:rsid w:val="000717B0"/>
    <w:rsid w:val="00071C02"/>
    <w:rsid w:val="00072117"/>
    <w:rsid w:val="00072425"/>
    <w:rsid w:val="000724EE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4FA1"/>
    <w:rsid w:val="0007596D"/>
    <w:rsid w:val="00075B86"/>
    <w:rsid w:val="00076373"/>
    <w:rsid w:val="00076666"/>
    <w:rsid w:val="000768DA"/>
    <w:rsid w:val="00076C37"/>
    <w:rsid w:val="0007718E"/>
    <w:rsid w:val="0007719B"/>
    <w:rsid w:val="00077235"/>
    <w:rsid w:val="00077987"/>
    <w:rsid w:val="00077C5B"/>
    <w:rsid w:val="00077D31"/>
    <w:rsid w:val="00077F1F"/>
    <w:rsid w:val="000808C6"/>
    <w:rsid w:val="000813CD"/>
    <w:rsid w:val="0008167F"/>
    <w:rsid w:val="00081973"/>
    <w:rsid w:val="00081AD8"/>
    <w:rsid w:val="00081F5A"/>
    <w:rsid w:val="00081FAD"/>
    <w:rsid w:val="000823E6"/>
    <w:rsid w:val="00082762"/>
    <w:rsid w:val="00082888"/>
    <w:rsid w:val="00082EA3"/>
    <w:rsid w:val="00083167"/>
    <w:rsid w:val="0008321A"/>
    <w:rsid w:val="0008344D"/>
    <w:rsid w:val="000834DB"/>
    <w:rsid w:val="000837AF"/>
    <w:rsid w:val="00083A76"/>
    <w:rsid w:val="00083B5D"/>
    <w:rsid w:val="00083C92"/>
    <w:rsid w:val="00083EC8"/>
    <w:rsid w:val="00084265"/>
    <w:rsid w:val="00084AF3"/>
    <w:rsid w:val="00084C7D"/>
    <w:rsid w:val="00085056"/>
    <w:rsid w:val="000851FC"/>
    <w:rsid w:val="000852CB"/>
    <w:rsid w:val="000854C8"/>
    <w:rsid w:val="00085C25"/>
    <w:rsid w:val="000864F6"/>
    <w:rsid w:val="00086BCF"/>
    <w:rsid w:val="00087061"/>
    <w:rsid w:val="00087127"/>
    <w:rsid w:val="0008757D"/>
    <w:rsid w:val="0008768D"/>
    <w:rsid w:val="00087B3E"/>
    <w:rsid w:val="00087C09"/>
    <w:rsid w:val="00087E01"/>
    <w:rsid w:val="00090A0B"/>
    <w:rsid w:val="00091164"/>
    <w:rsid w:val="00091673"/>
    <w:rsid w:val="00091781"/>
    <w:rsid w:val="0009188A"/>
    <w:rsid w:val="00091904"/>
    <w:rsid w:val="00091C1D"/>
    <w:rsid w:val="00091F9C"/>
    <w:rsid w:val="0009221D"/>
    <w:rsid w:val="00092883"/>
    <w:rsid w:val="00092CD0"/>
    <w:rsid w:val="000930AE"/>
    <w:rsid w:val="000937E5"/>
    <w:rsid w:val="000938D9"/>
    <w:rsid w:val="00093CA7"/>
    <w:rsid w:val="00093CF7"/>
    <w:rsid w:val="000940FD"/>
    <w:rsid w:val="0009457A"/>
    <w:rsid w:val="00094919"/>
    <w:rsid w:val="00094965"/>
    <w:rsid w:val="00094A59"/>
    <w:rsid w:val="00094F22"/>
    <w:rsid w:val="000956C2"/>
    <w:rsid w:val="000956FF"/>
    <w:rsid w:val="000961BE"/>
    <w:rsid w:val="00096292"/>
    <w:rsid w:val="00096367"/>
    <w:rsid w:val="0009656B"/>
    <w:rsid w:val="000966CE"/>
    <w:rsid w:val="0009693D"/>
    <w:rsid w:val="00096ED8"/>
    <w:rsid w:val="000974FC"/>
    <w:rsid w:val="000976F8"/>
    <w:rsid w:val="00097DD5"/>
    <w:rsid w:val="00097DE2"/>
    <w:rsid w:val="000A05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1F08"/>
    <w:rsid w:val="000A1FA7"/>
    <w:rsid w:val="000A2025"/>
    <w:rsid w:val="000A2333"/>
    <w:rsid w:val="000A2904"/>
    <w:rsid w:val="000A2B6D"/>
    <w:rsid w:val="000A2C6F"/>
    <w:rsid w:val="000A2D91"/>
    <w:rsid w:val="000A3F2F"/>
    <w:rsid w:val="000A41A2"/>
    <w:rsid w:val="000A48E8"/>
    <w:rsid w:val="000A508E"/>
    <w:rsid w:val="000A51CA"/>
    <w:rsid w:val="000A5470"/>
    <w:rsid w:val="000A54E6"/>
    <w:rsid w:val="000A5780"/>
    <w:rsid w:val="000A578B"/>
    <w:rsid w:val="000A5AA6"/>
    <w:rsid w:val="000A5B56"/>
    <w:rsid w:val="000A5C68"/>
    <w:rsid w:val="000A5C71"/>
    <w:rsid w:val="000A60CD"/>
    <w:rsid w:val="000A64DC"/>
    <w:rsid w:val="000A667C"/>
    <w:rsid w:val="000A6767"/>
    <w:rsid w:val="000A6DCE"/>
    <w:rsid w:val="000A70E3"/>
    <w:rsid w:val="000A736B"/>
    <w:rsid w:val="000A75EC"/>
    <w:rsid w:val="000A7A55"/>
    <w:rsid w:val="000A7AB4"/>
    <w:rsid w:val="000B0170"/>
    <w:rsid w:val="000B01EE"/>
    <w:rsid w:val="000B0399"/>
    <w:rsid w:val="000B0511"/>
    <w:rsid w:val="000B08A4"/>
    <w:rsid w:val="000B1018"/>
    <w:rsid w:val="000B1246"/>
    <w:rsid w:val="000B128B"/>
    <w:rsid w:val="000B13E0"/>
    <w:rsid w:val="000B1AD1"/>
    <w:rsid w:val="000B1F87"/>
    <w:rsid w:val="000B20A0"/>
    <w:rsid w:val="000B23D0"/>
    <w:rsid w:val="000B2667"/>
    <w:rsid w:val="000B26D0"/>
    <w:rsid w:val="000B2DFF"/>
    <w:rsid w:val="000B30AE"/>
    <w:rsid w:val="000B392C"/>
    <w:rsid w:val="000B39EE"/>
    <w:rsid w:val="000B39F2"/>
    <w:rsid w:val="000B3D07"/>
    <w:rsid w:val="000B4873"/>
    <w:rsid w:val="000B4881"/>
    <w:rsid w:val="000B48AE"/>
    <w:rsid w:val="000B4C05"/>
    <w:rsid w:val="000B54E7"/>
    <w:rsid w:val="000B567A"/>
    <w:rsid w:val="000B58C6"/>
    <w:rsid w:val="000B58E4"/>
    <w:rsid w:val="000B5CFB"/>
    <w:rsid w:val="000B5DBF"/>
    <w:rsid w:val="000B6552"/>
    <w:rsid w:val="000B6B5B"/>
    <w:rsid w:val="000B7434"/>
    <w:rsid w:val="000B749E"/>
    <w:rsid w:val="000B7744"/>
    <w:rsid w:val="000B77E4"/>
    <w:rsid w:val="000C0237"/>
    <w:rsid w:val="000C02CF"/>
    <w:rsid w:val="000C06E9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988"/>
    <w:rsid w:val="000C3BC8"/>
    <w:rsid w:val="000C3C50"/>
    <w:rsid w:val="000C454F"/>
    <w:rsid w:val="000C4C41"/>
    <w:rsid w:val="000C51D9"/>
    <w:rsid w:val="000C5283"/>
    <w:rsid w:val="000C5339"/>
    <w:rsid w:val="000C5432"/>
    <w:rsid w:val="000C571C"/>
    <w:rsid w:val="000C59AA"/>
    <w:rsid w:val="000C5F09"/>
    <w:rsid w:val="000C638A"/>
    <w:rsid w:val="000C63C5"/>
    <w:rsid w:val="000C6946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A82"/>
    <w:rsid w:val="000D0BD6"/>
    <w:rsid w:val="000D0DDB"/>
    <w:rsid w:val="000D1817"/>
    <w:rsid w:val="000D1B59"/>
    <w:rsid w:val="000D2141"/>
    <w:rsid w:val="000D245F"/>
    <w:rsid w:val="000D261F"/>
    <w:rsid w:val="000D26C8"/>
    <w:rsid w:val="000D2816"/>
    <w:rsid w:val="000D2B11"/>
    <w:rsid w:val="000D3DDE"/>
    <w:rsid w:val="000D46C0"/>
    <w:rsid w:val="000D484E"/>
    <w:rsid w:val="000D48E5"/>
    <w:rsid w:val="000D4950"/>
    <w:rsid w:val="000D4D89"/>
    <w:rsid w:val="000D4DF3"/>
    <w:rsid w:val="000D543F"/>
    <w:rsid w:val="000D57A4"/>
    <w:rsid w:val="000D588B"/>
    <w:rsid w:val="000D59FC"/>
    <w:rsid w:val="000D5D04"/>
    <w:rsid w:val="000D5EB7"/>
    <w:rsid w:val="000D6820"/>
    <w:rsid w:val="000D6A69"/>
    <w:rsid w:val="000D6CD3"/>
    <w:rsid w:val="000D6F93"/>
    <w:rsid w:val="000D72D9"/>
    <w:rsid w:val="000D74AE"/>
    <w:rsid w:val="000D75D9"/>
    <w:rsid w:val="000D79A5"/>
    <w:rsid w:val="000D79AE"/>
    <w:rsid w:val="000D7B1C"/>
    <w:rsid w:val="000D7C9E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1C8"/>
    <w:rsid w:val="000E3395"/>
    <w:rsid w:val="000E36FD"/>
    <w:rsid w:val="000E3815"/>
    <w:rsid w:val="000E3ABE"/>
    <w:rsid w:val="000E3BAF"/>
    <w:rsid w:val="000E3BE5"/>
    <w:rsid w:val="000E45F0"/>
    <w:rsid w:val="000E461C"/>
    <w:rsid w:val="000E488C"/>
    <w:rsid w:val="000E49C6"/>
    <w:rsid w:val="000E4A90"/>
    <w:rsid w:val="000E533B"/>
    <w:rsid w:val="000E5570"/>
    <w:rsid w:val="000E584E"/>
    <w:rsid w:val="000E5C3D"/>
    <w:rsid w:val="000E5FFF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79"/>
    <w:rsid w:val="000E7BA2"/>
    <w:rsid w:val="000F014B"/>
    <w:rsid w:val="000F0303"/>
    <w:rsid w:val="000F07E1"/>
    <w:rsid w:val="000F0868"/>
    <w:rsid w:val="000F087B"/>
    <w:rsid w:val="000F0912"/>
    <w:rsid w:val="000F0D27"/>
    <w:rsid w:val="000F1024"/>
    <w:rsid w:val="000F18FD"/>
    <w:rsid w:val="000F1D4A"/>
    <w:rsid w:val="000F224A"/>
    <w:rsid w:val="000F23F1"/>
    <w:rsid w:val="000F2BD4"/>
    <w:rsid w:val="000F2E80"/>
    <w:rsid w:val="000F3413"/>
    <w:rsid w:val="000F382C"/>
    <w:rsid w:val="000F3B16"/>
    <w:rsid w:val="000F3B78"/>
    <w:rsid w:val="000F3B83"/>
    <w:rsid w:val="000F3C1A"/>
    <w:rsid w:val="000F3D3B"/>
    <w:rsid w:val="000F4329"/>
    <w:rsid w:val="000F4623"/>
    <w:rsid w:val="000F48EA"/>
    <w:rsid w:val="000F4932"/>
    <w:rsid w:val="000F5010"/>
    <w:rsid w:val="000F5134"/>
    <w:rsid w:val="000F548F"/>
    <w:rsid w:val="000F5816"/>
    <w:rsid w:val="000F5A63"/>
    <w:rsid w:val="000F5D98"/>
    <w:rsid w:val="000F5D9A"/>
    <w:rsid w:val="000F624F"/>
    <w:rsid w:val="000F6320"/>
    <w:rsid w:val="000F6444"/>
    <w:rsid w:val="000F6515"/>
    <w:rsid w:val="000F6592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0F7CC9"/>
    <w:rsid w:val="000F7D66"/>
    <w:rsid w:val="000F7D8A"/>
    <w:rsid w:val="000F7E3B"/>
    <w:rsid w:val="0010066E"/>
    <w:rsid w:val="00100696"/>
    <w:rsid w:val="0010076E"/>
    <w:rsid w:val="001008A9"/>
    <w:rsid w:val="001008EC"/>
    <w:rsid w:val="00100CAD"/>
    <w:rsid w:val="00100D48"/>
    <w:rsid w:val="00100F11"/>
    <w:rsid w:val="00100F19"/>
    <w:rsid w:val="001010EE"/>
    <w:rsid w:val="00101233"/>
    <w:rsid w:val="00101349"/>
    <w:rsid w:val="0010149F"/>
    <w:rsid w:val="0010170B"/>
    <w:rsid w:val="001018BD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3028"/>
    <w:rsid w:val="0010305A"/>
    <w:rsid w:val="00103142"/>
    <w:rsid w:val="00103261"/>
    <w:rsid w:val="00103B97"/>
    <w:rsid w:val="00104064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B7E"/>
    <w:rsid w:val="00106D49"/>
    <w:rsid w:val="00106F38"/>
    <w:rsid w:val="00106F9B"/>
    <w:rsid w:val="0010703A"/>
    <w:rsid w:val="001072F8"/>
    <w:rsid w:val="0010736B"/>
    <w:rsid w:val="00107408"/>
    <w:rsid w:val="001074A1"/>
    <w:rsid w:val="001074DC"/>
    <w:rsid w:val="00107821"/>
    <w:rsid w:val="00107B27"/>
    <w:rsid w:val="00107D2D"/>
    <w:rsid w:val="00107FC3"/>
    <w:rsid w:val="001107F3"/>
    <w:rsid w:val="00110862"/>
    <w:rsid w:val="001109C8"/>
    <w:rsid w:val="00110BA5"/>
    <w:rsid w:val="00110CF9"/>
    <w:rsid w:val="00110E36"/>
    <w:rsid w:val="00111074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511"/>
    <w:rsid w:val="0011261F"/>
    <w:rsid w:val="00112B2F"/>
    <w:rsid w:val="00112B3C"/>
    <w:rsid w:val="00112CFA"/>
    <w:rsid w:val="00112E29"/>
    <w:rsid w:val="00112E8B"/>
    <w:rsid w:val="001134A9"/>
    <w:rsid w:val="0011365C"/>
    <w:rsid w:val="00113D23"/>
    <w:rsid w:val="00113D74"/>
    <w:rsid w:val="0011412F"/>
    <w:rsid w:val="0011467F"/>
    <w:rsid w:val="001146AC"/>
    <w:rsid w:val="0011498D"/>
    <w:rsid w:val="00114C24"/>
    <w:rsid w:val="001152E0"/>
    <w:rsid w:val="00115613"/>
    <w:rsid w:val="00115A41"/>
    <w:rsid w:val="00115B7F"/>
    <w:rsid w:val="00115EF3"/>
    <w:rsid w:val="001163D3"/>
    <w:rsid w:val="001164EA"/>
    <w:rsid w:val="00116867"/>
    <w:rsid w:val="00116A45"/>
    <w:rsid w:val="00116BC4"/>
    <w:rsid w:val="00116CA5"/>
    <w:rsid w:val="00117473"/>
    <w:rsid w:val="001175E8"/>
    <w:rsid w:val="00117629"/>
    <w:rsid w:val="00117B7F"/>
    <w:rsid w:val="00117C28"/>
    <w:rsid w:val="00117DCF"/>
    <w:rsid w:val="00117FCF"/>
    <w:rsid w:val="001201AE"/>
    <w:rsid w:val="001202F0"/>
    <w:rsid w:val="001208C0"/>
    <w:rsid w:val="00120948"/>
    <w:rsid w:val="00120A48"/>
    <w:rsid w:val="00120FD0"/>
    <w:rsid w:val="0012115D"/>
    <w:rsid w:val="001216ED"/>
    <w:rsid w:val="00121711"/>
    <w:rsid w:val="001217BC"/>
    <w:rsid w:val="0012189D"/>
    <w:rsid w:val="00121C46"/>
    <w:rsid w:val="00122400"/>
    <w:rsid w:val="001224D9"/>
    <w:rsid w:val="00122EFA"/>
    <w:rsid w:val="0012321E"/>
    <w:rsid w:val="0012332C"/>
    <w:rsid w:val="001234B1"/>
    <w:rsid w:val="001235A6"/>
    <w:rsid w:val="00123839"/>
    <w:rsid w:val="00123872"/>
    <w:rsid w:val="00123C9A"/>
    <w:rsid w:val="00123F2D"/>
    <w:rsid w:val="00124098"/>
    <w:rsid w:val="0012427C"/>
    <w:rsid w:val="001242F7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FD"/>
    <w:rsid w:val="00125484"/>
    <w:rsid w:val="00125751"/>
    <w:rsid w:val="00125B49"/>
    <w:rsid w:val="001266DF"/>
    <w:rsid w:val="00126F06"/>
    <w:rsid w:val="00127066"/>
    <w:rsid w:val="00127072"/>
    <w:rsid w:val="00127216"/>
    <w:rsid w:val="001273F7"/>
    <w:rsid w:val="0012773D"/>
    <w:rsid w:val="00127897"/>
    <w:rsid w:val="001279AC"/>
    <w:rsid w:val="001279B2"/>
    <w:rsid w:val="0013010E"/>
    <w:rsid w:val="00130335"/>
    <w:rsid w:val="00130C20"/>
    <w:rsid w:val="00130CCE"/>
    <w:rsid w:val="00130D5F"/>
    <w:rsid w:val="0013113B"/>
    <w:rsid w:val="0013119B"/>
    <w:rsid w:val="001315F2"/>
    <w:rsid w:val="0013210E"/>
    <w:rsid w:val="00132BC2"/>
    <w:rsid w:val="0013311F"/>
    <w:rsid w:val="00133BDF"/>
    <w:rsid w:val="001342E9"/>
    <w:rsid w:val="001343E5"/>
    <w:rsid w:val="001346E2"/>
    <w:rsid w:val="001347A1"/>
    <w:rsid w:val="00134890"/>
    <w:rsid w:val="0013489C"/>
    <w:rsid w:val="00134E0D"/>
    <w:rsid w:val="00134F8B"/>
    <w:rsid w:val="00135128"/>
    <w:rsid w:val="00135488"/>
    <w:rsid w:val="00135816"/>
    <w:rsid w:val="00135938"/>
    <w:rsid w:val="00135D64"/>
    <w:rsid w:val="00135E28"/>
    <w:rsid w:val="0013654B"/>
    <w:rsid w:val="0013672D"/>
    <w:rsid w:val="00136809"/>
    <w:rsid w:val="00136B0D"/>
    <w:rsid w:val="00137219"/>
    <w:rsid w:val="00137236"/>
    <w:rsid w:val="00137BF7"/>
    <w:rsid w:val="00137DAB"/>
    <w:rsid w:val="00140268"/>
    <w:rsid w:val="00140277"/>
    <w:rsid w:val="00140381"/>
    <w:rsid w:val="0014056F"/>
    <w:rsid w:val="00140578"/>
    <w:rsid w:val="00141044"/>
    <w:rsid w:val="001410F1"/>
    <w:rsid w:val="00141163"/>
    <w:rsid w:val="001411F5"/>
    <w:rsid w:val="00141351"/>
    <w:rsid w:val="00141477"/>
    <w:rsid w:val="00141BCB"/>
    <w:rsid w:val="00141BED"/>
    <w:rsid w:val="00141D67"/>
    <w:rsid w:val="00142917"/>
    <w:rsid w:val="00142A1B"/>
    <w:rsid w:val="00142A22"/>
    <w:rsid w:val="00142E17"/>
    <w:rsid w:val="00142FA5"/>
    <w:rsid w:val="0014334F"/>
    <w:rsid w:val="00143468"/>
    <w:rsid w:val="00143680"/>
    <w:rsid w:val="00143683"/>
    <w:rsid w:val="0014369C"/>
    <w:rsid w:val="0014410B"/>
    <w:rsid w:val="00144A8C"/>
    <w:rsid w:val="00144EC2"/>
    <w:rsid w:val="0014545A"/>
    <w:rsid w:val="001455A3"/>
    <w:rsid w:val="001455B1"/>
    <w:rsid w:val="001459F6"/>
    <w:rsid w:val="00145AAA"/>
    <w:rsid w:val="00145BDE"/>
    <w:rsid w:val="00145DEF"/>
    <w:rsid w:val="00145E8C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415"/>
    <w:rsid w:val="0015084A"/>
    <w:rsid w:val="00150969"/>
    <w:rsid w:val="00150AB5"/>
    <w:rsid w:val="00150F7E"/>
    <w:rsid w:val="001511A6"/>
    <w:rsid w:val="001513DF"/>
    <w:rsid w:val="001518EF"/>
    <w:rsid w:val="00151A78"/>
    <w:rsid w:val="00151B5A"/>
    <w:rsid w:val="00152074"/>
    <w:rsid w:val="00152166"/>
    <w:rsid w:val="001524EF"/>
    <w:rsid w:val="00152506"/>
    <w:rsid w:val="00152BCE"/>
    <w:rsid w:val="00152CA4"/>
    <w:rsid w:val="00152DB6"/>
    <w:rsid w:val="00153203"/>
    <w:rsid w:val="001539E2"/>
    <w:rsid w:val="00153FED"/>
    <w:rsid w:val="001542D1"/>
    <w:rsid w:val="001542F4"/>
    <w:rsid w:val="001543AB"/>
    <w:rsid w:val="00154827"/>
    <w:rsid w:val="00154ADA"/>
    <w:rsid w:val="00154C13"/>
    <w:rsid w:val="00154C92"/>
    <w:rsid w:val="00155040"/>
    <w:rsid w:val="001552FA"/>
    <w:rsid w:val="00155357"/>
    <w:rsid w:val="0015539A"/>
    <w:rsid w:val="00155810"/>
    <w:rsid w:val="00156197"/>
    <w:rsid w:val="001562E5"/>
    <w:rsid w:val="001565E5"/>
    <w:rsid w:val="00156A9E"/>
    <w:rsid w:val="001571D1"/>
    <w:rsid w:val="001574CA"/>
    <w:rsid w:val="00157698"/>
    <w:rsid w:val="00157AED"/>
    <w:rsid w:val="00157B01"/>
    <w:rsid w:val="00157BAE"/>
    <w:rsid w:val="00157D76"/>
    <w:rsid w:val="001604FA"/>
    <w:rsid w:val="001605D6"/>
    <w:rsid w:val="001606B8"/>
    <w:rsid w:val="001607DE"/>
    <w:rsid w:val="00160874"/>
    <w:rsid w:val="00160A3C"/>
    <w:rsid w:val="00160CE1"/>
    <w:rsid w:val="00160E3D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2C64"/>
    <w:rsid w:val="00162DDB"/>
    <w:rsid w:val="0016308B"/>
    <w:rsid w:val="00163936"/>
    <w:rsid w:val="00163E92"/>
    <w:rsid w:val="00164102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4C1"/>
    <w:rsid w:val="0016590E"/>
    <w:rsid w:val="001659AC"/>
    <w:rsid w:val="001659DE"/>
    <w:rsid w:val="00165D27"/>
    <w:rsid w:val="00165EA3"/>
    <w:rsid w:val="00165F65"/>
    <w:rsid w:val="00166234"/>
    <w:rsid w:val="00166473"/>
    <w:rsid w:val="0016657E"/>
    <w:rsid w:val="00166B47"/>
    <w:rsid w:val="00166EAB"/>
    <w:rsid w:val="00167096"/>
    <w:rsid w:val="0016750E"/>
    <w:rsid w:val="001675C8"/>
    <w:rsid w:val="00167893"/>
    <w:rsid w:val="00167984"/>
    <w:rsid w:val="00170008"/>
    <w:rsid w:val="00170CFA"/>
    <w:rsid w:val="00170D70"/>
    <w:rsid w:val="00170DA7"/>
    <w:rsid w:val="00170FB3"/>
    <w:rsid w:val="001711C7"/>
    <w:rsid w:val="0017153A"/>
    <w:rsid w:val="00171862"/>
    <w:rsid w:val="001718B8"/>
    <w:rsid w:val="00171A84"/>
    <w:rsid w:val="00171C10"/>
    <w:rsid w:val="00171D1D"/>
    <w:rsid w:val="00171DCD"/>
    <w:rsid w:val="001722B0"/>
    <w:rsid w:val="0017243D"/>
    <w:rsid w:val="001724B9"/>
    <w:rsid w:val="001724E1"/>
    <w:rsid w:val="001729AE"/>
    <w:rsid w:val="00172ABA"/>
    <w:rsid w:val="00172CC5"/>
    <w:rsid w:val="00173083"/>
    <w:rsid w:val="00173289"/>
    <w:rsid w:val="001732F4"/>
    <w:rsid w:val="0017339C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C7F"/>
    <w:rsid w:val="00174EB5"/>
    <w:rsid w:val="00175174"/>
    <w:rsid w:val="0017524A"/>
    <w:rsid w:val="0017532D"/>
    <w:rsid w:val="00175755"/>
    <w:rsid w:val="00175A2A"/>
    <w:rsid w:val="00175AA4"/>
    <w:rsid w:val="00175ACB"/>
    <w:rsid w:val="00175B59"/>
    <w:rsid w:val="00175D88"/>
    <w:rsid w:val="00175EF6"/>
    <w:rsid w:val="00175FA7"/>
    <w:rsid w:val="00176141"/>
    <w:rsid w:val="00176409"/>
    <w:rsid w:val="00176ECB"/>
    <w:rsid w:val="00176F1E"/>
    <w:rsid w:val="001776EB"/>
    <w:rsid w:val="0017772B"/>
    <w:rsid w:val="0018012B"/>
    <w:rsid w:val="001802FF"/>
    <w:rsid w:val="0018053D"/>
    <w:rsid w:val="001807F8"/>
    <w:rsid w:val="0018120B"/>
    <w:rsid w:val="0018129C"/>
    <w:rsid w:val="00181514"/>
    <w:rsid w:val="001816EC"/>
    <w:rsid w:val="00181BC4"/>
    <w:rsid w:val="00181D96"/>
    <w:rsid w:val="00181DE1"/>
    <w:rsid w:val="001824CF"/>
    <w:rsid w:val="001826B9"/>
    <w:rsid w:val="00182A0E"/>
    <w:rsid w:val="00182A7D"/>
    <w:rsid w:val="00182A94"/>
    <w:rsid w:val="00182ADF"/>
    <w:rsid w:val="00182C3B"/>
    <w:rsid w:val="00182FC3"/>
    <w:rsid w:val="001834EA"/>
    <w:rsid w:val="00183779"/>
    <w:rsid w:val="00184165"/>
    <w:rsid w:val="00184834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37B"/>
    <w:rsid w:val="00187507"/>
    <w:rsid w:val="00187C28"/>
    <w:rsid w:val="00187C63"/>
    <w:rsid w:val="001900C1"/>
    <w:rsid w:val="00190237"/>
    <w:rsid w:val="00190492"/>
    <w:rsid w:val="0019065B"/>
    <w:rsid w:val="001906C2"/>
    <w:rsid w:val="001907CA"/>
    <w:rsid w:val="00190E92"/>
    <w:rsid w:val="00191041"/>
    <w:rsid w:val="00191061"/>
    <w:rsid w:val="00191792"/>
    <w:rsid w:val="001918D3"/>
    <w:rsid w:val="00191918"/>
    <w:rsid w:val="001919F3"/>
    <w:rsid w:val="00191C81"/>
    <w:rsid w:val="00191C98"/>
    <w:rsid w:val="00191EB2"/>
    <w:rsid w:val="00192019"/>
    <w:rsid w:val="00192244"/>
    <w:rsid w:val="001922AD"/>
    <w:rsid w:val="001922EB"/>
    <w:rsid w:val="001924FB"/>
    <w:rsid w:val="00192561"/>
    <w:rsid w:val="00192BE5"/>
    <w:rsid w:val="00192D23"/>
    <w:rsid w:val="001931BA"/>
    <w:rsid w:val="0019340E"/>
    <w:rsid w:val="001934EC"/>
    <w:rsid w:val="00193592"/>
    <w:rsid w:val="00193680"/>
    <w:rsid w:val="0019390A"/>
    <w:rsid w:val="00193E9B"/>
    <w:rsid w:val="00193F89"/>
    <w:rsid w:val="00194032"/>
    <w:rsid w:val="00194219"/>
    <w:rsid w:val="001948F3"/>
    <w:rsid w:val="00194C42"/>
    <w:rsid w:val="00194C68"/>
    <w:rsid w:val="00194C90"/>
    <w:rsid w:val="00194D92"/>
    <w:rsid w:val="001954CB"/>
    <w:rsid w:val="00195687"/>
    <w:rsid w:val="001958BD"/>
    <w:rsid w:val="00195F1F"/>
    <w:rsid w:val="00195FB0"/>
    <w:rsid w:val="00196020"/>
    <w:rsid w:val="001962B2"/>
    <w:rsid w:val="00196950"/>
    <w:rsid w:val="00196BA8"/>
    <w:rsid w:val="00196E7D"/>
    <w:rsid w:val="00196FAF"/>
    <w:rsid w:val="001A003A"/>
    <w:rsid w:val="001A00B4"/>
    <w:rsid w:val="001A02E6"/>
    <w:rsid w:val="001A044C"/>
    <w:rsid w:val="001A04C0"/>
    <w:rsid w:val="001A07A7"/>
    <w:rsid w:val="001A08F5"/>
    <w:rsid w:val="001A0CC8"/>
    <w:rsid w:val="001A10FC"/>
    <w:rsid w:val="001A117D"/>
    <w:rsid w:val="001A1400"/>
    <w:rsid w:val="001A15E1"/>
    <w:rsid w:val="001A17A8"/>
    <w:rsid w:val="001A1A5B"/>
    <w:rsid w:val="001A1B04"/>
    <w:rsid w:val="001A22B0"/>
    <w:rsid w:val="001A23EB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AE6"/>
    <w:rsid w:val="001A3D23"/>
    <w:rsid w:val="001A3DAB"/>
    <w:rsid w:val="001A422A"/>
    <w:rsid w:val="001A42A6"/>
    <w:rsid w:val="001A43DB"/>
    <w:rsid w:val="001A48A5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6C7B"/>
    <w:rsid w:val="001A7014"/>
    <w:rsid w:val="001A7F9E"/>
    <w:rsid w:val="001A7FF5"/>
    <w:rsid w:val="001B01AF"/>
    <w:rsid w:val="001B032F"/>
    <w:rsid w:val="001B06C5"/>
    <w:rsid w:val="001B0A0D"/>
    <w:rsid w:val="001B0CA9"/>
    <w:rsid w:val="001B0DE6"/>
    <w:rsid w:val="001B0EA3"/>
    <w:rsid w:val="001B122D"/>
    <w:rsid w:val="001B14D2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30A4"/>
    <w:rsid w:val="001B3AC5"/>
    <w:rsid w:val="001B3D20"/>
    <w:rsid w:val="001B3EAB"/>
    <w:rsid w:val="001B42DC"/>
    <w:rsid w:val="001B43B8"/>
    <w:rsid w:val="001B441E"/>
    <w:rsid w:val="001B4672"/>
    <w:rsid w:val="001B4817"/>
    <w:rsid w:val="001B482D"/>
    <w:rsid w:val="001B4A95"/>
    <w:rsid w:val="001B4CB2"/>
    <w:rsid w:val="001B4D12"/>
    <w:rsid w:val="001B5041"/>
    <w:rsid w:val="001B540D"/>
    <w:rsid w:val="001B5951"/>
    <w:rsid w:val="001B5C37"/>
    <w:rsid w:val="001B5D2A"/>
    <w:rsid w:val="001B5E61"/>
    <w:rsid w:val="001B61F6"/>
    <w:rsid w:val="001B6505"/>
    <w:rsid w:val="001B6991"/>
    <w:rsid w:val="001B6A63"/>
    <w:rsid w:val="001B6AB7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08C4"/>
    <w:rsid w:val="001C0DD5"/>
    <w:rsid w:val="001C1847"/>
    <w:rsid w:val="001C2104"/>
    <w:rsid w:val="001C28C8"/>
    <w:rsid w:val="001C2FA6"/>
    <w:rsid w:val="001C300B"/>
    <w:rsid w:val="001C315E"/>
    <w:rsid w:val="001C345C"/>
    <w:rsid w:val="001C3497"/>
    <w:rsid w:val="001C35C5"/>
    <w:rsid w:val="001C384B"/>
    <w:rsid w:val="001C3F73"/>
    <w:rsid w:val="001C45C8"/>
    <w:rsid w:val="001C48F7"/>
    <w:rsid w:val="001C49DF"/>
    <w:rsid w:val="001C4D04"/>
    <w:rsid w:val="001C4DE8"/>
    <w:rsid w:val="001C5A91"/>
    <w:rsid w:val="001C5BD4"/>
    <w:rsid w:val="001C67B3"/>
    <w:rsid w:val="001C69E8"/>
    <w:rsid w:val="001C6B25"/>
    <w:rsid w:val="001C6C9E"/>
    <w:rsid w:val="001C7156"/>
    <w:rsid w:val="001C7BFE"/>
    <w:rsid w:val="001C7E0E"/>
    <w:rsid w:val="001C7F07"/>
    <w:rsid w:val="001D0125"/>
    <w:rsid w:val="001D015E"/>
    <w:rsid w:val="001D076B"/>
    <w:rsid w:val="001D0E63"/>
    <w:rsid w:val="001D1227"/>
    <w:rsid w:val="001D1244"/>
    <w:rsid w:val="001D160D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F47"/>
    <w:rsid w:val="001D325F"/>
    <w:rsid w:val="001D35D6"/>
    <w:rsid w:val="001D36D8"/>
    <w:rsid w:val="001D399D"/>
    <w:rsid w:val="001D3F7F"/>
    <w:rsid w:val="001D4025"/>
    <w:rsid w:val="001D4515"/>
    <w:rsid w:val="001D4C57"/>
    <w:rsid w:val="001D50E1"/>
    <w:rsid w:val="001D515D"/>
    <w:rsid w:val="001D5177"/>
    <w:rsid w:val="001D5450"/>
    <w:rsid w:val="001D552A"/>
    <w:rsid w:val="001D5D74"/>
    <w:rsid w:val="001D5E39"/>
    <w:rsid w:val="001D61E1"/>
    <w:rsid w:val="001D6CA1"/>
    <w:rsid w:val="001D6D02"/>
    <w:rsid w:val="001D6EA8"/>
    <w:rsid w:val="001D72DD"/>
    <w:rsid w:val="001D7339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59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153"/>
    <w:rsid w:val="001E464E"/>
    <w:rsid w:val="001E4C87"/>
    <w:rsid w:val="001E4D1C"/>
    <w:rsid w:val="001E4EF3"/>
    <w:rsid w:val="001E51F5"/>
    <w:rsid w:val="001E554F"/>
    <w:rsid w:val="001E57C8"/>
    <w:rsid w:val="001E58C1"/>
    <w:rsid w:val="001E597F"/>
    <w:rsid w:val="001E5AD1"/>
    <w:rsid w:val="001E5C67"/>
    <w:rsid w:val="001E5C6C"/>
    <w:rsid w:val="001E5F53"/>
    <w:rsid w:val="001E6362"/>
    <w:rsid w:val="001E6370"/>
    <w:rsid w:val="001E63D6"/>
    <w:rsid w:val="001E6973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B34"/>
    <w:rsid w:val="001E7C72"/>
    <w:rsid w:val="001E7D36"/>
    <w:rsid w:val="001E7FAE"/>
    <w:rsid w:val="001F0198"/>
    <w:rsid w:val="001F0695"/>
    <w:rsid w:val="001F0976"/>
    <w:rsid w:val="001F09F5"/>
    <w:rsid w:val="001F0C4C"/>
    <w:rsid w:val="001F0E13"/>
    <w:rsid w:val="001F1352"/>
    <w:rsid w:val="001F14A5"/>
    <w:rsid w:val="001F171B"/>
    <w:rsid w:val="001F19B5"/>
    <w:rsid w:val="001F1AF7"/>
    <w:rsid w:val="001F1D2F"/>
    <w:rsid w:val="001F2115"/>
    <w:rsid w:val="001F274C"/>
    <w:rsid w:val="001F2770"/>
    <w:rsid w:val="001F2AD4"/>
    <w:rsid w:val="001F2DDD"/>
    <w:rsid w:val="001F3587"/>
    <w:rsid w:val="001F3CC9"/>
    <w:rsid w:val="001F3D23"/>
    <w:rsid w:val="001F448E"/>
    <w:rsid w:val="001F469D"/>
    <w:rsid w:val="001F4714"/>
    <w:rsid w:val="001F4C03"/>
    <w:rsid w:val="001F4EAB"/>
    <w:rsid w:val="001F512B"/>
    <w:rsid w:val="001F53D1"/>
    <w:rsid w:val="001F54D5"/>
    <w:rsid w:val="001F578F"/>
    <w:rsid w:val="001F57F4"/>
    <w:rsid w:val="001F5B20"/>
    <w:rsid w:val="001F5C60"/>
    <w:rsid w:val="001F617A"/>
    <w:rsid w:val="001F6863"/>
    <w:rsid w:val="001F6952"/>
    <w:rsid w:val="001F6B72"/>
    <w:rsid w:val="001F6C25"/>
    <w:rsid w:val="001F6CB9"/>
    <w:rsid w:val="001F6FC8"/>
    <w:rsid w:val="001F7082"/>
    <w:rsid w:val="001F7193"/>
    <w:rsid w:val="001F798A"/>
    <w:rsid w:val="001F79F4"/>
    <w:rsid w:val="001F7F99"/>
    <w:rsid w:val="0020007F"/>
    <w:rsid w:val="002004AC"/>
    <w:rsid w:val="00200CAF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3CC"/>
    <w:rsid w:val="00204744"/>
    <w:rsid w:val="00204877"/>
    <w:rsid w:val="00204A7F"/>
    <w:rsid w:val="00204DA7"/>
    <w:rsid w:val="00204FA5"/>
    <w:rsid w:val="00205109"/>
    <w:rsid w:val="0020512B"/>
    <w:rsid w:val="00205186"/>
    <w:rsid w:val="002052FB"/>
    <w:rsid w:val="002055B8"/>
    <w:rsid w:val="00205798"/>
    <w:rsid w:val="00205976"/>
    <w:rsid w:val="00205C0C"/>
    <w:rsid w:val="00205FE9"/>
    <w:rsid w:val="00206218"/>
    <w:rsid w:val="0020630E"/>
    <w:rsid w:val="002067FE"/>
    <w:rsid w:val="002069E1"/>
    <w:rsid w:val="00206AAE"/>
    <w:rsid w:val="00206BE5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B8"/>
    <w:rsid w:val="002111F7"/>
    <w:rsid w:val="00211357"/>
    <w:rsid w:val="00211970"/>
    <w:rsid w:val="00211C7C"/>
    <w:rsid w:val="00211E0A"/>
    <w:rsid w:val="00211E13"/>
    <w:rsid w:val="002120D3"/>
    <w:rsid w:val="0021216E"/>
    <w:rsid w:val="002124F2"/>
    <w:rsid w:val="00212653"/>
    <w:rsid w:val="00212BC7"/>
    <w:rsid w:val="00212CD7"/>
    <w:rsid w:val="00212DD0"/>
    <w:rsid w:val="00213073"/>
    <w:rsid w:val="00213341"/>
    <w:rsid w:val="002133C7"/>
    <w:rsid w:val="00213453"/>
    <w:rsid w:val="002135CF"/>
    <w:rsid w:val="00214016"/>
    <w:rsid w:val="002140F9"/>
    <w:rsid w:val="002142C1"/>
    <w:rsid w:val="00214373"/>
    <w:rsid w:val="0021488E"/>
    <w:rsid w:val="002149F8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5F36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17DC6"/>
    <w:rsid w:val="0022035A"/>
    <w:rsid w:val="00220396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B7A"/>
    <w:rsid w:val="00222D10"/>
    <w:rsid w:val="00222DCC"/>
    <w:rsid w:val="0022307C"/>
    <w:rsid w:val="00223086"/>
    <w:rsid w:val="0022321C"/>
    <w:rsid w:val="00223266"/>
    <w:rsid w:val="00223382"/>
    <w:rsid w:val="00223804"/>
    <w:rsid w:val="00223A3C"/>
    <w:rsid w:val="002240E9"/>
    <w:rsid w:val="002243AA"/>
    <w:rsid w:val="002248C0"/>
    <w:rsid w:val="0022495B"/>
    <w:rsid w:val="00224BAF"/>
    <w:rsid w:val="0022501F"/>
    <w:rsid w:val="00225231"/>
    <w:rsid w:val="00225277"/>
    <w:rsid w:val="002254D2"/>
    <w:rsid w:val="002255B9"/>
    <w:rsid w:val="00225754"/>
    <w:rsid w:val="00225763"/>
    <w:rsid w:val="00225AFC"/>
    <w:rsid w:val="00225C25"/>
    <w:rsid w:val="0022610C"/>
    <w:rsid w:val="002261CC"/>
    <w:rsid w:val="0022651A"/>
    <w:rsid w:val="0022693F"/>
    <w:rsid w:val="00226CBD"/>
    <w:rsid w:val="00226EF2"/>
    <w:rsid w:val="0022716B"/>
    <w:rsid w:val="00227242"/>
    <w:rsid w:val="002274B7"/>
    <w:rsid w:val="00227627"/>
    <w:rsid w:val="00227F13"/>
    <w:rsid w:val="002302E0"/>
    <w:rsid w:val="002305AB"/>
    <w:rsid w:val="002307B0"/>
    <w:rsid w:val="00230CF7"/>
    <w:rsid w:val="00230FAB"/>
    <w:rsid w:val="0023107B"/>
    <w:rsid w:val="0023125A"/>
    <w:rsid w:val="00231804"/>
    <w:rsid w:val="00231A84"/>
    <w:rsid w:val="00231C1F"/>
    <w:rsid w:val="00231CDF"/>
    <w:rsid w:val="00232039"/>
    <w:rsid w:val="0023246C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7C6"/>
    <w:rsid w:val="00234859"/>
    <w:rsid w:val="0023556F"/>
    <w:rsid w:val="00235571"/>
    <w:rsid w:val="00235708"/>
    <w:rsid w:val="0023583F"/>
    <w:rsid w:val="00235C72"/>
    <w:rsid w:val="00235F21"/>
    <w:rsid w:val="0023624E"/>
    <w:rsid w:val="00236721"/>
    <w:rsid w:val="002367A0"/>
    <w:rsid w:val="00236BB5"/>
    <w:rsid w:val="00236FC0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1A3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64C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6F41"/>
    <w:rsid w:val="00247393"/>
    <w:rsid w:val="002477B2"/>
    <w:rsid w:val="00247AA2"/>
    <w:rsid w:val="00247C37"/>
    <w:rsid w:val="00247CAD"/>
    <w:rsid w:val="00247DD9"/>
    <w:rsid w:val="00247DE5"/>
    <w:rsid w:val="00250651"/>
    <w:rsid w:val="0025092E"/>
    <w:rsid w:val="0025124D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48C7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6D"/>
    <w:rsid w:val="00257A6D"/>
    <w:rsid w:val="00257B61"/>
    <w:rsid w:val="00257F99"/>
    <w:rsid w:val="00260368"/>
    <w:rsid w:val="0026037C"/>
    <w:rsid w:val="00260593"/>
    <w:rsid w:val="00260995"/>
    <w:rsid w:val="00260D5D"/>
    <w:rsid w:val="002610EF"/>
    <w:rsid w:val="0026110E"/>
    <w:rsid w:val="002611E8"/>
    <w:rsid w:val="002617FF"/>
    <w:rsid w:val="00261D70"/>
    <w:rsid w:val="002628B9"/>
    <w:rsid w:val="00262C4B"/>
    <w:rsid w:val="00262C70"/>
    <w:rsid w:val="00262CBD"/>
    <w:rsid w:val="00262DFC"/>
    <w:rsid w:val="00263971"/>
    <w:rsid w:val="00263B5A"/>
    <w:rsid w:val="00263BE3"/>
    <w:rsid w:val="00263CE9"/>
    <w:rsid w:val="00263EE5"/>
    <w:rsid w:val="00263EF9"/>
    <w:rsid w:val="00264602"/>
    <w:rsid w:val="0026461B"/>
    <w:rsid w:val="00264837"/>
    <w:rsid w:val="00264A19"/>
    <w:rsid w:val="00264CAC"/>
    <w:rsid w:val="00264FE2"/>
    <w:rsid w:val="002652A4"/>
    <w:rsid w:val="0026540A"/>
    <w:rsid w:val="00265B61"/>
    <w:rsid w:val="00266163"/>
    <w:rsid w:val="00266278"/>
    <w:rsid w:val="002662C2"/>
    <w:rsid w:val="00266638"/>
    <w:rsid w:val="00266907"/>
    <w:rsid w:val="002675D6"/>
    <w:rsid w:val="002701F0"/>
    <w:rsid w:val="0027051B"/>
    <w:rsid w:val="00270E66"/>
    <w:rsid w:val="00270F3A"/>
    <w:rsid w:val="00271039"/>
    <w:rsid w:val="0027104F"/>
    <w:rsid w:val="0027121C"/>
    <w:rsid w:val="00271263"/>
    <w:rsid w:val="0027170C"/>
    <w:rsid w:val="00271CA8"/>
    <w:rsid w:val="00272185"/>
    <w:rsid w:val="002727AC"/>
    <w:rsid w:val="00272924"/>
    <w:rsid w:val="0027295D"/>
    <w:rsid w:val="00272C24"/>
    <w:rsid w:val="00272D92"/>
    <w:rsid w:val="002732FD"/>
    <w:rsid w:val="00273533"/>
    <w:rsid w:val="002736B0"/>
    <w:rsid w:val="0027371D"/>
    <w:rsid w:val="00274253"/>
    <w:rsid w:val="00274316"/>
    <w:rsid w:val="002746FE"/>
    <w:rsid w:val="0027484E"/>
    <w:rsid w:val="00274E6F"/>
    <w:rsid w:val="00275314"/>
    <w:rsid w:val="002762B7"/>
    <w:rsid w:val="002767D3"/>
    <w:rsid w:val="00276AFA"/>
    <w:rsid w:val="00276AFB"/>
    <w:rsid w:val="00276B5F"/>
    <w:rsid w:val="00276CD1"/>
    <w:rsid w:val="00276F65"/>
    <w:rsid w:val="00276FD6"/>
    <w:rsid w:val="002770CC"/>
    <w:rsid w:val="0027740E"/>
    <w:rsid w:val="00277676"/>
    <w:rsid w:val="002777B5"/>
    <w:rsid w:val="00277DD3"/>
    <w:rsid w:val="002800FE"/>
    <w:rsid w:val="00280178"/>
    <w:rsid w:val="00280329"/>
    <w:rsid w:val="00280441"/>
    <w:rsid w:val="00280851"/>
    <w:rsid w:val="0028092D"/>
    <w:rsid w:val="00280968"/>
    <w:rsid w:val="00280A05"/>
    <w:rsid w:val="00280BE3"/>
    <w:rsid w:val="00280F29"/>
    <w:rsid w:val="002810AB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7B6"/>
    <w:rsid w:val="00282E98"/>
    <w:rsid w:val="00282F07"/>
    <w:rsid w:val="002831B8"/>
    <w:rsid w:val="00283365"/>
    <w:rsid w:val="0028377C"/>
    <w:rsid w:val="00283ADA"/>
    <w:rsid w:val="00283C5C"/>
    <w:rsid w:val="00283DB5"/>
    <w:rsid w:val="00283FA7"/>
    <w:rsid w:val="0028433D"/>
    <w:rsid w:val="00284354"/>
    <w:rsid w:val="00284614"/>
    <w:rsid w:val="0028462A"/>
    <w:rsid w:val="002846C3"/>
    <w:rsid w:val="00284C69"/>
    <w:rsid w:val="00284F5B"/>
    <w:rsid w:val="002850BA"/>
    <w:rsid w:val="0028514B"/>
    <w:rsid w:val="0028534E"/>
    <w:rsid w:val="002854A3"/>
    <w:rsid w:val="00285702"/>
    <w:rsid w:val="00285A29"/>
    <w:rsid w:val="00285E44"/>
    <w:rsid w:val="002860B3"/>
    <w:rsid w:val="002863EF"/>
    <w:rsid w:val="002869F3"/>
    <w:rsid w:val="00286F33"/>
    <w:rsid w:val="00286FEC"/>
    <w:rsid w:val="0028702D"/>
    <w:rsid w:val="002874CE"/>
    <w:rsid w:val="00287563"/>
    <w:rsid w:val="00287777"/>
    <w:rsid w:val="00287781"/>
    <w:rsid w:val="00287EC2"/>
    <w:rsid w:val="002904BE"/>
    <w:rsid w:val="00290899"/>
    <w:rsid w:val="002909EC"/>
    <w:rsid w:val="00290AF2"/>
    <w:rsid w:val="00290B30"/>
    <w:rsid w:val="00290BDD"/>
    <w:rsid w:val="00290F3F"/>
    <w:rsid w:val="0029175D"/>
    <w:rsid w:val="00291CEC"/>
    <w:rsid w:val="0029204F"/>
    <w:rsid w:val="002922A2"/>
    <w:rsid w:val="00292353"/>
    <w:rsid w:val="00292661"/>
    <w:rsid w:val="002927B9"/>
    <w:rsid w:val="00292B37"/>
    <w:rsid w:val="002930FE"/>
    <w:rsid w:val="0029381B"/>
    <w:rsid w:val="002938BA"/>
    <w:rsid w:val="00293B8F"/>
    <w:rsid w:val="00293E07"/>
    <w:rsid w:val="00293FA2"/>
    <w:rsid w:val="0029439B"/>
    <w:rsid w:val="002945AF"/>
    <w:rsid w:val="002947BD"/>
    <w:rsid w:val="00294AA8"/>
    <w:rsid w:val="0029513A"/>
    <w:rsid w:val="0029525A"/>
    <w:rsid w:val="002956DE"/>
    <w:rsid w:val="002958EB"/>
    <w:rsid w:val="00295B59"/>
    <w:rsid w:val="00295B8C"/>
    <w:rsid w:val="00295C85"/>
    <w:rsid w:val="00296279"/>
    <w:rsid w:val="00296610"/>
    <w:rsid w:val="00296656"/>
    <w:rsid w:val="00296E97"/>
    <w:rsid w:val="00296F9C"/>
    <w:rsid w:val="0029753A"/>
    <w:rsid w:val="00297817"/>
    <w:rsid w:val="0029786B"/>
    <w:rsid w:val="002978C7"/>
    <w:rsid w:val="00297E3D"/>
    <w:rsid w:val="002A00D8"/>
    <w:rsid w:val="002A00E8"/>
    <w:rsid w:val="002A03E2"/>
    <w:rsid w:val="002A079D"/>
    <w:rsid w:val="002A0BB4"/>
    <w:rsid w:val="002A0DF9"/>
    <w:rsid w:val="002A0F5C"/>
    <w:rsid w:val="002A133F"/>
    <w:rsid w:val="002A13D1"/>
    <w:rsid w:val="002A1AA8"/>
    <w:rsid w:val="002A20CB"/>
    <w:rsid w:val="002A2422"/>
    <w:rsid w:val="002A2462"/>
    <w:rsid w:val="002A2ABA"/>
    <w:rsid w:val="002A2F06"/>
    <w:rsid w:val="002A3315"/>
    <w:rsid w:val="002A3CD6"/>
    <w:rsid w:val="002A3FBB"/>
    <w:rsid w:val="002A3FDB"/>
    <w:rsid w:val="002A3FF0"/>
    <w:rsid w:val="002A452D"/>
    <w:rsid w:val="002A4982"/>
    <w:rsid w:val="002A4A53"/>
    <w:rsid w:val="002A4F0A"/>
    <w:rsid w:val="002A57C7"/>
    <w:rsid w:val="002A626E"/>
    <w:rsid w:val="002A6380"/>
    <w:rsid w:val="002A646E"/>
    <w:rsid w:val="002A6647"/>
    <w:rsid w:val="002A6803"/>
    <w:rsid w:val="002A690E"/>
    <w:rsid w:val="002A6B42"/>
    <w:rsid w:val="002A6C6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06E"/>
    <w:rsid w:val="002B142F"/>
    <w:rsid w:val="002B1B14"/>
    <w:rsid w:val="002B1DCC"/>
    <w:rsid w:val="002B1F7D"/>
    <w:rsid w:val="002B25B0"/>
    <w:rsid w:val="002B28A9"/>
    <w:rsid w:val="002B2987"/>
    <w:rsid w:val="002B2B00"/>
    <w:rsid w:val="002B2CD9"/>
    <w:rsid w:val="002B2DD1"/>
    <w:rsid w:val="002B2E56"/>
    <w:rsid w:val="002B3103"/>
    <w:rsid w:val="002B34E9"/>
    <w:rsid w:val="002B3648"/>
    <w:rsid w:val="002B3C20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888"/>
    <w:rsid w:val="002B5DCF"/>
    <w:rsid w:val="002B5E80"/>
    <w:rsid w:val="002B6040"/>
    <w:rsid w:val="002B622C"/>
    <w:rsid w:val="002B68EC"/>
    <w:rsid w:val="002B693A"/>
    <w:rsid w:val="002B6DAB"/>
    <w:rsid w:val="002B6FE8"/>
    <w:rsid w:val="002B70B8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3BF"/>
    <w:rsid w:val="002C148F"/>
    <w:rsid w:val="002C15DA"/>
    <w:rsid w:val="002C1688"/>
    <w:rsid w:val="002C16A1"/>
    <w:rsid w:val="002C16B9"/>
    <w:rsid w:val="002C1827"/>
    <w:rsid w:val="002C1913"/>
    <w:rsid w:val="002C1A1A"/>
    <w:rsid w:val="002C1C92"/>
    <w:rsid w:val="002C1EF7"/>
    <w:rsid w:val="002C220E"/>
    <w:rsid w:val="002C232F"/>
    <w:rsid w:val="002C291F"/>
    <w:rsid w:val="002C2B70"/>
    <w:rsid w:val="002C2CF5"/>
    <w:rsid w:val="002C2E9D"/>
    <w:rsid w:val="002C2ED5"/>
    <w:rsid w:val="002C376F"/>
    <w:rsid w:val="002C37F9"/>
    <w:rsid w:val="002C3C31"/>
    <w:rsid w:val="002C3C70"/>
    <w:rsid w:val="002C413D"/>
    <w:rsid w:val="002C47C7"/>
    <w:rsid w:val="002C4878"/>
    <w:rsid w:val="002C48BE"/>
    <w:rsid w:val="002C4AE1"/>
    <w:rsid w:val="002C4BBF"/>
    <w:rsid w:val="002C4BCC"/>
    <w:rsid w:val="002C5239"/>
    <w:rsid w:val="002C549F"/>
    <w:rsid w:val="002C54D8"/>
    <w:rsid w:val="002C580B"/>
    <w:rsid w:val="002C5881"/>
    <w:rsid w:val="002C662C"/>
    <w:rsid w:val="002C6695"/>
    <w:rsid w:val="002C699C"/>
    <w:rsid w:val="002C6A9A"/>
    <w:rsid w:val="002C7A59"/>
    <w:rsid w:val="002C7CDC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E4D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903"/>
    <w:rsid w:val="002D2A31"/>
    <w:rsid w:val="002D2A37"/>
    <w:rsid w:val="002D2BF3"/>
    <w:rsid w:val="002D2C85"/>
    <w:rsid w:val="002D2FDD"/>
    <w:rsid w:val="002D3392"/>
    <w:rsid w:val="002D364D"/>
    <w:rsid w:val="002D375D"/>
    <w:rsid w:val="002D3809"/>
    <w:rsid w:val="002D3EC0"/>
    <w:rsid w:val="002D3ED3"/>
    <w:rsid w:val="002D4739"/>
    <w:rsid w:val="002D4841"/>
    <w:rsid w:val="002D4AA9"/>
    <w:rsid w:val="002D50A4"/>
    <w:rsid w:val="002D50D3"/>
    <w:rsid w:val="002D50EE"/>
    <w:rsid w:val="002D567E"/>
    <w:rsid w:val="002D579E"/>
    <w:rsid w:val="002D5983"/>
    <w:rsid w:val="002D5A66"/>
    <w:rsid w:val="002D5A72"/>
    <w:rsid w:val="002D5DE8"/>
    <w:rsid w:val="002D6088"/>
    <w:rsid w:val="002D6287"/>
    <w:rsid w:val="002D645D"/>
    <w:rsid w:val="002D6530"/>
    <w:rsid w:val="002D6CB0"/>
    <w:rsid w:val="002D6FB6"/>
    <w:rsid w:val="002D723F"/>
    <w:rsid w:val="002D7321"/>
    <w:rsid w:val="002D750D"/>
    <w:rsid w:val="002D76ED"/>
    <w:rsid w:val="002D77DC"/>
    <w:rsid w:val="002D7882"/>
    <w:rsid w:val="002D7A06"/>
    <w:rsid w:val="002E0034"/>
    <w:rsid w:val="002E0151"/>
    <w:rsid w:val="002E05EE"/>
    <w:rsid w:val="002E098F"/>
    <w:rsid w:val="002E0FB9"/>
    <w:rsid w:val="002E15BF"/>
    <w:rsid w:val="002E1A0F"/>
    <w:rsid w:val="002E1E3B"/>
    <w:rsid w:val="002E210B"/>
    <w:rsid w:val="002E215D"/>
    <w:rsid w:val="002E2167"/>
    <w:rsid w:val="002E21E1"/>
    <w:rsid w:val="002E22F2"/>
    <w:rsid w:val="002E24F9"/>
    <w:rsid w:val="002E283E"/>
    <w:rsid w:val="002E291A"/>
    <w:rsid w:val="002E30CF"/>
    <w:rsid w:val="002E32B1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6A"/>
    <w:rsid w:val="002E5AD4"/>
    <w:rsid w:val="002E5D05"/>
    <w:rsid w:val="002E60CA"/>
    <w:rsid w:val="002E663B"/>
    <w:rsid w:val="002E67BD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942"/>
    <w:rsid w:val="002F1AE5"/>
    <w:rsid w:val="002F1B05"/>
    <w:rsid w:val="002F1C66"/>
    <w:rsid w:val="002F1E09"/>
    <w:rsid w:val="002F1E49"/>
    <w:rsid w:val="002F1F26"/>
    <w:rsid w:val="002F1F5A"/>
    <w:rsid w:val="002F1FE8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385D"/>
    <w:rsid w:val="002F40F3"/>
    <w:rsid w:val="002F4415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39B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1E5"/>
    <w:rsid w:val="00300415"/>
    <w:rsid w:val="003006CA"/>
    <w:rsid w:val="00300CC7"/>
    <w:rsid w:val="003016B2"/>
    <w:rsid w:val="003019AD"/>
    <w:rsid w:val="00301B49"/>
    <w:rsid w:val="00302114"/>
    <w:rsid w:val="00302143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0B6"/>
    <w:rsid w:val="00305114"/>
    <w:rsid w:val="00305385"/>
    <w:rsid w:val="003057CC"/>
    <w:rsid w:val="00305A35"/>
    <w:rsid w:val="00305FD5"/>
    <w:rsid w:val="00306709"/>
    <w:rsid w:val="003067DF"/>
    <w:rsid w:val="00306D76"/>
    <w:rsid w:val="0030742F"/>
    <w:rsid w:val="00307D43"/>
    <w:rsid w:val="00307DEC"/>
    <w:rsid w:val="00307EF4"/>
    <w:rsid w:val="00310095"/>
    <w:rsid w:val="0031064A"/>
    <w:rsid w:val="003108AD"/>
    <w:rsid w:val="00310CB1"/>
    <w:rsid w:val="00310D9D"/>
    <w:rsid w:val="00310DBB"/>
    <w:rsid w:val="00310FFC"/>
    <w:rsid w:val="0031100B"/>
    <w:rsid w:val="0031104C"/>
    <w:rsid w:val="003112A8"/>
    <w:rsid w:val="00311494"/>
    <w:rsid w:val="00311B67"/>
    <w:rsid w:val="00311CF3"/>
    <w:rsid w:val="00312093"/>
    <w:rsid w:val="00312717"/>
    <w:rsid w:val="00312825"/>
    <w:rsid w:val="00312B68"/>
    <w:rsid w:val="0031307D"/>
    <w:rsid w:val="0031380B"/>
    <w:rsid w:val="00313A82"/>
    <w:rsid w:val="00313AB5"/>
    <w:rsid w:val="00313B67"/>
    <w:rsid w:val="00313C5F"/>
    <w:rsid w:val="00314048"/>
    <w:rsid w:val="003141A3"/>
    <w:rsid w:val="003142F8"/>
    <w:rsid w:val="00314A3B"/>
    <w:rsid w:val="00315044"/>
    <w:rsid w:val="00315185"/>
    <w:rsid w:val="003152C6"/>
    <w:rsid w:val="003157C7"/>
    <w:rsid w:val="003158BF"/>
    <w:rsid w:val="00315934"/>
    <w:rsid w:val="003159C0"/>
    <w:rsid w:val="00316180"/>
    <w:rsid w:val="0031662C"/>
    <w:rsid w:val="0031667E"/>
    <w:rsid w:val="00316DEA"/>
    <w:rsid w:val="00316ECF"/>
    <w:rsid w:val="00316FF2"/>
    <w:rsid w:val="00317037"/>
    <w:rsid w:val="0031763F"/>
    <w:rsid w:val="0031780C"/>
    <w:rsid w:val="0031795A"/>
    <w:rsid w:val="00317A89"/>
    <w:rsid w:val="00317C2D"/>
    <w:rsid w:val="00317D57"/>
    <w:rsid w:val="00317E84"/>
    <w:rsid w:val="00320076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4E3"/>
    <w:rsid w:val="00322565"/>
    <w:rsid w:val="003226D8"/>
    <w:rsid w:val="00322A58"/>
    <w:rsid w:val="00322BBB"/>
    <w:rsid w:val="00323889"/>
    <w:rsid w:val="00323C43"/>
    <w:rsid w:val="00323CFB"/>
    <w:rsid w:val="0032461A"/>
    <w:rsid w:val="003248B1"/>
    <w:rsid w:val="003248CC"/>
    <w:rsid w:val="003248E6"/>
    <w:rsid w:val="003252DD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6D88"/>
    <w:rsid w:val="0032732E"/>
    <w:rsid w:val="00327459"/>
    <w:rsid w:val="0032761F"/>
    <w:rsid w:val="00327900"/>
    <w:rsid w:val="00327AA3"/>
    <w:rsid w:val="00327E4D"/>
    <w:rsid w:val="00330192"/>
    <w:rsid w:val="00330548"/>
    <w:rsid w:val="003307FC"/>
    <w:rsid w:val="00330893"/>
    <w:rsid w:val="00330EA9"/>
    <w:rsid w:val="00330ED9"/>
    <w:rsid w:val="00330F80"/>
    <w:rsid w:val="003311E8"/>
    <w:rsid w:val="003312F5"/>
    <w:rsid w:val="0033161E"/>
    <w:rsid w:val="00331772"/>
    <w:rsid w:val="00331BD0"/>
    <w:rsid w:val="00331CA4"/>
    <w:rsid w:val="00331D7E"/>
    <w:rsid w:val="00331DA3"/>
    <w:rsid w:val="00331DB4"/>
    <w:rsid w:val="00331E08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BC6"/>
    <w:rsid w:val="00333C34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18"/>
    <w:rsid w:val="003368DE"/>
    <w:rsid w:val="00336C65"/>
    <w:rsid w:val="00336D23"/>
    <w:rsid w:val="00336D28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0F67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108"/>
    <w:rsid w:val="003434F0"/>
    <w:rsid w:val="003438B4"/>
    <w:rsid w:val="003439B0"/>
    <w:rsid w:val="00343BD8"/>
    <w:rsid w:val="00343ED2"/>
    <w:rsid w:val="003441A5"/>
    <w:rsid w:val="00344583"/>
    <w:rsid w:val="00344D62"/>
    <w:rsid w:val="00345B87"/>
    <w:rsid w:val="00345B9F"/>
    <w:rsid w:val="00345C43"/>
    <w:rsid w:val="00345F85"/>
    <w:rsid w:val="00346604"/>
    <w:rsid w:val="00346B74"/>
    <w:rsid w:val="00346EF1"/>
    <w:rsid w:val="00346F55"/>
    <w:rsid w:val="00347446"/>
    <w:rsid w:val="0034752F"/>
    <w:rsid w:val="0034758E"/>
    <w:rsid w:val="003475A4"/>
    <w:rsid w:val="0034796E"/>
    <w:rsid w:val="00347A4C"/>
    <w:rsid w:val="00347C0F"/>
    <w:rsid w:val="003502FA"/>
    <w:rsid w:val="00350607"/>
    <w:rsid w:val="00350E00"/>
    <w:rsid w:val="00350F69"/>
    <w:rsid w:val="00351053"/>
    <w:rsid w:val="003514E6"/>
    <w:rsid w:val="00351BEB"/>
    <w:rsid w:val="00352115"/>
    <w:rsid w:val="003523EE"/>
    <w:rsid w:val="0035292F"/>
    <w:rsid w:val="003529FB"/>
    <w:rsid w:val="00352C3A"/>
    <w:rsid w:val="00352E87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050"/>
    <w:rsid w:val="00354296"/>
    <w:rsid w:val="003543FD"/>
    <w:rsid w:val="00354790"/>
    <w:rsid w:val="00354B98"/>
    <w:rsid w:val="00355106"/>
    <w:rsid w:val="0035521A"/>
    <w:rsid w:val="00355A30"/>
    <w:rsid w:val="00355C08"/>
    <w:rsid w:val="00355C7B"/>
    <w:rsid w:val="00356012"/>
    <w:rsid w:val="003560C5"/>
    <w:rsid w:val="00356641"/>
    <w:rsid w:val="0035690A"/>
    <w:rsid w:val="00356B48"/>
    <w:rsid w:val="00356B6F"/>
    <w:rsid w:val="00356C4F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6B8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3F46"/>
    <w:rsid w:val="00364A14"/>
    <w:rsid w:val="00364BB4"/>
    <w:rsid w:val="00364D7A"/>
    <w:rsid w:val="00364D7E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14D"/>
    <w:rsid w:val="0036720C"/>
    <w:rsid w:val="003675DF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0D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A01"/>
    <w:rsid w:val="00375BE1"/>
    <w:rsid w:val="00375E44"/>
    <w:rsid w:val="003762E8"/>
    <w:rsid w:val="00376CDB"/>
    <w:rsid w:val="00376F2F"/>
    <w:rsid w:val="00377197"/>
    <w:rsid w:val="003779B1"/>
    <w:rsid w:val="00380269"/>
    <w:rsid w:val="00380383"/>
    <w:rsid w:val="003804CE"/>
    <w:rsid w:val="00380769"/>
    <w:rsid w:val="00380783"/>
    <w:rsid w:val="00380E53"/>
    <w:rsid w:val="00381059"/>
    <w:rsid w:val="0038108B"/>
    <w:rsid w:val="003814D7"/>
    <w:rsid w:val="003822CD"/>
    <w:rsid w:val="00382472"/>
    <w:rsid w:val="003826AB"/>
    <w:rsid w:val="00382E2E"/>
    <w:rsid w:val="003831D8"/>
    <w:rsid w:val="00383482"/>
    <w:rsid w:val="003839C8"/>
    <w:rsid w:val="00384005"/>
    <w:rsid w:val="003840EA"/>
    <w:rsid w:val="00384243"/>
    <w:rsid w:val="00384261"/>
    <w:rsid w:val="003846A1"/>
    <w:rsid w:val="00384718"/>
    <w:rsid w:val="00384908"/>
    <w:rsid w:val="00384B1A"/>
    <w:rsid w:val="00384E17"/>
    <w:rsid w:val="003850DD"/>
    <w:rsid w:val="003852B8"/>
    <w:rsid w:val="003855CA"/>
    <w:rsid w:val="003857CB"/>
    <w:rsid w:val="00385ABF"/>
    <w:rsid w:val="00386267"/>
    <w:rsid w:val="00386316"/>
    <w:rsid w:val="003869C4"/>
    <w:rsid w:val="003869EF"/>
    <w:rsid w:val="00386BF6"/>
    <w:rsid w:val="00387033"/>
    <w:rsid w:val="00387348"/>
    <w:rsid w:val="00387B34"/>
    <w:rsid w:val="0039021A"/>
    <w:rsid w:val="00390666"/>
    <w:rsid w:val="00390BF7"/>
    <w:rsid w:val="00391159"/>
    <w:rsid w:val="003912FD"/>
    <w:rsid w:val="0039137E"/>
    <w:rsid w:val="003913B8"/>
    <w:rsid w:val="003915F3"/>
    <w:rsid w:val="00392153"/>
    <w:rsid w:val="0039236B"/>
    <w:rsid w:val="003923A3"/>
    <w:rsid w:val="00392527"/>
    <w:rsid w:val="003928CE"/>
    <w:rsid w:val="00392B5A"/>
    <w:rsid w:val="00392F82"/>
    <w:rsid w:val="00393280"/>
    <w:rsid w:val="00393742"/>
    <w:rsid w:val="00393BF1"/>
    <w:rsid w:val="00393E5C"/>
    <w:rsid w:val="00394068"/>
    <w:rsid w:val="00394981"/>
    <w:rsid w:val="00394BFC"/>
    <w:rsid w:val="00394D96"/>
    <w:rsid w:val="00395177"/>
    <w:rsid w:val="0039529B"/>
    <w:rsid w:val="003957BD"/>
    <w:rsid w:val="00395AE8"/>
    <w:rsid w:val="00395B49"/>
    <w:rsid w:val="00395C37"/>
    <w:rsid w:val="00395CED"/>
    <w:rsid w:val="00395D63"/>
    <w:rsid w:val="00395FD1"/>
    <w:rsid w:val="0039658C"/>
    <w:rsid w:val="003967D4"/>
    <w:rsid w:val="003967DD"/>
    <w:rsid w:val="00396AC2"/>
    <w:rsid w:val="00396BC1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6EF"/>
    <w:rsid w:val="003A2776"/>
    <w:rsid w:val="003A2966"/>
    <w:rsid w:val="003A29E4"/>
    <w:rsid w:val="003A2E97"/>
    <w:rsid w:val="003A2EA9"/>
    <w:rsid w:val="003A2FBF"/>
    <w:rsid w:val="003A3653"/>
    <w:rsid w:val="003A374E"/>
    <w:rsid w:val="003A3B44"/>
    <w:rsid w:val="003A3C53"/>
    <w:rsid w:val="003A3CB0"/>
    <w:rsid w:val="003A3F7D"/>
    <w:rsid w:val="003A403E"/>
    <w:rsid w:val="003A4373"/>
    <w:rsid w:val="003A44D6"/>
    <w:rsid w:val="003A4829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31"/>
    <w:rsid w:val="003B05D1"/>
    <w:rsid w:val="003B0A72"/>
    <w:rsid w:val="003B1E8A"/>
    <w:rsid w:val="003B1F94"/>
    <w:rsid w:val="003B2ADE"/>
    <w:rsid w:val="003B344E"/>
    <w:rsid w:val="003B36D6"/>
    <w:rsid w:val="003B37D0"/>
    <w:rsid w:val="003B399D"/>
    <w:rsid w:val="003B3D06"/>
    <w:rsid w:val="003B3D2E"/>
    <w:rsid w:val="003B3DA2"/>
    <w:rsid w:val="003B3DAC"/>
    <w:rsid w:val="003B3DDA"/>
    <w:rsid w:val="003B4E99"/>
    <w:rsid w:val="003B5294"/>
    <w:rsid w:val="003B561E"/>
    <w:rsid w:val="003B56F8"/>
    <w:rsid w:val="003B5DD3"/>
    <w:rsid w:val="003B5E40"/>
    <w:rsid w:val="003B5E55"/>
    <w:rsid w:val="003B5FD4"/>
    <w:rsid w:val="003B64C2"/>
    <w:rsid w:val="003B6A17"/>
    <w:rsid w:val="003B6A2A"/>
    <w:rsid w:val="003C023A"/>
    <w:rsid w:val="003C07E6"/>
    <w:rsid w:val="003C0A47"/>
    <w:rsid w:val="003C0B15"/>
    <w:rsid w:val="003C0BE8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2D0"/>
    <w:rsid w:val="003C2443"/>
    <w:rsid w:val="003C26E9"/>
    <w:rsid w:val="003C2DE1"/>
    <w:rsid w:val="003C3029"/>
    <w:rsid w:val="003C304E"/>
    <w:rsid w:val="003C3108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7F9"/>
    <w:rsid w:val="003C58C8"/>
    <w:rsid w:val="003C5951"/>
    <w:rsid w:val="003C5B3C"/>
    <w:rsid w:val="003C5B4C"/>
    <w:rsid w:val="003C664D"/>
    <w:rsid w:val="003C6D01"/>
    <w:rsid w:val="003C6D05"/>
    <w:rsid w:val="003C70F0"/>
    <w:rsid w:val="003C73C9"/>
    <w:rsid w:val="003C7630"/>
    <w:rsid w:val="003C768B"/>
    <w:rsid w:val="003C7784"/>
    <w:rsid w:val="003C7942"/>
    <w:rsid w:val="003D0162"/>
    <w:rsid w:val="003D0446"/>
    <w:rsid w:val="003D09B4"/>
    <w:rsid w:val="003D0C18"/>
    <w:rsid w:val="003D10C5"/>
    <w:rsid w:val="003D1145"/>
    <w:rsid w:val="003D13E6"/>
    <w:rsid w:val="003D14E2"/>
    <w:rsid w:val="003D1651"/>
    <w:rsid w:val="003D16DA"/>
    <w:rsid w:val="003D1704"/>
    <w:rsid w:val="003D1758"/>
    <w:rsid w:val="003D1BC1"/>
    <w:rsid w:val="003D1D86"/>
    <w:rsid w:val="003D1F7A"/>
    <w:rsid w:val="003D2620"/>
    <w:rsid w:val="003D268C"/>
    <w:rsid w:val="003D26BC"/>
    <w:rsid w:val="003D26C5"/>
    <w:rsid w:val="003D2921"/>
    <w:rsid w:val="003D2954"/>
    <w:rsid w:val="003D2E9C"/>
    <w:rsid w:val="003D2EDF"/>
    <w:rsid w:val="003D2F1F"/>
    <w:rsid w:val="003D3354"/>
    <w:rsid w:val="003D33C2"/>
    <w:rsid w:val="003D4820"/>
    <w:rsid w:val="003D4D51"/>
    <w:rsid w:val="003D50F0"/>
    <w:rsid w:val="003D51C0"/>
    <w:rsid w:val="003D51EA"/>
    <w:rsid w:val="003D5333"/>
    <w:rsid w:val="003D540A"/>
    <w:rsid w:val="003D5725"/>
    <w:rsid w:val="003D5BDB"/>
    <w:rsid w:val="003D5C3C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455"/>
    <w:rsid w:val="003E1750"/>
    <w:rsid w:val="003E1C66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5EE"/>
    <w:rsid w:val="003E58FC"/>
    <w:rsid w:val="003E5E98"/>
    <w:rsid w:val="003E610D"/>
    <w:rsid w:val="003E61FC"/>
    <w:rsid w:val="003E62E6"/>
    <w:rsid w:val="003E6552"/>
    <w:rsid w:val="003E6906"/>
    <w:rsid w:val="003E6A2A"/>
    <w:rsid w:val="003E748E"/>
    <w:rsid w:val="003E75D1"/>
    <w:rsid w:val="003E7A53"/>
    <w:rsid w:val="003F000C"/>
    <w:rsid w:val="003F03E9"/>
    <w:rsid w:val="003F093F"/>
    <w:rsid w:val="003F0980"/>
    <w:rsid w:val="003F0A75"/>
    <w:rsid w:val="003F0C5D"/>
    <w:rsid w:val="003F10FF"/>
    <w:rsid w:val="003F120B"/>
    <w:rsid w:val="003F18DB"/>
    <w:rsid w:val="003F1EA7"/>
    <w:rsid w:val="003F1F94"/>
    <w:rsid w:val="003F2015"/>
    <w:rsid w:val="003F2108"/>
    <w:rsid w:val="003F2915"/>
    <w:rsid w:val="003F31A6"/>
    <w:rsid w:val="003F3236"/>
    <w:rsid w:val="003F3722"/>
    <w:rsid w:val="003F37D9"/>
    <w:rsid w:val="003F3FE0"/>
    <w:rsid w:val="003F4462"/>
    <w:rsid w:val="003F4648"/>
    <w:rsid w:val="003F490A"/>
    <w:rsid w:val="003F4CEB"/>
    <w:rsid w:val="003F4E5E"/>
    <w:rsid w:val="003F4F13"/>
    <w:rsid w:val="003F5072"/>
    <w:rsid w:val="003F5325"/>
    <w:rsid w:val="003F5332"/>
    <w:rsid w:val="003F5448"/>
    <w:rsid w:val="003F57BE"/>
    <w:rsid w:val="003F5978"/>
    <w:rsid w:val="003F5D89"/>
    <w:rsid w:val="003F6135"/>
    <w:rsid w:val="003F6877"/>
    <w:rsid w:val="003F70FB"/>
    <w:rsid w:val="003F77A6"/>
    <w:rsid w:val="003F7E68"/>
    <w:rsid w:val="00400267"/>
    <w:rsid w:val="004002B4"/>
    <w:rsid w:val="00400622"/>
    <w:rsid w:val="00400C61"/>
    <w:rsid w:val="00400F28"/>
    <w:rsid w:val="00401209"/>
    <w:rsid w:val="004015C1"/>
    <w:rsid w:val="004019F2"/>
    <w:rsid w:val="00401AED"/>
    <w:rsid w:val="00401B31"/>
    <w:rsid w:val="00401B52"/>
    <w:rsid w:val="00401B66"/>
    <w:rsid w:val="00401BD1"/>
    <w:rsid w:val="004021E2"/>
    <w:rsid w:val="00402A7B"/>
    <w:rsid w:val="00402E28"/>
    <w:rsid w:val="00403344"/>
    <w:rsid w:val="00403473"/>
    <w:rsid w:val="0040353E"/>
    <w:rsid w:val="0040385E"/>
    <w:rsid w:val="0040390F"/>
    <w:rsid w:val="00403C17"/>
    <w:rsid w:val="004041A7"/>
    <w:rsid w:val="004043AD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5D52"/>
    <w:rsid w:val="00405E9A"/>
    <w:rsid w:val="004062CA"/>
    <w:rsid w:val="004062F5"/>
    <w:rsid w:val="00406418"/>
    <w:rsid w:val="0040661F"/>
    <w:rsid w:val="00406D08"/>
    <w:rsid w:val="0040710C"/>
    <w:rsid w:val="0040777E"/>
    <w:rsid w:val="004079A1"/>
    <w:rsid w:val="00407DCA"/>
    <w:rsid w:val="0041003D"/>
    <w:rsid w:val="00410374"/>
    <w:rsid w:val="004104F1"/>
    <w:rsid w:val="00410585"/>
    <w:rsid w:val="00410A9F"/>
    <w:rsid w:val="00410C24"/>
    <w:rsid w:val="00410C2B"/>
    <w:rsid w:val="00411460"/>
    <w:rsid w:val="00411A90"/>
    <w:rsid w:val="00411A9B"/>
    <w:rsid w:val="00411D69"/>
    <w:rsid w:val="004124B5"/>
    <w:rsid w:val="00412A85"/>
    <w:rsid w:val="00412BA3"/>
    <w:rsid w:val="00412E92"/>
    <w:rsid w:val="00413347"/>
    <w:rsid w:val="00413530"/>
    <w:rsid w:val="0041362F"/>
    <w:rsid w:val="004136E8"/>
    <w:rsid w:val="004139BF"/>
    <w:rsid w:val="00413DCA"/>
    <w:rsid w:val="00413FEB"/>
    <w:rsid w:val="00414483"/>
    <w:rsid w:val="0041462D"/>
    <w:rsid w:val="00414676"/>
    <w:rsid w:val="0041470A"/>
    <w:rsid w:val="00414934"/>
    <w:rsid w:val="00414DE3"/>
    <w:rsid w:val="004150C5"/>
    <w:rsid w:val="0041526F"/>
    <w:rsid w:val="00415297"/>
    <w:rsid w:val="00415498"/>
    <w:rsid w:val="004156B9"/>
    <w:rsid w:val="004157AF"/>
    <w:rsid w:val="00415B87"/>
    <w:rsid w:val="00415C46"/>
    <w:rsid w:val="00415E1F"/>
    <w:rsid w:val="00415FC3"/>
    <w:rsid w:val="00416127"/>
    <w:rsid w:val="004166FA"/>
    <w:rsid w:val="00417153"/>
    <w:rsid w:val="0041716E"/>
    <w:rsid w:val="004172C6"/>
    <w:rsid w:val="004172D1"/>
    <w:rsid w:val="00417416"/>
    <w:rsid w:val="00417772"/>
    <w:rsid w:val="00417A0F"/>
    <w:rsid w:val="00417E9C"/>
    <w:rsid w:val="00420130"/>
    <w:rsid w:val="0042025A"/>
    <w:rsid w:val="0042048B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2D8C"/>
    <w:rsid w:val="00423308"/>
    <w:rsid w:val="00423381"/>
    <w:rsid w:val="00423491"/>
    <w:rsid w:val="004234AC"/>
    <w:rsid w:val="00423683"/>
    <w:rsid w:val="0042369C"/>
    <w:rsid w:val="00423788"/>
    <w:rsid w:val="00423B75"/>
    <w:rsid w:val="00424126"/>
    <w:rsid w:val="00424521"/>
    <w:rsid w:val="00424551"/>
    <w:rsid w:val="004247B7"/>
    <w:rsid w:val="00424A46"/>
    <w:rsid w:val="00424E32"/>
    <w:rsid w:val="00424EF7"/>
    <w:rsid w:val="00425071"/>
    <w:rsid w:val="004250B5"/>
    <w:rsid w:val="004255BB"/>
    <w:rsid w:val="0042567E"/>
    <w:rsid w:val="00425B75"/>
    <w:rsid w:val="00425B8B"/>
    <w:rsid w:val="00425D23"/>
    <w:rsid w:val="00425E30"/>
    <w:rsid w:val="00426392"/>
    <w:rsid w:val="0042664E"/>
    <w:rsid w:val="00426C30"/>
    <w:rsid w:val="00426C37"/>
    <w:rsid w:val="00427008"/>
    <w:rsid w:val="00427B04"/>
    <w:rsid w:val="004303BD"/>
    <w:rsid w:val="004304C3"/>
    <w:rsid w:val="004306D9"/>
    <w:rsid w:val="00430905"/>
    <w:rsid w:val="0043091F"/>
    <w:rsid w:val="00430B6B"/>
    <w:rsid w:val="00431025"/>
    <w:rsid w:val="004310D7"/>
    <w:rsid w:val="004314FF"/>
    <w:rsid w:val="00431693"/>
    <w:rsid w:val="004316EA"/>
    <w:rsid w:val="0043186A"/>
    <w:rsid w:val="00431BE0"/>
    <w:rsid w:val="00431F93"/>
    <w:rsid w:val="004326BA"/>
    <w:rsid w:val="00432C17"/>
    <w:rsid w:val="00432EB8"/>
    <w:rsid w:val="00433227"/>
    <w:rsid w:val="00433528"/>
    <w:rsid w:val="004336D9"/>
    <w:rsid w:val="00433CAE"/>
    <w:rsid w:val="00433D8C"/>
    <w:rsid w:val="00433F79"/>
    <w:rsid w:val="00434A1C"/>
    <w:rsid w:val="00434CCA"/>
    <w:rsid w:val="0043533B"/>
    <w:rsid w:val="004356C1"/>
    <w:rsid w:val="00435811"/>
    <w:rsid w:val="00435A76"/>
    <w:rsid w:val="00435C9E"/>
    <w:rsid w:val="00436087"/>
    <w:rsid w:val="0043661C"/>
    <w:rsid w:val="00436747"/>
    <w:rsid w:val="004368DC"/>
    <w:rsid w:val="00436C6E"/>
    <w:rsid w:val="00436DA3"/>
    <w:rsid w:val="00436E50"/>
    <w:rsid w:val="00437350"/>
    <w:rsid w:val="00437705"/>
    <w:rsid w:val="00437826"/>
    <w:rsid w:val="00437D62"/>
    <w:rsid w:val="00437DE2"/>
    <w:rsid w:val="004403D2"/>
    <w:rsid w:val="004404B8"/>
    <w:rsid w:val="00440806"/>
    <w:rsid w:val="00440F9B"/>
    <w:rsid w:val="004416E5"/>
    <w:rsid w:val="00441F35"/>
    <w:rsid w:val="00441F91"/>
    <w:rsid w:val="00441F92"/>
    <w:rsid w:val="004421EB"/>
    <w:rsid w:val="0044292E"/>
    <w:rsid w:val="00442989"/>
    <w:rsid w:val="00442BDE"/>
    <w:rsid w:val="00442CBB"/>
    <w:rsid w:val="00443468"/>
    <w:rsid w:val="004434A2"/>
    <w:rsid w:val="004437BC"/>
    <w:rsid w:val="004437F1"/>
    <w:rsid w:val="00443966"/>
    <w:rsid w:val="00443A0B"/>
    <w:rsid w:val="00443F03"/>
    <w:rsid w:val="00443FF3"/>
    <w:rsid w:val="004442C1"/>
    <w:rsid w:val="00444498"/>
    <w:rsid w:val="0044458F"/>
    <w:rsid w:val="0044487E"/>
    <w:rsid w:val="0044496A"/>
    <w:rsid w:val="00444F00"/>
    <w:rsid w:val="0044541F"/>
    <w:rsid w:val="0044554E"/>
    <w:rsid w:val="00445799"/>
    <w:rsid w:val="004457C9"/>
    <w:rsid w:val="00445C5F"/>
    <w:rsid w:val="0044603B"/>
    <w:rsid w:val="00446046"/>
    <w:rsid w:val="00446680"/>
    <w:rsid w:val="0044689F"/>
    <w:rsid w:val="0044699F"/>
    <w:rsid w:val="004470BC"/>
    <w:rsid w:val="00447229"/>
    <w:rsid w:val="004473EB"/>
    <w:rsid w:val="00447846"/>
    <w:rsid w:val="004504DE"/>
    <w:rsid w:val="00450DE5"/>
    <w:rsid w:val="0045119D"/>
    <w:rsid w:val="0045292F"/>
    <w:rsid w:val="00452D75"/>
    <w:rsid w:val="00452EE8"/>
    <w:rsid w:val="00452F90"/>
    <w:rsid w:val="00453561"/>
    <w:rsid w:val="004538BB"/>
    <w:rsid w:val="00453B9D"/>
    <w:rsid w:val="0045424C"/>
    <w:rsid w:val="0045426C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2E2"/>
    <w:rsid w:val="00456342"/>
    <w:rsid w:val="0045651F"/>
    <w:rsid w:val="004565CB"/>
    <w:rsid w:val="00456BCF"/>
    <w:rsid w:val="00456E86"/>
    <w:rsid w:val="00456FF6"/>
    <w:rsid w:val="00457002"/>
    <w:rsid w:val="004601DB"/>
    <w:rsid w:val="004605C6"/>
    <w:rsid w:val="00460E26"/>
    <w:rsid w:val="004610AB"/>
    <w:rsid w:val="004614EE"/>
    <w:rsid w:val="0046185E"/>
    <w:rsid w:val="00461DD9"/>
    <w:rsid w:val="0046236B"/>
    <w:rsid w:val="004627AF"/>
    <w:rsid w:val="00462970"/>
    <w:rsid w:val="00462C2C"/>
    <w:rsid w:val="00462CF9"/>
    <w:rsid w:val="00463307"/>
    <w:rsid w:val="0046348C"/>
    <w:rsid w:val="00463540"/>
    <w:rsid w:val="004638D4"/>
    <w:rsid w:val="00463984"/>
    <w:rsid w:val="00463A66"/>
    <w:rsid w:val="00463EDD"/>
    <w:rsid w:val="00463EF8"/>
    <w:rsid w:val="00464313"/>
    <w:rsid w:val="004644AB"/>
    <w:rsid w:val="0046458A"/>
    <w:rsid w:val="004646C4"/>
    <w:rsid w:val="00464D69"/>
    <w:rsid w:val="00465AA5"/>
    <w:rsid w:val="00465AFF"/>
    <w:rsid w:val="00465CA6"/>
    <w:rsid w:val="00465D77"/>
    <w:rsid w:val="00465DE7"/>
    <w:rsid w:val="00465FA5"/>
    <w:rsid w:val="0046625D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258"/>
    <w:rsid w:val="0047395C"/>
    <w:rsid w:val="0047396F"/>
    <w:rsid w:val="00473988"/>
    <w:rsid w:val="004742C8"/>
    <w:rsid w:val="00474EEC"/>
    <w:rsid w:val="00475238"/>
    <w:rsid w:val="00475634"/>
    <w:rsid w:val="00475714"/>
    <w:rsid w:val="004759EE"/>
    <w:rsid w:val="00475CC8"/>
    <w:rsid w:val="00475D7E"/>
    <w:rsid w:val="00475EA0"/>
    <w:rsid w:val="004763B8"/>
    <w:rsid w:val="00476632"/>
    <w:rsid w:val="004766F0"/>
    <w:rsid w:val="00476D45"/>
    <w:rsid w:val="00476F1F"/>
    <w:rsid w:val="004770EC"/>
    <w:rsid w:val="0047712C"/>
    <w:rsid w:val="0047724D"/>
    <w:rsid w:val="00477310"/>
    <w:rsid w:val="004778B7"/>
    <w:rsid w:val="00477B8F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A79"/>
    <w:rsid w:val="00481AC3"/>
    <w:rsid w:val="00481EFE"/>
    <w:rsid w:val="00482563"/>
    <w:rsid w:val="004825CC"/>
    <w:rsid w:val="00482A36"/>
    <w:rsid w:val="00482D90"/>
    <w:rsid w:val="00482F9F"/>
    <w:rsid w:val="00483961"/>
    <w:rsid w:val="00483AC5"/>
    <w:rsid w:val="00483E31"/>
    <w:rsid w:val="00484431"/>
    <w:rsid w:val="00484620"/>
    <w:rsid w:val="00484B41"/>
    <w:rsid w:val="00485537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0F"/>
    <w:rsid w:val="004877F0"/>
    <w:rsid w:val="00487EA9"/>
    <w:rsid w:val="00487FDB"/>
    <w:rsid w:val="004900C7"/>
    <w:rsid w:val="004901B3"/>
    <w:rsid w:val="0049072B"/>
    <w:rsid w:val="004907D5"/>
    <w:rsid w:val="00490975"/>
    <w:rsid w:val="00490D68"/>
    <w:rsid w:val="00491417"/>
    <w:rsid w:val="004915F0"/>
    <w:rsid w:val="00491748"/>
    <w:rsid w:val="004917FF"/>
    <w:rsid w:val="0049196C"/>
    <w:rsid w:val="004919E2"/>
    <w:rsid w:val="00491B8B"/>
    <w:rsid w:val="00492061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48C"/>
    <w:rsid w:val="00494646"/>
    <w:rsid w:val="004947DC"/>
    <w:rsid w:val="004947FC"/>
    <w:rsid w:val="00494988"/>
    <w:rsid w:val="00494C7F"/>
    <w:rsid w:val="004950FE"/>
    <w:rsid w:val="00495563"/>
    <w:rsid w:val="004955B5"/>
    <w:rsid w:val="00495B64"/>
    <w:rsid w:val="00495B90"/>
    <w:rsid w:val="0049608F"/>
    <w:rsid w:val="00496311"/>
    <w:rsid w:val="0049647F"/>
    <w:rsid w:val="0049649F"/>
    <w:rsid w:val="0049662A"/>
    <w:rsid w:val="00496645"/>
    <w:rsid w:val="00496A2E"/>
    <w:rsid w:val="00496E6E"/>
    <w:rsid w:val="00497054"/>
    <w:rsid w:val="004972B1"/>
    <w:rsid w:val="00497389"/>
    <w:rsid w:val="004977DF"/>
    <w:rsid w:val="004A0309"/>
    <w:rsid w:val="004A0749"/>
    <w:rsid w:val="004A0A20"/>
    <w:rsid w:val="004A12EE"/>
    <w:rsid w:val="004A13CA"/>
    <w:rsid w:val="004A14BA"/>
    <w:rsid w:val="004A164B"/>
    <w:rsid w:val="004A1D88"/>
    <w:rsid w:val="004A1FE6"/>
    <w:rsid w:val="004A255E"/>
    <w:rsid w:val="004A29F8"/>
    <w:rsid w:val="004A318B"/>
    <w:rsid w:val="004A38D4"/>
    <w:rsid w:val="004A3BCD"/>
    <w:rsid w:val="004A3CC8"/>
    <w:rsid w:val="004A46CC"/>
    <w:rsid w:val="004A4AAE"/>
    <w:rsid w:val="004A4ADA"/>
    <w:rsid w:val="004A4FF5"/>
    <w:rsid w:val="004A5239"/>
    <w:rsid w:val="004A5251"/>
    <w:rsid w:val="004A552F"/>
    <w:rsid w:val="004A55A8"/>
    <w:rsid w:val="004A5878"/>
    <w:rsid w:val="004A5CD3"/>
    <w:rsid w:val="004A5E38"/>
    <w:rsid w:val="004A6167"/>
    <w:rsid w:val="004A61ED"/>
    <w:rsid w:val="004A6668"/>
    <w:rsid w:val="004A66A0"/>
    <w:rsid w:val="004A66C0"/>
    <w:rsid w:val="004A6732"/>
    <w:rsid w:val="004A6A06"/>
    <w:rsid w:val="004A6FC1"/>
    <w:rsid w:val="004A7115"/>
    <w:rsid w:val="004A712C"/>
    <w:rsid w:val="004A7704"/>
    <w:rsid w:val="004A7955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F12"/>
    <w:rsid w:val="004B1344"/>
    <w:rsid w:val="004B1BFC"/>
    <w:rsid w:val="004B1E4A"/>
    <w:rsid w:val="004B1FC3"/>
    <w:rsid w:val="004B2871"/>
    <w:rsid w:val="004B29C4"/>
    <w:rsid w:val="004B2C30"/>
    <w:rsid w:val="004B2CB4"/>
    <w:rsid w:val="004B30BB"/>
    <w:rsid w:val="004B3542"/>
    <w:rsid w:val="004B3B84"/>
    <w:rsid w:val="004B3C52"/>
    <w:rsid w:val="004B3E55"/>
    <w:rsid w:val="004B400F"/>
    <w:rsid w:val="004B4341"/>
    <w:rsid w:val="004B43C8"/>
    <w:rsid w:val="004B4410"/>
    <w:rsid w:val="004B4438"/>
    <w:rsid w:val="004B4A5E"/>
    <w:rsid w:val="004B4BEF"/>
    <w:rsid w:val="004B4C48"/>
    <w:rsid w:val="004B5373"/>
    <w:rsid w:val="004B56A2"/>
    <w:rsid w:val="004B59E7"/>
    <w:rsid w:val="004B5E4E"/>
    <w:rsid w:val="004B66C1"/>
    <w:rsid w:val="004B6AA2"/>
    <w:rsid w:val="004B6C67"/>
    <w:rsid w:val="004B6F7C"/>
    <w:rsid w:val="004B73C1"/>
    <w:rsid w:val="004B7816"/>
    <w:rsid w:val="004B7875"/>
    <w:rsid w:val="004C00C0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276"/>
    <w:rsid w:val="004C14D1"/>
    <w:rsid w:val="004C16E2"/>
    <w:rsid w:val="004C17C2"/>
    <w:rsid w:val="004C1927"/>
    <w:rsid w:val="004C1A69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434"/>
    <w:rsid w:val="004C3AB9"/>
    <w:rsid w:val="004C3C3F"/>
    <w:rsid w:val="004C3CA2"/>
    <w:rsid w:val="004C3D16"/>
    <w:rsid w:val="004C3FC6"/>
    <w:rsid w:val="004C3FF7"/>
    <w:rsid w:val="004C40E3"/>
    <w:rsid w:val="004C4356"/>
    <w:rsid w:val="004C45A4"/>
    <w:rsid w:val="004C4998"/>
    <w:rsid w:val="004C49EB"/>
    <w:rsid w:val="004C4D8E"/>
    <w:rsid w:val="004C50EE"/>
    <w:rsid w:val="004C5439"/>
    <w:rsid w:val="004C5486"/>
    <w:rsid w:val="004C5528"/>
    <w:rsid w:val="004C588B"/>
    <w:rsid w:val="004C5890"/>
    <w:rsid w:val="004C5910"/>
    <w:rsid w:val="004C5D94"/>
    <w:rsid w:val="004C64BE"/>
    <w:rsid w:val="004C698D"/>
    <w:rsid w:val="004C6EC7"/>
    <w:rsid w:val="004C72DB"/>
    <w:rsid w:val="004C76DD"/>
    <w:rsid w:val="004C7CA5"/>
    <w:rsid w:val="004D0371"/>
    <w:rsid w:val="004D06F2"/>
    <w:rsid w:val="004D0A17"/>
    <w:rsid w:val="004D0F2C"/>
    <w:rsid w:val="004D1834"/>
    <w:rsid w:val="004D1B13"/>
    <w:rsid w:val="004D1DAD"/>
    <w:rsid w:val="004D1EC2"/>
    <w:rsid w:val="004D1FE4"/>
    <w:rsid w:val="004D2807"/>
    <w:rsid w:val="004D2857"/>
    <w:rsid w:val="004D2863"/>
    <w:rsid w:val="004D2A83"/>
    <w:rsid w:val="004D2AF6"/>
    <w:rsid w:val="004D2BCD"/>
    <w:rsid w:val="004D2D9A"/>
    <w:rsid w:val="004D2DFB"/>
    <w:rsid w:val="004D2EDB"/>
    <w:rsid w:val="004D33B7"/>
    <w:rsid w:val="004D355C"/>
    <w:rsid w:val="004D3765"/>
    <w:rsid w:val="004D3D23"/>
    <w:rsid w:val="004D4020"/>
    <w:rsid w:val="004D405B"/>
    <w:rsid w:val="004D423E"/>
    <w:rsid w:val="004D4301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72"/>
    <w:rsid w:val="004D6EE5"/>
    <w:rsid w:val="004D7752"/>
    <w:rsid w:val="004D7982"/>
    <w:rsid w:val="004D79CD"/>
    <w:rsid w:val="004D7DF4"/>
    <w:rsid w:val="004D7DFB"/>
    <w:rsid w:val="004D7F0D"/>
    <w:rsid w:val="004E03C9"/>
    <w:rsid w:val="004E03EB"/>
    <w:rsid w:val="004E0438"/>
    <w:rsid w:val="004E06D0"/>
    <w:rsid w:val="004E0A2C"/>
    <w:rsid w:val="004E0DD2"/>
    <w:rsid w:val="004E18B3"/>
    <w:rsid w:val="004E1AB9"/>
    <w:rsid w:val="004E1CD5"/>
    <w:rsid w:val="004E21B5"/>
    <w:rsid w:val="004E254E"/>
    <w:rsid w:val="004E2572"/>
    <w:rsid w:val="004E3534"/>
    <w:rsid w:val="004E39EB"/>
    <w:rsid w:val="004E3A8F"/>
    <w:rsid w:val="004E3DF0"/>
    <w:rsid w:val="004E4574"/>
    <w:rsid w:val="004E45DE"/>
    <w:rsid w:val="004E474D"/>
    <w:rsid w:val="004E4939"/>
    <w:rsid w:val="004E5101"/>
    <w:rsid w:val="004E5C34"/>
    <w:rsid w:val="004E5E73"/>
    <w:rsid w:val="004E645E"/>
    <w:rsid w:val="004E6519"/>
    <w:rsid w:val="004E688E"/>
    <w:rsid w:val="004E68D5"/>
    <w:rsid w:val="004E6950"/>
    <w:rsid w:val="004E6B4E"/>
    <w:rsid w:val="004E6C8E"/>
    <w:rsid w:val="004E6D4C"/>
    <w:rsid w:val="004E7010"/>
    <w:rsid w:val="004E766D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8C4"/>
    <w:rsid w:val="004F1ACB"/>
    <w:rsid w:val="004F1AEC"/>
    <w:rsid w:val="004F1EC6"/>
    <w:rsid w:val="004F216F"/>
    <w:rsid w:val="004F255C"/>
    <w:rsid w:val="004F269A"/>
    <w:rsid w:val="004F28C5"/>
    <w:rsid w:val="004F29D6"/>
    <w:rsid w:val="004F2A4F"/>
    <w:rsid w:val="004F2BEB"/>
    <w:rsid w:val="004F2C0A"/>
    <w:rsid w:val="004F3064"/>
    <w:rsid w:val="004F3181"/>
    <w:rsid w:val="004F3499"/>
    <w:rsid w:val="004F34B1"/>
    <w:rsid w:val="004F34FB"/>
    <w:rsid w:val="004F35DD"/>
    <w:rsid w:val="004F39CA"/>
    <w:rsid w:val="004F3E40"/>
    <w:rsid w:val="004F3F2A"/>
    <w:rsid w:val="004F3FFA"/>
    <w:rsid w:val="004F4584"/>
    <w:rsid w:val="004F480C"/>
    <w:rsid w:val="004F49C3"/>
    <w:rsid w:val="004F4C13"/>
    <w:rsid w:val="004F5D27"/>
    <w:rsid w:val="004F5EB6"/>
    <w:rsid w:val="004F6040"/>
    <w:rsid w:val="004F60FD"/>
    <w:rsid w:val="004F6107"/>
    <w:rsid w:val="004F6208"/>
    <w:rsid w:val="004F6244"/>
    <w:rsid w:val="004F6469"/>
    <w:rsid w:val="004F6732"/>
    <w:rsid w:val="004F6D10"/>
    <w:rsid w:val="004F748F"/>
    <w:rsid w:val="004F74CB"/>
    <w:rsid w:val="004F74EC"/>
    <w:rsid w:val="004F753B"/>
    <w:rsid w:val="004F798B"/>
    <w:rsid w:val="0050036B"/>
    <w:rsid w:val="005005D2"/>
    <w:rsid w:val="00500BBA"/>
    <w:rsid w:val="00500F9E"/>
    <w:rsid w:val="0050141C"/>
    <w:rsid w:val="0050145A"/>
    <w:rsid w:val="0050161C"/>
    <w:rsid w:val="00501737"/>
    <w:rsid w:val="00501773"/>
    <w:rsid w:val="00501A28"/>
    <w:rsid w:val="00501B01"/>
    <w:rsid w:val="00501C50"/>
    <w:rsid w:val="00501D62"/>
    <w:rsid w:val="00501D80"/>
    <w:rsid w:val="00501EF7"/>
    <w:rsid w:val="00501F70"/>
    <w:rsid w:val="00502642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5699"/>
    <w:rsid w:val="00505A4A"/>
    <w:rsid w:val="00506101"/>
    <w:rsid w:val="0050639A"/>
    <w:rsid w:val="0050676A"/>
    <w:rsid w:val="00506F2A"/>
    <w:rsid w:val="00507016"/>
    <w:rsid w:val="005070E8"/>
    <w:rsid w:val="00507575"/>
    <w:rsid w:val="00507A5F"/>
    <w:rsid w:val="00507ADC"/>
    <w:rsid w:val="00507D1F"/>
    <w:rsid w:val="00507F53"/>
    <w:rsid w:val="00507FC8"/>
    <w:rsid w:val="00510136"/>
    <w:rsid w:val="0051023E"/>
    <w:rsid w:val="00510415"/>
    <w:rsid w:val="00510812"/>
    <w:rsid w:val="00510B7B"/>
    <w:rsid w:val="00511047"/>
    <w:rsid w:val="0051132B"/>
    <w:rsid w:val="0051137B"/>
    <w:rsid w:val="005115FE"/>
    <w:rsid w:val="0051182D"/>
    <w:rsid w:val="00511A4C"/>
    <w:rsid w:val="00511AE2"/>
    <w:rsid w:val="00511C40"/>
    <w:rsid w:val="00512173"/>
    <w:rsid w:val="00512229"/>
    <w:rsid w:val="005125CD"/>
    <w:rsid w:val="00512781"/>
    <w:rsid w:val="005128AC"/>
    <w:rsid w:val="00512D3C"/>
    <w:rsid w:val="00512EEF"/>
    <w:rsid w:val="005134E9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B3C"/>
    <w:rsid w:val="00514C1D"/>
    <w:rsid w:val="00514C87"/>
    <w:rsid w:val="00515263"/>
    <w:rsid w:val="00515F18"/>
    <w:rsid w:val="005170B4"/>
    <w:rsid w:val="005171CB"/>
    <w:rsid w:val="0051731E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0F59"/>
    <w:rsid w:val="005210E8"/>
    <w:rsid w:val="005210EC"/>
    <w:rsid w:val="005213D6"/>
    <w:rsid w:val="00521693"/>
    <w:rsid w:val="00521D23"/>
    <w:rsid w:val="005224E9"/>
    <w:rsid w:val="00522A45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853"/>
    <w:rsid w:val="00524BA8"/>
    <w:rsid w:val="00524DC1"/>
    <w:rsid w:val="00525677"/>
    <w:rsid w:val="0052574C"/>
    <w:rsid w:val="0052579D"/>
    <w:rsid w:val="005259CC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996"/>
    <w:rsid w:val="005309F4"/>
    <w:rsid w:val="00530A91"/>
    <w:rsid w:val="00530D5A"/>
    <w:rsid w:val="005310D4"/>
    <w:rsid w:val="0053197E"/>
    <w:rsid w:val="00531F50"/>
    <w:rsid w:val="0053265F"/>
    <w:rsid w:val="00532753"/>
    <w:rsid w:val="00532D49"/>
    <w:rsid w:val="00532DC9"/>
    <w:rsid w:val="00533163"/>
    <w:rsid w:val="005335AA"/>
    <w:rsid w:val="0053388E"/>
    <w:rsid w:val="00533CD2"/>
    <w:rsid w:val="00533E4D"/>
    <w:rsid w:val="005344EE"/>
    <w:rsid w:val="00534807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837"/>
    <w:rsid w:val="00540981"/>
    <w:rsid w:val="005409DD"/>
    <w:rsid w:val="00540C94"/>
    <w:rsid w:val="005416F0"/>
    <w:rsid w:val="00541C33"/>
    <w:rsid w:val="00541E08"/>
    <w:rsid w:val="00541E26"/>
    <w:rsid w:val="0054222E"/>
    <w:rsid w:val="005424B3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BF8"/>
    <w:rsid w:val="00543D7D"/>
    <w:rsid w:val="00544009"/>
    <w:rsid w:val="005440FA"/>
    <w:rsid w:val="0054441A"/>
    <w:rsid w:val="0054463F"/>
    <w:rsid w:val="005447C3"/>
    <w:rsid w:val="00544987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DB8"/>
    <w:rsid w:val="00545EA6"/>
    <w:rsid w:val="00545FC1"/>
    <w:rsid w:val="005463EB"/>
    <w:rsid w:val="00547A3D"/>
    <w:rsid w:val="00547C6A"/>
    <w:rsid w:val="00547F50"/>
    <w:rsid w:val="00547F63"/>
    <w:rsid w:val="0055015D"/>
    <w:rsid w:val="005502B7"/>
    <w:rsid w:val="0055116D"/>
    <w:rsid w:val="00551249"/>
    <w:rsid w:val="00551449"/>
    <w:rsid w:val="00551874"/>
    <w:rsid w:val="00551AD1"/>
    <w:rsid w:val="00551B85"/>
    <w:rsid w:val="00551C2B"/>
    <w:rsid w:val="00551CFB"/>
    <w:rsid w:val="00551E00"/>
    <w:rsid w:val="00551EFB"/>
    <w:rsid w:val="00552340"/>
    <w:rsid w:val="005524B4"/>
    <w:rsid w:val="0055258D"/>
    <w:rsid w:val="00552AF0"/>
    <w:rsid w:val="00552EFE"/>
    <w:rsid w:val="00552F06"/>
    <w:rsid w:val="00552F77"/>
    <w:rsid w:val="005538D7"/>
    <w:rsid w:val="00553C90"/>
    <w:rsid w:val="005548FA"/>
    <w:rsid w:val="00554985"/>
    <w:rsid w:val="00554A17"/>
    <w:rsid w:val="00554E6C"/>
    <w:rsid w:val="00555449"/>
    <w:rsid w:val="005555A5"/>
    <w:rsid w:val="00555654"/>
    <w:rsid w:val="00555C1E"/>
    <w:rsid w:val="00555C67"/>
    <w:rsid w:val="00556017"/>
    <w:rsid w:val="005563CA"/>
    <w:rsid w:val="005567AE"/>
    <w:rsid w:val="00556A2C"/>
    <w:rsid w:val="00556AD0"/>
    <w:rsid w:val="00556B03"/>
    <w:rsid w:val="00556FB9"/>
    <w:rsid w:val="00556FEE"/>
    <w:rsid w:val="00557301"/>
    <w:rsid w:val="0055772F"/>
    <w:rsid w:val="00557AFD"/>
    <w:rsid w:val="00557F0D"/>
    <w:rsid w:val="005607E4"/>
    <w:rsid w:val="005607EE"/>
    <w:rsid w:val="00560B5A"/>
    <w:rsid w:val="005610E2"/>
    <w:rsid w:val="005611F4"/>
    <w:rsid w:val="00561713"/>
    <w:rsid w:val="0056209C"/>
    <w:rsid w:val="00562712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DEB"/>
    <w:rsid w:val="00563E05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6924"/>
    <w:rsid w:val="00566CBD"/>
    <w:rsid w:val="00566E5D"/>
    <w:rsid w:val="00567491"/>
    <w:rsid w:val="005674F1"/>
    <w:rsid w:val="00567975"/>
    <w:rsid w:val="0056799D"/>
    <w:rsid w:val="00567BAB"/>
    <w:rsid w:val="005703A0"/>
    <w:rsid w:val="005705DD"/>
    <w:rsid w:val="0057077B"/>
    <w:rsid w:val="00571076"/>
    <w:rsid w:val="00571205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065"/>
    <w:rsid w:val="005730DC"/>
    <w:rsid w:val="00573103"/>
    <w:rsid w:val="00573433"/>
    <w:rsid w:val="005739A3"/>
    <w:rsid w:val="00573BDD"/>
    <w:rsid w:val="00573CA9"/>
    <w:rsid w:val="00573D9D"/>
    <w:rsid w:val="0057404E"/>
    <w:rsid w:val="005741BA"/>
    <w:rsid w:val="005745E4"/>
    <w:rsid w:val="00574661"/>
    <w:rsid w:val="00574738"/>
    <w:rsid w:val="005749CC"/>
    <w:rsid w:val="00574F69"/>
    <w:rsid w:val="0057514E"/>
    <w:rsid w:val="005754BB"/>
    <w:rsid w:val="0057565D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08F"/>
    <w:rsid w:val="00580758"/>
    <w:rsid w:val="00580CCA"/>
    <w:rsid w:val="00580DEF"/>
    <w:rsid w:val="00580EB3"/>
    <w:rsid w:val="00581054"/>
    <w:rsid w:val="00581245"/>
    <w:rsid w:val="005814B7"/>
    <w:rsid w:val="00581546"/>
    <w:rsid w:val="005816EC"/>
    <w:rsid w:val="0058210F"/>
    <w:rsid w:val="005822D1"/>
    <w:rsid w:val="00582489"/>
    <w:rsid w:val="00582556"/>
    <w:rsid w:val="0058283D"/>
    <w:rsid w:val="00582B89"/>
    <w:rsid w:val="00582D4F"/>
    <w:rsid w:val="00582D55"/>
    <w:rsid w:val="005832D3"/>
    <w:rsid w:val="00583540"/>
    <w:rsid w:val="005835FB"/>
    <w:rsid w:val="00583A88"/>
    <w:rsid w:val="00583F0D"/>
    <w:rsid w:val="00583F7E"/>
    <w:rsid w:val="00584378"/>
    <w:rsid w:val="00584522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1D5"/>
    <w:rsid w:val="0058634D"/>
    <w:rsid w:val="00586A69"/>
    <w:rsid w:val="00586A99"/>
    <w:rsid w:val="00586AEF"/>
    <w:rsid w:val="00586B45"/>
    <w:rsid w:val="00586C21"/>
    <w:rsid w:val="005871A3"/>
    <w:rsid w:val="005875F0"/>
    <w:rsid w:val="00587679"/>
    <w:rsid w:val="0058781D"/>
    <w:rsid w:val="0059007A"/>
    <w:rsid w:val="005901F5"/>
    <w:rsid w:val="005906D1"/>
    <w:rsid w:val="00590BBD"/>
    <w:rsid w:val="00590C37"/>
    <w:rsid w:val="005910BE"/>
    <w:rsid w:val="005910DF"/>
    <w:rsid w:val="005913EF"/>
    <w:rsid w:val="00591429"/>
    <w:rsid w:val="005915BC"/>
    <w:rsid w:val="00591624"/>
    <w:rsid w:val="00591881"/>
    <w:rsid w:val="00591ACA"/>
    <w:rsid w:val="00591D9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690C"/>
    <w:rsid w:val="005975E0"/>
    <w:rsid w:val="00597F50"/>
    <w:rsid w:val="00597FB3"/>
    <w:rsid w:val="005A0001"/>
    <w:rsid w:val="005A0692"/>
    <w:rsid w:val="005A07C5"/>
    <w:rsid w:val="005A0815"/>
    <w:rsid w:val="005A106E"/>
    <w:rsid w:val="005A10F0"/>
    <w:rsid w:val="005A136F"/>
    <w:rsid w:val="005A1613"/>
    <w:rsid w:val="005A186D"/>
    <w:rsid w:val="005A1C29"/>
    <w:rsid w:val="005A21C8"/>
    <w:rsid w:val="005A2746"/>
    <w:rsid w:val="005A284A"/>
    <w:rsid w:val="005A2A8B"/>
    <w:rsid w:val="005A2AA4"/>
    <w:rsid w:val="005A2AD4"/>
    <w:rsid w:val="005A32CA"/>
    <w:rsid w:val="005A38D1"/>
    <w:rsid w:val="005A3E91"/>
    <w:rsid w:val="005A4515"/>
    <w:rsid w:val="005A46B1"/>
    <w:rsid w:val="005A473D"/>
    <w:rsid w:val="005A5192"/>
    <w:rsid w:val="005A53D9"/>
    <w:rsid w:val="005A58F4"/>
    <w:rsid w:val="005A59A2"/>
    <w:rsid w:val="005A5FAD"/>
    <w:rsid w:val="005A6043"/>
    <w:rsid w:val="005A6219"/>
    <w:rsid w:val="005A62B9"/>
    <w:rsid w:val="005A7A6B"/>
    <w:rsid w:val="005A7C6C"/>
    <w:rsid w:val="005A7CB5"/>
    <w:rsid w:val="005A7F1C"/>
    <w:rsid w:val="005B0168"/>
    <w:rsid w:val="005B0178"/>
    <w:rsid w:val="005B09C3"/>
    <w:rsid w:val="005B1366"/>
    <w:rsid w:val="005B1542"/>
    <w:rsid w:val="005B172B"/>
    <w:rsid w:val="005B1894"/>
    <w:rsid w:val="005B1BCB"/>
    <w:rsid w:val="005B1F76"/>
    <w:rsid w:val="005B203A"/>
    <w:rsid w:val="005B23B4"/>
    <w:rsid w:val="005B245B"/>
    <w:rsid w:val="005B2579"/>
    <w:rsid w:val="005B266F"/>
    <w:rsid w:val="005B269D"/>
    <w:rsid w:val="005B26E3"/>
    <w:rsid w:val="005B3091"/>
    <w:rsid w:val="005B33BA"/>
    <w:rsid w:val="005B3424"/>
    <w:rsid w:val="005B3425"/>
    <w:rsid w:val="005B343C"/>
    <w:rsid w:val="005B3A7B"/>
    <w:rsid w:val="005B3BAC"/>
    <w:rsid w:val="005B3F27"/>
    <w:rsid w:val="005B43B1"/>
    <w:rsid w:val="005B452E"/>
    <w:rsid w:val="005B47A2"/>
    <w:rsid w:val="005B49EC"/>
    <w:rsid w:val="005B4AE4"/>
    <w:rsid w:val="005B4B26"/>
    <w:rsid w:val="005B501F"/>
    <w:rsid w:val="005B50D1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D93"/>
    <w:rsid w:val="005B7E09"/>
    <w:rsid w:val="005B7E43"/>
    <w:rsid w:val="005C0371"/>
    <w:rsid w:val="005C0416"/>
    <w:rsid w:val="005C05BF"/>
    <w:rsid w:val="005C098E"/>
    <w:rsid w:val="005C099A"/>
    <w:rsid w:val="005C0B89"/>
    <w:rsid w:val="005C0CB8"/>
    <w:rsid w:val="005C14C2"/>
    <w:rsid w:val="005C154C"/>
    <w:rsid w:val="005C16FA"/>
    <w:rsid w:val="005C1747"/>
    <w:rsid w:val="005C1AA3"/>
    <w:rsid w:val="005C1C50"/>
    <w:rsid w:val="005C20B1"/>
    <w:rsid w:val="005C224D"/>
    <w:rsid w:val="005C22D0"/>
    <w:rsid w:val="005C27DB"/>
    <w:rsid w:val="005C2869"/>
    <w:rsid w:val="005C2A7C"/>
    <w:rsid w:val="005C327A"/>
    <w:rsid w:val="005C3723"/>
    <w:rsid w:val="005C3BA0"/>
    <w:rsid w:val="005C3F85"/>
    <w:rsid w:val="005C45C8"/>
    <w:rsid w:val="005C4B71"/>
    <w:rsid w:val="005C5917"/>
    <w:rsid w:val="005C5A89"/>
    <w:rsid w:val="005C60C7"/>
    <w:rsid w:val="005C6725"/>
    <w:rsid w:val="005C67D9"/>
    <w:rsid w:val="005C6EEC"/>
    <w:rsid w:val="005C6FFA"/>
    <w:rsid w:val="005C741B"/>
    <w:rsid w:val="005C7448"/>
    <w:rsid w:val="005C7664"/>
    <w:rsid w:val="005C7953"/>
    <w:rsid w:val="005C79D9"/>
    <w:rsid w:val="005C7C12"/>
    <w:rsid w:val="005C7E2D"/>
    <w:rsid w:val="005C7E38"/>
    <w:rsid w:val="005C7EAF"/>
    <w:rsid w:val="005C7F34"/>
    <w:rsid w:val="005D0093"/>
    <w:rsid w:val="005D00DB"/>
    <w:rsid w:val="005D089A"/>
    <w:rsid w:val="005D0919"/>
    <w:rsid w:val="005D0C9D"/>
    <w:rsid w:val="005D102E"/>
    <w:rsid w:val="005D12EF"/>
    <w:rsid w:val="005D13E7"/>
    <w:rsid w:val="005D1B74"/>
    <w:rsid w:val="005D2030"/>
    <w:rsid w:val="005D2079"/>
    <w:rsid w:val="005D2116"/>
    <w:rsid w:val="005D2908"/>
    <w:rsid w:val="005D2920"/>
    <w:rsid w:val="005D2A44"/>
    <w:rsid w:val="005D2F20"/>
    <w:rsid w:val="005D37BB"/>
    <w:rsid w:val="005D399D"/>
    <w:rsid w:val="005D3CF5"/>
    <w:rsid w:val="005D43FC"/>
    <w:rsid w:val="005D496D"/>
    <w:rsid w:val="005D4CBF"/>
    <w:rsid w:val="005D5305"/>
    <w:rsid w:val="005D5518"/>
    <w:rsid w:val="005D5686"/>
    <w:rsid w:val="005D5796"/>
    <w:rsid w:val="005D5BEA"/>
    <w:rsid w:val="005D5D80"/>
    <w:rsid w:val="005D5EE6"/>
    <w:rsid w:val="005D670A"/>
    <w:rsid w:val="005D6865"/>
    <w:rsid w:val="005D68B0"/>
    <w:rsid w:val="005D6938"/>
    <w:rsid w:val="005D6B38"/>
    <w:rsid w:val="005D71D5"/>
    <w:rsid w:val="005D71E2"/>
    <w:rsid w:val="005D7342"/>
    <w:rsid w:val="005D754D"/>
    <w:rsid w:val="005D7C78"/>
    <w:rsid w:val="005D7D93"/>
    <w:rsid w:val="005D7EB7"/>
    <w:rsid w:val="005E00FC"/>
    <w:rsid w:val="005E02F8"/>
    <w:rsid w:val="005E0884"/>
    <w:rsid w:val="005E09FC"/>
    <w:rsid w:val="005E0A74"/>
    <w:rsid w:val="005E0C5B"/>
    <w:rsid w:val="005E0EEE"/>
    <w:rsid w:val="005E0FA9"/>
    <w:rsid w:val="005E15A3"/>
    <w:rsid w:val="005E1667"/>
    <w:rsid w:val="005E16D9"/>
    <w:rsid w:val="005E1746"/>
    <w:rsid w:val="005E1CCF"/>
    <w:rsid w:val="005E1E06"/>
    <w:rsid w:val="005E2898"/>
    <w:rsid w:val="005E2BB5"/>
    <w:rsid w:val="005E2C12"/>
    <w:rsid w:val="005E2EBF"/>
    <w:rsid w:val="005E3121"/>
    <w:rsid w:val="005E337D"/>
    <w:rsid w:val="005E340F"/>
    <w:rsid w:val="005E3646"/>
    <w:rsid w:val="005E3BFA"/>
    <w:rsid w:val="005E40DA"/>
    <w:rsid w:val="005E4547"/>
    <w:rsid w:val="005E479A"/>
    <w:rsid w:val="005E48B1"/>
    <w:rsid w:val="005E4971"/>
    <w:rsid w:val="005E4A7B"/>
    <w:rsid w:val="005E4C70"/>
    <w:rsid w:val="005E4DEF"/>
    <w:rsid w:val="005E50A2"/>
    <w:rsid w:val="005E52EF"/>
    <w:rsid w:val="005E5445"/>
    <w:rsid w:val="005E557B"/>
    <w:rsid w:val="005E5740"/>
    <w:rsid w:val="005E5897"/>
    <w:rsid w:val="005E58A9"/>
    <w:rsid w:val="005E5ACF"/>
    <w:rsid w:val="005E5CBA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6F67"/>
    <w:rsid w:val="005E7770"/>
    <w:rsid w:val="005E78C0"/>
    <w:rsid w:val="005E7D6D"/>
    <w:rsid w:val="005E7ED9"/>
    <w:rsid w:val="005F016D"/>
    <w:rsid w:val="005F0350"/>
    <w:rsid w:val="005F05BD"/>
    <w:rsid w:val="005F0848"/>
    <w:rsid w:val="005F10E0"/>
    <w:rsid w:val="005F11E5"/>
    <w:rsid w:val="005F14A7"/>
    <w:rsid w:val="005F15BC"/>
    <w:rsid w:val="005F17DA"/>
    <w:rsid w:val="005F19EA"/>
    <w:rsid w:val="005F1A58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79F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160"/>
    <w:rsid w:val="005F6205"/>
    <w:rsid w:val="005F62EC"/>
    <w:rsid w:val="005F6441"/>
    <w:rsid w:val="005F6508"/>
    <w:rsid w:val="005F67CE"/>
    <w:rsid w:val="005F680F"/>
    <w:rsid w:val="005F6877"/>
    <w:rsid w:val="005F6A1B"/>
    <w:rsid w:val="005F6CED"/>
    <w:rsid w:val="005F6CFE"/>
    <w:rsid w:val="005F6DDF"/>
    <w:rsid w:val="005F6F91"/>
    <w:rsid w:val="005F77DB"/>
    <w:rsid w:val="005F7863"/>
    <w:rsid w:val="005F7B1F"/>
    <w:rsid w:val="005F7C73"/>
    <w:rsid w:val="005F7DC7"/>
    <w:rsid w:val="005F7E1C"/>
    <w:rsid w:val="005F7F86"/>
    <w:rsid w:val="00600178"/>
    <w:rsid w:val="00600179"/>
    <w:rsid w:val="0060052B"/>
    <w:rsid w:val="0060054B"/>
    <w:rsid w:val="00600E0A"/>
    <w:rsid w:val="00600F05"/>
    <w:rsid w:val="006010CC"/>
    <w:rsid w:val="0060170C"/>
    <w:rsid w:val="00601807"/>
    <w:rsid w:val="00601AAD"/>
    <w:rsid w:val="00601DAB"/>
    <w:rsid w:val="00602242"/>
    <w:rsid w:val="006023E3"/>
    <w:rsid w:val="00602720"/>
    <w:rsid w:val="00602992"/>
    <w:rsid w:val="00602A08"/>
    <w:rsid w:val="00602A4C"/>
    <w:rsid w:val="00602A52"/>
    <w:rsid w:val="006031AB"/>
    <w:rsid w:val="006031AF"/>
    <w:rsid w:val="00603318"/>
    <w:rsid w:val="00603832"/>
    <w:rsid w:val="00603842"/>
    <w:rsid w:val="00603C51"/>
    <w:rsid w:val="00604057"/>
    <w:rsid w:val="0060405C"/>
    <w:rsid w:val="00604194"/>
    <w:rsid w:val="006041C0"/>
    <w:rsid w:val="0060434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B8"/>
    <w:rsid w:val="006100E2"/>
    <w:rsid w:val="0061031F"/>
    <w:rsid w:val="0061033F"/>
    <w:rsid w:val="006103EA"/>
    <w:rsid w:val="00610438"/>
    <w:rsid w:val="00610FC3"/>
    <w:rsid w:val="006113A4"/>
    <w:rsid w:val="006114E2"/>
    <w:rsid w:val="0061156C"/>
    <w:rsid w:val="00611A57"/>
    <w:rsid w:val="00611E81"/>
    <w:rsid w:val="00611EC2"/>
    <w:rsid w:val="00612074"/>
    <w:rsid w:val="006121E5"/>
    <w:rsid w:val="0061223F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0D"/>
    <w:rsid w:val="00616042"/>
    <w:rsid w:val="006164C6"/>
    <w:rsid w:val="006164D9"/>
    <w:rsid w:val="006167C7"/>
    <w:rsid w:val="006167EF"/>
    <w:rsid w:val="00616B1B"/>
    <w:rsid w:val="00616DB8"/>
    <w:rsid w:val="00616FDB"/>
    <w:rsid w:val="00617877"/>
    <w:rsid w:val="00617933"/>
    <w:rsid w:val="006179BF"/>
    <w:rsid w:val="00617D56"/>
    <w:rsid w:val="00617F9B"/>
    <w:rsid w:val="006201B9"/>
    <w:rsid w:val="00620807"/>
    <w:rsid w:val="00620AE1"/>
    <w:rsid w:val="00620C3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502"/>
    <w:rsid w:val="0062251E"/>
    <w:rsid w:val="0062280B"/>
    <w:rsid w:val="0062293F"/>
    <w:rsid w:val="006229D5"/>
    <w:rsid w:val="00622E19"/>
    <w:rsid w:val="00623188"/>
    <w:rsid w:val="00623681"/>
    <w:rsid w:val="00623879"/>
    <w:rsid w:val="006238DB"/>
    <w:rsid w:val="00623B05"/>
    <w:rsid w:val="006244F8"/>
    <w:rsid w:val="0062487C"/>
    <w:rsid w:val="00624BAF"/>
    <w:rsid w:val="00624C77"/>
    <w:rsid w:val="00624D0A"/>
    <w:rsid w:val="00625110"/>
    <w:rsid w:val="006253C9"/>
    <w:rsid w:val="006253FC"/>
    <w:rsid w:val="0062541C"/>
    <w:rsid w:val="0062564B"/>
    <w:rsid w:val="006259BD"/>
    <w:rsid w:val="006259DF"/>
    <w:rsid w:val="00625AFD"/>
    <w:rsid w:val="00626577"/>
    <w:rsid w:val="00626584"/>
    <w:rsid w:val="0062677A"/>
    <w:rsid w:val="00626B5D"/>
    <w:rsid w:val="00626BB1"/>
    <w:rsid w:val="00626D27"/>
    <w:rsid w:val="00626EA8"/>
    <w:rsid w:val="006270F1"/>
    <w:rsid w:val="00627884"/>
    <w:rsid w:val="006278DC"/>
    <w:rsid w:val="00627FBB"/>
    <w:rsid w:val="00630001"/>
    <w:rsid w:val="0063003B"/>
    <w:rsid w:val="006302F7"/>
    <w:rsid w:val="00630403"/>
    <w:rsid w:val="00630670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1F8E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5ECB"/>
    <w:rsid w:val="00635F82"/>
    <w:rsid w:val="006363D3"/>
    <w:rsid w:val="00636990"/>
    <w:rsid w:val="00636A60"/>
    <w:rsid w:val="00636E83"/>
    <w:rsid w:val="00637B80"/>
    <w:rsid w:val="00637CDE"/>
    <w:rsid w:val="00637D6C"/>
    <w:rsid w:val="00640061"/>
    <w:rsid w:val="0064015E"/>
    <w:rsid w:val="006402C8"/>
    <w:rsid w:val="006403FE"/>
    <w:rsid w:val="00640583"/>
    <w:rsid w:val="00640652"/>
    <w:rsid w:val="006407A8"/>
    <w:rsid w:val="0064099A"/>
    <w:rsid w:val="00640C14"/>
    <w:rsid w:val="00640C88"/>
    <w:rsid w:val="00640E2E"/>
    <w:rsid w:val="00641181"/>
    <w:rsid w:val="006413FC"/>
    <w:rsid w:val="0064152A"/>
    <w:rsid w:val="0064167E"/>
    <w:rsid w:val="006416AA"/>
    <w:rsid w:val="0064180E"/>
    <w:rsid w:val="00641B0B"/>
    <w:rsid w:val="00641B12"/>
    <w:rsid w:val="00641FC1"/>
    <w:rsid w:val="00642016"/>
    <w:rsid w:val="00642033"/>
    <w:rsid w:val="00642117"/>
    <w:rsid w:val="006424A0"/>
    <w:rsid w:val="00642537"/>
    <w:rsid w:val="00642587"/>
    <w:rsid w:val="00642767"/>
    <w:rsid w:val="006427BC"/>
    <w:rsid w:val="006427FD"/>
    <w:rsid w:val="00642A90"/>
    <w:rsid w:val="00642BC3"/>
    <w:rsid w:val="00643258"/>
    <w:rsid w:val="00643448"/>
    <w:rsid w:val="006434B3"/>
    <w:rsid w:val="006434F0"/>
    <w:rsid w:val="00643641"/>
    <w:rsid w:val="006438CA"/>
    <w:rsid w:val="006439EC"/>
    <w:rsid w:val="00643AC6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201"/>
    <w:rsid w:val="00645695"/>
    <w:rsid w:val="00645723"/>
    <w:rsid w:val="006459B3"/>
    <w:rsid w:val="00645BD0"/>
    <w:rsid w:val="00645FAD"/>
    <w:rsid w:val="0064607D"/>
    <w:rsid w:val="006461A7"/>
    <w:rsid w:val="00646318"/>
    <w:rsid w:val="006466B2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509"/>
    <w:rsid w:val="00647896"/>
    <w:rsid w:val="00647B06"/>
    <w:rsid w:val="00647B21"/>
    <w:rsid w:val="00647E86"/>
    <w:rsid w:val="00647E8E"/>
    <w:rsid w:val="00650533"/>
    <w:rsid w:val="0065065E"/>
    <w:rsid w:val="006507F4"/>
    <w:rsid w:val="00650AF0"/>
    <w:rsid w:val="00650BF2"/>
    <w:rsid w:val="00650F43"/>
    <w:rsid w:val="00650FF0"/>
    <w:rsid w:val="00651425"/>
    <w:rsid w:val="006515C7"/>
    <w:rsid w:val="006517C3"/>
    <w:rsid w:val="00651B9D"/>
    <w:rsid w:val="00651F23"/>
    <w:rsid w:val="00651FD1"/>
    <w:rsid w:val="006520D5"/>
    <w:rsid w:val="006526A6"/>
    <w:rsid w:val="00652755"/>
    <w:rsid w:val="00652967"/>
    <w:rsid w:val="006529AF"/>
    <w:rsid w:val="00652FF4"/>
    <w:rsid w:val="00653164"/>
    <w:rsid w:val="0065336F"/>
    <w:rsid w:val="0065349A"/>
    <w:rsid w:val="006535E6"/>
    <w:rsid w:val="00653B8D"/>
    <w:rsid w:val="00653BA3"/>
    <w:rsid w:val="0065442C"/>
    <w:rsid w:val="0065457C"/>
    <w:rsid w:val="00654924"/>
    <w:rsid w:val="00654F0E"/>
    <w:rsid w:val="00655341"/>
    <w:rsid w:val="00655909"/>
    <w:rsid w:val="00655BE0"/>
    <w:rsid w:val="00655E78"/>
    <w:rsid w:val="00656532"/>
    <w:rsid w:val="006567FA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967"/>
    <w:rsid w:val="00660C73"/>
    <w:rsid w:val="00660F77"/>
    <w:rsid w:val="00661512"/>
    <w:rsid w:val="00661548"/>
    <w:rsid w:val="0066164A"/>
    <w:rsid w:val="006616F8"/>
    <w:rsid w:val="00661877"/>
    <w:rsid w:val="00661F03"/>
    <w:rsid w:val="0066230F"/>
    <w:rsid w:val="0066233E"/>
    <w:rsid w:val="006628EC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20"/>
    <w:rsid w:val="006654FC"/>
    <w:rsid w:val="006659E0"/>
    <w:rsid w:val="00665FF7"/>
    <w:rsid w:val="0066628A"/>
    <w:rsid w:val="006662E7"/>
    <w:rsid w:val="00666456"/>
    <w:rsid w:val="006667DE"/>
    <w:rsid w:val="0066680D"/>
    <w:rsid w:val="006669D7"/>
    <w:rsid w:val="00666EE7"/>
    <w:rsid w:val="00667056"/>
    <w:rsid w:val="00667277"/>
    <w:rsid w:val="006675A1"/>
    <w:rsid w:val="00667883"/>
    <w:rsid w:val="00667C07"/>
    <w:rsid w:val="00667E99"/>
    <w:rsid w:val="00667EA6"/>
    <w:rsid w:val="00670138"/>
    <w:rsid w:val="006705B5"/>
    <w:rsid w:val="00670B6B"/>
    <w:rsid w:val="00670FCC"/>
    <w:rsid w:val="006712A3"/>
    <w:rsid w:val="00671348"/>
    <w:rsid w:val="00671522"/>
    <w:rsid w:val="00671647"/>
    <w:rsid w:val="00671BCA"/>
    <w:rsid w:val="00671CB9"/>
    <w:rsid w:val="00671D5C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7A"/>
    <w:rsid w:val="00673E85"/>
    <w:rsid w:val="00673F94"/>
    <w:rsid w:val="006745E2"/>
    <w:rsid w:val="006746E0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69E8"/>
    <w:rsid w:val="00676EC0"/>
    <w:rsid w:val="006775F2"/>
    <w:rsid w:val="006778F6"/>
    <w:rsid w:val="00677B2C"/>
    <w:rsid w:val="00677C99"/>
    <w:rsid w:val="006802AE"/>
    <w:rsid w:val="00680349"/>
    <w:rsid w:val="00680A5D"/>
    <w:rsid w:val="00680C78"/>
    <w:rsid w:val="00680FEA"/>
    <w:rsid w:val="00681018"/>
    <w:rsid w:val="006810B9"/>
    <w:rsid w:val="00681617"/>
    <w:rsid w:val="0068164E"/>
    <w:rsid w:val="00681805"/>
    <w:rsid w:val="00681950"/>
    <w:rsid w:val="00681C1F"/>
    <w:rsid w:val="0068226E"/>
    <w:rsid w:val="00682479"/>
    <w:rsid w:val="00682AA3"/>
    <w:rsid w:val="00682D08"/>
    <w:rsid w:val="0068308C"/>
    <w:rsid w:val="00683497"/>
    <w:rsid w:val="0068369D"/>
    <w:rsid w:val="00683B6D"/>
    <w:rsid w:val="00683EC2"/>
    <w:rsid w:val="00683ECD"/>
    <w:rsid w:val="0068411B"/>
    <w:rsid w:val="00684217"/>
    <w:rsid w:val="00684320"/>
    <w:rsid w:val="006847D2"/>
    <w:rsid w:val="0068492E"/>
    <w:rsid w:val="006849D8"/>
    <w:rsid w:val="00684C81"/>
    <w:rsid w:val="00684E63"/>
    <w:rsid w:val="00685170"/>
    <w:rsid w:val="00685280"/>
    <w:rsid w:val="006852E7"/>
    <w:rsid w:val="00685686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7E"/>
    <w:rsid w:val="006870B8"/>
    <w:rsid w:val="00687182"/>
    <w:rsid w:val="00687370"/>
    <w:rsid w:val="00687458"/>
    <w:rsid w:val="006876C4"/>
    <w:rsid w:val="00687963"/>
    <w:rsid w:val="00687C9E"/>
    <w:rsid w:val="00687D74"/>
    <w:rsid w:val="00690088"/>
    <w:rsid w:val="00690185"/>
    <w:rsid w:val="0069020E"/>
    <w:rsid w:val="00690516"/>
    <w:rsid w:val="00690C3D"/>
    <w:rsid w:val="00690E5B"/>
    <w:rsid w:val="0069155B"/>
    <w:rsid w:val="00691B78"/>
    <w:rsid w:val="00691F2E"/>
    <w:rsid w:val="006920E2"/>
    <w:rsid w:val="0069225E"/>
    <w:rsid w:val="00692410"/>
    <w:rsid w:val="006924D9"/>
    <w:rsid w:val="00692502"/>
    <w:rsid w:val="0069277D"/>
    <w:rsid w:val="00692A3E"/>
    <w:rsid w:val="00692A98"/>
    <w:rsid w:val="00692D2E"/>
    <w:rsid w:val="00692F6B"/>
    <w:rsid w:val="00693026"/>
    <w:rsid w:val="00693128"/>
    <w:rsid w:val="006931B0"/>
    <w:rsid w:val="00693339"/>
    <w:rsid w:val="00694109"/>
    <w:rsid w:val="006943D3"/>
    <w:rsid w:val="00694499"/>
    <w:rsid w:val="00694600"/>
    <w:rsid w:val="00694AD5"/>
    <w:rsid w:val="00694CCE"/>
    <w:rsid w:val="00694D58"/>
    <w:rsid w:val="00694DB3"/>
    <w:rsid w:val="00694F3F"/>
    <w:rsid w:val="006954CE"/>
    <w:rsid w:val="006955F9"/>
    <w:rsid w:val="006956C9"/>
    <w:rsid w:val="00695749"/>
    <w:rsid w:val="006957FC"/>
    <w:rsid w:val="00695BB0"/>
    <w:rsid w:val="00695C6C"/>
    <w:rsid w:val="00695CED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A17"/>
    <w:rsid w:val="006A1B61"/>
    <w:rsid w:val="006A2176"/>
    <w:rsid w:val="006A2326"/>
    <w:rsid w:val="006A233F"/>
    <w:rsid w:val="006A28FA"/>
    <w:rsid w:val="006A2C7F"/>
    <w:rsid w:val="006A2D3D"/>
    <w:rsid w:val="006A2E5D"/>
    <w:rsid w:val="006A3207"/>
    <w:rsid w:val="006A3D33"/>
    <w:rsid w:val="006A3FC3"/>
    <w:rsid w:val="006A4A9B"/>
    <w:rsid w:val="006A4BAA"/>
    <w:rsid w:val="006A4D14"/>
    <w:rsid w:val="006A5012"/>
    <w:rsid w:val="006A5524"/>
    <w:rsid w:val="006A5656"/>
    <w:rsid w:val="006A6175"/>
    <w:rsid w:val="006A6616"/>
    <w:rsid w:val="006A67C3"/>
    <w:rsid w:val="006A6BF9"/>
    <w:rsid w:val="006A6E92"/>
    <w:rsid w:val="006A7047"/>
    <w:rsid w:val="006A70B0"/>
    <w:rsid w:val="006A7469"/>
    <w:rsid w:val="006A74F1"/>
    <w:rsid w:val="006A760F"/>
    <w:rsid w:val="006A77F6"/>
    <w:rsid w:val="006A7A82"/>
    <w:rsid w:val="006A7D1C"/>
    <w:rsid w:val="006B00A9"/>
    <w:rsid w:val="006B037A"/>
    <w:rsid w:val="006B0659"/>
    <w:rsid w:val="006B0775"/>
    <w:rsid w:val="006B0855"/>
    <w:rsid w:val="006B0D85"/>
    <w:rsid w:val="006B128B"/>
    <w:rsid w:val="006B1311"/>
    <w:rsid w:val="006B1C1F"/>
    <w:rsid w:val="006B22C3"/>
    <w:rsid w:val="006B242C"/>
    <w:rsid w:val="006B29B7"/>
    <w:rsid w:val="006B30E2"/>
    <w:rsid w:val="006B3502"/>
    <w:rsid w:val="006B36BF"/>
    <w:rsid w:val="006B3843"/>
    <w:rsid w:val="006B3949"/>
    <w:rsid w:val="006B3A50"/>
    <w:rsid w:val="006B406F"/>
    <w:rsid w:val="006B4671"/>
    <w:rsid w:val="006B4AAD"/>
    <w:rsid w:val="006B4B6C"/>
    <w:rsid w:val="006B4C21"/>
    <w:rsid w:val="006B4ECB"/>
    <w:rsid w:val="006B4FEB"/>
    <w:rsid w:val="006B5041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881"/>
    <w:rsid w:val="006B7985"/>
    <w:rsid w:val="006C0093"/>
    <w:rsid w:val="006C00EE"/>
    <w:rsid w:val="006C0C5A"/>
    <w:rsid w:val="006C0E83"/>
    <w:rsid w:val="006C138A"/>
    <w:rsid w:val="006C149D"/>
    <w:rsid w:val="006C1C87"/>
    <w:rsid w:val="006C1E28"/>
    <w:rsid w:val="006C2C4D"/>
    <w:rsid w:val="006C2D43"/>
    <w:rsid w:val="006C3009"/>
    <w:rsid w:val="006C30EE"/>
    <w:rsid w:val="006C3562"/>
    <w:rsid w:val="006C363E"/>
    <w:rsid w:val="006C3762"/>
    <w:rsid w:val="006C3D9B"/>
    <w:rsid w:val="006C3EF7"/>
    <w:rsid w:val="006C4104"/>
    <w:rsid w:val="006C44FB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5FE6"/>
    <w:rsid w:val="006C6373"/>
    <w:rsid w:val="006C6452"/>
    <w:rsid w:val="006C6A35"/>
    <w:rsid w:val="006C6ABF"/>
    <w:rsid w:val="006C6C5E"/>
    <w:rsid w:val="006C71BB"/>
    <w:rsid w:val="006C7231"/>
    <w:rsid w:val="006C79E1"/>
    <w:rsid w:val="006D0105"/>
    <w:rsid w:val="006D0280"/>
    <w:rsid w:val="006D07D8"/>
    <w:rsid w:val="006D099C"/>
    <w:rsid w:val="006D0A47"/>
    <w:rsid w:val="006D0C04"/>
    <w:rsid w:val="006D0D44"/>
    <w:rsid w:val="006D0FEA"/>
    <w:rsid w:val="006D106C"/>
    <w:rsid w:val="006D116E"/>
    <w:rsid w:val="006D1646"/>
    <w:rsid w:val="006D16F4"/>
    <w:rsid w:val="006D198B"/>
    <w:rsid w:val="006D1B53"/>
    <w:rsid w:val="006D2045"/>
    <w:rsid w:val="006D2125"/>
    <w:rsid w:val="006D22D6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2EE"/>
    <w:rsid w:val="006D560E"/>
    <w:rsid w:val="006D573E"/>
    <w:rsid w:val="006D5822"/>
    <w:rsid w:val="006D583A"/>
    <w:rsid w:val="006D5D3F"/>
    <w:rsid w:val="006D5E3D"/>
    <w:rsid w:val="006D654B"/>
    <w:rsid w:val="006D6749"/>
    <w:rsid w:val="006D6857"/>
    <w:rsid w:val="006D69A3"/>
    <w:rsid w:val="006D6D15"/>
    <w:rsid w:val="006D6E3D"/>
    <w:rsid w:val="006D735A"/>
    <w:rsid w:val="006D741C"/>
    <w:rsid w:val="006D7AC1"/>
    <w:rsid w:val="006D7B26"/>
    <w:rsid w:val="006D7CFE"/>
    <w:rsid w:val="006D7F0B"/>
    <w:rsid w:val="006E04FF"/>
    <w:rsid w:val="006E05FB"/>
    <w:rsid w:val="006E07AD"/>
    <w:rsid w:val="006E0874"/>
    <w:rsid w:val="006E09BF"/>
    <w:rsid w:val="006E0A76"/>
    <w:rsid w:val="006E0DFE"/>
    <w:rsid w:val="006E0FB2"/>
    <w:rsid w:val="006E1006"/>
    <w:rsid w:val="006E1494"/>
    <w:rsid w:val="006E1929"/>
    <w:rsid w:val="006E1DF7"/>
    <w:rsid w:val="006E25E9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3B60"/>
    <w:rsid w:val="006E3D0F"/>
    <w:rsid w:val="006E4218"/>
    <w:rsid w:val="006E4247"/>
    <w:rsid w:val="006E43D5"/>
    <w:rsid w:val="006E4636"/>
    <w:rsid w:val="006E4A43"/>
    <w:rsid w:val="006E4AC5"/>
    <w:rsid w:val="006E4C16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969"/>
    <w:rsid w:val="006E7BE5"/>
    <w:rsid w:val="006E7D24"/>
    <w:rsid w:val="006F0495"/>
    <w:rsid w:val="006F0759"/>
    <w:rsid w:val="006F0913"/>
    <w:rsid w:val="006F09E0"/>
    <w:rsid w:val="006F0A3E"/>
    <w:rsid w:val="006F0BBB"/>
    <w:rsid w:val="006F0BCB"/>
    <w:rsid w:val="006F0D41"/>
    <w:rsid w:val="006F1262"/>
    <w:rsid w:val="006F17D8"/>
    <w:rsid w:val="006F1C3A"/>
    <w:rsid w:val="006F264E"/>
    <w:rsid w:val="006F2944"/>
    <w:rsid w:val="006F2CA3"/>
    <w:rsid w:val="006F2FB2"/>
    <w:rsid w:val="006F35EC"/>
    <w:rsid w:val="006F374A"/>
    <w:rsid w:val="006F3851"/>
    <w:rsid w:val="006F3A26"/>
    <w:rsid w:val="006F3BA2"/>
    <w:rsid w:val="006F3C97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5F71"/>
    <w:rsid w:val="006F6094"/>
    <w:rsid w:val="006F60D6"/>
    <w:rsid w:val="006F64F3"/>
    <w:rsid w:val="006F6527"/>
    <w:rsid w:val="006F6720"/>
    <w:rsid w:val="006F6769"/>
    <w:rsid w:val="006F6B81"/>
    <w:rsid w:val="006F6C0A"/>
    <w:rsid w:val="006F6E10"/>
    <w:rsid w:val="006F7049"/>
    <w:rsid w:val="006F7177"/>
    <w:rsid w:val="006F723C"/>
    <w:rsid w:val="006F72B0"/>
    <w:rsid w:val="006F73CE"/>
    <w:rsid w:val="006F74B5"/>
    <w:rsid w:val="006F7A4C"/>
    <w:rsid w:val="006F7FA3"/>
    <w:rsid w:val="0070000C"/>
    <w:rsid w:val="007000FC"/>
    <w:rsid w:val="0070031A"/>
    <w:rsid w:val="0070046E"/>
    <w:rsid w:val="0070047B"/>
    <w:rsid w:val="00700492"/>
    <w:rsid w:val="00700509"/>
    <w:rsid w:val="00701013"/>
    <w:rsid w:val="007011B2"/>
    <w:rsid w:val="00701C1F"/>
    <w:rsid w:val="00702129"/>
    <w:rsid w:val="00702748"/>
    <w:rsid w:val="007027E2"/>
    <w:rsid w:val="007029A3"/>
    <w:rsid w:val="00702CC4"/>
    <w:rsid w:val="00703229"/>
    <w:rsid w:val="007034EE"/>
    <w:rsid w:val="007035E2"/>
    <w:rsid w:val="007039D3"/>
    <w:rsid w:val="00703A5A"/>
    <w:rsid w:val="00703F35"/>
    <w:rsid w:val="0070407C"/>
    <w:rsid w:val="007045B2"/>
    <w:rsid w:val="007045D9"/>
    <w:rsid w:val="00704E9C"/>
    <w:rsid w:val="00705023"/>
    <w:rsid w:val="00705278"/>
    <w:rsid w:val="007053FB"/>
    <w:rsid w:val="00705BE4"/>
    <w:rsid w:val="00705BF2"/>
    <w:rsid w:val="00705E64"/>
    <w:rsid w:val="00705E96"/>
    <w:rsid w:val="007061EF"/>
    <w:rsid w:val="0070647D"/>
    <w:rsid w:val="00706B19"/>
    <w:rsid w:val="00706B2A"/>
    <w:rsid w:val="00707010"/>
    <w:rsid w:val="00707268"/>
    <w:rsid w:val="00707313"/>
    <w:rsid w:val="0070746C"/>
    <w:rsid w:val="00707B38"/>
    <w:rsid w:val="00707B3D"/>
    <w:rsid w:val="00707B58"/>
    <w:rsid w:val="00707ECD"/>
    <w:rsid w:val="007105D4"/>
    <w:rsid w:val="00710CCB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40E"/>
    <w:rsid w:val="0071256F"/>
    <w:rsid w:val="00712FD4"/>
    <w:rsid w:val="00713180"/>
    <w:rsid w:val="007132BD"/>
    <w:rsid w:val="00713430"/>
    <w:rsid w:val="00713657"/>
    <w:rsid w:val="00713887"/>
    <w:rsid w:val="00713920"/>
    <w:rsid w:val="00713C61"/>
    <w:rsid w:val="0071411E"/>
    <w:rsid w:val="0071430B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563"/>
    <w:rsid w:val="0071670F"/>
    <w:rsid w:val="007169B1"/>
    <w:rsid w:val="00717047"/>
    <w:rsid w:val="00717098"/>
    <w:rsid w:val="007170D3"/>
    <w:rsid w:val="0071727E"/>
    <w:rsid w:val="00717315"/>
    <w:rsid w:val="00717FF9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CCD"/>
    <w:rsid w:val="00721F20"/>
    <w:rsid w:val="00721FEA"/>
    <w:rsid w:val="00722306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8E8"/>
    <w:rsid w:val="0072593E"/>
    <w:rsid w:val="00725BBE"/>
    <w:rsid w:val="007263D5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C6A"/>
    <w:rsid w:val="00730F22"/>
    <w:rsid w:val="0073116C"/>
    <w:rsid w:val="0073116D"/>
    <w:rsid w:val="007311A7"/>
    <w:rsid w:val="00731303"/>
    <w:rsid w:val="00731414"/>
    <w:rsid w:val="00731AE6"/>
    <w:rsid w:val="00731D0B"/>
    <w:rsid w:val="00731D2F"/>
    <w:rsid w:val="00731D49"/>
    <w:rsid w:val="00731E22"/>
    <w:rsid w:val="007320E2"/>
    <w:rsid w:val="00732723"/>
    <w:rsid w:val="00732953"/>
    <w:rsid w:val="00732978"/>
    <w:rsid w:val="00732995"/>
    <w:rsid w:val="007329D7"/>
    <w:rsid w:val="007330F9"/>
    <w:rsid w:val="007333A7"/>
    <w:rsid w:val="00733C4F"/>
    <w:rsid w:val="0073450F"/>
    <w:rsid w:val="00734525"/>
    <w:rsid w:val="0073476B"/>
    <w:rsid w:val="007347EF"/>
    <w:rsid w:val="00734C2A"/>
    <w:rsid w:val="0073504B"/>
    <w:rsid w:val="007351E0"/>
    <w:rsid w:val="00735302"/>
    <w:rsid w:val="00735537"/>
    <w:rsid w:val="00735818"/>
    <w:rsid w:val="00735D3F"/>
    <w:rsid w:val="00735EA9"/>
    <w:rsid w:val="00736348"/>
    <w:rsid w:val="007364F4"/>
    <w:rsid w:val="00736563"/>
    <w:rsid w:val="00736E3C"/>
    <w:rsid w:val="00736E8C"/>
    <w:rsid w:val="007374F9"/>
    <w:rsid w:val="00737A04"/>
    <w:rsid w:val="00737B2C"/>
    <w:rsid w:val="00737ECC"/>
    <w:rsid w:val="00740380"/>
    <w:rsid w:val="0074058C"/>
    <w:rsid w:val="007405CA"/>
    <w:rsid w:val="007413AA"/>
    <w:rsid w:val="00742C3D"/>
    <w:rsid w:val="00742F55"/>
    <w:rsid w:val="00743247"/>
    <w:rsid w:val="00743978"/>
    <w:rsid w:val="007439BF"/>
    <w:rsid w:val="00743C4C"/>
    <w:rsid w:val="00743D7A"/>
    <w:rsid w:val="00743E19"/>
    <w:rsid w:val="00743F7E"/>
    <w:rsid w:val="00744028"/>
    <w:rsid w:val="00744158"/>
    <w:rsid w:val="00744526"/>
    <w:rsid w:val="007447D6"/>
    <w:rsid w:val="00744EC9"/>
    <w:rsid w:val="0074503F"/>
    <w:rsid w:val="007450A1"/>
    <w:rsid w:val="0074511B"/>
    <w:rsid w:val="007453BD"/>
    <w:rsid w:val="00745477"/>
    <w:rsid w:val="0074574B"/>
    <w:rsid w:val="00745A23"/>
    <w:rsid w:val="00745A2B"/>
    <w:rsid w:val="00745ACF"/>
    <w:rsid w:val="00745C63"/>
    <w:rsid w:val="00745D4A"/>
    <w:rsid w:val="00745F32"/>
    <w:rsid w:val="00746A88"/>
    <w:rsid w:val="00746B19"/>
    <w:rsid w:val="00746F1C"/>
    <w:rsid w:val="00746FB7"/>
    <w:rsid w:val="007473B2"/>
    <w:rsid w:val="00747540"/>
    <w:rsid w:val="00747615"/>
    <w:rsid w:val="00747616"/>
    <w:rsid w:val="00747AB9"/>
    <w:rsid w:val="00747B30"/>
    <w:rsid w:val="00747F5C"/>
    <w:rsid w:val="00750400"/>
    <w:rsid w:val="00750506"/>
    <w:rsid w:val="0075051D"/>
    <w:rsid w:val="00750B51"/>
    <w:rsid w:val="00750F93"/>
    <w:rsid w:val="0075120C"/>
    <w:rsid w:val="0075127F"/>
    <w:rsid w:val="00751A9A"/>
    <w:rsid w:val="00751ABE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4F8B"/>
    <w:rsid w:val="0075520E"/>
    <w:rsid w:val="007555D9"/>
    <w:rsid w:val="00755A98"/>
    <w:rsid w:val="00755B92"/>
    <w:rsid w:val="00755BBA"/>
    <w:rsid w:val="00755D93"/>
    <w:rsid w:val="00756352"/>
    <w:rsid w:val="0075639C"/>
    <w:rsid w:val="00756569"/>
    <w:rsid w:val="00756718"/>
    <w:rsid w:val="0075677D"/>
    <w:rsid w:val="00756878"/>
    <w:rsid w:val="00756D1A"/>
    <w:rsid w:val="00757021"/>
    <w:rsid w:val="00757122"/>
    <w:rsid w:val="00757216"/>
    <w:rsid w:val="0075724F"/>
    <w:rsid w:val="00757502"/>
    <w:rsid w:val="007577A1"/>
    <w:rsid w:val="0075790A"/>
    <w:rsid w:val="00757BEF"/>
    <w:rsid w:val="00757C59"/>
    <w:rsid w:val="00757D7D"/>
    <w:rsid w:val="00757F3E"/>
    <w:rsid w:val="00757FF5"/>
    <w:rsid w:val="0076003F"/>
    <w:rsid w:val="00760588"/>
    <w:rsid w:val="00760734"/>
    <w:rsid w:val="00760828"/>
    <w:rsid w:val="007608CB"/>
    <w:rsid w:val="00760C17"/>
    <w:rsid w:val="00760ED3"/>
    <w:rsid w:val="0076105D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2D"/>
    <w:rsid w:val="0076345F"/>
    <w:rsid w:val="007636B2"/>
    <w:rsid w:val="0076380C"/>
    <w:rsid w:val="00763CA2"/>
    <w:rsid w:val="00763D95"/>
    <w:rsid w:val="00763F48"/>
    <w:rsid w:val="0076458A"/>
    <w:rsid w:val="0076474E"/>
    <w:rsid w:val="00764A75"/>
    <w:rsid w:val="00764CB8"/>
    <w:rsid w:val="00764D1A"/>
    <w:rsid w:val="00765036"/>
    <w:rsid w:val="00765131"/>
    <w:rsid w:val="007652C2"/>
    <w:rsid w:val="007653A5"/>
    <w:rsid w:val="00765AEE"/>
    <w:rsid w:val="00765B88"/>
    <w:rsid w:val="007664F7"/>
    <w:rsid w:val="00766908"/>
    <w:rsid w:val="00766D99"/>
    <w:rsid w:val="0076752B"/>
    <w:rsid w:val="00767934"/>
    <w:rsid w:val="00767ECD"/>
    <w:rsid w:val="007700F4"/>
    <w:rsid w:val="007701A6"/>
    <w:rsid w:val="007704B0"/>
    <w:rsid w:val="0077051A"/>
    <w:rsid w:val="007707F0"/>
    <w:rsid w:val="00770866"/>
    <w:rsid w:val="0077095C"/>
    <w:rsid w:val="00770C71"/>
    <w:rsid w:val="00770CE2"/>
    <w:rsid w:val="00770CFD"/>
    <w:rsid w:val="00770DB7"/>
    <w:rsid w:val="00771079"/>
    <w:rsid w:val="00771602"/>
    <w:rsid w:val="0077160B"/>
    <w:rsid w:val="0077185B"/>
    <w:rsid w:val="00771FD8"/>
    <w:rsid w:val="00772B13"/>
    <w:rsid w:val="00772C81"/>
    <w:rsid w:val="00772C95"/>
    <w:rsid w:val="00772D1C"/>
    <w:rsid w:val="00772D27"/>
    <w:rsid w:val="00772E14"/>
    <w:rsid w:val="00772EE4"/>
    <w:rsid w:val="00773489"/>
    <w:rsid w:val="0077351E"/>
    <w:rsid w:val="00773A9F"/>
    <w:rsid w:val="00773DCA"/>
    <w:rsid w:val="00773E3E"/>
    <w:rsid w:val="00773E4C"/>
    <w:rsid w:val="007740D5"/>
    <w:rsid w:val="007742B3"/>
    <w:rsid w:val="007742DB"/>
    <w:rsid w:val="00774321"/>
    <w:rsid w:val="00774480"/>
    <w:rsid w:val="007747BD"/>
    <w:rsid w:val="0077493F"/>
    <w:rsid w:val="00774A4B"/>
    <w:rsid w:val="00774BFB"/>
    <w:rsid w:val="00774E04"/>
    <w:rsid w:val="00774E2B"/>
    <w:rsid w:val="00774F77"/>
    <w:rsid w:val="0077526A"/>
    <w:rsid w:val="007753E2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D6A"/>
    <w:rsid w:val="00776FCE"/>
    <w:rsid w:val="00777404"/>
    <w:rsid w:val="00777C6D"/>
    <w:rsid w:val="00777CBA"/>
    <w:rsid w:val="00777E55"/>
    <w:rsid w:val="007800E4"/>
    <w:rsid w:val="007804CC"/>
    <w:rsid w:val="00780552"/>
    <w:rsid w:val="00780CD8"/>
    <w:rsid w:val="00780FF5"/>
    <w:rsid w:val="0078115E"/>
    <w:rsid w:val="00781396"/>
    <w:rsid w:val="007819C0"/>
    <w:rsid w:val="00781DFE"/>
    <w:rsid w:val="007820D1"/>
    <w:rsid w:val="00782291"/>
    <w:rsid w:val="007824F8"/>
    <w:rsid w:val="007827FC"/>
    <w:rsid w:val="007828EE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7BD"/>
    <w:rsid w:val="00786C8F"/>
    <w:rsid w:val="00787207"/>
    <w:rsid w:val="0078722A"/>
    <w:rsid w:val="00787284"/>
    <w:rsid w:val="0078732F"/>
    <w:rsid w:val="007875A8"/>
    <w:rsid w:val="00787611"/>
    <w:rsid w:val="00787B8F"/>
    <w:rsid w:val="00787C1E"/>
    <w:rsid w:val="00787E89"/>
    <w:rsid w:val="0079011F"/>
    <w:rsid w:val="007903A4"/>
    <w:rsid w:val="007905F2"/>
    <w:rsid w:val="00790C01"/>
    <w:rsid w:val="00790F94"/>
    <w:rsid w:val="00790FCF"/>
    <w:rsid w:val="00791084"/>
    <w:rsid w:val="0079109F"/>
    <w:rsid w:val="00791792"/>
    <w:rsid w:val="007917A6"/>
    <w:rsid w:val="00791933"/>
    <w:rsid w:val="00791938"/>
    <w:rsid w:val="00791B2A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45D"/>
    <w:rsid w:val="0079477A"/>
    <w:rsid w:val="00794D2D"/>
    <w:rsid w:val="00794FEC"/>
    <w:rsid w:val="0079547C"/>
    <w:rsid w:val="007957CC"/>
    <w:rsid w:val="00795CEC"/>
    <w:rsid w:val="00795F82"/>
    <w:rsid w:val="00796307"/>
    <w:rsid w:val="0079666A"/>
    <w:rsid w:val="00796724"/>
    <w:rsid w:val="0079676F"/>
    <w:rsid w:val="00796B83"/>
    <w:rsid w:val="00796DFC"/>
    <w:rsid w:val="0079744E"/>
    <w:rsid w:val="007975A5"/>
    <w:rsid w:val="0079776E"/>
    <w:rsid w:val="007978BE"/>
    <w:rsid w:val="00797A15"/>
    <w:rsid w:val="00797B7D"/>
    <w:rsid w:val="007A07B1"/>
    <w:rsid w:val="007A07FA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955"/>
    <w:rsid w:val="007A22C6"/>
    <w:rsid w:val="007A2DEF"/>
    <w:rsid w:val="007A31FE"/>
    <w:rsid w:val="007A3395"/>
    <w:rsid w:val="007A3486"/>
    <w:rsid w:val="007A352C"/>
    <w:rsid w:val="007A359A"/>
    <w:rsid w:val="007A37F2"/>
    <w:rsid w:val="007A3933"/>
    <w:rsid w:val="007A3ECD"/>
    <w:rsid w:val="007A3EF3"/>
    <w:rsid w:val="007A4429"/>
    <w:rsid w:val="007A44E9"/>
    <w:rsid w:val="007A45CA"/>
    <w:rsid w:val="007A4640"/>
    <w:rsid w:val="007A475B"/>
    <w:rsid w:val="007A476B"/>
    <w:rsid w:val="007A498E"/>
    <w:rsid w:val="007A4A34"/>
    <w:rsid w:val="007A4D19"/>
    <w:rsid w:val="007A54CF"/>
    <w:rsid w:val="007A5E2A"/>
    <w:rsid w:val="007A64C0"/>
    <w:rsid w:val="007A65BF"/>
    <w:rsid w:val="007A68DF"/>
    <w:rsid w:val="007A6A7E"/>
    <w:rsid w:val="007A6C26"/>
    <w:rsid w:val="007A6DC0"/>
    <w:rsid w:val="007A6F05"/>
    <w:rsid w:val="007A6F2E"/>
    <w:rsid w:val="007A741A"/>
    <w:rsid w:val="007A74B4"/>
    <w:rsid w:val="007A77A4"/>
    <w:rsid w:val="007A7950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17C"/>
    <w:rsid w:val="007B1420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158"/>
    <w:rsid w:val="007B439A"/>
    <w:rsid w:val="007B462A"/>
    <w:rsid w:val="007B4867"/>
    <w:rsid w:val="007B4950"/>
    <w:rsid w:val="007B4953"/>
    <w:rsid w:val="007B4ADD"/>
    <w:rsid w:val="007B5069"/>
    <w:rsid w:val="007B5081"/>
    <w:rsid w:val="007B526A"/>
    <w:rsid w:val="007B5367"/>
    <w:rsid w:val="007B55EF"/>
    <w:rsid w:val="007B5D8D"/>
    <w:rsid w:val="007B6104"/>
    <w:rsid w:val="007B6599"/>
    <w:rsid w:val="007B674D"/>
    <w:rsid w:val="007B6AD0"/>
    <w:rsid w:val="007B6D8F"/>
    <w:rsid w:val="007B6E2B"/>
    <w:rsid w:val="007B6ECC"/>
    <w:rsid w:val="007B7321"/>
    <w:rsid w:val="007B741D"/>
    <w:rsid w:val="007B7AE4"/>
    <w:rsid w:val="007B7BA9"/>
    <w:rsid w:val="007B7CF3"/>
    <w:rsid w:val="007C03CE"/>
    <w:rsid w:val="007C0509"/>
    <w:rsid w:val="007C1015"/>
    <w:rsid w:val="007C199A"/>
    <w:rsid w:val="007C1A4D"/>
    <w:rsid w:val="007C1B68"/>
    <w:rsid w:val="007C1C58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5EE4"/>
    <w:rsid w:val="007C6074"/>
    <w:rsid w:val="007C67AF"/>
    <w:rsid w:val="007C70B0"/>
    <w:rsid w:val="007C70CF"/>
    <w:rsid w:val="007C74F7"/>
    <w:rsid w:val="007C78D3"/>
    <w:rsid w:val="007C7904"/>
    <w:rsid w:val="007C7A2E"/>
    <w:rsid w:val="007C7C87"/>
    <w:rsid w:val="007C7DF8"/>
    <w:rsid w:val="007D00CE"/>
    <w:rsid w:val="007D078A"/>
    <w:rsid w:val="007D0E40"/>
    <w:rsid w:val="007D0FC4"/>
    <w:rsid w:val="007D16B6"/>
    <w:rsid w:val="007D1AE6"/>
    <w:rsid w:val="007D1AF7"/>
    <w:rsid w:val="007D1C47"/>
    <w:rsid w:val="007D1CB0"/>
    <w:rsid w:val="007D25E6"/>
    <w:rsid w:val="007D29E7"/>
    <w:rsid w:val="007D2CE2"/>
    <w:rsid w:val="007D34DB"/>
    <w:rsid w:val="007D377C"/>
    <w:rsid w:val="007D3B29"/>
    <w:rsid w:val="007D3FEC"/>
    <w:rsid w:val="007D403D"/>
    <w:rsid w:val="007D43E2"/>
    <w:rsid w:val="007D452A"/>
    <w:rsid w:val="007D4F40"/>
    <w:rsid w:val="007D5063"/>
    <w:rsid w:val="007D51A3"/>
    <w:rsid w:val="007D5589"/>
    <w:rsid w:val="007D5692"/>
    <w:rsid w:val="007D58E2"/>
    <w:rsid w:val="007D5977"/>
    <w:rsid w:val="007D63E3"/>
    <w:rsid w:val="007D6666"/>
    <w:rsid w:val="007D6DA9"/>
    <w:rsid w:val="007D6F68"/>
    <w:rsid w:val="007D6FFD"/>
    <w:rsid w:val="007D7A5F"/>
    <w:rsid w:val="007D7D72"/>
    <w:rsid w:val="007D7FE6"/>
    <w:rsid w:val="007E0278"/>
    <w:rsid w:val="007E0E31"/>
    <w:rsid w:val="007E12ED"/>
    <w:rsid w:val="007E1318"/>
    <w:rsid w:val="007E156D"/>
    <w:rsid w:val="007E1743"/>
    <w:rsid w:val="007E1963"/>
    <w:rsid w:val="007E1979"/>
    <w:rsid w:val="007E1A38"/>
    <w:rsid w:val="007E28AF"/>
    <w:rsid w:val="007E327D"/>
    <w:rsid w:val="007E34BE"/>
    <w:rsid w:val="007E35D2"/>
    <w:rsid w:val="007E375E"/>
    <w:rsid w:val="007E39BD"/>
    <w:rsid w:val="007E437F"/>
    <w:rsid w:val="007E448A"/>
    <w:rsid w:val="007E455B"/>
    <w:rsid w:val="007E4831"/>
    <w:rsid w:val="007E4893"/>
    <w:rsid w:val="007E4E34"/>
    <w:rsid w:val="007E4EC6"/>
    <w:rsid w:val="007E500B"/>
    <w:rsid w:val="007E5067"/>
    <w:rsid w:val="007E5185"/>
    <w:rsid w:val="007E5327"/>
    <w:rsid w:val="007E544F"/>
    <w:rsid w:val="007E57F8"/>
    <w:rsid w:val="007E5C52"/>
    <w:rsid w:val="007E5FEB"/>
    <w:rsid w:val="007E6115"/>
    <w:rsid w:val="007E646E"/>
    <w:rsid w:val="007E6B2A"/>
    <w:rsid w:val="007E6C18"/>
    <w:rsid w:val="007E7666"/>
    <w:rsid w:val="007E7984"/>
    <w:rsid w:val="007E7BCE"/>
    <w:rsid w:val="007E7DD0"/>
    <w:rsid w:val="007F006E"/>
    <w:rsid w:val="007F0615"/>
    <w:rsid w:val="007F089D"/>
    <w:rsid w:val="007F08D8"/>
    <w:rsid w:val="007F0965"/>
    <w:rsid w:val="007F0B8C"/>
    <w:rsid w:val="007F0FA7"/>
    <w:rsid w:val="007F1079"/>
    <w:rsid w:val="007F1277"/>
    <w:rsid w:val="007F13CE"/>
    <w:rsid w:val="007F14D6"/>
    <w:rsid w:val="007F1572"/>
    <w:rsid w:val="007F195B"/>
    <w:rsid w:val="007F1D24"/>
    <w:rsid w:val="007F1D8A"/>
    <w:rsid w:val="007F231B"/>
    <w:rsid w:val="007F234D"/>
    <w:rsid w:val="007F238F"/>
    <w:rsid w:val="007F2397"/>
    <w:rsid w:val="007F2853"/>
    <w:rsid w:val="007F2D0D"/>
    <w:rsid w:val="007F3012"/>
    <w:rsid w:val="007F32DE"/>
    <w:rsid w:val="007F33F9"/>
    <w:rsid w:val="007F3AD8"/>
    <w:rsid w:val="007F3AFA"/>
    <w:rsid w:val="007F3F5F"/>
    <w:rsid w:val="007F4068"/>
    <w:rsid w:val="007F415F"/>
    <w:rsid w:val="007F47AD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BE1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79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2A04"/>
    <w:rsid w:val="00803328"/>
    <w:rsid w:val="00803407"/>
    <w:rsid w:val="008038C4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CC2"/>
    <w:rsid w:val="00805D36"/>
    <w:rsid w:val="00805FF8"/>
    <w:rsid w:val="008060C3"/>
    <w:rsid w:val="00806268"/>
    <w:rsid w:val="00806616"/>
    <w:rsid w:val="008069DF"/>
    <w:rsid w:val="00806B1A"/>
    <w:rsid w:val="00807122"/>
    <w:rsid w:val="008074C5"/>
    <w:rsid w:val="00807627"/>
    <w:rsid w:val="00807634"/>
    <w:rsid w:val="00807899"/>
    <w:rsid w:val="00807A2E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255"/>
    <w:rsid w:val="008114E0"/>
    <w:rsid w:val="00811EE7"/>
    <w:rsid w:val="00811F8D"/>
    <w:rsid w:val="008125CE"/>
    <w:rsid w:val="008125D4"/>
    <w:rsid w:val="008128DC"/>
    <w:rsid w:val="00812CDB"/>
    <w:rsid w:val="00812F38"/>
    <w:rsid w:val="00812FCF"/>
    <w:rsid w:val="00812FDD"/>
    <w:rsid w:val="008130F1"/>
    <w:rsid w:val="00813426"/>
    <w:rsid w:val="008139EA"/>
    <w:rsid w:val="0081432F"/>
    <w:rsid w:val="00814401"/>
    <w:rsid w:val="008146E3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A33"/>
    <w:rsid w:val="00815B2C"/>
    <w:rsid w:val="00815D35"/>
    <w:rsid w:val="00816224"/>
    <w:rsid w:val="0081637C"/>
    <w:rsid w:val="00816762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298"/>
    <w:rsid w:val="0082191F"/>
    <w:rsid w:val="00821921"/>
    <w:rsid w:val="00821EB2"/>
    <w:rsid w:val="00822117"/>
    <w:rsid w:val="00822432"/>
    <w:rsid w:val="00822756"/>
    <w:rsid w:val="00823664"/>
    <w:rsid w:val="00823790"/>
    <w:rsid w:val="0082391E"/>
    <w:rsid w:val="00823DE6"/>
    <w:rsid w:val="00824208"/>
    <w:rsid w:val="0082464E"/>
    <w:rsid w:val="008247F8"/>
    <w:rsid w:val="00824E57"/>
    <w:rsid w:val="00825037"/>
    <w:rsid w:val="0082523F"/>
    <w:rsid w:val="00825569"/>
    <w:rsid w:val="00825DF5"/>
    <w:rsid w:val="00825F8E"/>
    <w:rsid w:val="00826070"/>
    <w:rsid w:val="0082694F"/>
    <w:rsid w:val="00826D63"/>
    <w:rsid w:val="00826E57"/>
    <w:rsid w:val="00827016"/>
    <w:rsid w:val="0082745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5C1"/>
    <w:rsid w:val="00832146"/>
    <w:rsid w:val="0083296E"/>
    <w:rsid w:val="00832D0E"/>
    <w:rsid w:val="00832DDC"/>
    <w:rsid w:val="00833189"/>
    <w:rsid w:val="00833376"/>
    <w:rsid w:val="008337F4"/>
    <w:rsid w:val="0083386C"/>
    <w:rsid w:val="008338B2"/>
    <w:rsid w:val="008338F2"/>
    <w:rsid w:val="00833DC8"/>
    <w:rsid w:val="00833E06"/>
    <w:rsid w:val="00833EFB"/>
    <w:rsid w:val="00833FCB"/>
    <w:rsid w:val="0083400E"/>
    <w:rsid w:val="008341FC"/>
    <w:rsid w:val="00834488"/>
    <w:rsid w:val="0083456E"/>
    <w:rsid w:val="00834FD4"/>
    <w:rsid w:val="00835170"/>
    <w:rsid w:val="008353A8"/>
    <w:rsid w:val="00835502"/>
    <w:rsid w:val="00835677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599"/>
    <w:rsid w:val="00837ED6"/>
    <w:rsid w:val="00837F8F"/>
    <w:rsid w:val="008402E4"/>
    <w:rsid w:val="0084049C"/>
    <w:rsid w:val="00840C82"/>
    <w:rsid w:val="0084112E"/>
    <w:rsid w:val="00841DE3"/>
    <w:rsid w:val="00841FC3"/>
    <w:rsid w:val="008420BE"/>
    <w:rsid w:val="00842402"/>
    <w:rsid w:val="00842B01"/>
    <w:rsid w:val="008431F9"/>
    <w:rsid w:val="008433BD"/>
    <w:rsid w:val="00843806"/>
    <w:rsid w:val="00843843"/>
    <w:rsid w:val="00843A1D"/>
    <w:rsid w:val="00843A48"/>
    <w:rsid w:val="00843E39"/>
    <w:rsid w:val="0084412A"/>
    <w:rsid w:val="0084419D"/>
    <w:rsid w:val="008441F3"/>
    <w:rsid w:val="00844735"/>
    <w:rsid w:val="00844A4E"/>
    <w:rsid w:val="00844DB4"/>
    <w:rsid w:val="0084533F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9F4"/>
    <w:rsid w:val="00850ADF"/>
    <w:rsid w:val="00850CAA"/>
    <w:rsid w:val="00850D36"/>
    <w:rsid w:val="00850E59"/>
    <w:rsid w:val="00851360"/>
    <w:rsid w:val="00851507"/>
    <w:rsid w:val="008516C1"/>
    <w:rsid w:val="008516D9"/>
    <w:rsid w:val="0085178D"/>
    <w:rsid w:val="008519D4"/>
    <w:rsid w:val="00851A57"/>
    <w:rsid w:val="0085214C"/>
    <w:rsid w:val="008526FE"/>
    <w:rsid w:val="008527BA"/>
    <w:rsid w:val="00852E51"/>
    <w:rsid w:val="00852FEC"/>
    <w:rsid w:val="00853892"/>
    <w:rsid w:val="00853AE0"/>
    <w:rsid w:val="008542EE"/>
    <w:rsid w:val="00854649"/>
    <w:rsid w:val="0085475E"/>
    <w:rsid w:val="008549CA"/>
    <w:rsid w:val="008549E5"/>
    <w:rsid w:val="008549F9"/>
    <w:rsid w:val="00854D1B"/>
    <w:rsid w:val="00854D21"/>
    <w:rsid w:val="00855737"/>
    <w:rsid w:val="00855A99"/>
    <w:rsid w:val="0085608E"/>
    <w:rsid w:val="008561AB"/>
    <w:rsid w:val="0085620B"/>
    <w:rsid w:val="008562EF"/>
    <w:rsid w:val="008563D9"/>
    <w:rsid w:val="0085678E"/>
    <w:rsid w:val="00856B7C"/>
    <w:rsid w:val="00856DBF"/>
    <w:rsid w:val="00856DE2"/>
    <w:rsid w:val="00856FB1"/>
    <w:rsid w:val="0085707C"/>
    <w:rsid w:val="008571BA"/>
    <w:rsid w:val="00857430"/>
    <w:rsid w:val="008574E3"/>
    <w:rsid w:val="0085768F"/>
    <w:rsid w:val="00860033"/>
    <w:rsid w:val="00860049"/>
    <w:rsid w:val="0086055D"/>
    <w:rsid w:val="008612D2"/>
    <w:rsid w:val="008616E8"/>
    <w:rsid w:val="00861735"/>
    <w:rsid w:val="008619DE"/>
    <w:rsid w:val="00861DE1"/>
    <w:rsid w:val="00861E0C"/>
    <w:rsid w:val="0086241A"/>
    <w:rsid w:val="008624F8"/>
    <w:rsid w:val="0086253F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CF"/>
    <w:rsid w:val="008642E8"/>
    <w:rsid w:val="00864775"/>
    <w:rsid w:val="00864A1B"/>
    <w:rsid w:val="00865144"/>
    <w:rsid w:val="00865162"/>
    <w:rsid w:val="008651EA"/>
    <w:rsid w:val="00865235"/>
    <w:rsid w:val="00865491"/>
    <w:rsid w:val="0086564A"/>
    <w:rsid w:val="00865F03"/>
    <w:rsid w:val="00865F2F"/>
    <w:rsid w:val="008661FE"/>
    <w:rsid w:val="00866223"/>
    <w:rsid w:val="00866413"/>
    <w:rsid w:val="008669F4"/>
    <w:rsid w:val="00866C18"/>
    <w:rsid w:val="00867148"/>
    <w:rsid w:val="008671F4"/>
    <w:rsid w:val="00867897"/>
    <w:rsid w:val="00867C04"/>
    <w:rsid w:val="00867C1B"/>
    <w:rsid w:val="00867D0F"/>
    <w:rsid w:val="00867E38"/>
    <w:rsid w:val="00867FA3"/>
    <w:rsid w:val="00870553"/>
    <w:rsid w:val="008705E0"/>
    <w:rsid w:val="008707CF"/>
    <w:rsid w:val="00870C1D"/>
    <w:rsid w:val="00870E35"/>
    <w:rsid w:val="00870F02"/>
    <w:rsid w:val="00871374"/>
    <w:rsid w:val="00871622"/>
    <w:rsid w:val="0087167E"/>
    <w:rsid w:val="008716A1"/>
    <w:rsid w:val="00871958"/>
    <w:rsid w:val="00871B1F"/>
    <w:rsid w:val="00871D12"/>
    <w:rsid w:val="00871DEC"/>
    <w:rsid w:val="00871EFA"/>
    <w:rsid w:val="008720B0"/>
    <w:rsid w:val="008726F8"/>
    <w:rsid w:val="0087282B"/>
    <w:rsid w:val="00872B0C"/>
    <w:rsid w:val="00873242"/>
    <w:rsid w:val="008735B0"/>
    <w:rsid w:val="00873675"/>
    <w:rsid w:val="008738F9"/>
    <w:rsid w:val="00873A21"/>
    <w:rsid w:val="00873DBE"/>
    <w:rsid w:val="00873FDF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5BA"/>
    <w:rsid w:val="008756A3"/>
    <w:rsid w:val="00875CB8"/>
    <w:rsid w:val="00875CDF"/>
    <w:rsid w:val="00875FF2"/>
    <w:rsid w:val="008762AB"/>
    <w:rsid w:val="008764D5"/>
    <w:rsid w:val="00876801"/>
    <w:rsid w:val="00876BCD"/>
    <w:rsid w:val="00876C79"/>
    <w:rsid w:val="0087706C"/>
    <w:rsid w:val="00877242"/>
    <w:rsid w:val="00877298"/>
    <w:rsid w:val="0087780A"/>
    <w:rsid w:val="008778CD"/>
    <w:rsid w:val="00877967"/>
    <w:rsid w:val="00877A97"/>
    <w:rsid w:val="00877CB6"/>
    <w:rsid w:val="00877EE2"/>
    <w:rsid w:val="008803FC"/>
    <w:rsid w:val="00880453"/>
    <w:rsid w:val="0088067A"/>
    <w:rsid w:val="00880B10"/>
    <w:rsid w:val="00880DF8"/>
    <w:rsid w:val="008811B8"/>
    <w:rsid w:val="0088145A"/>
    <w:rsid w:val="008816C9"/>
    <w:rsid w:val="00881E5D"/>
    <w:rsid w:val="00882169"/>
    <w:rsid w:val="008821ED"/>
    <w:rsid w:val="00882338"/>
    <w:rsid w:val="00882425"/>
    <w:rsid w:val="008832E1"/>
    <w:rsid w:val="008835B0"/>
    <w:rsid w:val="008838F7"/>
    <w:rsid w:val="00883DBD"/>
    <w:rsid w:val="00883FBF"/>
    <w:rsid w:val="00884EED"/>
    <w:rsid w:val="00884F20"/>
    <w:rsid w:val="008851AF"/>
    <w:rsid w:val="008855B8"/>
    <w:rsid w:val="0088587C"/>
    <w:rsid w:val="00885CE8"/>
    <w:rsid w:val="0088608F"/>
    <w:rsid w:val="008860C4"/>
    <w:rsid w:val="008861B0"/>
    <w:rsid w:val="008861D4"/>
    <w:rsid w:val="00886572"/>
    <w:rsid w:val="00886591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1FCA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2E1"/>
    <w:rsid w:val="008947F6"/>
    <w:rsid w:val="008949A5"/>
    <w:rsid w:val="00894A93"/>
    <w:rsid w:val="00894B5E"/>
    <w:rsid w:val="00894BC5"/>
    <w:rsid w:val="00894F14"/>
    <w:rsid w:val="00895655"/>
    <w:rsid w:val="00895D34"/>
    <w:rsid w:val="00895E47"/>
    <w:rsid w:val="00895E97"/>
    <w:rsid w:val="00895F13"/>
    <w:rsid w:val="00896382"/>
    <w:rsid w:val="0089665A"/>
    <w:rsid w:val="008968E9"/>
    <w:rsid w:val="008970D1"/>
    <w:rsid w:val="0089718B"/>
    <w:rsid w:val="008974FB"/>
    <w:rsid w:val="008977C1"/>
    <w:rsid w:val="00897878"/>
    <w:rsid w:val="008A0361"/>
    <w:rsid w:val="008A05AE"/>
    <w:rsid w:val="008A07F9"/>
    <w:rsid w:val="008A0940"/>
    <w:rsid w:val="008A0A6C"/>
    <w:rsid w:val="008A0F26"/>
    <w:rsid w:val="008A110E"/>
    <w:rsid w:val="008A11AB"/>
    <w:rsid w:val="008A17D2"/>
    <w:rsid w:val="008A1C50"/>
    <w:rsid w:val="008A1E84"/>
    <w:rsid w:val="008A2479"/>
    <w:rsid w:val="008A294D"/>
    <w:rsid w:val="008A2CA7"/>
    <w:rsid w:val="008A2CFA"/>
    <w:rsid w:val="008A2EB6"/>
    <w:rsid w:val="008A3010"/>
    <w:rsid w:val="008A335C"/>
    <w:rsid w:val="008A359D"/>
    <w:rsid w:val="008A3764"/>
    <w:rsid w:val="008A3777"/>
    <w:rsid w:val="008A3AE9"/>
    <w:rsid w:val="008A3E84"/>
    <w:rsid w:val="008A4138"/>
    <w:rsid w:val="008A4162"/>
    <w:rsid w:val="008A48E3"/>
    <w:rsid w:val="008A4B5F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572"/>
    <w:rsid w:val="008A659E"/>
    <w:rsid w:val="008A680E"/>
    <w:rsid w:val="008A695E"/>
    <w:rsid w:val="008A6A15"/>
    <w:rsid w:val="008A6AA8"/>
    <w:rsid w:val="008A6F82"/>
    <w:rsid w:val="008A71B0"/>
    <w:rsid w:val="008A72B2"/>
    <w:rsid w:val="008A7349"/>
    <w:rsid w:val="008A775F"/>
    <w:rsid w:val="008A7917"/>
    <w:rsid w:val="008B012A"/>
    <w:rsid w:val="008B039A"/>
    <w:rsid w:val="008B04A0"/>
    <w:rsid w:val="008B06B6"/>
    <w:rsid w:val="008B0882"/>
    <w:rsid w:val="008B089A"/>
    <w:rsid w:val="008B0FE1"/>
    <w:rsid w:val="008B11F3"/>
    <w:rsid w:val="008B12D8"/>
    <w:rsid w:val="008B17ED"/>
    <w:rsid w:val="008B18AC"/>
    <w:rsid w:val="008B1999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C09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54D"/>
    <w:rsid w:val="008B45AE"/>
    <w:rsid w:val="008B4AFC"/>
    <w:rsid w:val="008B5AA0"/>
    <w:rsid w:val="008B5DB3"/>
    <w:rsid w:val="008B6248"/>
    <w:rsid w:val="008B67E1"/>
    <w:rsid w:val="008B67EB"/>
    <w:rsid w:val="008B69F7"/>
    <w:rsid w:val="008B6A98"/>
    <w:rsid w:val="008B6D13"/>
    <w:rsid w:val="008B7061"/>
    <w:rsid w:val="008B72FA"/>
    <w:rsid w:val="008B74E7"/>
    <w:rsid w:val="008B755B"/>
    <w:rsid w:val="008B7643"/>
    <w:rsid w:val="008B77BA"/>
    <w:rsid w:val="008B7E49"/>
    <w:rsid w:val="008C00F5"/>
    <w:rsid w:val="008C05A1"/>
    <w:rsid w:val="008C07A9"/>
    <w:rsid w:val="008C085B"/>
    <w:rsid w:val="008C0B52"/>
    <w:rsid w:val="008C0E45"/>
    <w:rsid w:val="008C0EBF"/>
    <w:rsid w:val="008C0EDD"/>
    <w:rsid w:val="008C0F4C"/>
    <w:rsid w:val="008C1158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7D0"/>
    <w:rsid w:val="008C3954"/>
    <w:rsid w:val="008C3B16"/>
    <w:rsid w:val="008C4430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55F"/>
    <w:rsid w:val="008C55C3"/>
    <w:rsid w:val="008C587F"/>
    <w:rsid w:val="008C5C1D"/>
    <w:rsid w:val="008C5CBA"/>
    <w:rsid w:val="008C5D7D"/>
    <w:rsid w:val="008C5D99"/>
    <w:rsid w:val="008C63EC"/>
    <w:rsid w:val="008C66C6"/>
    <w:rsid w:val="008C6831"/>
    <w:rsid w:val="008C6A19"/>
    <w:rsid w:val="008C6BD9"/>
    <w:rsid w:val="008C76FB"/>
    <w:rsid w:val="008C7B9E"/>
    <w:rsid w:val="008C7BBE"/>
    <w:rsid w:val="008C7D67"/>
    <w:rsid w:val="008C7E01"/>
    <w:rsid w:val="008C7F3A"/>
    <w:rsid w:val="008D0510"/>
    <w:rsid w:val="008D095B"/>
    <w:rsid w:val="008D0A94"/>
    <w:rsid w:val="008D0C1C"/>
    <w:rsid w:val="008D0E3A"/>
    <w:rsid w:val="008D1274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5F3"/>
    <w:rsid w:val="008D2B5E"/>
    <w:rsid w:val="008D31F2"/>
    <w:rsid w:val="008D339E"/>
    <w:rsid w:val="008D3C37"/>
    <w:rsid w:val="008D3E83"/>
    <w:rsid w:val="008D450A"/>
    <w:rsid w:val="008D4BAC"/>
    <w:rsid w:val="008D52A4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6E74"/>
    <w:rsid w:val="008D7030"/>
    <w:rsid w:val="008D7317"/>
    <w:rsid w:val="008D7713"/>
    <w:rsid w:val="008E0538"/>
    <w:rsid w:val="008E0789"/>
    <w:rsid w:val="008E11DD"/>
    <w:rsid w:val="008E14D2"/>
    <w:rsid w:val="008E1527"/>
    <w:rsid w:val="008E1712"/>
    <w:rsid w:val="008E1B67"/>
    <w:rsid w:val="008E1EF6"/>
    <w:rsid w:val="008E2008"/>
    <w:rsid w:val="008E2017"/>
    <w:rsid w:val="008E277D"/>
    <w:rsid w:val="008E298F"/>
    <w:rsid w:val="008E29BB"/>
    <w:rsid w:val="008E2A67"/>
    <w:rsid w:val="008E2D0F"/>
    <w:rsid w:val="008E2DE4"/>
    <w:rsid w:val="008E2E6F"/>
    <w:rsid w:val="008E4035"/>
    <w:rsid w:val="008E4061"/>
    <w:rsid w:val="008E4067"/>
    <w:rsid w:val="008E4391"/>
    <w:rsid w:val="008E4921"/>
    <w:rsid w:val="008E4E32"/>
    <w:rsid w:val="008E4EF9"/>
    <w:rsid w:val="008E4F0C"/>
    <w:rsid w:val="008E4F4F"/>
    <w:rsid w:val="008E4FC3"/>
    <w:rsid w:val="008E520E"/>
    <w:rsid w:val="008E5229"/>
    <w:rsid w:val="008E5473"/>
    <w:rsid w:val="008E566D"/>
    <w:rsid w:val="008E58BB"/>
    <w:rsid w:val="008E5D63"/>
    <w:rsid w:val="008E5F49"/>
    <w:rsid w:val="008E6614"/>
    <w:rsid w:val="008E691A"/>
    <w:rsid w:val="008E6967"/>
    <w:rsid w:val="008E6C62"/>
    <w:rsid w:val="008E6FDB"/>
    <w:rsid w:val="008E76C0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8C"/>
    <w:rsid w:val="008F24D3"/>
    <w:rsid w:val="008F24D8"/>
    <w:rsid w:val="008F250C"/>
    <w:rsid w:val="008F26A0"/>
    <w:rsid w:val="008F2716"/>
    <w:rsid w:val="008F27EC"/>
    <w:rsid w:val="008F2C3B"/>
    <w:rsid w:val="008F35FD"/>
    <w:rsid w:val="008F3650"/>
    <w:rsid w:val="008F36A0"/>
    <w:rsid w:val="008F409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C5E"/>
    <w:rsid w:val="008F6D74"/>
    <w:rsid w:val="008F6F2D"/>
    <w:rsid w:val="008F6FB1"/>
    <w:rsid w:val="008F7165"/>
    <w:rsid w:val="008F744B"/>
    <w:rsid w:val="008F763E"/>
    <w:rsid w:val="008F7D77"/>
    <w:rsid w:val="0090020C"/>
    <w:rsid w:val="009003F7"/>
    <w:rsid w:val="00900702"/>
    <w:rsid w:val="00900C4B"/>
    <w:rsid w:val="00900D8D"/>
    <w:rsid w:val="0090121F"/>
    <w:rsid w:val="0090151F"/>
    <w:rsid w:val="00901A1C"/>
    <w:rsid w:val="00901C9B"/>
    <w:rsid w:val="00901D11"/>
    <w:rsid w:val="009020C4"/>
    <w:rsid w:val="009023DF"/>
    <w:rsid w:val="009024ED"/>
    <w:rsid w:val="00902969"/>
    <w:rsid w:val="00902B60"/>
    <w:rsid w:val="00902BCC"/>
    <w:rsid w:val="00903163"/>
    <w:rsid w:val="00903619"/>
    <w:rsid w:val="0090388D"/>
    <w:rsid w:val="00903C01"/>
    <w:rsid w:val="00903C63"/>
    <w:rsid w:val="00904151"/>
    <w:rsid w:val="009046A5"/>
    <w:rsid w:val="009046E6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4DE"/>
    <w:rsid w:val="009078FD"/>
    <w:rsid w:val="00910025"/>
    <w:rsid w:val="009100C1"/>
    <w:rsid w:val="00910BDD"/>
    <w:rsid w:val="00911375"/>
    <w:rsid w:val="009115D1"/>
    <w:rsid w:val="009116CF"/>
    <w:rsid w:val="00911F32"/>
    <w:rsid w:val="0091200B"/>
    <w:rsid w:val="00912535"/>
    <w:rsid w:val="009129B3"/>
    <w:rsid w:val="00912FBA"/>
    <w:rsid w:val="00912FFD"/>
    <w:rsid w:val="00913622"/>
    <w:rsid w:val="009136F2"/>
    <w:rsid w:val="00913BB9"/>
    <w:rsid w:val="00913F65"/>
    <w:rsid w:val="009142B1"/>
    <w:rsid w:val="009144E4"/>
    <w:rsid w:val="00914529"/>
    <w:rsid w:val="009145EA"/>
    <w:rsid w:val="0091469F"/>
    <w:rsid w:val="009146F4"/>
    <w:rsid w:val="0091474B"/>
    <w:rsid w:val="009148AB"/>
    <w:rsid w:val="00914D1F"/>
    <w:rsid w:val="0091527A"/>
    <w:rsid w:val="00915F1B"/>
    <w:rsid w:val="009161ED"/>
    <w:rsid w:val="00916234"/>
    <w:rsid w:val="00916742"/>
    <w:rsid w:val="00916996"/>
    <w:rsid w:val="00916A14"/>
    <w:rsid w:val="00917036"/>
    <w:rsid w:val="009170D8"/>
    <w:rsid w:val="00917259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0C5F"/>
    <w:rsid w:val="009213EE"/>
    <w:rsid w:val="00921406"/>
    <w:rsid w:val="0092153F"/>
    <w:rsid w:val="00921959"/>
    <w:rsid w:val="009219FF"/>
    <w:rsid w:val="00921A70"/>
    <w:rsid w:val="00921BDF"/>
    <w:rsid w:val="00921F11"/>
    <w:rsid w:val="009220F9"/>
    <w:rsid w:val="00922223"/>
    <w:rsid w:val="0092242A"/>
    <w:rsid w:val="00922A4B"/>
    <w:rsid w:val="00922B92"/>
    <w:rsid w:val="00922C43"/>
    <w:rsid w:val="0092371E"/>
    <w:rsid w:val="009237C2"/>
    <w:rsid w:val="0092383B"/>
    <w:rsid w:val="009238D1"/>
    <w:rsid w:val="00923909"/>
    <w:rsid w:val="00923A23"/>
    <w:rsid w:val="00923A72"/>
    <w:rsid w:val="00923B9F"/>
    <w:rsid w:val="00923DB3"/>
    <w:rsid w:val="0092434D"/>
    <w:rsid w:val="009244A3"/>
    <w:rsid w:val="009245FF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4C"/>
    <w:rsid w:val="00926487"/>
    <w:rsid w:val="00926822"/>
    <w:rsid w:val="00926A1E"/>
    <w:rsid w:val="00926F4F"/>
    <w:rsid w:val="00927616"/>
    <w:rsid w:val="009276E2"/>
    <w:rsid w:val="00927A16"/>
    <w:rsid w:val="00927A4B"/>
    <w:rsid w:val="00927B92"/>
    <w:rsid w:val="00927E60"/>
    <w:rsid w:val="0093002B"/>
    <w:rsid w:val="00930172"/>
    <w:rsid w:val="0093030A"/>
    <w:rsid w:val="009305EB"/>
    <w:rsid w:val="00930762"/>
    <w:rsid w:val="00930BBF"/>
    <w:rsid w:val="0093123B"/>
    <w:rsid w:val="0093184F"/>
    <w:rsid w:val="009318F2"/>
    <w:rsid w:val="00931942"/>
    <w:rsid w:val="0093213C"/>
    <w:rsid w:val="0093216D"/>
    <w:rsid w:val="00932198"/>
    <w:rsid w:val="0093250C"/>
    <w:rsid w:val="009326E0"/>
    <w:rsid w:val="00932BC0"/>
    <w:rsid w:val="00932F8A"/>
    <w:rsid w:val="0093310D"/>
    <w:rsid w:val="00933ACF"/>
    <w:rsid w:val="00933ED2"/>
    <w:rsid w:val="00934232"/>
    <w:rsid w:val="009343B7"/>
    <w:rsid w:val="00934417"/>
    <w:rsid w:val="00934FD5"/>
    <w:rsid w:val="00935DCC"/>
    <w:rsid w:val="00936364"/>
    <w:rsid w:val="00936887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0A1B"/>
    <w:rsid w:val="0094103E"/>
    <w:rsid w:val="00941207"/>
    <w:rsid w:val="009412D8"/>
    <w:rsid w:val="0094169E"/>
    <w:rsid w:val="009419BF"/>
    <w:rsid w:val="009419FD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46CD"/>
    <w:rsid w:val="00944810"/>
    <w:rsid w:val="009451A6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E72"/>
    <w:rsid w:val="00947F7B"/>
    <w:rsid w:val="00947FF5"/>
    <w:rsid w:val="0095033D"/>
    <w:rsid w:val="00950465"/>
    <w:rsid w:val="009504D2"/>
    <w:rsid w:val="0095069D"/>
    <w:rsid w:val="0095096A"/>
    <w:rsid w:val="009514F5"/>
    <w:rsid w:val="00952063"/>
    <w:rsid w:val="0095219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99B"/>
    <w:rsid w:val="009549F7"/>
    <w:rsid w:val="00954EF9"/>
    <w:rsid w:val="009551B2"/>
    <w:rsid w:val="009553A9"/>
    <w:rsid w:val="009555D1"/>
    <w:rsid w:val="00955916"/>
    <w:rsid w:val="00955CF1"/>
    <w:rsid w:val="00955F01"/>
    <w:rsid w:val="009561F5"/>
    <w:rsid w:val="00956BF4"/>
    <w:rsid w:val="009577DF"/>
    <w:rsid w:val="009578E3"/>
    <w:rsid w:val="00957C30"/>
    <w:rsid w:val="00957D29"/>
    <w:rsid w:val="00957D7C"/>
    <w:rsid w:val="00957DEA"/>
    <w:rsid w:val="0096021B"/>
    <w:rsid w:val="0096065A"/>
    <w:rsid w:val="00961313"/>
    <w:rsid w:val="00961753"/>
    <w:rsid w:val="009617A8"/>
    <w:rsid w:val="00961950"/>
    <w:rsid w:val="009619AD"/>
    <w:rsid w:val="00961ACC"/>
    <w:rsid w:val="00962160"/>
    <w:rsid w:val="00962296"/>
    <w:rsid w:val="009623C2"/>
    <w:rsid w:val="009628BD"/>
    <w:rsid w:val="00962A97"/>
    <w:rsid w:val="0096314F"/>
    <w:rsid w:val="009632D8"/>
    <w:rsid w:val="009634C1"/>
    <w:rsid w:val="009636DD"/>
    <w:rsid w:val="009638E3"/>
    <w:rsid w:val="00963CB0"/>
    <w:rsid w:val="00963FC9"/>
    <w:rsid w:val="0096477B"/>
    <w:rsid w:val="009647F0"/>
    <w:rsid w:val="00964BEB"/>
    <w:rsid w:val="00964DAA"/>
    <w:rsid w:val="009655CB"/>
    <w:rsid w:val="0096586F"/>
    <w:rsid w:val="0096590B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111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0B12"/>
    <w:rsid w:val="009710E6"/>
    <w:rsid w:val="00971108"/>
    <w:rsid w:val="009714A4"/>
    <w:rsid w:val="00971A13"/>
    <w:rsid w:val="00971BA7"/>
    <w:rsid w:val="00971D4A"/>
    <w:rsid w:val="00972333"/>
    <w:rsid w:val="0097256D"/>
    <w:rsid w:val="00972713"/>
    <w:rsid w:val="00972B58"/>
    <w:rsid w:val="00972BB3"/>
    <w:rsid w:val="00972C55"/>
    <w:rsid w:val="00973035"/>
    <w:rsid w:val="00973260"/>
    <w:rsid w:val="009733E5"/>
    <w:rsid w:val="009735A6"/>
    <w:rsid w:val="00973A7F"/>
    <w:rsid w:val="00975268"/>
    <w:rsid w:val="0097534B"/>
    <w:rsid w:val="009754C3"/>
    <w:rsid w:val="009755FE"/>
    <w:rsid w:val="00975AF5"/>
    <w:rsid w:val="00975D50"/>
    <w:rsid w:val="00975D5B"/>
    <w:rsid w:val="00975E36"/>
    <w:rsid w:val="00975EEA"/>
    <w:rsid w:val="009762AD"/>
    <w:rsid w:val="00976E53"/>
    <w:rsid w:val="00977B85"/>
    <w:rsid w:val="00977CCF"/>
    <w:rsid w:val="00977D0E"/>
    <w:rsid w:val="00977DAF"/>
    <w:rsid w:val="00977EF8"/>
    <w:rsid w:val="00980385"/>
    <w:rsid w:val="009805B7"/>
    <w:rsid w:val="00980747"/>
    <w:rsid w:val="00981106"/>
    <w:rsid w:val="0098135D"/>
    <w:rsid w:val="0098178F"/>
    <w:rsid w:val="009817A5"/>
    <w:rsid w:val="00981CBB"/>
    <w:rsid w:val="00981F0E"/>
    <w:rsid w:val="009823CF"/>
    <w:rsid w:val="009825B9"/>
    <w:rsid w:val="00982C2C"/>
    <w:rsid w:val="00982E36"/>
    <w:rsid w:val="00982F43"/>
    <w:rsid w:val="009839A8"/>
    <w:rsid w:val="00983C0C"/>
    <w:rsid w:val="00983F01"/>
    <w:rsid w:val="00984142"/>
    <w:rsid w:val="009845F2"/>
    <w:rsid w:val="00984673"/>
    <w:rsid w:val="0098485D"/>
    <w:rsid w:val="00984975"/>
    <w:rsid w:val="009849DC"/>
    <w:rsid w:val="00984CFE"/>
    <w:rsid w:val="00984FE9"/>
    <w:rsid w:val="0098524D"/>
    <w:rsid w:val="0098572C"/>
    <w:rsid w:val="00985BE6"/>
    <w:rsid w:val="00986450"/>
    <w:rsid w:val="00986963"/>
    <w:rsid w:val="00986ABF"/>
    <w:rsid w:val="00986DFE"/>
    <w:rsid w:val="0098729E"/>
    <w:rsid w:val="0098741F"/>
    <w:rsid w:val="00987548"/>
    <w:rsid w:val="009875C1"/>
    <w:rsid w:val="00987C79"/>
    <w:rsid w:val="00987CA6"/>
    <w:rsid w:val="00990084"/>
    <w:rsid w:val="00990551"/>
    <w:rsid w:val="009906BC"/>
    <w:rsid w:val="009906E6"/>
    <w:rsid w:val="009907C7"/>
    <w:rsid w:val="009908C1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CF2"/>
    <w:rsid w:val="00993D6B"/>
    <w:rsid w:val="00993D99"/>
    <w:rsid w:val="00993E93"/>
    <w:rsid w:val="00994330"/>
    <w:rsid w:val="0099433E"/>
    <w:rsid w:val="009943BE"/>
    <w:rsid w:val="009943E9"/>
    <w:rsid w:val="00994679"/>
    <w:rsid w:val="0099486C"/>
    <w:rsid w:val="00994CF7"/>
    <w:rsid w:val="00994D7E"/>
    <w:rsid w:val="00994F35"/>
    <w:rsid w:val="0099522E"/>
    <w:rsid w:val="0099576C"/>
    <w:rsid w:val="0099583E"/>
    <w:rsid w:val="00995FD6"/>
    <w:rsid w:val="009966A3"/>
    <w:rsid w:val="009968E3"/>
    <w:rsid w:val="00996978"/>
    <w:rsid w:val="00996B39"/>
    <w:rsid w:val="00996EC4"/>
    <w:rsid w:val="00996F48"/>
    <w:rsid w:val="00997054"/>
    <w:rsid w:val="00997476"/>
    <w:rsid w:val="00997658"/>
    <w:rsid w:val="009976DA"/>
    <w:rsid w:val="00997852"/>
    <w:rsid w:val="009978E5"/>
    <w:rsid w:val="00997C51"/>
    <w:rsid w:val="009A0020"/>
    <w:rsid w:val="009A0A63"/>
    <w:rsid w:val="009A13CA"/>
    <w:rsid w:val="009A17AE"/>
    <w:rsid w:val="009A1888"/>
    <w:rsid w:val="009A19FF"/>
    <w:rsid w:val="009A1A6F"/>
    <w:rsid w:val="009A268B"/>
    <w:rsid w:val="009A2C2C"/>
    <w:rsid w:val="009A2DED"/>
    <w:rsid w:val="009A2E8C"/>
    <w:rsid w:val="009A347F"/>
    <w:rsid w:val="009A3A3D"/>
    <w:rsid w:val="009A3E2A"/>
    <w:rsid w:val="009A3F1A"/>
    <w:rsid w:val="009A3FE4"/>
    <w:rsid w:val="009A49DF"/>
    <w:rsid w:val="009A4FD5"/>
    <w:rsid w:val="009A586B"/>
    <w:rsid w:val="009A5A14"/>
    <w:rsid w:val="009A5E47"/>
    <w:rsid w:val="009A60A3"/>
    <w:rsid w:val="009A641A"/>
    <w:rsid w:val="009A6630"/>
    <w:rsid w:val="009A6C6C"/>
    <w:rsid w:val="009A6E9B"/>
    <w:rsid w:val="009A745F"/>
    <w:rsid w:val="009A7465"/>
    <w:rsid w:val="009A7EDD"/>
    <w:rsid w:val="009B03B8"/>
    <w:rsid w:val="009B0696"/>
    <w:rsid w:val="009B0709"/>
    <w:rsid w:val="009B0816"/>
    <w:rsid w:val="009B0C42"/>
    <w:rsid w:val="009B0E30"/>
    <w:rsid w:val="009B1125"/>
    <w:rsid w:val="009B1333"/>
    <w:rsid w:val="009B1345"/>
    <w:rsid w:val="009B14AA"/>
    <w:rsid w:val="009B1DBA"/>
    <w:rsid w:val="009B1F5D"/>
    <w:rsid w:val="009B1FFB"/>
    <w:rsid w:val="009B2A06"/>
    <w:rsid w:val="009B2A3A"/>
    <w:rsid w:val="009B2B4E"/>
    <w:rsid w:val="009B2E7E"/>
    <w:rsid w:val="009B2F38"/>
    <w:rsid w:val="009B3110"/>
    <w:rsid w:val="009B31CE"/>
    <w:rsid w:val="009B3307"/>
    <w:rsid w:val="009B33FB"/>
    <w:rsid w:val="009B3D14"/>
    <w:rsid w:val="009B3D9D"/>
    <w:rsid w:val="009B3E2C"/>
    <w:rsid w:val="009B40C0"/>
    <w:rsid w:val="009B4B8C"/>
    <w:rsid w:val="009B4BAE"/>
    <w:rsid w:val="009B4FBA"/>
    <w:rsid w:val="009B4FE2"/>
    <w:rsid w:val="009B4FE5"/>
    <w:rsid w:val="009B5F63"/>
    <w:rsid w:val="009B6157"/>
    <w:rsid w:val="009B676C"/>
    <w:rsid w:val="009B6782"/>
    <w:rsid w:val="009B6788"/>
    <w:rsid w:val="009B6A99"/>
    <w:rsid w:val="009B6F6E"/>
    <w:rsid w:val="009B7954"/>
    <w:rsid w:val="009C0372"/>
    <w:rsid w:val="009C0386"/>
    <w:rsid w:val="009C0584"/>
    <w:rsid w:val="009C08C2"/>
    <w:rsid w:val="009C090E"/>
    <w:rsid w:val="009C1092"/>
    <w:rsid w:val="009C1609"/>
    <w:rsid w:val="009C1C09"/>
    <w:rsid w:val="009C20F2"/>
    <w:rsid w:val="009C20FD"/>
    <w:rsid w:val="009C23D0"/>
    <w:rsid w:val="009C299A"/>
    <w:rsid w:val="009C29A7"/>
    <w:rsid w:val="009C2A6F"/>
    <w:rsid w:val="009C3330"/>
    <w:rsid w:val="009C3626"/>
    <w:rsid w:val="009C36DF"/>
    <w:rsid w:val="009C38C7"/>
    <w:rsid w:val="009C3952"/>
    <w:rsid w:val="009C3BC9"/>
    <w:rsid w:val="009C3C44"/>
    <w:rsid w:val="009C3C82"/>
    <w:rsid w:val="009C40A6"/>
    <w:rsid w:val="009C4EE3"/>
    <w:rsid w:val="009C4F7B"/>
    <w:rsid w:val="009C55A5"/>
    <w:rsid w:val="009C56C5"/>
    <w:rsid w:val="009C5A8E"/>
    <w:rsid w:val="009C5B20"/>
    <w:rsid w:val="009C5E24"/>
    <w:rsid w:val="009C6413"/>
    <w:rsid w:val="009C6464"/>
    <w:rsid w:val="009C6FE4"/>
    <w:rsid w:val="009C7084"/>
    <w:rsid w:val="009C754B"/>
    <w:rsid w:val="009C7594"/>
    <w:rsid w:val="009C762C"/>
    <w:rsid w:val="009C78D1"/>
    <w:rsid w:val="009C7D40"/>
    <w:rsid w:val="009C7F2A"/>
    <w:rsid w:val="009D00F9"/>
    <w:rsid w:val="009D0140"/>
    <w:rsid w:val="009D035C"/>
    <w:rsid w:val="009D0FF2"/>
    <w:rsid w:val="009D12D7"/>
    <w:rsid w:val="009D1475"/>
    <w:rsid w:val="009D21E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0EF"/>
    <w:rsid w:val="009D4338"/>
    <w:rsid w:val="009D434F"/>
    <w:rsid w:val="009D47AC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A18"/>
    <w:rsid w:val="009D5BD7"/>
    <w:rsid w:val="009D5E27"/>
    <w:rsid w:val="009D6628"/>
    <w:rsid w:val="009D66B9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5C5"/>
    <w:rsid w:val="009E06D8"/>
    <w:rsid w:val="009E0CB7"/>
    <w:rsid w:val="009E0D9A"/>
    <w:rsid w:val="009E132B"/>
    <w:rsid w:val="009E17DD"/>
    <w:rsid w:val="009E1C7B"/>
    <w:rsid w:val="009E1D9E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659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989"/>
    <w:rsid w:val="009E4DE8"/>
    <w:rsid w:val="009E4F47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065"/>
    <w:rsid w:val="009E72B8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B5A"/>
    <w:rsid w:val="009F0E20"/>
    <w:rsid w:val="009F0F43"/>
    <w:rsid w:val="009F12FD"/>
    <w:rsid w:val="009F163D"/>
    <w:rsid w:val="009F17ED"/>
    <w:rsid w:val="009F2275"/>
    <w:rsid w:val="009F2345"/>
    <w:rsid w:val="009F241A"/>
    <w:rsid w:val="009F26EF"/>
    <w:rsid w:val="009F2E4F"/>
    <w:rsid w:val="009F3428"/>
    <w:rsid w:val="009F3ADC"/>
    <w:rsid w:val="009F496D"/>
    <w:rsid w:val="009F4E23"/>
    <w:rsid w:val="009F53BD"/>
    <w:rsid w:val="009F584E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A23"/>
    <w:rsid w:val="009F7BEF"/>
    <w:rsid w:val="009F7CA9"/>
    <w:rsid w:val="009F7D8A"/>
    <w:rsid w:val="009F7F39"/>
    <w:rsid w:val="009F7FFA"/>
    <w:rsid w:val="00A001CF"/>
    <w:rsid w:val="00A006BA"/>
    <w:rsid w:val="00A009BF"/>
    <w:rsid w:val="00A00A6B"/>
    <w:rsid w:val="00A00DF6"/>
    <w:rsid w:val="00A015D0"/>
    <w:rsid w:val="00A0256C"/>
    <w:rsid w:val="00A02614"/>
    <w:rsid w:val="00A02C69"/>
    <w:rsid w:val="00A035EB"/>
    <w:rsid w:val="00A0362E"/>
    <w:rsid w:val="00A038A5"/>
    <w:rsid w:val="00A03B25"/>
    <w:rsid w:val="00A03EDC"/>
    <w:rsid w:val="00A03F6B"/>
    <w:rsid w:val="00A04457"/>
    <w:rsid w:val="00A04772"/>
    <w:rsid w:val="00A0500A"/>
    <w:rsid w:val="00A05082"/>
    <w:rsid w:val="00A0516A"/>
    <w:rsid w:val="00A051D9"/>
    <w:rsid w:val="00A0595A"/>
    <w:rsid w:val="00A05BE8"/>
    <w:rsid w:val="00A06299"/>
    <w:rsid w:val="00A0639E"/>
    <w:rsid w:val="00A0666D"/>
    <w:rsid w:val="00A06C46"/>
    <w:rsid w:val="00A07095"/>
    <w:rsid w:val="00A071E6"/>
    <w:rsid w:val="00A07A36"/>
    <w:rsid w:val="00A1024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34B1"/>
    <w:rsid w:val="00A13718"/>
    <w:rsid w:val="00A13A40"/>
    <w:rsid w:val="00A13C25"/>
    <w:rsid w:val="00A13C58"/>
    <w:rsid w:val="00A140FA"/>
    <w:rsid w:val="00A14AE2"/>
    <w:rsid w:val="00A14E2B"/>
    <w:rsid w:val="00A15300"/>
    <w:rsid w:val="00A15522"/>
    <w:rsid w:val="00A15A8E"/>
    <w:rsid w:val="00A15F00"/>
    <w:rsid w:val="00A15F7C"/>
    <w:rsid w:val="00A161DD"/>
    <w:rsid w:val="00A16220"/>
    <w:rsid w:val="00A1658A"/>
    <w:rsid w:val="00A16657"/>
    <w:rsid w:val="00A166A4"/>
    <w:rsid w:val="00A166B6"/>
    <w:rsid w:val="00A16972"/>
    <w:rsid w:val="00A16985"/>
    <w:rsid w:val="00A16AA8"/>
    <w:rsid w:val="00A16AF2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1EF"/>
    <w:rsid w:val="00A20296"/>
    <w:rsid w:val="00A204B6"/>
    <w:rsid w:val="00A20640"/>
    <w:rsid w:val="00A20DA4"/>
    <w:rsid w:val="00A20E51"/>
    <w:rsid w:val="00A214A7"/>
    <w:rsid w:val="00A217FC"/>
    <w:rsid w:val="00A2182D"/>
    <w:rsid w:val="00A219C2"/>
    <w:rsid w:val="00A21A3C"/>
    <w:rsid w:val="00A21AEF"/>
    <w:rsid w:val="00A2200D"/>
    <w:rsid w:val="00A222D9"/>
    <w:rsid w:val="00A225DB"/>
    <w:rsid w:val="00A22B7F"/>
    <w:rsid w:val="00A22BE8"/>
    <w:rsid w:val="00A22EE4"/>
    <w:rsid w:val="00A230EC"/>
    <w:rsid w:val="00A234E8"/>
    <w:rsid w:val="00A2383A"/>
    <w:rsid w:val="00A23DB7"/>
    <w:rsid w:val="00A23F23"/>
    <w:rsid w:val="00A243D4"/>
    <w:rsid w:val="00A245F0"/>
    <w:rsid w:val="00A2467F"/>
    <w:rsid w:val="00A247EE"/>
    <w:rsid w:val="00A24A21"/>
    <w:rsid w:val="00A24DF8"/>
    <w:rsid w:val="00A24DFB"/>
    <w:rsid w:val="00A258B0"/>
    <w:rsid w:val="00A25A20"/>
    <w:rsid w:val="00A25AEA"/>
    <w:rsid w:val="00A25D50"/>
    <w:rsid w:val="00A25F97"/>
    <w:rsid w:val="00A2669B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0CFC"/>
    <w:rsid w:val="00A30F8F"/>
    <w:rsid w:val="00A31065"/>
    <w:rsid w:val="00A310A8"/>
    <w:rsid w:val="00A31D65"/>
    <w:rsid w:val="00A32134"/>
    <w:rsid w:val="00A321D0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A64"/>
    <w:rsid w:val="00A33D20"/>
    <w:rsid w:val="00A33EDA"/>
    <w:rsid w:val="00A33FBC"/>
    <w:rsid w:val="00A340F8"/>
    <w:rsid w:val="00A34231"/>
    <w:rsid w:val="00A343EE"/>
    <w:rsid w:val="00A344D9"/>
    <w:rsid w:val="00A348A5"/>
    <w:rsid w:val="00A34EAE"/>
    <w:rsid w:val="00A352B2"/>
    <w:rsid w:val="00A35380"/>
    <w:rsid w:val="00A35779"/>
    <w:rsid w:val="00A35A21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187"/>
    <w:rsid w:val="00A40476"/>
    <w:rsid w:val="00A40763"/>
    <w:rsid w:val="00A40A0A"/>
    <w:rsid w:val="00A40DD6"/>
    <w:rsid w:val="00A40E44"/>
    <w:rsid w:val="00A40E61"/>
    <w:rsid w:val="00A410D9"/>
    <w:rsid w:val="00A4119A"/>
    <w:rsid w:val="00A411E9"/>
    <w:rsid w:val="00A41977"/>
    <w:rsid w:val="00A41A71"/>
    <w:rsid w:val="00A41BF6"/>
    <w:rsid w:val="00A41DCB"/>
    <w:rsid w:val="00A41E5A"/>
    <w:rsid w:val="00A420D2"/>
    <w:rsid w:val="00A42268"/>
    <w:rsid w:val="00A42BA2"/>
    <w:rsid w:val="00A42BE0"/>
    <w:rsid w:val="00A42E08"/>
    <w:rsid w:val="00A42E94"/>
    <w:rsid w:val="00A43349"/>
    <w:rsid w:val="00A4337C"/>
    <w:rsid w:val="00A4347E"/>
    <w:rsid w:val="00A436A2"/>
    <w:rsid w:val="00A438C4"/>
    <w:rsid w:val="00A43C93"/>
    <w:rsid w:val="00A4499E"/>
    <w:rsid w:val="00A44ABC"/>
    <w:rsid w:val="00A44B3E"/>
    <w:rsid w:val="00A45225"/>
    <w:rsid w:val="00A45360"/>
    <w:rsid w:val="00A459D2"/>
    <w:rsid w:val="00A45AF8"/>
    <w:rsid w:val="00A45D0C"/>
    <w:rsid w:val="00A46080"/>
    <w:rsid w:val="00A46587"/>
    <w:rsid w:val="00A4668E"/>
    <w:rsid w:val="00A46B94"/>
    <w:rsid w:val="00A46D0B"/>
    <w:rsid w:val="00A46E9E"/>
    <w:rsid w:val="00A4722B"/>
    <w:rsid w:val="00A472A0"/>
    <w:rsid w:val="00A4735F"/>
    <w:rsid w:val="00A47682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232E"/>
    <w:rsid w:val="00A52551"/>
    <w:rsid w:val="00A530FB"/>
    <w:rsid w:val="00A537AE"/>
    <w:rsid w:val="00A538CC"/>
    <w:rsid w:val="00A53B78"/>
    <w:rsid w:val="00A53C75"/>
    <w:rsid w:val="00A53CE0"/>
    <w:rsid w:val="00A53D7E"/>
    <w:rsid w:val="00A53FA9"/>
    <w:rsid w:val="00A54153"/>
    <w:rsid w:val="00A54A2F"/>
    <w:rsid w:val="00A54E1E"/>
    <w:rsid w:val="00A55800"/>
    <w:rsid w:val="00A55986"/>
    <w:rsid w:val="00A559B4"/>
    <w:rsid w:val="00A55E6A"/>
    <w:rsid w:val="00A56627"/>
    <w:rsid w:val="00A5698D"/>
    <w:rsid w:val="00A56D21"/>
    <w:rsid w:val="00A5758B"/>
    <w:rsid w:val="00A57827"/>
    <w:rsid w:val="00A57A52"/>
    <w:rsid w:val="00A57F1D"/>
    <w:rsid w:val="00A60215"/>
    <w:rsid w:val="00A604C3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46F1"/>
    <w:rsid w:val="00A65269"/>
    <w:rsid w:val="00A65560"/>
    <w:rsid w:val="00A65764"/>
    <w:rsid w:val="00A657F9"/>
    <w:rsid w:val="00A65863"/>
    <w:rsid w:val="00A65897"/>
    <w:rsid w:val="00A659E6"/>
    <w:rsid w:val="00A65CBF"/>
    <w:rsid w:val="00A65D1C"/>
    <w:rsid w:val="00A6615B"/>
    <w:rsid w:val="00A663BB"/>
    <w:rsid w:val="00A663F8"/>
    <w:rsid w:val="00A6668B"/>
    <w:rsid w:val="00A66B20"/>
    <w:rsid w:val="00A66BAF"/>
    <w:rsid w:val="00A66EB5"/>
    <w:rsid w:val="00A67091"/>
    <w:rsid w:val="00A67095"/>
    <w:rsid w:val="00A6738A"/>
    <w:rsid w:val="00A673D4"/>
    <w:rsid w:val="00A67642"/>
    <w:rsid w:val="00A67BD7"/>
    <w:rsid w:val="00A67D89"/>
    <w:rsid w:val="00A67DFD"/>
    <w:rsid w:val="00A7052C"/>
    <w:rsid w:val="00A70EE2"/>
    <w:rsid w:val="00A712AE"/>
    <w:rsid w:val="00A716AC"/>
    <w:rsid w:val="00A717EB"/>
    <w:rsid w:val="00A71A90"/>
    <w:rsid w:val="00A72053"/>
    <w:rsid w:val="00A72116"/>
    <w:rsid w:val="00A7231F"/>
    <w:rsid w:val="00A72732"/>
    <w:rsid w:val="00A72892"/>
    <w:rsid w:val="00A72B82"/>
    <w:rsid w:val="00A72B8D"/>
    <w:rsid w:val="00A72ED4"/>
    <w:rsid w:val="00A72FB4"/>
    <w:rsid w:val="00A73BB1"/>
    <w:rsid w:val="00A73E9E"/>
    <w:rsid w:val="00A743CB"/>
    <w:rsid w:val="00A74AAC"/>
    <w:rsid w:val="00A74B8D"/>
    <w:rsid w:val="00A74C66"/>
    <w:rsid w:val="00A75C1F"/>
    <w:rsid w:val="00A76DE5"/>
    <w:rsid w:val="00A77110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4B3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4E2E"/>
    <w:rsid w:val="00A84EAC"/>
    <w:rsid w:val="00A8518B"/>
    <w:rsid w:val="00A8548E"/>
    <w:rsid w:val="00A85892"/>
    <w:rsid w:val="00A85CA6"/>
    <w:rsid w:val="00A85E57"/>
    <w:rsid w:val="00A8602D"/>
    <w:rsid w:val="00A8665E"/>
    <w:rsid w:val="00A86A4F"/>
    <w:rsid w:val="00A86AE3"/>
    <w:rsid w:val="00A86B38"/>
    <w:rsid w:val="00A86C10"/>
    <w:rsid w:val="00A86C9A"/>
    <w:rsid w:val="00A8717D"/>
    <w:rsid w:val="00A874F2"/>
    <w:rsid w:val="00A87B09"/>
    <w:rsid w:val="00A87DEB"/>
    <w:rsid w:val="00A87E94"/>
    <w:rsid w:val="00A90547"/>
    <w:rsid w:val="00A90633"/>
    <w:rsid w:val="00A906B8"/>
    <w:rsid w:val="00A9077E"/>
    <w:rsid w:val="00A909F0"/>
    <w:rsid w:val="00A9167D"/>
    <w:rsid w:val="00A9179B"/>
    <w:rsid w:val="00A91DC0"/>
    <w:rsid w:val="00A91E73"/>
    <w:rsid w:val="00A9205B"/>
    <w:rsid w:val="00A9233A"/>
    <w:rsid w:val="00A925FA"/>
    <w:rsid w:val="00A92941"/>
    <w:rsid w:val="00A92C85"/>
    <w:rsid w:val="00A92E3C"/>
    <w:rsid w:val="00A92F5F"/>
    <w:rsid w:val="00A92F90"/>
    <w:rsid w:val="00A93110"/>
    <w:rsid w:val="00A9338B"/>
    <w:rsid w:val="00A934C5"/>
    <w:rsid w:val="00A935B0"/>
    <w:rsid w:val="00A93A18"/>
    <w:rsid w:val="00A93A1D"/>
    <w:rsid w:val="00A9402B"/>
    <w:rsid w:val="00A94093"/>
    <w:rsid w:val="00A941AF"/>
    <w:rsid w:val="00A946C0"/>
    <w:rsid w:val="00A94A60"/>
    <w:rsid w:val="00A94D59"/>
    <w:rsid w:val="00A94DC2"/>
    <w:rsid w:val="00A94E21"/>
    <w:rsid w:val="00A9515B"/>
    <w:rsid w:val="00A95739"/>
    <w:rsid w:val="00A95949"/>
    <w:rsid w:val="00A95A81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150"/>
    <w:rsid w:val="00AA0241"/>
    <w:rsid w:val="00AA069B"/>
    <w:rsid w:val="00AA0A89"/>
    <w:rsid w:val="00AA0F43"/>
    <w:rsid w:val="00AA1257"/>
    <w:rsid w:val="00AA175D"/>
    <w:rsid w:val="00AA17DD"/>
    <w:rsid w:val="00AA1A91"/>
    <w:rsid w:val="00AA1B22"/>
    <w:rsid w:val="00AA1BBD"/>
    <w:rsid w:val="00AA1C8A"/>
    <w:rsid w:val="00AA2078"/>
    <w:rsid w:val="00AA2E5F"/>
    <w:rsid w:val="00AA3065"/>
    <w:rsid w:val="00AA329A"/>
    <w:rsid w:val="00AA34BD"/>
    <w:rsid w:val="00AA34C1"/>
    <w:rsid w:val="00AA369C"/>
    <w:rsid w:val="00AA3807"/>
    <w:rsid w:val="00AA3812"/>
    <w:rsid w:val="00AA3BFF"/>
    <w:rsid w:val="00AA3D89"/>
    <w:rsid w:val="00AA4405"/>
    <w:rsid w:val="00AA4B6B"/>
    <w:rsid w:val="00AA5283"/>
    <w:rsid w:val="00AA59A0"/>
    <w:rsid w:val="00AA6058"/>
    <w:rsid w:val="00AA6245"/>
    <w:rsid w:val="00AA69E0"/>
    <w:rsid w:val="00AA6D38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939"/>
    <w:rsid w:val="00AB0B3A"/>
    <w:rsid w:val="00AB0FE3"/>
    <w:rsid w:val="00AB185C"/>
    <w:rsid w:val="00AB1AF6"/>
    <w:rsid w:val="00AB1D5E"/>
    <w:rsid w:val="00AB1DC3"/>
    <w:rsid w:val="00AB1EB9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3F51"/>
    <w:rsid w:val="00AB434C"/>
    <w:rsid w:val="00AB44CE"/>
    <w:rsid w:val="00AB47B9"/>
    <w:rsid w:val="00AB48C9"/>
    <w:rsid w:val="00AB48CF"/>
    <w:rsid w:val="00AB531B"/>
    <w:rsid w:val="00AB5B2C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B47"/>
    <w:rsid w:val="00AB6E98"/>
    <w:rsid w:val="00AB733C"/>
    <w:rsid w:val="00AB7494"/>
    <w:rsid w:val="00AB7515"/>
    <w:rsid w:val="00AB7ABD"/>
    <w:rsid w:val="00AC0121"/>
    <w:rsid w:val="00AC0D0E"/>
    <w:rsid w:val="00AC0F9B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27C"/>
    <w:rsid w:val="00AC336F"/>
    <w:rsid w:val="00AC3A05"/>
    <w:rsid w:val="00AC3D47"/>
    <w:rsid w:val="00AC414E"/>
    <w:rsid w:val="00AC4324"/>
    <w:rsid w:val="00AC4496"/>
    <w:rsid w:val="00AC485E"/>
    <w:rsid w:val="00AC4B51"/>
    <w:rsid w:val="00AC4B56"/>
    <w:rsid w:val="00AC4EDE"/>
    <w:rsid w:val="00AC4EE7"/>
    <w:rsid w:val="00AC4F48"/>
    <w:rsid w:val="00AC5046"/>
    <w:rsid w:val="00AC57C9"/>
    <w:rsid w:val="00AC59BA"/>
    <w:rsid w:val="00AC5EAD"/>
    <w:rsid w:val="00AC616E"/>
    <w:rsid w:val="00AC68D4"/>
    <w:rsid w:val="00AC6A71"/>
    <w:rsid w:val="00AC6B17"/>
    <w:rsid w:val="00AC732A"/>
    <w:rsid w:val="00AC75A1"/>
    <w:rsid w:val="00AC7852"/>
    <w:rsid w:val="00AC7F3D"/>
    <w:rsid w:val="00AC7F51"/>
    <w:rsid w:val="00AD037B"/>
    <w:rsid w:val="00AD0746"/>
    <w:rsid w:val="00AD0A40"/>
    <w:rsid w:val="00AD0B6B"/>
    <w:rsid w:val="00AD0B95"/>
    <w:rsid w:val="00AD0BDA"/>
    <w:rsid w:val="00AD13D5"/>
    <w:rsid w:val="00AD16C0"/>
    <w:rsid w:val="00AD18FF"/>
    <w:rsid w:val="00AD198E"/>
    <w:rsid w:val="00AD1A81"/>
    <w:rsid w:val="00AD1B11"/>
    <w:rsid w:val="00AD1CF2"/>
    <w:rsid w:val="00AD1EA8"/>
    <w:rsid w:val="00AD224A"/>
    <w:rsid w:val="00AD2855"/>
    <w:rsid w:val="00AD297F"/>
    <w:rsid w:val="00AD2C44"/>
    <w:rsid w:val="00AD2EF9"/>
    <w:rsid w:val="00AD3240"/>
    <w:rsid w:val="00AD337A"/>
    <w:rsid w:val="00AD3669"/>
    <w:rsid w:val="00AD3A3B"/>
    <w:rsid w:val="00AD3B9D"/>
    <w:rsid w:val="00AD413F"/>
    <w:rsid w:val="00AD41C7"/>
    <w:rsid w:val="00AD429D"/>
    <w:rsid w:val="00AD43AD"/>
    <w:rsid w:val="00AD472B"/>
    <w:rsid w:val="00AD47FA"/>
    <w:rsid w:val="00AD493B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D7FCE"/>
    <w:rsid w:val="00AE022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651"/>
    <w:rsid w:val="00AE272A"/>
    <w:rsid w:val="00AE2A16"/>
    <w:rsid w:val="00AE2A19"/>
    <w:rsid w:val="00AE2DDC"/>
    <w:rsid w:val="00AE349C"/>
    <w:rsid w:val="00AE3650"/>
    <w:rsid w:val="00AE36DC"/>
    <w:rsid w:val="00AE36F9"/>
    <w:rsid w:val="00AE3834"/>
    <w:rsid w:val="00AE3D3C"/>
    <w:rsid w:val="00AE45B7"/>
    <w:rsid w:val="00AE478C"/>
    <w:rsid w:val="00AE47A8"/>
    <w:rsid w:val="00AE4AA1"/>
    <w:rsid w:val="00AE501A"/>
    <w:rsid w:val="00AE5152"/>
    <w:rsid w:val="00AE5267"/>
    <w:rsid w:val="00AE52B2"/>
    <w:rsid w:val="00AE53BD"/>
    <w:rsid w:val="00AE5422"/>
    <w:rsid w:val="00AE569E"/>
    <w:rsid w:val="00AE6148"/>
    <w:rsid w:val="00AE631B"/>
    <w:rsid w:val="00AE647D"/>
    <w:rsid w:val="00AE6AF3"/>
    <w:rsid w:val="00AE6E84"/>
    <w:rsid w:val="00AE6E85"/>
    <w:rsid w:val="00AE753B"/>
    <w:rsid w:val="00AE75D0"/>
    <w:rsid w:val="00AE77D7"/>
    <w:rsid w:val="00AE780E"/>
    <w:rsid w:val="00AE7B87"/>
    <w:rsid w:val="00AE7D52"/>
    <w:rsid w:val="00AE7F2C"/>
    <w:rsid w:val="00AE7FA1"/>
    <w:rsid w:val="00AF00D1"/>
    <w:rsid w:val="00AF0218"/>
    <w:rsid w:val="00AF0991"/>
    <w:rsid w:val="00AF09EA"/>
    <w:rsid w:val="00AF0D2C"/>
    <w:rsid w:val="00AF0D61"/>
    <w:rsid w:val="00AF10C4"/>
    <w:rsid w:val="00AF1332"/>
    <w:rsid w:val="00AF19C0"/>
    <w:rsid w:val="00AF1BD7"/>
    <w:rsid w:val="00AF1FAA"/>
    <w:rsid w:val="00AF20CD"/>
    <w:rsid w:val="00AF232F"/>
    <w:rsid w:val="00AF24C6"/>
    <w:rsid w:val="00AF284E"/>
    <w:rsid w:val="00AF2880"/>
    <w:rsid w:val="00AF2AF3"/>
    <w:rsid w:val="00AF3138"/>
    <w:rsid w:val="00AF322C"/>
    <w:rsid w:val="00AF325C"/>
    <w:rsid w:val="00AF32A6"/>
    <w:rsid w:val="00AF3AB5"/>
    <w:rsid w:val="00AF3E32"/>
    <w:rsid w:val="00AF40FF"/>
    <w:rsid w:val="00AF4CA2"/>
    <w:rsid w:val="00AF4D46"/>
    <w:rsid w:val="00AF4F33"/>
    <w:rsid w:val="00AF516B"/>
    <w:rsid w:val="00AF56BB"/>
    <w:rsid w:val="00AF5A8D"/>
    <w:rsid w:val="00AF5C3F"/>
    <w:rsid w:val="00AF665D"/>
    <w:rsid w:val="00AF6982"/>
    <w:rsid w:val="00AF6A2B"/>
    <w:rsid w:val="00AF6B2B"/>
    <w:rsid w:val="00AF6CDB"/>
    <w:rsid w:val="00AF7126"/>
    <w:rsid w:val="00AF7289"/>
    <w:rsid w:val="00AF765F"/>
    <w:rsid w:val="00AF77FE"/>
    <w:rsid w:val="00AF78D7"/>
    <w:rsid w:val="00B00314"/>
    <w:rsid w:val="00B00589"/>
    <w:rsid w:val="00B00886"/>
    <w:rsid w:val="00B00AAB"/>
    <w:rsid w:val="00B00B4E"/>
    <w:rsid w:val="00B00BEC"/>
    <w:rsid w:val="00B00D82"/>
    <w:rsid w:val="00B00D92"/>
    <w:rsid w:val="00B00FFD"/>
    <w:rsid w:val="00B0150F"/>
    <w:rsid w:val="00B0178E"/>
    <w:rsid w:val="00B019BE"/>
    <w:rsid w:val="00B019F0"/>
    <w:rsid w:val="00B01B7C"/>
    <w:rsid w:val="00B01C23"/>
    <w:rsid w:val="00B01E59"/>
    <w:rsid w:val="00B01F52"/>
    <w:rsid w:val="00B020BC"/>
    <w:rsid w:val="00B0214A"/>
    <w:rsid w:val="00B024DB"/>
    <w:rsid w:val="00B025ED"/>
    <w:rsid w:val="00B02735"/>
    <w:rsid w:val="00B02933"/>
    <w:rsid w:val="00B0310D"/>
    <w:rsid w:val="00B035BD"/>
    <w:rsid w:val="00B035E0"/>
    <w:rsid w:val="00B0362C"/>
    <w:rsid w:val="00B0372E"/>
    <w:rsid w:val="00B037F3"/>
    <w:rsid w:val="00B03A16"/>
    <w:rsid w:val="00B03CB4"/>
    <w:rsid w:val="00B03EF1"/>
    <w:rsid w:val="00B0415C"/>
    <w:rsid w:val="00B04465"/>
    <w:rsid w:val="00B04525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9F7"/>
    <w:rsid w:val="00B06B0C"/>
    <w:rsid w:val="00B07176"/>
    <w:rsid w:val="00B0798D"/>
    <w:rsid w:val="00B07A75"/>
    <w:rsid w:val="00B07BEE"/>
    <w:rsid w:val="00B07F13"/>
    <w:rsid w:val="00B07F86"/>
    <w:rsid w:val="00B10A19"/>
    <w:rsid w:val="00B10ABD"/>
    <w:rsid w:val="00B1126F"/>
    <w:rsid w:val="00B114D0"/>
    <w:rsid w:val="00B11776"/>
    <w:rsid w:val="00B11A07"/>
    <w:rsid w:val="00B11A90"/>
    <w:rsid w:val="00B11BA3"/>
    <w:rsid w:val="00B11CD5"/>
    <w:rsid w:val="00B11E58"/>
    <w:rsid w:val="00B1201A"/>
    <w:rsid w:val="00B1205C"/>
    <w:rsid w:val="00B120C1"/>
    <w:rsid w:val="00B1259E"/>
    <w:rsid w:val="00B132A7"/>
    <w:rsid w:val="00B1339C"/>
    <w:rsid w:val="00B133A9"/>
    <w:rsid w:val="00B13791"/>
    <w:rsid w:val="00B13886"/>
    <w:rsid w:val="00B13891"/>
    <w:rsid w:val="00B13893"/>
    <w:rsid w:val="00B13D1B"/>
    <w:rsid w:val="00B13FB2"/>
    <w:rsid w:val="00B14144"/>
    <w:rsid w:val="00B14349"/>
    <w:rsid w:val="00B1460B"/>
    <w:rsid w:val="00B147C4"/>
    <w:rsid w:val="00B14AAB"/>
    <w:rsid w:val="00B14E52"/>
    <w:rsid w:val="00B14F5F"/>
    <w:rsid w:val="00B1553E"/>
    <w:rsid w:val="00B1591B"/>
    <w:rsid w:val="00B15C54"/>
    <w:rsid w:val="00B15C9C"/>
    <w:rsid w:val="00B16105"/>
    <w:rsid w:val="00B16319"/>
    <w:rsid w:val="00B16942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BB3"/>
    <w:rsid w:val="00B20C26"/>
    <w:rsid w:val="00B20C77"/>
    <w:rsid w:val="00B20D63"/>
    <w:rsid w:val="00B20F58"/>
    <w:rsid w:val="00B20F5F"/>
    <w:rsid w:val="00B20FCC"/>
    <w:rsid w:val="00B20FD2"/>
    <w:rsid w:val="00B21056"/>
    <w:rsid w:val="00B214B9"/>
    <w:rsid w:val="00B2152E"/>
    <w:rsid w:val="00B21BD8"/>
    <w:rsid w:val="00B225D2"/>
    <w:rsid w:val="00B229A2"/>
    <w:rsid w:val="00B22EB9"/>
    <w:rsid w:val="00B22F53"/>
    <w:rsid w:val="00B23129"/>
    <w:rsid w:val="00B231F2"/>
    <w:rsid w:val="00B234AD"/>
    <w:rsid w:val="00B235A4"/>
    <w:rsid w:val="00B23C56"/>
    <w:rsid w:val="00B23E41"/>
    <w:rsid w:val="00B23F9A"/>
    <w:rsid w:val="00B240AE"/>
    <w:rsid w:val="00B243C4"/>
    <w:rsid w:val="00B2450F"/>
    <w:rsid w:val="00B248F3"/>
    <w:rsid w:val="00B2509F"/>
    <w:rsid w:val="00B251CB"/>
    <w:rsid w:val="00B252D9"/>
    <w:rsid w:val="00B25461"/>
    <w:rsid w:val="00B255C7"/>
    <w:rsid w:val="00B25DF4"/>
    <w:rsid w:val="00B2600F"/>
    <w:rsid w:val="00B26010"/>
    <w:rsid w:val="00B26495"/>
    <w:rsid w:val="00B26692"/>
    <w:rsid w:val="00B267C1"/>
    <w:rsid w:val="00B26823"/>
    <w:rsid w:val="00B2698E"/>
    <w:rsid w:val="00B26AA9"/>
    <w:rsid w:val="00B26B98"/>
    <w:rsid w:val="00B26B99"/>
    <w:rsid w:val="00B26DB2"/>
    <w:rsid w:val="00B26F20"/>
    <w:rsid w:val="00B270EB"/>
    <w:rsid w:val="00B27175"/>
    <w:rsid w:val="00B27314"/>
    <w:rsid w:val="00B2748A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4E1"/>
    <w:rsid w:val="00B30582"/>
    <w:rsid w:val="00B306AB"/>
    <w:rsid w:val="00B30774"/>
    <w:rsid w:val="00B307F8"/>
    <w:rsid w:val="00B3084D"/>
    <w:rsid w:val="00B31051"/>
    <w:rsid w:val="00B31180"/>
    <w:rsid w:val="00B311FC"/>
    <w:rsid w:val="00B314A9"/>
    <w:rsid w:val="00B31526"/>
    <w:rsid w:val="00B315C5"/>
    <w:rsid w:val="00B31809"/>
    <w:rsid w:val="00B31845"/>
    <w:rsid w:val="00B31A9F"/>
    <w:rsid w:val="00B31D0D"/>
    <w:rsid w:val="00B326EF"/>
    <w:rsid w:val="00B32826"/>
    <w:rsid w:val="00B3310F"/>
    <w:rsid w:val="00B33418"/>
    <w:rsid w:val="00B3351B"/>
    <w:rsid w:val="00B335AE"/>
    <w:rsid w:val="00B339AF"/>
    <w:rsid w:val="00B33B27"/>
    <w:rsid w:val="00B33C18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5C8C"/>
    <w:rsid w:val="00B35E7B"/>
    <w:rsid w:val="00B36584"/>
    <w:rsid w:val="00B365D2"/>
    <w:rsid w:val="00B36C4B"/>
    <w:rsid w:val="00B36C57"/>
    <w:rsid w:val="00B3724C"/>
    <w:rsid w:val="00B374EF"/>
    <w:rsid w:val="00B374FA"/>
    <w:rsid w:val="00B37A2A"/>
    <w:rsid w:val="00B37C25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8E3"/>
    <w:rsid w:val="00B41928"/>
    <w:rsid w:val="00B41A9F"/>
    <w:rsid w:val="00B41E4E"/>
    <w:rsid w:val="00B4265D"/>
    <w:rsid w:val="00B42760"/>
    <w:rsid w:val="00B4286C"/>
    <w:rsid w:val="00B428E3"/>
    <w:rsid w:val="00B42990"/>
    <w:rsid w:val="00B42B42"/>
    <w:rsid w:val="00B430AC"/>
    <w:rsid w:val="00B432A3"/>
    <w:rsid w:val="00B43661"/>
    <w:rsid w:val="00B43A2B"/>
    <w:rsid w:val="00B43B9E"/>
    <w:rsid w:val="00B43C57"/>
    <w:rsid w:val="00B43D88"/>
    <w:rsid w:val="00B43E8F"/>
    <w:rsid w:val="00B440D0"/>
    <w:rsid w:val="00B44265"/>
    <w:rsid w:val="00B44452"/>
    <w:rsid w:val="00B4471F"/>
    <w:rsid w:val="00B448E4"/>
    <w:rsid w:val="00B4495C"/>
    <w:rsid w:val="00B44BC7"/>
    <w:rsid w:val="00B44C3B"/>
    <w:rsid w:val="00B45246"/>
    <w:rsid w:val="00B45634"/>
    <w:rsid w:val="00B456D0"/>
    <w:rsid w:val="00B45764"/>
    <w:rsid w:val="00B4582A"/>
    <w:rsid w:val="00B45D4B"/>
    <w:rsid w:val="00B460D6"/>
    <w:rsid w:val="00B462BE"/>
    <w:rsid w:val="00B46397"/>
    <w:rsid w:val="00B464B0"/>
    <w:rsid w:val="00B4675C"/>
    <w:rsid w:val="00B469A8"/>
    <w:rsid w:val="00B46B97"/>
    <w:rsid w:val="00B471A6"/>
    <w:rsid w:val="00B47429"/>
    <w:rsid w:val="00B474D5"/>
    <w:rsid w:val="00B47919"/>
    <w:rsid w:val="00B47974"/>
    <w:rsid w:val="00B47C23"/>
    <w:rsid w:val="00B47D0E"/>
    <w:rsid w:val="00B47D56"/>
    <w:rsid w:val="00B47F0D"/>
    <w:rsid w:val="00B47F72"/>
    <w:rsid w:val="00B504C7"/>
    <w:rsid w:val="00B504F8"/>
    <w:rsid w:val="00B50890"/>
    <w:rsid w:val="00B50909"/>
    <w:rsid w:val="00B50A46"/>
    <w:rsid w:val="00B50AE4"/>
    <w:rsid w:val="00B50B90"/>
    <w:rsid w:val="00B51450"/>
    <w:rsid w:val="00B51E45"/>
    <w:rsid w:val="00B524B0"/>
    <w:rsid w:val="00B52500"/>
    <w:rsid w:val="00B5280C"/>
    <w:rsid w:val="00B5297A"/>
    <w:rsid w:val="00B52C00"/>
    <w:rsid w:val="00B53582"/>
    <w:rsid w:val="00B53A2E"/>
    <w:rsid w:val="00B53EB0"/>
    <w:rsid w:val="00B53F64"/>
    <w:rsid w:val="00B546DA"/>
    <w:rsid w:val="00B547AC"/>
    <w:rsid w:val="00B54A8F"/>
    <w:rsid w:val="00B5567B"/>
    <w:rsid w:val="00B557DE"/>
    <w:rsid w:val="00B55870"/>
    <w:rsid w:val="00B55F91"/>
    <w:rsid w:val="00B564B1"/>
    <w:rsid w:val="00B5677B"/>
    <w:rsid w:val="00B568A8"/>
    <w:rsid w:val="00B56CAD"/>
    <w:rsid w:val="00B56F0C"/>
    <w:rsid w:val="00B5764F"/>
    <w:rsid w:val="00B57706"/>
    <w:rsid w:val="00B578B3"/>
    <w:rsid w:val="00B57A2B"/>
    <w:rsid w:val="00B6001A"/>
    <w:rsid w:val="00B6017D"/>
    <w:rsid w:val="00B602CA"/>
    <w:rsid w:val="00B6082A"/>
    <w:rsid w:val="00B60ADF"/>
    <w:rsid w:val="00B61273"/>
    <w:rsid w:val="00B61387"/>
    <w:rsid w:val="00B614F5"/>
    <w:rsid w:val="00B61700"/>
    <w:rsid w:val="00B61B70"/>
    <w:rsid w:val="00B620E1"/>
    <w:rsid w:val="00B625BA"/>
    <w:rsid w:val="00B62C6F"/>
    <w:rsid w:val="00B6307C"/>
    <w:rsid w:val="00B635D8"/>
    <w:rsid w:val="00B636CA"/>
    <w:rsid w:val="00B637D7"/>
    <w:rsid w:val="00B63A35"/>
    <w:rsid w:val="00B63C4E"/>
    <w:rsid w:val="00B63C96"/>
    <w:rsid w:val="00B63F26"/>
    <w:rsid w:val="00B63F3E"/>
    <w:rsid w:val="00B642F7"/>
    <w:rsid w:val="00B64308"/>
    <w:rsid w:val="00B64343"/>
    <w:rsid w:val="00B64C1B"/>
    <w:rsid w:val="00B64D1B"/>
    <w:rsid w:val="00B65078"/>
    <w:rsid w:val="00B6521D"/>
    <w:rsid w:val="00B65639"/>
    <w:rsid w:val="00B6565E"/>
    <w:rsid w:val="00B65700"/>
    <w:rsid w:val="00B6611C"/>
    <w:rsid w:val="00B665C7"/>
    <w:rsid w:val="00B665CB"/>
    <w:rsid w:val="00B6695E"/>
    <w:rsid w:val="00B66B89"/>
    <w:rsid w:val="00B66CF4"/>
    <w:rsid w:val="00B67200"/>
    <w:rsid w:val="00B67546"/>
    <w:rsid w:val="00B676AE"/>
    <w:rsid w:val="00B67E33"/>
    <w:rsid w:val="00B67FD2"/>
    <w:rsid w:val="00B70469"/>
    <w:rsid w:val="00B704A3"/>
    <w:rsid w:val="00B70963"/>
    <w:rsid w:val="00B70E23"/>
    <w:rsid w:val="00B70F95"/>
    <w:rsid w:val="00B71781"/>
    <w:rsid w:val="00B71A3F"/>
    <w:rsid w:val="00B71EB2"/>
    <w:rsid w:val="00B720F5"/>
    <w:rsid w:val="00B7221B"/>
    <w:rsid w:val="00B72464"/>
    <w:rsid w:val="00B727CD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4B0"/>
    <w:rsid w:val="00B7565E"/>
    <w:rsid w:val="00B758B5"/>
    <w:rsid w:val="00B758C0"/>
    <w:rsid w:val="00B75999"/>
    <w:rsid w:val="00B75AF8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4FE"/>
    <w:rsid w:val="00B8073B"/>
    <w:rsid w:val="00B80A3F"/>
    <w:rsid w:val="00B80ACD"/>
    <w:rsid w:val="00B81C0F"/>
    <w:rsid w:val="00B81CE3"/>
    <w:rsid w:val="00B81E80"/>
    <w:rsid w:val="00B82203"/>
    <w:rsid w:val="00B82438"/>
    <w:rsid w:val="00B8254A"/>
    <w:rsid w:val="00B82620"/>
    <w:rsid w:val="00B8273E"/>
    <w:rsid w:val="00B82951"/>
    <w:rsid w:val="00B82AE9"/>
    <w:rsid w:val="00B82C8D"/>
    <w:rsid w:val="00B82F00"/>
    <w:rsid w:val="00B82FFD"/>
    <w:rsid w:val="00B83262"/>
    <w:rsid w:val="00B83362"/>
    <w:rsid w:val="00B833F1"/>
    <w:rsid w:val="00B8362D"/>
    <w:rsid w:val="00B838E0"/>
    <w:rsid w:val="00B83B23"/>
    <w:rsid w:val="00B83D76"/>
    <w:rsid w:val="00B8401C"/>
    <w:rsid w:val="00B841BA"/>
    <w:rsid w:val="00B8432F"/>
    <w:rsid w:val="00B843AB"/>
    <w:rsid w:val="00B84734"/>
    <w:rsid w:val="00B85333"/>
    <w:rsid w:val="00B85F16"/>
    <w:rsid w:val="00B86203"/>
    <w:rsid w:val="00B864CE"/>
    <w:rsid w:val="00B867F1"/>
    <w:rsid w:val="00B86D03"/>
    <w:rsid w:val="00B8758F"/>
    <w:rsid w:val="00B87D56"/>
    <w:rsid w:val="00B903E1"/>
    <w:rsid w:val="00B90635"/>
    <w:rsid w:val="00B91202"/>
    <w:rsid w:val="00B915DD"/>
    <w:rsid w:val="00B91781"/>
    <w:rsid w:val="00B91878"/>
    <w:rsid w:val="00B91935"/>
    <w:rsid w:val="00B91B00"/>
    <w:rsid w:val="00B91DDF"/>
    <w:rsid w:val="00B91E00"/>
    <w:rsid w:val="00B91FCB"/>
    <w:rsid w:val="00B920A0"/>
    <w:rsid w:val="00B927E3"/>
    <w:rsid w:val="00B928B9"/>
    <w:rsid w:val="00B92971"/>
    <w:rsid w:val="00B929D5"/>
    <w:rsid w:val="00B931AC"/>
    <w:rsid w:val="00B9336D"/>
    <w:rsid w:val="00B933E1"/>
    <w:rsid w:val="00B9340E"/>
    <w:rsid w:val="00B939BC"/>
    <w:rsid w:val="00B94167"/>
    <w:rsid w:val="00B9421C"/>
    <w:rsid w:val="00B94707"/>
    <w:rsid w:val="00B94915"/>
    <w:rsid w:val="00B94F6F"/>
    <w:rsid w:val="00B95192"/>
    <w:rsid w:val="00B95508"/>
    <w:rsid w:val="00B95C2C"/>
    <w:rsid w:val="00B95CCA"/>
    <w:rsid w:val="00B95F0D"/>
    <w:rsid w:val="00B95FE2"/>
    <w:rsid w:val="00B96263"/>
    <w:rsid w:val="00B9659C"/>
    <w:rsid w:val="00B9667B"/>
    <w:rsid w:val="00B969F5"/>
    <w:rsid w:val="00B96A01"/>
    <w:rsid w:val="00B97053"/>
    <w:rsid w:val="00B97254"/>
    <w:rsid w:val="00B972EE"/>
    <w:rsid w:val="00B9756C"/>
    <w:rsid w:val="00B9765F"/>
    <w:rsid w:val="00B976FF"/>
    <w:rsid w:val="00B97C7C"/>
    <w:rsid w:val="00B97C96"/>
    <w:rsid w:val="00BA01DE"/>
    <w:rsid w:val="00BA0313"/>
    <w:rsid w:val="00BA0C1B"/>
    <w:rsid w:val="00BA0C2C"/>
    <w:rsid w:val="00BA0D24"/>
    <w:rsid w:val="00BA0FAB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477"/>
    <w:rsid w:val="00BA4867"/>
    <w:rsid w:val="00BA4934"/>
    <w:rsid w:val="00BA4B2D"/>
    <w:rsid w:val="00BA4CDB"/>
    <w:rsid w:val="00BA4CF3"/>
    <w:rsid w:val="00BA58AB"/>
    <w:rsid w:val="00BA625D"/>
    <w:rsid w:val="00BA6262"/>
    <w:rsid w:val="00BA6E36"/>
    <w:rsid w:val="00BA6E86"/>
    <w:rsid w:val="00BA6FF5"/>
    <w:rsid w:val="00BA7145"/>
    <w:rsid w:val="00BA763E"/>
    <w:rsid w:val="00BA78EF"/>
    <w:rsid w:val="00BA7948"/>
    <w:rsid w:val="00BA7C87"/>
    <w:rsid w:val="00BA7CD6"/>
    <w:rsid w:val="00BA7D01"/>
    <w:rsid w:val="00BA7EEC"/>
    <w:rsid w:val="00BB0004"/>
    <w:rsid w:val="00BB0541"/>
    <w:rsid w:val="00BB0AFC"/>
    <w:rsid w:val="00BB1138"/>
    <w:rsid w:val="00BB1350"/>
    <w:rsid w:val="00BB19D0"/>
    <w:rsid w:val="00BB1AAB"/>
    <w:rsid w:val="00BB1F08"/>
    <w:rsid w:val="00BB1F5C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456A"/>
    <w:rsid w:val="00BB5016"/>
    <w:rsid w:val="00BB51AB"/>
    <w:rsid w:val="00BB5735"/>
    <w:rsid w:val="00BB578D"/>
    <w:rsid w:val="00BB5838"/>
    <w:rsid w:val="00BB5A43"/>
    <w:rsid w:val="00BB5E12"/>
    <w:rsid w:val="00BB5F60"/>
    <w:rsid w:val="00BB5FA9"/>
    <w:rsid w:val="00BB63A0"/>
    <w:rsid w:val="00BB6492"/>
    <w:rsid w:val="00BB6501"/>
    <w:rsid w:val="00BB70D1"/>
    <w:rsid w:val="00BB7116"/>
    <w:rsid w:val="00BB74FE"/>
    <w:rsid w:val="00BB7624"/>
    <w:rsid w:val="00BB79FD"/>
    <w:rsid w:val="00BB7AED"/>
    <w:rsid w:val="00BB7D44"/>
    <w:rsid w:val="00BB7D60"/>
    <w:rsid w:val="00BB7EC1"/>
    <w:rsid w:val="00BC013C"/>
    <w:rsid w:val="00BC05B3"/>
    <w:rsid w:val="00BC0A2F"/>
    <w:rsid w:val="00BC0A75"/>
    <w:rsid w:val="00BC0A7E"/>
    <w:rsid w:val="00BC0ED2"/>
    <w:rsid w:val="00BC1041"/>
    <w:rsid w:val="00BC1097"/>
    <w:rsid w:val="00BC14BB"/>
    <w:rsid w:val="00BC14CA"/>
    <w:rsid w:val="00BC158D"/>
    <w:rsid w:val="00BC17E2"/>
    <w:rsid w:val="00BC18AB"/>
    <w:rsid w:val="00BC18F2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3FF8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5831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0B56"/>
    <w:rsid w:val="00BD1601"/>
    <w:rsid w:val="00BD16F9"/>
    <w:rsid w:val="00BD1B31"/>
    <w:rsid w:val="00BD21ED"/>
    <w:rsid w:val="00BD28F9"/>
    <w:rsid w:val="00BD2CDE"/>
    <w:rsid w:val="00BD3040"/>
    <w:rsid w:val="00BD33C9"/>
    <w:rsid w:val="00BD37A6"/>
    <w:rsid w:val="00BD3E34"/>
    <w:rsid w:val="00BD41C7"/>
    <w:rsid w:val="00BD4408"/>
    <w:rsid w:val="00BD44BB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613A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583"/>
    <w:rsid w:val="00BE0A64"/>
    <w:rsid w:val="00BE0A87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199"/>
    <w:rsid w:val="00BE421C"/>
    <w:rsid w:val="00BE4371"/>
    <w:rsid w:val="00BE4A32"/>
    <w:rsid w:val="00BE4B32"/>
    <w:rsid w:val="00BE4BA8"/>
    <w:rsid w:val="00BE4C1E"/>
    <w:rsid w:val="00BE5131"/>
    <w:rsid w:val="00BE5239"/>
    <w:rsid w:val="00BE5412"/>
    <w:rsid w:val="00BE5D19"/>
    <w:rsid w:val="00BE5EB0"/>
    <w:rsid w:val="00BE60A2"/>
    <w:rsid w:val="00BE61A2"/>
    <w:rsid w:val="00BE6489"/>
    <w:rsid w:val="00BE6544"/>
    <w:rsid w:val="00BE6721"/>
    <w:rsid w:val="00BE6803"/>
    <w:rsid w:val="00BE6835"/>
    <w:rsid w:val="00BE6A8F"/>
    <w:rsid w:val="00BE6BC0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E7FEE"/>
    <w:rsid w:val="00BF0515"/>
    <w:rsid w:val="00BF0560"/>
    <w:rsid w:val="00BF0E81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28C"/>
    <w:rsid w:val="00BF3A88"/>
    <w:rsid w:val="00BF40C5"/>
    <w:rsid w:val="00BF4486"/>
    <w:rsid w:val="00BF4855"/>
    <w:rsid w:val="00BF48C2"/>
    <w:rsid w:val="00BF4A8C"/>
    <w:rsid w:val="00BF4AD9"/>
    <w:rsid w:val="00BF4E4C"/>
    <w:rsid w:val="00BF4F43"/>
    <w:rsid w:val="00BF5AE4"/>
    <w:rsid w:val="00BF5CEB"/>
    <w:rsid w:val="00BF61D3"/>
    <w:rsid w:val="00BF64B5"/>
    <w:rsid w:val="00BF698A"/>
    <w:rsid w:val="00BF6C61"/>
    <w:rsid w:val="00BF6D9A"/>
    <w:rsid w:val="00BF6EC8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331"/>
    <w:rsid w:val="00C004F9"/>
    <w:rsid w:val="00C0064D"/>
    <w:rsid w:val="00C006EA"/>
    <w:rsid w:val="00C006F3"/>
    <w:rsid w:val="00C00777"/>
    <w:rsid w:val="00C00927"/>
    <w:rsid w:val="00C01227"/>
    <w:rsid w:val="00C0139E"/>
    <w:rsid w:val="00C01646"/>
    <w:rsid w:val="00C016FE"/>
    <w:rsid w:val="00C017A1"/>
    <w:rsid w:val="00C01A66"/>
    <w:rsid w:val="00C01D82"/>
    <w:rsid w:val="00C01DE5"/>
    <w:rsid w:val="00C01FD2"/>
    <w:rsid w:val="00C0204C"/>
    <w:rsid w:val="00C026F6"/>
    <w:rsid w:val="00C0283E"/>
    <w:rsid w:val="00C02A90"/>
    <w:rsid w:val="00C02AF8"/>
    <w:rsid w:val="00C02C2F"/>
    <w:rsid w:val="00C02DA1"/>
    <w:rsid w:val="00C02DE2"/>
    <w:rsid w:val="00C02F30"/>
    <w:rsid w:val="00C033BE"/>
    <w:rsid w:val="00C03486"/>
    <w:rsid w:val="00C036E7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CE7"/>
    <w:rsid w:val="00C05D2B"/>
    <w:rsid w:val="00C05F0E"/>
    <w:rsid w:val="00C0620A"/>
    <w:rsid w:val="00C06355"/>
    <w:rsid w:val="00C065CB"/>
    <w:rsid w:val="00C066CB"/>
    <w:rsid w:val="00C06D45"/>
    <w:rsid w:val="00C06D4E"/>
    <w:rsid w:val="00C07095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A"/>
    <w:rsid w:val="00C118F0"/>
    <w:rsid w:val="00C11A3E"/>
    <w:rsid w:val="00C11E30"/>
    <w:rsid w:val="00C11FF5"/>
    <w:rsid w:val="00C1203D"/>
    <w:rsid w:val="00C12069"/>
    <w:rsid w:val="00C12194"/>
    <w:rsid w:val="00C127DD"/>
    <w:rsid w:val="00C1282F"/>
    <w:rsid w:val="00C12B60"/>
    <w:rsid w:val="00C12CAD"/>
    <w:rsid w:val="00C13561"/>
    <w:rsid w:val="00C138E3"/>
    <w:rsid w:val="00C13D08"/>
    <w:rsid w:val="00C1419A"/>
    <w:rsid w:val="00C1424A"/>
    <w:rsid w:val="00C14416"/>
    <w:rsid w:val="00C145E9"/>
    <w:rsid w:val="00C14886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6E1B"/>
    <w:rsid w:val="00C172C9"/>
    <w:rsid w:val="00C17406"/>
    <w:rsid w:val="00C17431"/>
    <w:rsid w:val="00C1746C"/>
    <w:rsid w:val="00C17B68"/>
    <w:rsid w:val="00C17C78"/>
    <w:rsid w:val="00C17D78"/>
    <w:rsid w:val="00C17FB6"/>
    <w:rsid w:val="00C20082"/>
    <w:rsid w:val="00C2030C"/>
    <w:rsid w:val="00C2031B"/>
    <w:rsid w:val="00C20C5A"/>
    <w:rsid w:val="00C20E9D"/>
    <w:rsid w:val="00C20EAB"/>
    <w:rsid w:val="00C210A3"/>
    <w:rsid w:val="00C217F8"/>
    <w:rsid w:val="00C2185B"/>
    <w:rsid w:val="00C21958"/>
    <w:rsid w:val="00C21E2D"/>
    <w:rsid w:val="00C21E87"/>
    <w:rsid w:val="00C221CC"/>
    <w:rsid w:val="00C222ED"/>
    <w:rsid w:val="00C22323"/>
    <w:rsid w:val="00C22345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54B"/>
    <w:rsid w:val="00C25922"/>
    <w:rsid w:val="00C259A0"/>
    <w:rsid w:val="00C25C92"/>
    <w:rsid w:val="00C25C9B"/>
    <w:rsid w:val="00C25DB8"/>
    <w:rsid w:val="00C260D6"/>
    <w:rsid w:val="00C263F0"/>
    <w:rsid w:val="00C26813"/>
    <w:rsid w:val="00C26EBD"/>
    <w:rsid w:val="00C27229"/>
    <w:rsid w:val="00C27406"/>
    <w:rsid w:val="00C27440"/>
    <w:rsid w:val="00C27519"/>
    <w:rsid w:val="00C27643"/>
    <w:rsid w:val="00C27A6B"/>
    <w:rsid w:val="00C30763"/>
    <w:rsid w:val="00C30BDA"/>
    <w:rsid w:val="00C30BFE"/>
    <w:rsid w:val="00C30D95"/>
    <w:rsid w:val="00C30E52"/>
    <w:rsid w:val="00C30EC8"/>
    <w:rsid w:val="00C31057"/>
    <w:rsid w:val="00C310DB"/>
    <w:rsid w:val="00C3138F"/>
    <w:rsid w:val="00C3147C"/>
    <w:rsid w:val="00C31B15"/>
    <w:rsid w:val="00C31C8C"/>
    <w:rsid w:val="00C31F33"/>
    <w:rsid w:val="00C3203E"/>
    <w:rsid w:val="00C320EB"/>
    <w:rsid w:val="00C321A4"/>
    <w:rsid w:val="00C32A62"/>
    <w:rsid w:val="00C32B76"/>
    <w:rsid w:val="00C32CB6"/>
    <w:rsid w:val="00C32E20"/>
    <w:rsid w:val="00C33295"/>
    <w:rsid w:val="00C3354F"/>
    <w:rsid w:val="00C33C9A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56D"/>
    <w:rsid w:val="00C3566A"/>
    <w:rsid w:val="00C356B1"/>
    <w:rsid w:val="00C356DA"/>
    <w:rsid w:val="00C358D4"/>
    <w:rsid w:val="00C36061"/>
    <w:rsid w:val="00C36425"/>
    <w:rsid w:val="00C365BB"/>
    <w:rsid w:val="00C36B42"/>
    <w:rsid w:val="00C370CC"/>
    <w:rsid w:val="00C3736E"/>
    <w:rsid w:val="00C3756D"/>
    <w:rsid w:val="00C375F8"/>
    <w:rsid w:val="00C376CD"/>
    <w:rsid w:val="00C377DE"/>
    <w:rsid w:val="00C37977"/>
    <w:rsid w:val="00C379DA"/>
    <w:rsid w:val="00C37A57"/>
    <w:rsid w:val="00C37F88"/>
    <w:rsid w:val="00C4001D"/>
    <w:rsid w:val="00C4098B"/>
    <w:rsid w:val="00C40A1C"/>
    <w:rsid w:val="00C4117A"/>
    <w:rsid w:val="00C4122D"/>
    <w:rsid w:val="00C41820"/>
    <w:rsid w:val="00C41B09"/>
    <w:rsid w:val="00C41D1E"/>
    <w:rsid w:val="00C41ECD"/>
    <w:rsid w:val="00C42004"/>
    <w:rsid w:val="00C420D9"/>
    <w:rsid w:val="00C4236D"/>
    <w:rsid w:val="00C426C2"/>
    <w:rsid w:val="00C426F9"/>
    <w:rsid w:val="00C42C36"/>
    <w:rsid w:val="00C42F79"/>
    <w:rsid w:val="00C43063"/>
    <w:rsid w:val="00C43547"/>
    <w:rsid w:val="00C435BE"/>
    <w:rsid w:val="00C43776"/>
    <w:rsid w:val="00C43A4C"/>
    <w:rsid w:val="00C43B92"/>
    <w:rsid w:val="00C43D29"/>
    <w:rsid w:val="00C43D8B"/>
    <w:rsid w:val="00C43E01"/>
    <w:rsid w:val="00C43E05"/>
    <w:rsid w:val="00C44141"/>
    <w:rsid w:val="00C44173"/>
    <w:rsid w:val="00C4455C"/>
    <w:rsid w:val="00C445FF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A72"/>
    <w:rsid w:val="00C47D87"/>
    <w:rsid w:val="00C47EE9"/>
    <w:rsid w:val="00C50080"/>
    <w:rsid w:val="00C507BF"/>
    <w:rsid w:val="00C508E6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7E9"/>
    <w:rsid w:val="00C55978"/>
    <w:rsid w:val="00C559F9"/>
    <w:rsid w:val="00C55BAF"/>
    <w:rsid w:val="00C55BCB"/>
    <w:rsid w:val="00C55F2B"/>
    <w:rsid w:val="00C5642F"/>
    <w:rsid w:val="00C56EF2"/>
    <w:rsid w:val="00C577FD"/>
    <w:rsid w:val="00C578B9"/>
    <w:rsid w:val="00C57A19"/>
    <w:rsid w:val="00C57F3A"/>
    <w:rsid w:val="00C60022"/>
    <w:rsid w:val="00C60381"/>
    <w:rsid w:val="00C608C2"/>
    <w:rsid w:val="00C60B02"/>
    <w:rsid w:val="00C60E4F"/>
    <w:rsid w:val="00C610F9"/>
    <w:rsid w:val="00C6142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168"/>
    <w:rsid w:val="00C64690"/>
    <w:rsid w:val="00C6469F"/>
    <w:rsid w:val="00C64A7A"/>
    <w:rsid w:val="00C64B0C"/>
    <w:rsid w:val="00C64B46"/>
    <w:rsid w:val="00C64D37"/>
    <w:rsid w:val="00C65443"/>
    <w:rsid w:val="00C656A3"/>
    <w:rsid w:val="00C657C6"/>
    <w:rsid w:val="00C65D2D"/>
    <w:rsid w:val="00C667A7"/>
    <w:rsid w:val="00C66936"/>
    <w:rsid w:val="00C66C0D"/>
    <w:rsid w:val="00C677F3"/>
    <w:rsid w:val="00C705FF"/>
    <w:rsid w:val="00C70918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F69"/>
    <w:rsid w:val="00C720F4"/>
    <w:rsid w:val="00C73148"/>
    <w:rsid w:val="00C7361C"/>
    <w:rsid w:val="00C73944"/>
    <w:rsid w:val="00C73C4A"/>
    <w:rsid w:val="00C73D3A"/>
    <w:rsid w:val="00C74288"/>
    <w:rsid w:val="00C7482A"/>
    <w:rsid w:val="00C74861"/>
    <w:rsid w:val="00C74BD6"/>
    <w:rsid w:val="00C74F0E"/>
    <w:rsid w:val="00C75217"/>
    <w:rsid w:val="00C7550A"/>
    <w:rsid w:val="00C75624"/>
    <w:rsid w:val="00C75625"/>
    <w:rsid w:val="00C756B4"/>
    <w:rsid w:val="00C756E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77E11"/>
    <w:rsid w:val="00C805EB"/>
    <w:rsid w:val="00C80A2E"/>
    <w:rsid w:val="00C80B6D"/>
    <w:rsid w:val="00C80B95"/>
    <w:rsid w:val="00C81507"/>
    <w:rsid w:val="00C8172B"/>
    <w:rsid w:val="00C81C02"/>
    <w:rsid w:val="00C81CD1"/>
    <w:rsid w:val="00C81D13"/>
    <w:rsid w:val="00C81DDE"/>
    <w:rsid w:val="00C81E1A"/>
    <w:rsid w:val="00C82118"/>
    <w:rsid w:val="00C821B4"/>
    <w:rsid w:val="00C82730"/>
    <w:rsid w:val="00C82C38"/>
    <w:rsid w:val="00C831B1"/>
    <w:rsid w:val="00C833F3"/>
    <w:rsid w:val="00C83518"/>
    <w:rsid w:val="00C83AD7"/>
    <w:rsid w:val="00C83B2F"/>
    <w:rsid w:val="00C83F6D"/>
    <w:rsid w:val="00C83F87"/>
    <w:rsid w:val="00C84023"/>
    <w:rsid w:val="00C84288"/>
    <w:rsid w:val="00C843BF"/>
    <w:rsid w:val="00C84435"/>
    <w:rsid w:val="00C8463F"/>
    <w:rsid w:val="00C848E9"/>
    <w:rsid w:val="00C84AB6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AD6"/>
    <w:rsid w:val="00C86DC6"/>
    <w:rsid w:val="00C86E3C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2B64"/>
    <w:rsid w:val="00C92E2F"/>
    <w:rsid w:val="00C92E88"/>
    <w:rsid w:val="00C930C0"/>
    <w:rsid w:val="00C93365"/>
    <w:rsid w:val="00C93578"/>
    <w:rsid w:val="00C939EB"/>
    <w:rsid w:val="00C93DCF"/>
    <w:rsid w:val="00C94272"/>
    <w:rsid w:val="00C942BE"/>
    <w:rsid w:val="00C94A34"/>
    <w:rsid w:val="00C94A4D"/>
    <w:rsid w:val="00C94FC5"/>
    <w:rsid w:val="00C950E3"/>
    <w:rsid w:val="00C95255"/>
    <w:rsid w:val="00C954A7"/>
    <w:rsid w:val="00C9574A"/>
    <w:rsid w:val="00C95A42"/>
    <w:rsid w:val="00C95AC6"/>
    <w:rsid w:val="00C95CF0"/>
    <w:rsid w:val="00C95CFE"/>
    <w:rsid w:val="00C95DB5"/>
    <w:rsid w:val="00C95E8B"/>
    <w:rsid w:val="00C96094"/>
    <w:rsid w:val="00C9689B"/>
    <w:rsid w:val="00C97373"/>
    <w:rsid w:val="00C97731"/>
    <w:rsid w:val="00C97CA0"/>
    <w:rsid w:val="00C97F1B"/>
    <w:rsid w:val="00CA091B"/>
    <w:rsid w:val="00CA0B41"/>
    <w:rsid w:val="00CA0FBC"/>
    <w:rsid w:val="00CA128A"/>
    <w:rsid w:val="00CA14C4"/>
    <w:rsid w:val="00CA17C8"/>
    <w:rsid w:val="00CA1AAC"/>
    <w:rsid w:val="00CA1D9D"/>
    <w:rsid w:val="00CA2400"/>
    <w:rsid w:val="00CA2CAE"/>
    <w:rsid w:val="00CA2CE5"/>
    <w:rsid w:val="00CA33F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945"/>
    <w:rsid w:val="00CA5C36"/>
    <w:rsid w:val="00CA6A19"/>
    <w:rsid w:val="00CA6B26"/>
    <w:rsid w:val="00CA6C74"/>
    <w:rsid w:val="00CA72BF"/>
    <w:rsid w:val="00CA7322"/>
    <w:rsid w:val="00CA7490"/>
    <w:rsid w:val="00CA77D7"/>
    <w:rsid w:val="00CA7AAB"/>
    <w:rsid w:val="00CA7BAD"/>
    <w:rsid w:val="00CB0050"/>
    <w:rsid w:val="00CB01D5"/>
    <w:rsid w:val="00CB04B3"/>
    <w:rsid w:val="00CB06B7"/>
    <w:rsid w:val="00CB0B62"/>
    <w:rsid w:val="00CB0D05"/>
    <w:rsid w:val="00CB1487"/>
    <w:rsid w:val="00CB17A9"/>
    <w:rsid w:val="00CB1869"/>
    <w:rsid w:val="00CB19FE"/>
    <w:rsid w:val="00CB1F18"/>
    <w:rsid w:val="00CB2019"/>
    <w:rsid w:val="00CB299B"/>
    <w:rsid w:val="00CB2A27"/>
    <w:rsid w:val="00CB2EED"/>
    <w:rsid w:val="00CB3739"/>
    <w:rsid w:val="00CB432D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67E2"/>
    <w:rsid w:val="00CB6E0E"/>
    <w:rsid w:val="00CB7064"/>
    <w:rsid w:val="00CB7075"/>
    <w:rsid w:val="00CB7606"/>
    <w:rsid w:val="00CB760E"/>
    <w:rsid w:val="00CB78B2"/>
    <w:rsid w:val="00CB7A4B"/>
    <w:rsid w:val="00CB7D61"/>
    <w:rsid w:val="00CB7DE8"/>
    <w:rsid w:val="00CB7EE2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C0A"/>
    <w:rsid w:val="00CC2F09"/>
    <w:rsid w:val="00CC3597"/>
    <w:rsid w:val="00CC3918"/>
    <w:rsid w:val="00CC3AEB"/>
    <w:rsid w:val="00CC3D46"/>
    <w:rsid w:val="00CC3F40"/>
    <w:rsid w:val="00CC42F3"/>
    <w:rsid w:val="00CC4476"/>
    <w:rsid w:val="00CC4580"/>
    <w:rsid w:val="00CC4A71"/>
    <w:rsid w:val="00CC4E3E"/>
    <w:rsid w:val="00CC5022"/>
    <w:rsid w:val="00CC513E"/>
    <w:rsid w:val="00CC5209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97C"/>
    <w:rsid w:val="00CC6E31"/>
    <w:rsid w:val="00CC717B"/>
    <w:rsid w:val="00CC751E"/>
    <w:rsid w:val="00CC7DE5"/>
    <w:rsid w:val="00CD00FC"/>
    <w:rsid w:val="00CD0326"/>
    <w:rsid w:val="00CD03CF"/>
    <w:rsid w:val="00CD04BD"/>
    <w:rsid w:val="00CD0563"/>
    <w:rsid w:val="00CD06B8"/>
    <w:rsid w:val="00CD0F01"/>
    <w:rsid w:val="00CD1775"/>
    <w:rsid w:val="00CD19A0"/>
    <w:rsid w:val="00CD1CED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4065"/>
    <w:rsid w:val="00CD417A"/>
    <w:rsid w:val="00CD46AB"/>
    <w:rsid w:val="00CD4747"/>
    <w:rsid w:val="00CD4AE9"/>
    <w:rsid w:val="00CD53CA"/>
    <w:rsid w:val="00CD554C"/>
    <w:rsid w:val="00CD61D2"/>
    <w:rsid w:val="00CD69C6"/>
    <w:rsid w:val="00CD6A44"/>
    <w:rsid w:val="00CD6C5F"/>
    <w:rsid w:val="00CD6CF0"/>
    <w:rsid w:val="00CD6EA1"/>
    <w:rsid w:val="00CD6F9A"/>
    <w:rsid w:val="00CD7D91"/>
    <w:rsid w:val="00CD7DEF"/>
    <w:rsid w:val="00CD7E4B"/>
    <w:rsid w:val="00CD7F04"/>
    <w:rsid w:val="00CD7F76"/>
    <w:rsid w:val="00CE00F7"/>
    <w:rsid w:val="00CE040E"/>
    <w:rsid w:val="00CE0506"/>
    <w:rsid w:val="00CE0624"/>
    <w:rsid w:val="00CE0709"/>
    <w:rsid w:val="00CE07C7"/>
    <w:rsid w:val="00CE0ED4"/>
    <w:rsid w:val="00CE11F6"/>
    <w:rsid w:val="00CE120A"/>
    <w:rsid w:val="00CE13B6"/>
    <w:rsid w:val="00CE1C7C"/>
    <w:rsid w:val="00CE1CB3"/>
    <w:rsid w:val="00CE238B"/>
    <w:rsid w:val="00CE24CF"/>
    <w:rsid w:val="00CE25B8"/>
    <w:rsid w:val="00CE27CB"/>
    <w:rsid w:val="00CE2A36"/>
    <w:rsid w:val="00CE2BD7"/>
    <w:rsid w:val="00CE2F0B"/>
    <w:rsid w:val="00CE338F"/>
    <w:rsid w:val="00CE3C3A"/>
    <w:rsid w:val="00CE3F55"/>
    <w:rsid w:val="00CE43BA"/>
    <w:rsid w:val="00CE43F7"/>
    <w:rsid w:val="00CE472E"/>
    <w:rsid w:val="00CE482B"/>
    <w:rsid w:val="00CE4940"/>
    <w:rsid w:val="00CE4B88"/>
    <w:rsid w:val="00CE4EDC"/>
    <w:rsid w:val="00CE5083"/>
    <w:rsid w:val="00CE541D"/>
    <w:rsid w:val="00CE5627"/>
    <w:rsid w:val="00CE5649"/>
    <w:rsid w:val="00CE5932"/>
    <w:rsid w:val="00CE5C44"/>
    <w:rsid w:val="00CE5E76"/>
    <w:rsid w:val="00CE5F07"/>
    <w:rsid w:val="00CE5FA9"/>
    <w:rsid w:val="00CE5FAB"/>
    <w:rsid w:val="00CE5FFF"/>
    <w:rsid w:val="00CE60FF"/>
    <w:rsid w:val="00CE6470"/>
    <w:rsid w:val="00CE6840"/>
    <w:rsid w:val="00CE6C9F"/>
    <w:rsid w:val="00CE6F73"/>
    <w:rsid w:val="00CE7090"/>
    <w:rsid w:val="00CE734B"/>
    <w:rsid w:val="00CE738B"/>
    <w:rsid w:val="00CE7591"/>
    <w:rsid w:val="00CE77AE"/>
    <w:rsid w:val="00CE7C50"/>
    <w:rsid w:val="00CF0273"/>
    <w:rsid w:val="00CF037A"/>
    <w:rsid w:val="00CF058F"/>
    <w:rsid w:val="00CF0EFE"/>
    <w:rsid w:val="00CF10DD"/>
    <w:rsid w:val="00CF1A4A"/>
    <w:rsid w:val="00CF20DF"/>
    <w:rsid w:val="00CF22F8"/>
    <w:rsid w:val="00CF245A"/>
    <w:rsid w:val="00CF25E8"/>
    <w:rsid w:val="00CF2609"/>
    <w:rsid w:val="00CF28B5"/>
    <w:rsid w:val="00CF2994"/>
    <w:rsid w:val="00CF29FE"/>
    <w:rsid w:val="00CF31E1"/>
    <w:rsid w:val="00CF3212"/>
    <w:rsid w:val="00CF33A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0B1"/>
    <w:rsid w:val="00CF623B"/>
    <w:rsid w:val="00CF6288"/>
    <w:rsid w:val="00CF69FE"/>
    <w:rsid w:val="00CF6A11"/>
    <w:rsid w:val="00CF6A64"/>
    <w:rsid w:val="00CF6ACC"/>
    <w:rsid w:val="00CF6F4E"/>
    <w:rsid w:val="00CF70CF"/>
    <w:rsid w:val="00CF7358"/>
    <w:rsid w:val="00CF7471"/>
    <w:rsid w:val="00CF78E0"/>
    <w:rsid w:val="00CF7B07"/>
    <w:rsid w:val="00CF7ED9"/>
    <w:rsid w:val="00D0002A"/>
    <w:rsid w:val="00D00447"/>
    <w:rsid w:val="00D007B9"/>
    <w:rsid w:val="00D00F27"/>
    <w:rsid w:val="00D00F8E"/>
    <w:rsid w:val="00D0118A"/>
    <w:rsid w:val="00D01362"/>
    <w:rsid w:val="00D01B29"/>
    <w:rsid w:val="00D02721"/>
    <w:rsid w:val="00D02A8E"/>
    <w:rsid w:val="00D02BAE"/>
    <w:rsid w:val="00D03156"/>
    <w:rsid w:val="00D033CC"/>
    <w:rsid w:val="00D0381A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08C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CAE"/>
    <w:rsid w:val="00D10E5C"/>
    <w:rsid w:val="00D10FC8"/>
    <w:rsid w:val="00D11139"/>
    <w:rsid w:val="00D112DE"/>
    <w:rsid w:val="00D113E2"/>
    <w:rsid w:val="00D114FC"/>
    <w:rsid w:val="00D115BB"/>
    <w:rsid w:val="00D11915"/>
    <w:rsid w:val="00D119B4"/>
    <w:rsid w:val="00D11A65"/>
    <w:rsid w:val="00D11D34"/>
    <w:rsid w:val="00D11DA1"/>
    <w:rsid w:val="00D1209F"/>
    <w:rsid w:val="00D121B9"/>
    <w:rsid w:val="00D123A9"/>
    <w:rsid w:val="00D129F1"/>
    <w:rsid w:val="00D12A23"/>
    <w:rsid w:val="00D13204"/>
    <w:rsid w:val="00D1341D"/>
    <w:rsid w:val="00D135FE"/>
    <w:rsid w:val="00D138FF"/>
    <w:rsid w:val="00D13F2A"/>
    <w:rsid w:val="00D13F46"/>
    <w:rsid w:val="00D140EA"/>
    <w:rsid w:val="00D14132"/>
    <w:rsid w:val="00D14BF0"/>
    <w:rsid w:val="00D15433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C9"/>
    <w:rsid w:val="00D16A4A"/>
    <w:rsid w:val="00D16FB7"/>
    <w:rsid w:val="00D17042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270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B5C"/>
    <w:rsid w:val="00D23CD0"/>
    <w:rsid w:val="00D23EF7"/>
    <w:rsid w:val="00D2420F"/>
    <w:rsid w:val="00D24268"/>
    <w:rsid w:val="00D248D8"/>
    <w:rsid w:val="00D249ED"/>
    <w:rsid w:val="00D25495"/>
    <w:rsid w:val="00D254A0"/>
    <w:rsid w:val="00D263B1"/>
    <w:rsid w:val="00D2655E"/>
    <w:rsid w:val="00D26636"/>
    <w:rsid w:val="00D2671B"/>
    <w:rsid w:val="00D268A3"/>
    <w:rsid w:val="00D269AE"/>
    <w:rsid w:val="00D26A2D"/>
    <w:rsid w:val="00D26EEC"/>
    <w:rsid w:val="00D2737C"/>
    <w:rsid w:val="00D27B50"/>
    <w:rsid w:val="00D27C0C"/>
    <w:rsid w:val="00D27D81"/>
    <w:rsid w:val="00D27E93"/>
    <w:rsid w:val="00D27EAB"/>
    <w:rsid w:val="00D30B1E"/>
    <w:rsid w:val="00D30E4C"/>
    <w:rsid w:val="00D310BE"/>
    <w:rsid w:val="00D31284"/>
    <w:rsid w:val="00D312D7"/>
    <w:rsid w:val="00D31884"/>
    <w:rsid w:val="00D31943"/>
    <w:rsid w:val="00D31993"/>
    <w:rsid w:val="00D31AE5"/>
    <w:rsid w:val="00D31CEF"/>
    <w:rsid w:val="00D31ED8"/>
    <w:rsid w:val="00D31EF4"/>
    <w:rsid w:val="00D31FAC"/>
    <w:rsid w:val="00D321C0"/>
    <w:rsid w:val="00D32672"/>
    <w:rsid w:val="00D32C73"/>
    <w:rsid w:val="00D33358"/>
    <w:rsid w:val="00D33808"/>
    <w:rsid w:val="00D34407"/>
    <w:rsid w:val="00D349CA"/>
    <w:rsid w:val="00D34B25"/>
    <w:rsid w:val="00D35491"/>
    <w:rsid w:val="00D3574A"/>
    <w:rsid w:val="00D35953"/>
    <w:rsid w:val="00D35A49"/>
    <w:rsid w:val="00D35F2C"/>
    <w:rsid w:val="00D35FD4"/>
    <w:rsid w:val="00D360C7"/>
    <w:rsid w:val="00D36101"/>
    <w:rsid w:val="00D363F4"/>
    <w:rsid w:val="00D363FF"/>
    <w:rsid w:val="00D3670A"/>
    <w:rsid w:val="00D36778"/>
    <w:rsid w:val="00D36848"/>
    <w:rsid w:val="00D36850"/>
    <w:rsid w:val="00D36986"/>
    <w:rsid w:val="00D36B14"/>
    <w:rsid w:val="00D36C15"/>
    <w:rsid w:val="00D371A4"/>
    <w:rsid w:val="00D37AAC"/>
    <w:rsid w:val="00D37FC7"/>
    <w:rsid w:val="00D402E9"/>
    <w:rsid w:val="00D40721"/>
    <w:rsid w:val="00D40F36"/>
    <w:rsid w:val="00D41031"/>
    <w:rsid w:val="00D41138"/>
    <w:rsid w:val="00D41343"/>
    <w:rsid w:val="00D41A87"/>
    <w:rsid w:val="00D41D22"/>
    <w:rsid w:val="00D41E11"/>
    <w:rsid w:val="00D4249C"/>
    <w:rsid w:val="00D424E6"/>
    <w:rsid w:val="00D431C1"/>
    <w:rsid w:val="00D432E1"/>
    <w:rsid w:val="00D438CB"/>
    <w:rsid w:val="00D441EC"/>
    <w:rsid w:val="00D445A9"/>
    <w:rsid w:val="00D445E4"/>
    <w:rsid w:val="00D44A67"/>
    <w:rsid w:val="00D44B59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65ED"/>
    <w:rsid w:val="00D4679D"/>
    <w:rsid w:val="00D46812"/>
    <w:rsid w:val="00D46E1D"/>
    <w:rsid w:val="00D472B1"/>
    <w:rsid w:val="00D477AD"/>
    <w:rsid w:val="00D47F88"/>
    <w:rsid w:val="00D501D7"/>
    <w:rsid w:val="00D502FF"/>
    <w:rsid w:val="00D505F6"/>
    <w:rsid w:val="00D509CD"/>
    <w:rsid w:val="00D50CCE"/>
    <w:rsid w:val="00D50E56"/>
    <w:rsid w:val="00D5117C"/>
    <w:rsid w:val="00D517E1"/>
    <w:rsid w:val="00D51874"/>
    <w:rsid w:val="00D51A70"/>
    <w:rsid w:val="00D51E4C"/>
    <w:rsid w:val="00D51F52"/>
    <w:rsid w:val="00D520E7"/>
    <w:rsid w:val="00D5221E"/>
    <w:rsid w:val="00D52537"/>
    <w:rsid w:val="00D527EC"/>
    <w:rsid w:val="00D528BB"/>
    <w:rsid w:val="00D52A3B"/>
    <w:rsid w:val="00D52D15"/>
    <w:rsid w:val="00D53204"/>
    <w:rsid w:val="00D538A2"/>
    <w:rsid w:val="00D53E0D"/>
    <w:rsid w:val="00D5413D"/>
    <w:rsid w:val="00D542E2"/>
    <w:rsid w:val="00D544C8"/>
    <w:rsid w:val="00D548C4"/>
    <w:rsid w:val="00D5494E"/>
    <w:rsid w:val="00D54E47"/>
    <w:rsid w:val="00D55467"/>
    <w:rsid w:val="00D554E9"/>
    <w:rsid w:val="00D55533"/>
    <w:rsid w:val="00D555C4"/>
    <w:rsid w:val="00D55818"/>
    <w:rsid w:val="00D558EB"/>
    <w:rsid w:val="00D55B85"/>
    <w:rsid w:val="00D55CC1"/>
    <w:rsid w:val="00D55E6A"/>
    <w:rsid w:val="00D5611D"/>
    <w:rsid w:val="00D5651E"/>
    <w:rsid w:val="00D565AC"/>
    <w:rsid w:val="00D56910"/>
    <w:rsid w:val="00D56AE7"/>
    <w:rsid w:val="00D56F2F"/>
    <w:rsid w:val="00D56F4A"/>
    <w:rsid w:val="00D570C5"/>
    <w:rsid w:val="00D573A9"/>
    <w:rsid w:val="00D57445"/>
    <w:rsid w:val="00D579A5"/>
    <w:rsid w:val="00D57B22"/>
    <w:rsid w:val="00D57D78"/>
    <w:rsid w:val="00D6007C"/>
    <w:rsid w:val="00D6023A"/>
    <w:rsid w:val="00D603B4"/>
    <w:rsid w:val="00D6042A"/>
    <w:rsid w:val="00D60593"/>
    <w:rsid w:val="00D6065B"/>
    <w:rsid w:val="00D60685"/>
    <w:rsid w:val="00D60931"/>
    <w:rsid w:val="00D609C6"/>
    <w:rsid w:val="00D60AD3"/>
    <w:rsid w:val="00D60DB8"/>
    <w:rsid w:val="00D6117F"/>
    <w:rsid w:val="00D6148A"/>
    <w:rsid w:val="00D61877"/>
    <w:rsid w:val="00D619E1"/>
    <w:rsid w:val="00D61AB9"/>
    <w:rsid w:val="00D624EB"/>
    <w:rsid w:val="00D62973"/>
    <w:rsid w:val="00D62CCF"/>
    <w:rsid w:val="00D62D53"/>
    <w:rsid w:val="00D632D8"/>
    <w:rsid w:val="00D63533"/>
    <w:rsid w:val="00D63539"/>
    <w:rsid w:val="00D63762"/>
    <w:rsid w:val="00D63D62"/>
    <w:rsid w:val="00D6415B"/>
    <w:rsid w:val="00D6424E"/>
    <w:rsid w:val="00D64671"/>
    <w:rsid w:val="00D64C22"/>
    <w:rsid w:val="00D65295"/>
    <w:rsid w:val="00D653DF"/>
    <w:rsid w:val="00D65E0A"/>
    <w:rsid w:val="00D65E19"/>
    <w:rsid w:val="00D65E69"/>
    <w:rsid w:val="00D65F57"/>
    <w:rsid w:val="00D6609C"/>
    <w:rsid w:val="00D664BB"/>
    <w:rsid w:val="00D66959"/>
    <w:rsid w:val="00D66B2C"/>
    <w:rsid w:val="00D66C8E"/>
    <w:rsid w:val="00D6700B"/>
    <w:rsid w:val="00D67126"/>
    <w:rsid w:val="00D67183"/>
    <w:rsid w:val="00D6746B"/>
    <w:rsid w:val="00D67734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0CD4"/>
    <w:rsid w:val="00D7161B"/>
    <w:rsid w:val="00D71C0C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3EFB"/>
    <w:rsid w:val="00D7419A"/>
    <w:rsid w:val="00D741F0"/>
    <w:rsid w:val="00D7468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373"/>
    <w:rsid w:val="00D765FA"/>
    <w:rsid w:val="00D768E9"/>
    <w:rsid w:val="00D76903"/>
    <w:rsid w:val="00D76E16"/>
    <w:rsid w:val="00D77109"/>
    <w:rsid w:val="00D771B2"/>
    <w:rsid w:val="00D77567"/>
    <w:rsid w:val="00D776B7"/>
    <w:rsid w:val="00D77835"/>
    <w:rsid w:val="00D7792A"/>
    <w:rsid w:val="00D779F4"/>
    <w:rsid w:val="00D77A03"/>
    <w:rsid w:val="00D77C7F"/>
    <w:rsid w:val="00D803CA"/>
    <w:rsid w:val="00D80842"/>
    <w:rsid w:val="00D80B0F"/>
    <w:rsid w:val="00D80B1A"/>
    <w:rsid w:val="00D81269"/>
    <w:rsid w:val="00D81352"/>
    <w:rsid w:val="00D813E9"/>
    <w:rsid w:val="00D81524"/>
    <w:rsid w:val="00D81797"/>
    <w:rsid w:val="00D81ADF"/>
    <w:rsid w:val="00D81ED8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BFC"/>
    <w:rsid w:val="00D83D92"/>
    <w:rsid w:val="00D83E87"/>
    <w:rsid w:val="00D84465"/>
    <w:rsid w:val="00D845F8"/>
    <w:rsid w:val="00D849C5"/>
    <w:rsid w:val="00D85718"/>
    <w:rsid w:val="00D85769"/>
    <w:rsid w:val="00D85874"/>
    <w:rsid w:val="00D85A13"/>
    <w:rsid w:val="00D85A5B"/>
    <w:rsid w:val="00D85C10"/>
    <w:rsid w:val="00D85C32"/>
    <w:rsid w:val="00D85EC7"/>
    <w:rsid w:val="00D862B0"/>
    <w:rsid w:val="00D864C3"/>
    <w:rsid w:val="00D86845"/>
    <w:rsid w:val="00D86A3D"/>
    <w:rsid w:val="00D87359"/>
    <w:rsid w:val="00D87451"/>
    <w:rsid w:val="00D877D1"/>
    <w:rsid w:val="00D877FC"/>
    <w:rsid w:val="00D879C7"/>
    <w:rsid w:val="00D9015E"/>
    <w:rsid w:val="00D90275"/>
    <w:rsid w:val="00D90894"/>
    <w:rsid w:val="00D90AA2"/>
    <w:rsid w:val="00D90B98"/>
    <w:rsid w:val="00D90BB1"/>
    <w:rsid w:val="00D90C25"/>
    <w:rsid w:val="00D91081"/>
    <w:rsid w:val="00D91255"/>
    <w:rsid w:val="00D91282"/>
    <w:rsid w:val="00D912B3"/>
    <w:rsid w:val="00D914F2"/>
    <w:rsid w:val="00D91900"/>
    <w:rsid w:val="00D91E95"/>
    <w:rsid w:val="00D92252"/>
    <w:rsid w:val="00D92A52"/>
    <w:rsid w:val="00D92C23"/>
    <w:rsid w:val="00D92D79"/>
    <w:rsid w:val="00D934FA"/>
    <w:rsid w:val="00D93535"/>
    <w:rsid w:val="00D9354D"/>
    <w:rsid w:val="00D937A5"/>
    <w:rsid w:val="00D93A39"/>
    <w:rsid w:val="00D93F8C"/>
    <w:rsid w:val="00D941C2"/>
    <w:rsid w:val="00D943D8"/>
    <w:rsid w:val="00D9492D"/>
    <w:rsid w:val="00D949E7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42"/>
    <w:rsid w:val="00D96F5E"/>
    <w:rsid w:val="00D97228"/>
    <w:rsid w:val="00D97715"/>
    <w:rsid w:val="00D97955"/>
    <w:rsid w:val="00D97CD4"/>
    <w:rsid w:val="00D97D91"/>
    <w:rsid w:val="00DA0B32"/>
    <w:rsid w:val="00DA0B9D"/>
    <w:rsid w:val="00DA0C3B"/>
    <w:rsid w:val="00DA0D05"/>
    <w:rsid w:val="00DA1125"/>
    <w:rsid w:val="00DA173A"/>
    <w:rsid w:val="00DA180D"/>
    <w:rsid w:val="00DA1B9B"/>
    <w:rsid w:val="00DA1CAA"/>
    <w:rsid w:val="00DA206A"/>
    <w:rsid w:val="00DA2DA3"/>
    <w:rsid w:val="00DA30BC"/>
    <w:rsid w:val="00DA3251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4158"/>
    <w:rsid w:val="00DA45B9"/>
    <w:rsid w:val="00DA5072"/>
    <w:rsid w:val="00DA51FE"/>
    <w:rsid w:val="00DA53DA"/>
    <w:rsid w:val="00DA548E"/>
    <w:rsid w:val="00DA557B"/>
    <w:rsid w:val="00DA581D"/>
    <w:rsid w:val="00DA5C0A"/>
    <w:rsid w:val="00DA5E25"/>
    <w:rsid w:val="00DA657E"/>
    <w:rsid w:val="00DA6633"/>
    <w:rsid w:val="00DA6C40"/>
    <w:rsid w:val="00DA6EE8"/>
    <w:rsid w:val="00DA7A7F"/>
    <w:rsid w:val="00DA7B44"/>
    <w:rsid w:val="00DA7E4D"/>
    <w:rsid w:val="00DB02EE"/>
    <w:rsid w:val="00DB05DE"/>
    <w:rsid w:val="00DB09E7"/>
    <w:rsid w:val="00DB0CF5"/>
    <w:rsid w:val="00DB0FF0"/>
    <w:rsid w:val="00DB10EC"/>
    <w:rsid w:val="00DB13CB"/>
    <w:rsid w:val="00DB1646"/>
    <w:rsid w:val="00DB1A82"/>
    <w:rsid w:val="00DB1D62"/>
    <w:rsid w:val="00DB2019"/>
    <w:rsid w:val="00DB21C2"/>
    <w:rsid w:val="00DB2251"/>
    <w:rsid w:val="00DB22BD"/>
    <w:rsid w:val="00DB278E"/>
    <w:rsid w:val="00DB28BC"/>
    <w:rsid w:val="00DB2971"/>
    <w:rsid w:val="00DB29CD"/>
    <w:rsid w:val="00DB3260"/>
    <w:rsid w:val="00DB3319"/>
    <w:rsid w:val="00DB3403"/>
    <w:rsid w:val="00DB34CB"/>
    <w:rsid w:val="00DB35DF"/>
    <w:rsid w:val="00DB440C"/>
    <w:rsid w:val="00DB48D4"/>
    <w:rsid w:val="00DB549B"/>
    <w:rsid w:val="00DB557A"/>
    <w:rsid w:val="00DB57CD"/>
    <w:rsid w:val="00DB5A99"/>
    <w:rsid w:val="00DB5B39"/>
    <w:rsid w:val="00DB5D74"/>
    <w:rsid w:val="00DB677F"/>
    <w:rsid w:val="00DB6874"/>
    <w:rsid w:val="00DB696D"/>
    <w:rsid w:val="00DB6A47"/>
    <w:rsid w:val="00DB6F4F"/>
    <w:rsid w:val="00DB6FED"/>
    <w:rsid w:val="00DB73B5"/>
    <w:rsid w:val="00DB744E"/>
    <w:rsid w:val="00DB7BE0"/>
    <w:rsid w:val="00DB7D2B"/>
    <w:rsid w:val="00DB7D7C"/>
    <w:rsid w:val="00DB7E28"/>
    <w:rsid w:val="00DC00B2"/>
    <w:rsid w:val="00DC0353"/>
    <w:rsid w:val="00DC04F4"/>
    <w:rsid w:val="00DC06D4"/>
    <w:rsid w:val="00DC0941"/>
    <w:rsid w:val="00DC0ACC"/>
    <w:rsid w:val="00DC0BE3"/>
    <w:rsid w:val="00DC0D00"/>
    <w:rsid w:val="00DC0E64"/>
    <w:rsid w:val="00DC0E65"/>
    <w:rsid w:val="00DC0F81"/>
    <w:rsid w:val="00DC101D"/>
    <w:rsid w:val="00DC1024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7EC"/>
    <w:rsid w:val="00DC5C24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0B47"/>
    <w:rsid w:val="00DD0BE8"/>
    <w:rsid w:val="00DD0DC2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0F2"/>
    <w:rsid w:val="00DD4168"/>
    <w:rsid w:val="00DD430B"/>
    <w:rsid w:val="00DD478F"/>
    <w:rsid w:val="00DD4A92"/>
    <w:rsid w:val="00DD531C"/>
    <w:rsid w:val="00DD5EF8"/>
    <w:rsid w:val="00DD5EFD"/>
    <w:rsid w:val="00DD5FAB"/>
    <w:rsid w:val="00DD67E3"/>
    <w:rsid w:val="00DD6E6A"/>
    <w:rsid w:val="00DD72BC"/>
    <w:rsid w:val="00DD76BC"/>
    <w:rsid w:val="00DD77D5"/>
    <w:rsid w:val="00DD7E0A"/>
    <w:rsid w:val="00DD7E0C"/>
    <w:rsid w:val="00DD7EC5"/>
    <w:rsid w:val="00DE0008"/>
    <w:rsid w:val="00DE0152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1C6F"/>
    <w:rsid w:val="00DE2401"/>
    <w:rsid w:val="00DE2AE8"/>
    <w:rsid w:val="00DE2F6C"/>
    <w:rsid w:val="00DE3180"/>
    <w:rsid w:val="00DE3393"/>
    <w:rsid w:val="00DE34F5"/>
    <w:rsid w:val="00DE35C7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975"/>
    <w:rsid w:val="00DE7BE9"/>
    <w:rsid w:val="00DE7DD5"/>
    <w:rsid w:val="00DF010C"/>
    <w:rsid w:val="00DF01A1"/>
    <w:rsid w:val="00DF0572"/>
    <w:rsid w:val="00DF083A"/>
    <w:rsid w:val="00DF0C1D"/>
    <w:rsid w:val="00DF0DC8"/>
    <w:rsid w:val="00DF0F28"/>
    <w:rsid w:val="00DF1111"/>
    <w:rsid w:val="00DF1645"/>
    <w:rsid w:val="00DF1771"/>
    <w:rsid w:val="00DF180C"/>
    <w:rsid w:val="00DF18A9"/>
    <w:rsid w:val="00DF18EB"/>
    <w:rsid w:val="00DF1CD8"/>
    <w:rsid w:val="00DF29E5"/>
    <w:rsid w:val="00DF2A61"/>
    <w:rsid w:val="00DF2B4F"/>
    <w:rsid w:val="00DF3F8F"/>
    <w:rsid w:val="00DF424E"/>
    <w:rsid w:val="00DF45AF"/>
    <w:rsid w:val="00DF46AD"/>
    <w:rsid w:val="00DF4B90"/>
    <w:rsid w:val="00DF5669"/>
    <w:rsid w:val="00DF5853"/>
    <w:rsid w:val="00DF5B77"/>
    <w:rsid w:val="00DF6465"/>
    <w:rsid w:val="00DF664C"/>
    <w:rsid w:val="00DF678A"/>
    <w:rsid w:val="00DF6B3A"/>
    <w:rsid w:val="00DF6D17"/>
    <w:rsid w:val="00DF6E52"/>
    <w:rsid w:val="00DF7193"/>
    <w:rsid w:val="00DF75CE"/>
    <w:rsid w:val="00DF782E"/>
    <w:rsid w:val="00DF7857"/>
    <w:rsid w:val="00DF79F1"/>
    <w:rsid w:val="00DF7A33"/>
    <w:rsid w:val="00E00DA3"/>
    <w:rsid w:val="00E00EC0"/>
    <w:rsid w:val="00E00EF6"/>
    <w:rsid w:val="00E010CA"/>
    <w:rsid w:val="00E01149"/>
    <w:rsid w:val="00E017CB"/>
    <w:rsid w:val="00E01CB0"/>
    <w:rsid w:val="00E020A0"/>
    <w:rsid w:val="00E02435"/>
    <w:rsid w:val="00E0269D"/>
    <w:rsid w:val="00E02883"/>
    <w:rsid w:val="00E032E0"/>
    <w:rsid w:val="00E0351D"/>
    <w:rsid w:val="00E036B1"/>
    <w:rsid w:val="00E03737"/>
    <w:rsid w:val="00E03997"/>
    <w:rsid w:val="00E03E19"/>
    <w:rsid w:val="00E042A8"/>
    <w:rsid w:val="00E04397"/>
    <w:rsid w:val="00E043FB"/>
    <w:rsid w:val="00E045E4"/>
    <w:rsid w:val="00E04818"/>
    <w:rsid w:val="00E048B8"/>
    <w:rsid w:val="00E05238"/>
    <w:rsid w:val="00E05E7B"/>
    <w:rsid w:val="00E06038"/>
    <w:rsid w:val="00E06447"/>
    <w:rsid w:val="00E06DB0"/>
    <w:rsid w:val="00E06F0F"/>
    <w:rsid w:val="00E071F6"/>
    <w:rsid w:val="00E075B0"/>
    <w:rsid w:val="00E077CF"/>
    <w:rsid w:val="00E07862"/>
    <w:rsid w:val="00E101AE"/>
    <w:rsid w:val="00E103C3"/>
    <w:rsid w:val="00E1052A"/>
    <w:rsid w:val="00E106D2"/>
    <w:rsid w:val="00E108E9"/>
    <w:rsid w:val="00E10945"/>
    <w:rsid w:val="00E10CAB"/>
    <w:rsid w:val="00E1160B"/>
    <w:rsid w:val="00E11A9D"/>
    <w:rsid w:val="00E11D10"/>
    <w:rsid w:val="00E11F55"/>
    <w:rsid w:val="00E12430"/>
    <w:rsid w:val="00E12505"/>
    <w:rsid w:val="00E12739"/>
    <w:rsid w:val="00E12951"/>
    <w:rsid w:val="00E129E0"/>
    <w:rsid w:val="00E12EB5"/>
    <w:rsid w:val="00E131E1"/>
    <w:rsid w:val="00E133F9"/>
    <w:rsid w:val="00E135C6"/>
    <w:rsid w:val="00E13670"/>
    <w:rsid w:val="00E13A4B"/>
    <w:rsid w:val="00E13D7E"/>
    <w:rsid w:val="00E13F1A"/>
    <w:rsid w:val="00E13FAA"/>
    <w:rsid w:val="00E142F3"/>
    <w:rsid w:val="00E146EA"/>
    <w:rsid w:val="00E14833"/>
    <w:rsid w:val="00E14A59"/>
    <w:rsid w:val="00E14C95"/>
    <w:rsid w:val="00E15096"/>
    <w:rsid w:val="00E150C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90B"/>
    <w:rsid w:val="00E16A59"/>
    <w:rsid w:val="00E16A6B"/>
    <w:rsid w:val="00E16E72"/>
    <w:rsid w:val="00E16E93"/>
    <w:rsid w:val="00E17231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29"/>
    <w:rsid w:val="00E211D9"/>
    <w:rsid w:val="00E2159B"/>
    <w:rsid w:val="00E216C5"/>
    <w:rsid w:val="00E2183F"/>
    <w:rsid w:val="00E21FE3"/>
    <w:rsid w:val="00E22726"/>
    <w:rsid w:val="00E2274B"/>
    <w:rsid w:val="00E227BF"/>
    <w:rsid w:val="00E22953"/>
    <w:rsid w:val="00E22D2D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802"/>
    <w:rsid w:val="00E279D4"/>
    <w:rsid w:val="00E27D97"/>
    <w:rsid w:val="00E30030"/>
    <w:rsid w:val="00E300C1"/>
    <w:rsid w:val="00E301B6"/>
    <w:rsid w:val="00E303FF"/>
    <w:rsid w:val="00E307EE"/>
    <w:rsid w:val="00E309B3"/>
    <w:rsid w:val="00E30DEF"/>
    <w:rsid w:val="00E312A4"/>
    <w:rsid w:val="00E31882"/>
    <w:rsid w:val="00E31A81"/>
    <w:rsid w:val="00E32193"/>
    <w:rsid w:val="00E3235B"/>
    <w:rsid w:val="00E3247D"/>
    <w:rsid w:val="00E3253F"/>
    <w:rsid w:val="00E32D87"/>
    <w:rsid w:val="00E32EAC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B40"/>
    <w:rsid w:val="00E35BEE"/>
    <w:rsid w:val="00E36102"/>
    <w:rsid w:val="00E3679B"/>
    <w:rsid w:val="00E36DD5"/>
    <w:rsid w:val="00E371E5"/>
    <w:rsid w:val="00E37953"/>
    <w:rsid w:val="00E37DC8"/>
    <w:rsid w:val="00E40395"/>
    <w:rsid w:val="00E40427"/>
    <w:rsid w:val="00E40BAC"/>
    <w:rsid w:val="00E4121B"/>
    <w:rsid w:val="00E4158B"/>
    <w:rsid w:val="00E415F7"/>
    <w:rsid w:val="00E418BE"/>
    <w:rsid w:val="00E41D9A"/>
    <w:rsid w:val="00E41DD3"/>
    <w:rsid w:val="00E41E6E"/>
    <w:rsid w:val="00E4238D"/>
    <w:rsid w:val="00E42579"/>
    <w:rsid w:val="00E427B6"/>
    <w:rsid w:val="00E428EF"/>
    <w:rsid w:val="00E42907"/>
    <w:rsid w:val="00E4306B"/>
    <w:rsid w:val="00E43177"/>
    <w:rsid w:val="00E4337E"/>
    <w:rsid w:val="00E436F6"/>
    <w:rsid w:val="00E43787"/>
    <w:rsid w:val="00E43BAD"/>
    <w:rsid w:val="00E43D9E"/>
    <w:rsid w:val="00E43DCB"/>
    <w:rsid w:val="00E44115"/>
    <w:rsid w:val="00E443C9"/>
    <w:rsid w:val="00E4444E"/>
    <w:rsid w:val="00E44753"/>
    <w:rsid w:val="00E44A3A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07CB"/>
    <w:rsid w:val="00E5103E"/>
    <w:rsid w:val="00E51171"/>
    <w:rsid w:val="00E51331"/>
    <w:rsid w:val="00E51D28"/>
    <w:rsid w:val="00E51E8B"/>
    <w:rsid w:val="00E521A7"/>
    <w:rsid w:val="00E52299"/>
    <w:rsid w:val="00E524C5"/>
    <w:rsid w:val="00E528E9"/>
    <w:rsid w:val="00E53063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EC0"/>
    <w:rsid w:val="00E55F17"/>
    <w:rsid w:val="00E55F25"/>
    <w:rsid w:val="00E56029"/>
    <w:rsid w:val="00E56244"/>
    <w:rsid w:val="00E562EE"/>
    <w:rsid w:val="00E5650B"/>
    <w:rsid w:val="00E56E3B"/>
    <w:rsid w:val="00E57168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3E74"/>
    <w:rsid w:val="00E64269"/>
    <w:rsid w:val="00E6435F"/>
    <w:rsid w:val="00E650C7"/>
    <w:rsid w:val="00E650E0"/>
    <w:rsid w:val="00E65137"/>
    <w:rsid w:val="00E6535B"/>
    <w:rsid w:val="00E6553F"/>
    <w:rsid w:val="00E6578E"/>
    <w:rsid w:val="00E65A25"/>
    <w:rsid w:val="00E65DFB"/>
    <w:rsid w:val="00E65E1A"/>
    <w:rsid w:val="00E6646B"/>
    <w:rsid w:val="00E66A41"/>
    <w:rsid w:val="00E66DA5"/>
    <w:rsid w:val="00E672B3"/>
    <w:rsid w:val="00E672E5"/>
    <w:rsid w:val="00E676EA"/>
    <w:rsid w:val="00E67728"/>
    <w:rsid w:val="00E67772"/>
    <w:rsid w:val="00E67784"/>
    <w:rsid w:val="00E70272"/>
    <w:rsid w:val="00E70326"/>
    <w:rsid w:val="00E704CC"/>
    <w:rsid w:val="00E7060D"/>
    <w:rsid w:val="00E707B3"/>
    <w:rsid w:val="00E708AF"/>
    <w:rsid w:val="00E709BB"/>
    <w:rsid w:val="00E70B97"/>
    <w:rsid w:val="00E70BC8"/>
    <w:rsid w:val="00E713DC"/>
    <w:rsid w:val="00E71428"/>
    <w:rsid w:val="00E715CD"/>
    <w:rsid w:val="00E71925"/>
    <w:rsid w:val="00E72365"/>
    <w:rsid w:val="00E7251D"/>
    <w:rsid w:val="00E7252F"/>
    <w:rsid w:val="00E728D4"/>
    <w:rsid w:val="00E72A61"/>
    <w:rsid w:val="00E72BB5"/>
    <w:rsid w:val="00E72D73"/>
    <w:rsid w:val="00E72F4E"/>
    <w:rsid w:val="00E7378D"/>
    <w:rsid w:val="00E73BEB"/>
    <w:rsid w:val="00E73D40"/>
    <w:rsid w:val="00E742A2"/>
    <w:rsid w:val="00E7438F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6FE2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C2A"/>
    <w:rsid w:val="00E80E1D"/>
    <w:rsid w:val="00E80E77"/>
    <w:rsid w:val="00E80F02"/>
    <w:rsid w:val="00E8113F"/>
    <w:rsid w:val="00E81680"/>
    <w:rsid w:val="00E819B2"/>
    <w:rsid w:val="00E819C7"/>
    <w:rsid w:val="00E81DF3"/>
    <w:rsid w:val="00E81FBB"/>
    <w:rsid w:val="00E82867"/>
    <w:rsid w:val="00E82914"/>
    <w:rsid w:val="00E8335D"/>
    <w:rsid w:val="00E83527"/>
    <w:rsid w:val="00E8361A"/>
    <w:rsid w:val="00E838E4"/>
    <w:rsid w:val="00E83B50"/>
    <w:rsid w:val="00E84158"/>
    <w:rsid w:val="00E846CD"/>
    <w:rsid w:val="00E8489A"/>
    <w:rsid w:val="00E84F1D"/>
    <w:rsid w:val="00E84F34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5AA"/>
    <w:rsid w:val="00E9070B"/>
    <w:rsid w:val="00E90782"/>
    <w:rsid w:val="00E90EF8"/>
    <w:rsid w:val="00E91265"/>
    <w:rsid w:val="00E9126E"/>
    <w:rsid w:val="00E91374"/>
    <w:rsid w:val="00E916A3"/>
    <w:rsid w:val="00E91748"/>
    <w:rsid w:val="00E92394"/>
    <w:rsid w:val="00E92772"/>
    <w:rsid w:val="00E927FC"/>
    <w:rsid w:val="00E9290A"/>
    <w:rsid w:val="00E92A98"/>
    <w:rsid w:val="00E92D78"/>
    <w:rsid w:val="00E92F5B"/>
    <w:rsid w:val="00E92FDC"/>
    <w:rsid w:val="00E931DF"/>
    <w:rsid w:val="00E931EB"/>
    <w:rsid w:val="00E9320C"/>
    <w:rsid w:val="00E9330C"/>
    <w:rsid w:val="00E9338A"/>
    <w:rsid w:val="00E9370E"/>
    <w:rsid w:val="00E93E9D"/>
    <w:rsid w:val="00E9472D"/>
    <w:rsid w:val="00E947ED"/>
    <w:rsid w:val="00E948FD"/>
    <w:rsid w:val="00E94A87"/>
    <w:rsid w:val="00E94B91"/>
    <w:rsid w:val="00E95846"/>
    <w:rsid w:val="00E95CAA"/>
    <w:rsid w:val="00E96029"/>
    <w:rsid w:val="00E96219"/>
    <w:rsid w:val="00E9632A"/>
    <w:rsid w:val="00E96C2A"/>
    <w:rsid w:val="00E96DC2"/>
    <w:rsid w:val="00E97A30"/>
    <w:rsid w:val="00E97B43"/>
    <w:rsid w:val="00EA0280"/>
    <w:rsid w:val="00EA0676"/>
    <w:rsid w:val="00EA06B7"/>
    <w:rsid w:val="00EA0711"/>
    <w:rsid w:val="00EA09B7"/>
    <w:rsid w:val="00EA0B63"/>
    <w:rsid w:val="00EA0C81"/>
    <w:rsid w:val="00EA0CAE"/>
    <w:rsid w:val="00EA0D80"/>
    <w:rsid w:val="00EA0F16"/>
    <w:rsid w:val="00EA131B"/>
    <w:rsid w:val="00EA1507"/>
    <w:rsid w:val="00EA1A85"/>
    <w:rsid w:val="00EA1D9E"/>
    <w:rsid w:val="00EA1F23"/>
    <w:rsid w:val="00EA2229"/>
    <w:rsid w:val="00EA23A3"/>
    <w:rsid w:val="00EA2866"/>
    <w:rsid w:val="00EA30ED"/>
    <w:rsid w:val="00EA3475"/>
    <w:rsid w:val="00EA354B"/>
    <w:rsid w:val="00EA3648"/>
    <w:rsid w:val="00EA3693"/>
    <w:rsid w:val="00EA3ACD"/>
    <w:rsid w:val="00EA3B7D"/>
    <w:rsid w:val="00EA3EB6"/>
    <w:rsid w:val="00EA4103"/>
    <w:rsid w:val="00EA4170"/>
    <w:rsid w:val="00EA440A"/>
    <w:rsid w:val="00EA4481"/>
    <w:rsid w:val="00EA4524"/>
    <w:rsid w:val="00EA4954"/>
    <w:rsid w:val="00EA4FC3"/>
    <w:rsid w:val="00EA520E"/>
    <w:rsid w:val="00EA61C9"/>
    <w:rsid w:val="00EA61E0"/>
    <w:rsid w:val="00EA6AC6"/>
    <w:rsid w:val="00EA6B82"/>
    <w:rsid w:val="00EA7028"/>
    <w:rsid w:val="00EA722A"/>
    <w:rsid w:val="00EA79CB"/>
    <w:rsid w:val="00EA7A54"/>
    <w:rsid w:val="00EB01F6"/>
    <w:rsid w:val="00EB02B1"/>
    <w:rsid w:val="00EB02C8"/>
    <w:rsid w:val="00EB037B"/>
    <w:rsid w:val="00EB0D30"/>
    <w:rsid w:val="00EB0DBE"/>
    <w:rsid w:val="00EB0FAB"/>
    <w:rsid w:val="00EB10B1"/>
    <w:rsid w:val="00EB10F6"/>
    <w:rsid w:val="00EB14F5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2E1"/>
    <w:rsid w:val="00EB3340"/>
    <w:rsid w:val="00EB36A5"/>
    <w:rsid w:val="00EB3B11"/>
    <w:rsid w:val="00EB4011"/>
    <w:rsid w:val="00EB42A9"/>
    <w:rsid w:val="00EB433E"/>
    <w:rsid w:val="00EB44C7"/>
    <w:rsid w:val="00EB4755"/>
    <w:rsid w:val="00EB4D40"/>
    <w:rsid w:val="00EB4DAC"/>
    <w:rsid w:val="00EB50EC"/>
    <w:rsid w:val="00EB533B"/>
    <w:rsid w:val="00EB5450"/>
    <w:rsid w:val="00EB56DC"/>
    <w:rsid w:val="00EB58FF"/>
    <w:rsid w:val="00EB5AFF"/>
    <w:rsid w:val="00EB6192"/>
    <w:rsid w:val="00EB657B"/>
    <w:rsid w:val="00EB6AB6"/>
    <w:rsid w:val="00EB6E74"/>
    <w:rsid w:val="00EB72E6"/>
    <w:rsid w:val="00EB74BC"/>
    <w:rsid w:val="00EB78A0"/>
    <w:rsid w:val="00EB78D4"/>
    <w:rsid w:val="00EB7BEF"/>
    <w:rsid w:val="00EB7F28"/>
    <w:rsid w:val="00EC0019"/>
    <w:rsid w:val="00EC013B"/>
    <w:rsid w:val="00EC04B4"/>
    <w:rsid w:val="00EC04E9"/>
    <w:rsid w:val="00EC0706"/>
    <w:rsid w:val="00EC0748"/>
    <w:rsid w:val="00EC07A1"/>
    <w:rsid w:val="00EC0B20"/>
    <w:rsid w:val="00EC0D8F"/>
    <w:rsid w:val="00EC0E59"/>
    <w:rsid w:val="00EC1235"/>
    <w:rsid w:val="00EC128D"/>
    <w:rsid w:val="00EC185C"/>
    <w:rsid w:val="00EC18DE"/>
    <w:rsid w:val="00EC1A84"/>
    <w:rsid w:val="00EC1ADC"/>
    <w:rsid w:val="00EC1F31"/>
    <w:rsid w:val="00EC22EC"/>
    <w:rsid w:val="00EC248E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3BA3"/>
    <w:rsid w:val="00EC43EC"/>
    <w:rsid w:val="00EC4574"/>
    <w:rsid w:val="00EC47C1"/>
    <w:rsid w:val="00EC47C9"/>
    <w:rsid w:val="00EC48FF"/>
    <w:rsid w:val="00EC4A10"/>
    <w:rsid w:val="00EC4A7B"/>
    <w:rsid w:val="00EC4BA2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C787E"/>
    <w:rsid w:val="00ED003C"/>
    <w:rsid w:val="00ED0488"/>
    <w:rsid w:val="00ED075D"/>
    <w:rsid w:val="00ED0B8D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2157"/>
    <w:rsid w:val="00ED23FF"/>
    <w:rsid w:val="00ED26EC"/>
    <w:rsid w:val="00ED2DA6"/>
    <w:rsid w:val="00ED2FC0"/>
    <w:rsid w:val="00ED3037"/>
    <w:rsid w:val="00ED3320"/>
    <w:rsid w:val="00ED35B3"/>
    <w:rsid w:val="00ED35F8"/>
    <w:rsid w:val="00ED3698"/>
    <w:rsid w:val="00ED3D3A"/>
    <w:rsid w:val="00ED3E4A"/>
    <w:rsid w:val="00ED4008"/>
    <w:rsid w:val="00ED414F"/>
    <w:rsid w:val="00ED4711"/>
    <w:rsid w:val="00ED47A4"/>
    <w:rsid w:val="00ED4E01"/>
    <w:rsid w:val="00ED4FAF"/>
    <w:rsid w:val="00ED54C2"/>
    <w:rsid w:val="00ED59A6"/>
    <w:rsid w:val="00ED5B87"/>
    <w:rsid w:val="00ED6A15"/>
    <w:rsid w:val="00ED7514"/>
    <w:rsid w:val="00ED79B6"/>
    <w:rsid w:val="00ED79CF"/>
    <w:rsid w:val="00ED7C96"/>
    <w:rsid w:val="00ED7D8C"/>
    <w:rsid w:val="00ED7E39"/>
    <w:rsid w:val="00ED7FB4"/>
    <w:rsid w:val="00EE0076"/>
    <w:rsid w:val="00EE0462"/>
    <w:rsid w:val="00EE0B32"/>
    <w:rsid w:val="00EE0D60"/>
    <w:rsid w:val="00EE0D7F"/>
    <w:rsid w:val="00EE0E89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009"/>
    <w:rsid w:val="00EE2590"/>
    <w:rsid w:val="00EE25CC"/>
    <w:rsid w:val="00EE289B"/>
    <w:rsid w:val="00EE298A"/>
    <w:rsid w:val="00EE2ADA"/>
    <w:rsid w:val="00EE2B3C"/>
    <w:rsid w:val="00EE2BD3"/>
    <w:rsid w:val="00EE2E94"/>
    <w:rsid w:val="00EE30FC"/>
    <w:rsid w:val="00EE3115"/>
    <w:rsid w:val="00EE3249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1C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0727"/>
    <w:rsid w:val="00EF149E"/>
    <w:rsid w:val="00EF14B4"/>
    <w:rsid w:val="00EF1576"/>
    <w:rsid w:val="00EF18B2"/>
    <w:rsid w:val="00EF1A48"/>
    <w:rsid w:val="00EF1DDC"/>
    <w:rsid w:val="00EF1E5C"/>
    <w:rsid w:val="00EF1E6B"/>
    <w:rsid w:val="00EF2099"/>
    <w:rsid w:val="00EF2848"/>
    <w:rsid w:val="00EF31D8"/>
    <w:rsid w:val="00EF3296"/>
    <w:rsid w:val="00EF3502"/>
    <w:rsid w:val="00EF3B9B"/>
    <w:rsid w:val="00EF3EC1"/>
    <w:rsid w:val="00EF5E82"/>
    <w:rsid w:val="00EF6036"/>
    <w:rsid w:val="00EF60A0"/>
    <w:rsid w:val="00EF62B1"/>
    <w:rsid w:val="00EF6477"/>
    <w:rsid w:val="00EF6A5B"/>
    <w:rsid w:val="00EF6AE2"/>
    <w:rsid w:val="00EF6B41"/>
    <w:rsid w:val="00EF6EA6"/>
    <w:rsid w:val="00EF6ECC"/>
    <w:rsid w:val="00EF70C1"/>
    <w:rsid w:val="00EF77DE"/>
    <w:rsid w:val="00EF7B46"/>
    <w:rsid w:val="00EF7F1A"/>
    <w:rsid w:val="00F0030B"/>
    <w:rsid w:val="00F004EE"/>
    <w:rsid w:val="00F00879"/>
    <w:rsid w:val="00F00998"/>
    <w:rsid w:val="00F009B9"/>
    <w:rsid w:val="00F00EB5"/>
    <w:rsid w:val="00F010EA"/>
    <w:rsid w:val="00F013D2"/>
    <w:rsid w:val="00F01769"/>
    <w:rsid w:val="00F020B7"/>
    <w:rsid w:val="00F024F7"/>
    <w:rsid w:val="00F0290B"/>
    <w:rsid w:val="00F0297C"/>
    <w:rsid w:val="00F029AE"/>
    <w:rsid w:val="00F02AE0"/>
    <w:rsid w:val="00F02D85"/>
    <w:rsid w:val="00F03524"/>
    <w:rsid w:val="00F0383E"/>
    <w:rsid w:val="00F03DFF"/>
    <w:rsid w:val="00F04021"/>
    <w:rsid w:val="00F04918"/>
    <w:rsid w:val="00F04B3D"/>
    <w:rsid w:val="00F04C07"/>
    <w:rsid w:val="00F04DDF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37"/>
    <w:rsid w:val="00F06EE2"/>
    <w:rsid w:val="00F0708C"/>
    <w:rsid w:val="00F07141"/>
    <w:rsid w:val="00F075B3"/>
    <w:rsid w:val="00F076F3"/>
    <w:rsid w:val="00F0782B"/>
    <w:rsid w:val="00F07BAA"/>
    <w:rsid w:val="00F07C72"/>
    <w:rsid w:val="00F07C94"/>
    <w:rsid w:val="00F1020B"/>
    <w:rsid w:val="00F10402"/>
    <w:rsid w:val="00F107A3"/>
    <w:rsid w:val="00F10853"/>
    <w:rsid w:val="00F1133A"/>
    <w:rsid w:val="00F11776"/>
    <w:rsid w:val="00F11C8E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2E75"/>
    <w:rsid w:val="00F131BC"/>
    <w:rsid w:val="00F132CC"/>
    <w:rsid w:val="00F13591"/>
    <w:rsid w:val="00F1364B"/>
    <w:rsid w:val="00F13C04"/>
    <w:rsid w:val="00F13D75"/>
    <w:rsid w:val="00F142CB"/>
    <w:rsid w:val="00F14572"/>
    <w:rsid w:val="00F14632"/>
    <w:rsid w:val="00F14956"/>
    <w:rsid w:val="00F14B1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48"/>
    <w:rsid w:val="00F172AF"/>
    <w:rsid w:val="00F172B3"/>
    <w:rsid w:val="00F173DC"/>
    <w:rsid w:val="00F17815"/>
    <w:rsid w:val="00F17B0D"/>
    <w:rsid w:val="00F20005"/>
    <w:rsid w:val="00F2086B"/>
    <w:rsid w:val="00F209A5"/>
    <w:rsid w:val="00F209FD"/>
    <w:rsid w:val="00F20B73"/>
    <w:rsid w:val="00F20D36"/>
    <w:rsid w:val="00F20F4F"/>
    <w:rsid w:val="00F211F1"/>
    <w:rsid w:val="00F2139F"/>
    <w:rsid w:val="00F21428"/>
    <w:rsid w:val="00F21A48"/>
    <w:rsid w:val="00F21AD0"/>
    <w:rsid w:val="00F21BAE"/>
    <w:rsid w:val="00F21C13"/>
    <w:rsid w:val="00F220F5"/>
    <w:rsid w:val="00F222BA"/>
    <w:rsid w:val="00F222DC"/>
    <w:rsid w:val="00F22D0B"/>
    <w:rsid w:val="00F230FF"/>
    <w:rsid w:val="00F23108"/>
    <w:rsid w:val="00F23363"/>
    <w:rsid w:val="00F23635"/>
    <w:rsid w:val="00F2375F"/>
    <w:rsid w:val="00F237AA"/>
    <w:rsid w:val="00F23974"/>
    <w:rsid w:val="00F23995"/>
    <w:rsid w:val="00F23C23"/>
    <w:rsid w:val="00F23C3C"/>
    <w:rsid w:val="00F23EA8"/>
    <w:rsid w:val="00F23F08"/>
    <w:rsid w:val="00F2401C"/>
    <w:rsid w:val="00F24029"/>
    <w:rsid w:val="00F24689"/>
    <w:rsid w:val="00F2480D"/>
    <w:rsid w:val="00F24E18"/>
    <w:rsid w:val="00F25097"/>
    <w:rsid w:val="00F2553B"/>
    <w:rsid w:val="00F2560E"/>
    <w:rsid w:val="00F25731"/>
    <w:rsid w:val="00F25757"/>
    <w:rsid w:val="00F25F59"/>
    <w:rsid w:val="00F2602C"/>
    <w:rsid w:val="00F26560"/>
    <w:rsid w:val="00F268F6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5C3"/>
    <w:rsid w:val="00F31618"/>
    <w:rsid w:val="00F31CA7"/>
    <w:rsid w:val="00F31DE9"/>
    <w:rsid w:val="00F32170"/>
    <w:rsid w:val="00F32173"/>
    <w:rsid w:val="00F32CAB"/>
    <w:rsid w:val="00F32E8E"/>
    <w:rsid w:val="00F3336B"/>
    <w:rsid w:val="00F335BE"/>
    <w:rsid w:val="00F33ED6"/>
    <w:rsid w:val="00F34040"/>
    <w:rsid w:val="00F3413F"/>
    <w:rsid w:val="00F3420C"/>
    <w:rsid w:val="00F3465D"/>
    <w:rsid w:val="00F34AB2"/>
    <w:rsid w:val="00F34CA7"/>
    <w:rsid w:val="00F34CD5"/>
    <w:rsid w:val="00F34DBA"/>
    <w:rsid w:val="00F34DCF"/>
    <w:rsid w:val="00F35113"/>
    <w:rsid w:val="00F3541D"/>
    <w:rsid w:val="00F354A8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A59"/>
    <w:rsid w:val="00F40FCF"/>
    <w:rsid w:val="00F4140E"/>
    <w:rsid w:val="00F41548"/>
    <w:rsid w:val="00F41573"/>
    <w:rsid w:val="00F41B51"/>
    <w:rsid w:val="00F41BF4"/>
    <w:rsid w:val="00F41C7B"/>
    <w:rsid w:val="00F41DD6"/>
    <w:rsid w:val="00F41F0D"/>
    <w:rsid w:val="00F42397"/>
    <w:rsid w:val="00F42F44"/>
    <w:rsid w:val="00F42F8F"/>
    <w:rsid w:val="00F4320C"/>
    <w:rsid w:val="00F43471"/>
    <w:rsid w:val="00F434C1"/>
    <w:rsid w:val="00F43C35"/>
    <w:rsid w:val="00F43E1C"/>
    <w:rsid w:val="00F44019"/>
    <w:rsid w:val="00F441C7"/>
    <w:rsid w:val="00F44503"/>
    <w:rsid w:val="00F4457C"/>
    <w:rsid w:val="00F44A41"/>
    <w:rsid w:val="00F44CC0"/>
    <w:rsid w:val="00F4524A"/>
    <w:rsid w:val="00F45296"/>
    <w:rsid w:val="00F45355"/>
    <w:rsid w:val="00F45584"/>
    <w:rsid w:val="00F458F1"/>
    <w:rsid w:val="00F4647F"/>
    <w:rsid w:val="00F4666D"/>
    <w:rsid w:val="00F4686C"/>
    <w:rsid w:val="00F46BEC"/>
    <w:rsid w:val="00F47C68"/>
    <w:rsid w:val="00F47C8C"/>
    <w:rsid w:val="00F47E08"/>
    <w:rsid w:val="00F47FF8"/>
    <w:rsid w:val="00F5019B"/>
    <w:rsid w:val="00F505DD"/>
    <w:rsid w:val="00F50953"/>
    <w:rsid w:val="00F50C1A"/>
    <w:rsid w:val="00F51046"/>
    <w:rsid w:val="00F518EF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4E0"/>
    <w:rsid w:val="00F54606"/>
    <w:rsid w:val="00F547EE"/>
    <w:rsid w:val="00F54A97"/>
    <w:rsid w:val="00F54B3A"/>
    <w:rsid w:val="00F54E2F"/>
    <w:rsid w:val="00F5527F"/>
    <w:rsid w:val="00F5551A"/>
    <w:rsid w:val="00F55621"/>
    <w:rsid w:val="00F55B2F"/>
    <w:rsid w:val="00F55D79"/>
    <w:rsid w:val="00F55E7F"/>
    <w:rsid w:val="00F55EC4"/>
    <w:rsid w:val="00F560C9"/>
    <w:rsid w:val="00F56429"/>
    <w:rsid w:val="00F5647A"/>
    <w:rsid w:val="00F56579"/>
    <w:rsid w:val="00F5687A"/>
    <w:rsid w:val="00F56986"/>
    <w:rsid w:val="00F56B9F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1F22"/>
    <w:rsid w:val="00F624FF"/>
    <w:rsid w:val="00F6256E"/>
    <w:rsid w:val="00F62B85"/>
    <w:rsid w:val="00F62E31"/>
    <w:rsid w:val="00F631E0"/>
    <w:rsid w:val="00F6336D"/>
    <w:rsid w:val="00F635AE"/>
    <w:rsid w:val="00F63E81"/>
    <w:rsid w:val="00F63FC7"/>
    <w:rsid w:val="00F6419E"/>
    <w:rsid w:val="00F646E6"/>
    <w:rsid w:val="00F64AED"/>
    <w:rsid w:val="00F64C15"/>
    <w:rsid w:val="00F64CD5"/>
    <w:rsid w:val="00F64D3F"/>
    <w:rsid w:val="00F64E7B"/>
    <w:rsid w:val="00F651DC"/>
    <w:rsid w:val="00F6558E"/>
    <w:rsid w:val="00F655A1"/>
    <w:rsid w:val="00F657F9"/>
    <w:rsid w:val="00F65DD3"/>
    <w:rsid w:val="00F66031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0DCC"/>
    <w:rsid w:val="00F70E5A"/>
    <w:rsid w:val="00F71193"/>
    <w:rsid w:val="00F7142D"/>
    <w:rsid w:val="00F7163F"/>
    <w:rsid w:val="00F7170C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46E"/>
    <w:rsid w:val="00F7469D"/>
    <w:rsid w:val="00F74D0B"/>
    <w:rsid w:val="00F7515C"/>
    <w:rsid w:val="00F7527F"/>
    <w:rsid w:val="00F755A5"/>
    <w:rsid w:val="00F75FAE"/>
    <w:rsid w:val="00F76381"/>
    <w:rsid w:val="00F76404"/>
    <w:rsid w:val="00F767BB"/>
    <w:rsid w:val="00F7687D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79C"/>
    <w:rsid w:val="00F81AAA"/>
    <w:rsid w:val="00F81D22"/>
    <w:rsid w:val="00F81E4C"/>
    <w:rsid w:val="00F82074"/>
    <w:rsid w:val="00F82281"/>
    <w:rsid w:val="00F82462"/>
    <w:rsid w:val="00F82B74"/>
    <w:rsid w:val="00F82C72"/>
    <w:rsid w:val="00F82E7D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20A"/>
    <w:rsid w:val="00F85A4C"/>
    <w:rsid w:val="00F85B0B"/>
    <w:rsid w:val="00F85E1E"/>
    <w:rsid w:val="00F85F82"/>
    <w:rsid w:val="00F85F94"/>
    <w:rsid w:val="00F86227"/>
    <w:rsid w:val="00F86822"/>
    <w:rsid w:val="00F8695C"/>
    <w:rsid w:val="00F86A7A"/>
    <w:rsid w:val="00F86B72"/>
    <w:rsid w:val="00F872B6"/>
    <w:rsid w:val="00F87333"/>
    <w:rsid w:val="00F87609"/>
    <w:rsid w:val="00F876A0"/>
    <w:rsid w:val="00F878D6"/>
    <w:rsid w:val="00F87959"/>
    <w:rsid w:val="00F87FF7"/>
    <w:rsid w:val="00F90047"/>
    <w:rsid w:val="00F902AF"/>
    <w:rsid w:val="00F905F7"/>
    <w:rsid w:val="00F90C9E"/>
    <w:rsid w:val="00F90EEE"/>
    <w:rsid w:val="00F910CA"/>
    <w:rsid w:val="00F9138C"/>
    <w:rsid w:val="00F914DB"/>
    <w:rsid w:val="00F9166F"/>
    <w:rsid w:val="00F91D3F"/>
    <w:rsid w:val="00F91D7B"/>
    <w:rsid w:val="00F91E3E"/>
    <w:rsid w:val="00F91E58"/>
    <w:rsid w:val="00F91E85"/>
    <w:rsid w:val="00F92689"/>
    <w:rsid w:val="00F92718"/>
    <w:rsid w:val="00F92885"/>
    <w:rsid w:val="00F930E6"/>
    <w:rsid w:val="00F9340A"/>
    <w:rsid w:val="00F935BB"/>
    <w:rsid w:val="00F93BC9"/>
    <w:rsid w:val="00F93D60"/>
    <w:rsid w:val="00F94582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455"/>
    <w:rsid w:val="00F9780A"/>
    <w:rsid w:val="00F979A4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36E"/>
    <w:rsid w:val="00FA290E"/>
    <w:rsid w:val="00FA30C1"/>
    <w:rsid w:val="00FA3452"/>
    <w:rsid w:val="00FA37CF"/>
    <w:rsid w:val="00FA390D"/>
    <w:rsid w:val="00FA3BA0"/>
    <w:rsid w:val="00FA3ED3"/>
    <w:rsid w:val="00FA4014"/>
    <w:rsid w:val="00FA4065"/>
    <w:rsid w:val="00FA41F7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C60"/>
    <w:rsid w:val="00FB0DE7"/>
    <w:rsid w:val="00FB125D"/>
    <w:rsid w:val="00FB1394"/>
    <w:rsid w:val="00FB13BC"/>
    <w:rsid w:val="00FB14C3"/>
    <w:rsid w:val="00FB2B70"/>
    <w:rsid w:val="00FB2D01"/>
    <w:rsid w:val="00FB2E4F"/>
    <w:rsid w:val="00FB317F"/>
    <w:rsid w:val="00FB33DF"/>
    <w:rsid w:val="00FB3409"/>
    <w:rsid w:val="00FB364F"/>
    <w:rsid w:val="00FB36E5"/>
    <w:rsid w:val="00FB3A85"/>
    <w:rsid w:val="00FB3B5B"/>
    <w:rsid w:val="00FB3D24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206"/>
    <w:rsid w:val="00FB635B"/>
    <w:rsid w:val="00FB643B"/>
    <w:rsid w:val="00FB660F"/>
    <w:rsid w:val="00FB6835"/>
    <w:rsid w:val="00FB69D4"/>
    <w:rsid w:val="00FB6B88"/>
    <w:rsid w:val="00FB6CCF"/>
    <w:rsid w:val="00FB702D"/>
    <w:rsid w:val="00FB72D4"/>
    <w:rsid w:val="00FB75E4"/>
    <w:rsid w:val="00FB763E"/>
    <w:rsid w:val="00FB7F64"/>
    <w:rsid w:val="00FC0269"/>
    <w:rsid w:val="00FC03EE"/>
    <w:rsid w:val="00FC0BE4"/>
    <w:rsid w:val="00FC11E6"/>
    <w:rsid w:val="00FC291A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DCD"/>
    <w:rsid w:val="00FC4E12"/>
    <w:rsid w:val="00FC4E1B"/>
    <w:rsid w:val="00FC4F95"/>
    <w:rsid w:val="00FC5E25"/>
    <w:rsid w:val="00FC6279"/>
    <w:rsid w:val="00FC6476"/>
    <w:rsid w:val="00FC6492"/>
    <w:rsid w:val="00FC681D"/>
    <w:rsid w:val="00FC6ABE"/>
    <w:rsid w:val="00FC6FE6"/>
    <w:rsid w:val="00FC7390"/>
    <w:rsid w:val="00FC757E"/>
    <w:rsid w:val="00FC759A"/>
    <w:rsid w:val="00FC76EA"/>
    <w:rsid w:val="00FC7780"/>
    <w:rsid w:val="00FC7852"/>
    <w:rsid w:val="00FC79B8"/>
    <w:rsid w:val="00FC7A0D"/>
    <w:rsid w:val="00FC7CB5"/>
    <w:rsid w:val="00FC7D04"/>
    <w:rsid w:val="00FD070E"/>
    <w:rsid w:val="00FD08C8"/>
    <w:rsid w:val="00FD0958"/>
    <w:rsid w:val="00FD0CE4"/>
    <w:rsid w:val="00FD116E"/>
    <w:rsid w:val="00FD140E"/>
    <w:rsid w:val="00FD19EA"/>
    <w:rsid w:val="00FD1D48"/>
    <w:rsid w:val="00FD1E7D"/>
    <w:rsid w:val="00FD254C"/>
    <w:rsid w:val="00FD26A7"/>
    <w:rsid w:val="00FD2BAD"/>
    <w:rsid w:val="00FD2CDA"/>
    <w:rsid w:val="00FD2D7F"/>
    <w:rsid w:val="00FD3158"/>
    <w:rsid w:val="00FD3A22"/>
    <w:rsid w:val="00FD3ADC"/>
    <w:rsid w:val="00FD3CE1"/>
    <w:rsid w:val="00FD3CFB"/>
    <w:rsid w:val="00FD3FD3"/>
    <w:rsid w:val="00FD419E"/>
    <w:rsid w:val="00FD432E"/>
    <w:rsid w:val="00FD48EC"/>
    <w:rsid w:val="00FD4B12"/>
    <w:rsid w:val="00FD4C24"/>
    <w:rsid w:val="00FD4ED8"/>
    <w:rsid w:val="00FD51BC"/>
    <w:rsid w:val="00FD53FA"/>
    <w:rsid w:val="00FD58A5"/>
    <w:rsid w:val="00FD5D32"/>
    <w:rsid w:val="00FD5F4C"/>
    <w:rsid w:val="00FD614C"/>
    <w:rsid w:val="00FD6568"/>
    <w:rsid w:val="00FD691B"/>
    <w:rsid w:val="00FD6B41"/>
    <w:rsid w:val="00FD6DEB"/>
    <w:rsid w:val="00FD6E6D"/>
    <w:rsid w:val="00FD6FBB"/>
    <w:rsid w:val="00FD74EF"/>
    <w:rsid w:val="00FD7B52"/>
    <w:rsid w:val="00FE0680"/>
    <w:rsid w:val="00FE06FC"/>
    <w:rsid w:val="00FE0A9A"/>
    <w:rsid w:val="00FE0B88"/>
    <w:rsid w:val="00FE111D"/>
    <w:rsid w:val="00FE1269"/>
    <w:rsid w:val="00FE143B"/>
    <w:rsid w:val="00FE1486"/>
    <w:rsid w:val="00FE1BA8"/>
    <w:rsid w:val="00FE1D1F"/>
    <w:rsid w:val="00FE1FCA"/>
    <w:rsid w:val="00FE2227"/>
    <w:rsid w:val="00FE23E3"/>
    <w:rsid w:val="00FE2429"/>
    <w:rsid w:val="00FE2755"/>
    <w:rsid w:val="00FE2CB2"/>
    <w:rsid w:val="00FE3073"/>
    <w:rsid w:val="00FE3ACA"/>
    <w:rsid w:val="00FE3B11"/>
    <w:rsid w:val="00FE3FF3"/>
    <w:rsid w:val="00FE4933"/>
    <w:rsid w:val="00FE4A6F"/>
    <w:rsid w:val="00FE4BBA"/>
    <w:rsid w:val="00FE4F50"/>
    <w:rsid w:val="00FE5383"/>
    <w:rsid w:val="00FE5416"/>
    <w:rsid w:val="00FE5539"/>
    <w:rsid w:val="00FE5559"/>
    <w:rsid w:val="00FE559F"/>
    <w:rsid w:val="00FE59EB"/>
    <w:rsid w:val="00FE5C3A"/>
    <w:rsid w:val="00FE5F5D"/>
    <w:rsid w:val="00FE6625"/>
    <w:rsid w:val="00FE6696"/>
    <w:rsid w:val="00FE6853"/>
    <w:rsid w:val="00FE6909"/>
    <w:rsid w:val="00FE6D65"/>
    <w:rsid w:val="00FE6F31"/>
    <w:rsid w:val="00FE7308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1951"/>
    <w:rsid w:val="00FF1B25"/>
    <w:rsid w:val="00FF2131"/>
    <w:rsid w:val="00FF2507"/>
    <w:rsid w:val="00FF2B0A"/>
    <w:rsid w:val="00FF2CF3"/>
    <w:rsid w:val="00FF3102"/>
    <w:rsid w:val="00FF316D"/>
    <w:rsid w:val="00FF3749"/>
    <w:rsid w:val="00FF3B7D"/>
    <w:rsid w:val="00FF3DC7"/>
    <w:rsid w:val="00FF3EA5"/>
    <w:rsid w:val="00FF3ED0"/>
    <w:rsid w:val="00FF3F86"/>
    <w:rsid w:val="00FF4276"/>
    <w:rsid w:val="00FF434F"/>
    <w:rsid w:val="00FF4376"/>
    <w:rsid w:val="00FF4CCE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436"/>
    <w:rsid w:val="00FF76B4"/>
    <w:rsid w:val="00FF7774"/>
    <w:rsid w:val="00FF795B"/>
    <w:rsid w:val="00FF7AE3"/>
    <w:rsid w:val="00FF7CF2"/>
    <w:rsid w:val="00FF7F31"/>
    <w:rsid w:val="015F875F"/>
    <w:rsid w:val="04C85CD0"/>
    <w:rsid w:val="0787E30C"/>
    <w:rsid w:val="0AA0F885"/>
    <w:rsid w:val="0F957249"/>
    <w:rsid w:val="0FD901EE"/>
    <w:rsid w:val="122CDE8A"/>
    <w:rsid w:val="1237E122"/>
    <w:rsid w:val="12BCBB1F"/>
    <w:rsid w:val="13C411EA"/>
    <w:rsid w:val="1F994A49"/>
    <w:rsid w:val="20351870"/>
    <w:rsid w:val="24FB10CA"/>
    <w:rsid w:val="287DA42A"/>
    <w:rsid w:val="2AB51CE5"/>
    <w:rsid w:val="2CFD186A"/>
    <w:rsid w:val="311C10B0"/>
    <w:rsid w:val="3AB1288F"/>
    <w:rsid w:val="3C076C29"/>
    <w:rsid w:val="3C08E17F"/>
    <w:rsid w:val="43B87929"/>
    <w:rsid w:val="49C7A020"/>
    <w:rsid w:val="49DF29CD"/>
    <w:rsid w:val="4B11C2AC"/>
    <w:rsid w:val="51873074"/>
    <w:rsid w:val="5584A49B"/>
    <w:rsid w:val="5964968B"/>
    <w:rsid w:val="59E5697D"/>
    <w:rsid w:val="5E06E701"/>
    <w:rsid w:val="5F09B9BC"/>
    <w:rsid w:val="681C89A0"/>
    <w:rsid w:val="6866A98E"/>
    <w:rsid w:val="6996A85D"/>
    <w:rsid w:val="6BEBCDE6"/>
    <w:rsid w:val="6FC18D9A"/>
    <w:rsid w:val="72C655A4"/>
    <w:rsid w:val="72ED8CB8"/>
    <w:rsid w:val="730FDF66"/>
    <w:rsid w:val="7323B7E4"/>
    <w:rsid w:val="741560AD"/>
    <w:rsid w:val="74FF3900"/>
    <w:rsid w:val="776AAC50"/>
    <w:rsid w:val="79C98B93"/>
    <w:rsid w:val="7A57D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42F964C3-2B1C-4083-9466-2196B175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62</Pages>
  <Words>11231</Words>
  <Characters>64020</Characters>
  <Application>Microsoft Office Word</Application>
  <DocSecurity>0</DocSecurity>
  <Lines>533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2022-03-15T08:19:00Z</cp:lastPrinted>
  <dcterms:created xsi:type="dcterms:W3CDTF">2022-04-28T03:24:00Z</dcterms:created>
  <dcterms:modified xsi:type="dcterms:W3CDTF">2022-04-28T03:24:00Z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