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832E1A" w:rsidRPr="0008263F" w14:paraId="1265B191" w14:textId="77777777" w:rsidTr="00871576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F058AEB" w14:textId="77777777" w:rsidR="00832E1A" w:rsidRPr="00FF618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61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AF650A" w14:textId="77777777" w:rsidR="00832E1A" w:rsidRPr="00FF618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DC3FA49" w14:textId="77777777" w:rsidR="00832E1A" w:rsidRPr="00FF618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61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สารบัญ</w:t>
            </w:r>
          </w:p>
        </w:tc>
      </w:tr>
      <w:tr w:rsidR="00832E1A" w:rsidRPr="00711FB8" w14:paraId="3B18AFA4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259C2A5" w14:textId="77777777" w:rsidR="00832E1A" w:rsidRPr="00711FB8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8D0BE9" w14:textId="77777777" w:rsidR="00832E1A" w:rsidRPr="00711FB8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60EA690" w14:textId="77777777" w:rsidR="00832E1A" w:rsidRPr="00711FB8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E23E1" w:rsidRPr="0008263F" w14:paraId="40AD1CEA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16EB70" w14:textId="678A17F6" w:rsidR="002E23E1" w:rsidRPr="0008263F" w:rsidRDefault="002E23E1" w:rsidP="002E23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94F6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352FEC1" w14:textId="77777777" w:rsidR="002E23E1" w:rsidRPr="0008263F" w:rsidRDefault="002E23E1" w:rsidP="002E23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040E81" w14:textId="741E719A" w:rsidR="002E23E1" w:rsidRPr="0008263F" w:rsidRDefault="003F4BBE" w:rsidP="002E23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3F4BBE" w:rsidRPr="0008263F" w14:paraId="683EEAF7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6413B6E" w14:textId="59268F13" w:rsidR="003F4BBE" w:rsidRPr="00D94F60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94F6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F919B96" w14:textId="77777777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00AC545" w14:textId="202E4B85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F4BBE" w:rsidRPr="0008263F" w14:paraId="354F18B7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3B23BC" w14:textId="70BFA68A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94F6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3D6BE43" w14:textId="77777777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04DD773" w14:textId="64B11F73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F4BBE" w:rsidRPr="0008263F" w14:paraId="72DE32FA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73F853" w14:textId="5342ABA6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94F6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A0A6BCF" w14:textId="77777777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D6AE02" w14:textId="60DC6ECB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F4BBE" w:rsidRPr="0008263F" w14:paraId="614FB82D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156A01F" w14:textId="3D6D5873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94F6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349B67B" w14:textId="77777777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EA51C5" w14:textId="430E3368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</w:tr>
      <w:tr w:rsidR="003F4BBE" w:rsidRPr="0008263F" w14:paraId="2599103A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A597D60" w14:textId="47FE4773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62B9C59" w14:textId="77777777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219DF52" w14:textId="591F61B2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72A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3F4BBE" w:rsidRPr="0008263F" w14:paraId="1AF4F3A9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50F25A" w14:textId="2782D096" w:rsidR="003F4BBE" w:rsidRPr="00FD22F8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56E1F7E" w14:textId="77777777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BAF27A" w14:textId="7D13E218" w:rsidR="003F4BBE" w:rsidRPr="003772AA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F4BBE" w:rsidRPr="0008263F" w14:paraId="437F71D5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40DA2D0" w14:textId="7E6D30E5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A2BD044" w14:textId="77777777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E19E37" w14:textId="65D96984" w:rsidR="003F4BBE" w:rsidRPr="003664C6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B5F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BD2A80" w:rsidRPr="0008263F" w14:paraId="35C2EA1B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3EC7A8" w14:textId="61C73E51" w:rsidR="00BD2A80" w:rsidRDefault="00D94F6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94F6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27E3241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5AA042" w14:textId="4E9D8E3C" w:rsidR="00BD2A80" w:rsidRDefault="002E23E1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BD2A80" w:rsidRPr="0008263F" w14:paraId="34B9331A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1BEE6E" w14:textId="77777777" w:rsidR="00BD2A80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96D744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CD155B" w14:textId="77777777" w:rsidR="00BD2A80" w:rsidRPr="00DB5F19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D2A80" w:rsidRPr="0008263F" w14:paraId="40A3F74E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EA4DC7" w14:textId="77777777" w:rsidR="00BD2A80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B6A343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BA1FE41" w14:textId="77777777" w:rsidR="00BD2A80" w:rsidRPr="00DB5F19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D2A80" w:rsidRPr="0008263F" w14:paraId="0B7DC473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D533031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6CC53B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6D744F9" w14:textId="77777777" w:rsidR="00BD2A80" w:rsidRPr="0008263F" w:rsidRDefault="00BD2A80" w:rsidP="00BD2A80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D2A80" w:rsidRPr="0008263F" w14:paraId="47452072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2E627E5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957E45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C19DD21" w14:textId="77777777" w:rsidR="00BD2A80" w:rsidRPr="0008263F" w:rsidRDefault="00BD2A80" w:rsidP="00BD2A80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2A80" w:rsidRPr="0008263F" w14:paraId="77823037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FA7DA5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B300AD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B2DCF9B" w14:textId="77777777" w:rsidR="00BD2A80" w:rsidRPr="0008263F" w:rsidRDefault="00BD2A80" w:rsidP="00BD2A80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5880B60D" w14:textId="77777777" w:rsidR="006A34F6" w:rsidRPr="006E4B1C" w:rsidRDefault="006A34F6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CD4E52A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6E68714B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37CF3FCF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24CFC1E4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514E0B90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3A1E74F2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3D793564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6E02101F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60316A73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62CD9AE9" w14:textId="77777777" w:rsidR="006A34F6" w:rsidRDefault="006A34F6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4BCD462" w14:textId="77777777" w:rsidR="006A34F6" w:rsidRDefault="006A34F6" w:rsidP="006A3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center"/>
        <w:rPr>
          <w:rFonts w:ascii="Angsana New" w:hAnsi="Angsana New"/>
          <w:sz w:val="30"/>
          <w:szCs w:val="30"/>
        </w:rPr>
      </w:pPr>
    </w:p>
    <w:p w14:paraId="5B2C711E" w14:textId="77777777" w:rsidR="00C41766" w:rsidRPr="006F159D" w:rsidRDefault="00832E1A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A34F6">
        <w:rPr>
          <w:rFonts w:ascii="Angsana New" w:hAnsi="Angsana New"/>
          <w:sz w:val="30"/>
          <w:szCs w:val="30"/>
        </w:rPr>
        <w:br w:type="page"/>
      </w:r>
      <w:r w:rsidR="00C41766" w:rsidRPr="004969BE">
        <w:rPr>
          <w:rFonts w:ascii="Angsana New" w:hAnsi="Angsana New"/>
          <w:sz w:val="30"/>
          <w:szCs w:val="30"/>
          <w:cs/>
        </w:rPr>
        <w:lastRenderedPageBreak/>
        <w:t>หมายเหตุ</w:t>
      </w:r>
      <w:r w:rsidR="00C41766" w:rsidRPr="006F159D">
        <w:rPr>
          <w:rFonts w:ascii="Angsana New" w:hAnsi="Angsana New"/>
          <w:sz w:val="30"/>
          <w:szCs w:val="30"/>
          <w:cs/>
        </w:rPr>
        <w:t>ประกอบงบการเงินเป็นส่วนหนึ่งของงบการเงิน</w:t>
      </w:r>
      <w:r w:rsidR="00000FE3" w:rsidRPr="006F159D">
        <w:rPr>
          <w:rFonts w:ascii="Angsana New" w:hAnsi="Angsana New"/>
          <w:sz w:val="30"/>
          <w:szCs w:val="30"/>
          <w:cs/>
        </w:rPr>
        <w:t>ระหว่างกาล</w:t>
      </w:r>
      <w:r w:rsidR="00C41766" w:rsidRPr="006F159D">
        <w:rPr>
          <w:rFonts w:ascii="Angsana New" w:hAnsi="Angsana New"/>
          <w:sz w:val="30"/>
          <w:szCs w:val="30"/>
          <w:cs/>
        </w:rPr>
        <w:t>นี้</w:t>
      </w:r>
    </w:p>
    <w:p w14:paraId="52FC6A9B" w14:textId="77777777" w:rsidR="00C41766" w:rsidRPr="006F159D" w:rsidRDefault="00C41766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30"/>
          <w:szCs w:val="30"/>
        </w:rPr>
      </w:pPr>
    </w:p>
    <w:p w14:paraId="3892ACED" w14:textId="6619D293" w:rsidR="0054798C" w:rsidRPr="006F159D" w:rsidRDefault="00C41766" w:rsidP="00366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>งบการเงิน</w:t>
      </w:r>
      <w:r w:rsidR="001B7203" w:rsidRPr="006F159D">
        <w:rPr>
          <w:rFonts w:ascii="Angsana New" w:hAnsi="Angsana New"/>
          <w:sz w:val="30"/>
          <w:szCs w:val="30"/>
          <w:cs/>
        </w:rPr>
        <w:t>ระหว่างกาล</w:t>
      </w:r>
      <w:r w:rsidR="0061056C" w:rsidRPr="006F159D">
        <w:rPr>
          <w:rFonts w:ascii="Angsana New" w:hAnsi="Angsana New"/>
          <w:sz w:val="30"/>
          <w:szCs w:val="30"/>
          <w:cs/>
        </w:rPr>
        <w:t>นี้</w:t>
      </w:r>
      <w:r w:rsidRPr="006F159D">
        <w:rPr>
          <w:rFonts w:ascii="Angsana New" w:hAnsi="Angsana New"/>
          <w:sz w:val="30"/>
          <w:szCs w:val="30"/>
          <w:cs/>
        </w:rPr>
        <w:t>ได้รับอนุมัติ</w:t>
      </w:r>
      <w:r w:rsidR="001B7203" w:rsidRPr="006F159D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6F159D">
        <w:rPr>
          <w:rFonts w:ascii="Angsana New" w:hAnsi="Angsana New"/>
          <w:sz w:val="30"/>
          <w:szCs w:val="30"/>
          <w:cs/>
        </w:rPr>
        <w:t>จาก</w:t>
      </w:r>
      <w:r w:rsidR="003256E1" w:rsidRPr="006F159D">
        <w:rPr>
          <w:rFonts w:ascii="Angsana New" w:hAnsi="Angsana New" w:hint="cs"/>
          <w:sz w:val="30"/>
          <w:szCs w:val="30"/>
          <w:cs/>
        </w:rPr>
        <w:t>คณะ</w:t>
      </w:r>
      <w:r w:rsidRPr="006F159D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FF618F" w:rsidRPr="006F159D">
        <w:rPr>
          <w:rFonts w:ascii="Angsana New" w:hAnsi="Angsana New" w:hint="cs"/>
          <w:sz w:val="30"/>
          <w:szCs w:val="30"/>
          <w:cs/>
        </w:rPr>
        <w:t xml:space="preserve"> </w:t>
      </w:r>
      <w:r w:rsidR="003F4BBE" w:rsidRPr="006F159D">
        <w:rPr>
          <w:rFonts w:ascii="Angsana New" w:hAnsi="Angsana New"/>
          <w:sz w:val="30"/>
          <w:szCs w:val="30"/>
        </w:rPr>
        <w:t>29</w:t>
      </w:r>
      <w:r w:rsidR="002E23E1" w:rsidRPr="006F159D">
        <w:rPr>
          <w:rFonts w:ascii="Angsana New" w:hAnsi="Angsana New"/>
          <w:sz w:val="30"/>
          <w:szCs w:val="30"/>
        </w:rPr>
        <w:t xml:space="preserve"> </w:t>
      </w:r>
      <w:r w:rsidR="002E23E1" w:rsidRPr="006F159D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2E23E1" w:rsidRPr="006F159D">
        <w:rPr>
          <w:rFonts w:ascii="Angsana New" w:hAnsi="Angsana New"/>
          <w:sz w:val="30"/>
          <w:szCs w:val="30"/>
        </w:rPr>
        <w:t>2565</w:t>
      </w:r>
    </w:p>
    <w:p w14:paraId="6E00DA29" w14:textId="77777777" w:rsidR="00C41766" w:rsidRPr="006F159D" w:rsidRDefault="00C41766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30"/>
          <w:szCs w:val="30"/>
        </w:rPr>
      </w:pPr>
    </w:p>
    <w:p w14:paraId="0DC80C11" w14:textId="6A991F9B" w:rsidR="003F4BBE" w:rsidRPr="006F159D" w:rsidRDefault="003F4BBE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6F159D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3AD26F42" w14:textId="7B0FA621" w:rsidR="003F4BBE" w:rsidRPr="006F159D" w:rsidRDefault="003F4BBE" w:rsidP="003F4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222C59A" w14:textId="60824430" w:rsidR="003F4BBE" w:rsidRPr="006F159D" w:rsidRDefault="003F4BBE" w:rsidP="006F1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บริษัทดำเนินธุรกิจหลักเกี่ยวกับการผลิตและจำหน่ายท่อทองแดงไร้ตะเข็บชนิดต่าง</w:t>
      </w:r>
      <w:r w:rsidR="006F159D"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 xml:space="preserve">ๆ ซึ่งเป็นส่วนประกอบที่สำคัญที่จะนำไปใช้ในอุตสาหกรรมการผลิตเครื่องปรับอากาศและตู้เย็น </w:t>
      </w:r>
    </w:p>
    <w:p w14:paraId="4B03878D" w14:textId="77777777" w:rsidR="003F4BBE" w:rsidRPr="006F159D" w:rsidRDefault="003F4BBE" w:rsidP="003F4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226537F3" w14:textId="13E505F5" w:rsidR="003F4BBE" w:rsidRPr="006F159D" w:rsidRDefault="003F4BBE" w:rsidP="006F1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 xml:space="preserve">บริษัทใหญ่และบริษัทใหญ่ในลำดับสูงสุดในระหว่างปีได้แก่ </w:t>
      </w:r>
      <w:r w:rsidRPr="006F159D">
        <w:rPr>
          <w:rFonts w:ascii="Angsana New" w:hAnsi="Angsana New"/>
          <w:sz w:val="30"/>
          <w:szCs w:val="30"/>
        </w:rPr>
        <w:t>CTJ Holdings2, Ltd. (</w:t>
      </w:r>
      <w:r w:rsidRPr="006F159D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Pr="006F159D">
        <w:rPr>
          <w:rFonts w:ascii="Angsana New" w:hAnsi="Angsana New"/>
          <w:sz w:val="30"/>
          <w:szCs w:val="30"/>
        </w:rPr>
        <w:t xml:space="preserve">42.25) </w:t>
      </w:r>
      <w:r w:rsidRPr="006F159D">
        <w:rPr>
          <w:rFonts w:ascii="Angsana New" w:hAnsi="Angsana New"/>
          <w:sz w:val="30"/>
          <w:szCs w:val="30"/>
          <w:cs/>
        </w:rPr>
        <w:t>ซึ่งเป็นบริษัทที่จัดตั้งขึ้นในประเทศญี่ปุ่น</w:t>
      </w:r>
    </w:p>
    <w:p w14:paraId="54223CAD" w14:textId="77777777" w:rsidR="003F4BBE" w:rsidRPr="006F159D" w:rsidRDefault="003F4BBE" w:rsidP="003F4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34DE2783" w14:textId="07B03403" w:rsidR="00842F07" w:rsidRPr="006F159D" w:rsidRDefault="0077658B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6F159D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5B941DD4" w14:textId="77777777" w:rsidR="001074E3" w:rsidRPr="006F159D" w:rsidRDefault="001074E3" w:rsidP="006A1257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Angsana New" w:hAnsi="Angsana New"/>
          <w:sz w:val="30"/>
          <w:szCs w:val="30"/>
        </w:rPr>
      </w:pPr>
    </w:p>
    <w:p w14:paraId="005062C0" w14:textId="01B3C629" w:rsidR="00B62EDB" w:rsidRPr="006F159D" w:rsidRDefault="00974CA7" w:rsidP="002E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 w:hint="cs"/>
          <w:sz w:val="30"/>
          <w:szCs w:val="30"/>
          <w:cs/>
        </w:rPr>
        <w:t>งบ</w:t>
      </w:r>
      <w:r w:rsidRPr="006F159D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C62C1F" w:rsidRPr="006F159D">
        <w:rPr>
          <w:rFonts w:ascii="Angsana New" w:hAnsi="Angsana New" w:hint="cs"/>
          <w:sz w:val="30"/>
          <w:szCs w:val="30"/>
          <w:cs/>
        </w:rPr>
        <w:t>แบบย่อ</w:t>
      </w:r>
      <w:r w:rsidRPr="006F159D">
        <w:rPr>
          <w:rFonts w:ascii="Angsana New" w:hAnsi="Angsana New"/>
          <w:sz w:val="30"/>
          <w:szCs w:val="30"/>
          <w:cs/>
        </w:rPr>
        <w:t>นี้</w:t>
      </w:r>
      <w:r w:rsidRPr="006F159D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6F159D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6F159D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Pr="006F159D">
        <w:rPr>
          <w:rFonts w:ascii="Angsana New" w:hAnsi="Angsana New"/>
          <w:sz w:val="30"/>
          <w:szCs w:val="30"/>
          <w:cs/>
        </w:rPr>
        <w:t>จัดทำ</w:t>
      </w:r>
      <w:r w:rsidR="00C62C1F" w:rsidRPr="006F159D">
        <w:rPr>
          <w:rFonts w:ascii="Angsana New" w:hAnsi="Angsana New"/>
          <w:sz w:val="30"/>
          <w:szCs w:val="30"/>
          <w:cs/>
        </w:rPr>
        <w:br/>
      </w:r>
      <w:r w:rsidRPr="006F159D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6F159D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</w:t>
      </w:r>
      <w:r w:rsidR="00C62C1F" w:rsidRPr="006F159D">
        <w:rPr>
          <w:rFonts w:ascii="Angsana New" w:hAnsi="Angsana New" w:hint="cs"/>
          <w:spacing w:val="-2"/>
          <w:sz w:val="30"/>
          <w:szCs w:val="30"/>
          <w:cs/>
        </w:rPr>
        <w:t xml:space="preserve"> (“งบการเงินระหว่างกาล”) </w:t>
      </w:r>
      <w:r w:rsidRPr="006F159D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 ฉบับที่</w:t>
      </w:r>
      <w:r w:rsidRPr="006F159D">
        <w:rPr>
          <w:rFonts w:ascii="Angsana New" w:hAnsi="Angsana New"/>
          <w:sz w:val="30"/>
          <w:szCs w:val="30"/>
          <w:cs/>
        </w:rPr>
        <w:t xml:space="preserve"> </w:t>
      </w:r>
      <w:r w:rsidR="00D94F60" w:rsidRPr="006F159D">
        <w:rPr>
          <w:rFonts w:ascii="Angsana New" w:hAnsi="Angsana New"/>
          <w:sz w:val="30"/>
          <w:szCs w:val="30"/>
        </w:rPr>
        <w:t>34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 xml:space="preserve">เรื่อง </w:t>
      </w:r>
      <w:r w:rsidRPr="006F159D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6F159D">
        <w:rPr>
          <w:rFonts w:ascii="Angsana New" w:hAnsi="Angsana New"/>
          <w:i/>
          <w:iCs/>
          <w:sz w:val="30"/>
          <w:szCs w:val="30"/>
          <w:cs/>
        </w:rPr>
        <w:t>การเงิ</w:t>
      </w:r>
      <w:r w:rsidR="00662F19" w:rsidRPr="006F159D">
        <w:rPr>
          <w:rFonts w:ascii="Angsana New" w:hAnsi="Angsana New" w:hint="cs"/>
          <w:i/>
          <w:iCs/>
          <w:sz w:val="30"/>
          <w:szCs w:val="30"/>
          <w:cs/>
        </w:rPr>
        <w:t>น</w:t>
      </w:r>
      <w:r w:rsidRPr="006F159D">
        <w:rPr>
          <w:rFonts w:ascii="Angsana New" w:hAnsi="Angsana New"/>
          <w:i/>
          <w:iCs/>
          <w:sz w:val="30"/>
          <w:szCs w:val="30"/>
          <w:cs/>
        </w:rPr>
        <w:t>ระหว่างกาล</w:t>
      </w:r>
      <w:r w:rsidRPr="006F159D">
        <w:rPr>
          <w:rFonts w:ascii="Angsana New" w:hAnsi="Angsana New"/>
          <w:sz w:val="30"/>
          <w:szCs w:val="30"/>
          <w:cs/>
        </w:rPr>
        <w:t xml:space="preserve"> 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6F159D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>กฎระเบียบและประกาศ</w:t>
      </w:r>
      <w:r w:rsidRPr="006F159D">
        <w:rPr>
          <w:rFonts w:ascii="Angsana New" w:hAnsi="Angsana New"/>
          <w:spacing w:val="6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="001074E3" w:rsidRPr="006F159D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997EA0" w:rsidRPr="006F159D">
        <w:rPr>
          <w:rFonts w:ascii="Angsana New" w:hAnsi="Angsana New"/>
          <w:sz w:val="30"/>
          <w:szCs w:val="30"/>
        </w:rPr>
        <w:t xml:space="preserve"> </w:t>
      </w:r>
      <w:r w:rsidR="001074E3" w:rsidRPr="006F159D">
        <w:rPr>
          <w:rFonts w:ascii="Angsana New" w:hAnsi="Angsana New"/>
          <w:sz w:val="30"/>
          <w:szCs w:val="30"/>
          <w:cs/>
        </w:rPr>
        <w:t>ดังนั้นการอ่าน</w:t>
      </w:r>
      <w:r w:rsidR="003F4BBE" w:rsidRPr="006F159D">
        <w:rPr>
          <w:rFonts w:ascii="Angsana New" w:hAnsi="Angsana New"/>
          <w:sz w:val="30"/>
          <w:szCs w:val="30"/>
        </w:rPr>
        <w:br/>
      </w:r>
      <w:r w:rsidR="001074E3" w:rsidRPr="006F159D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D94F60" w:rsidRPr="006F159D">
        <w:rPr>
          <w:rFonts w:ascii="Angsana New" w:hAnsi="Angsana New"/>
          <w:sz w:val="30"/>
          <w:szCs w:val="30"/>
        </w:rPr>
        <w:t>31</w:t>
      </w:r>
      <w:r w:rsidR="00FC6073" w:rsidRPr="006F159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94F60" w:rsidRPr="006F159D">
        <w:rPr>
          <w:rFonts w:ascii="Angsana New" w:hAnsi="Angsana New"/>
          <w:sz w:val="30"/>
          <w:szCs w:val="30"/>
        </w:rPr>
        <w:t>256</w:t>
      </w:r>
      <w:r w:rsidR="002E23E1" w:rsidRPr="006F159D">
        <w:rPr>
          <w:rFonts w:ascii="Angsana New" w:hAnsi="Angsana New"/>
          <w:sz w:val="30"/>
          <w:szCs w:val="30"/>
        </w:rPr>
        <w:t>4</w:t>
      </w:r>
    </w:p>
    <w:p w14:paraId="59F1D251" w14:textId="77777777" w:rsidR="00A55125" w:rsidRPr="006F159D" w:rsidRDefault="00A55125" w:rsidP="006A1257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Angsana New" w:hAnsi="Angsana New"/>
          <w:sz w:val="30"/>
          <w:szCs w:val="30"/>
        </w:rPr>
      </w:pPr>
    </w:p>
    <w:p w14:paraId="2D1E665D" w14:textId="5D74B122" w:rsidR="00F1341B" w:rsidRDefault="00D637E7" w:rsidP="00D637E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</w:t>
      </w:r>
      <w:r w:rsidRPr="00D637E7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D94F60" w:rsidRPr="00D94F60">
        <w:rPr>
          <w:rFonts w:ascii="Angsana New" w:hAnsi="Angsana New"/>
          <w:sz w:val="30"/>
          <w:szCs w:val="30"/>
        </w:rPr>
        <w:t>31</w:t>
      </w:r>
      <w:r w:rsidRPr="00D637E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94F60" w:rsidRPr="00D94F60">
        <w:rPr>
          <w:rFonts w:ascii="Angsana New" w:hAnsi="Angsana New"/>
          <w:sz w:val="30"/>
          <w:szCs w:val="30"/>
        </w:rPr>
        <w:t>256</w:t>
      </w:r>
      <w:r w:rsidR="002E23E1">
        <w:rPr>
          <w:rFonts w:ascii="Angsana New" w:hAnsi="Angsana New"/>
          <w:sz w:val="30"/>
          <w:szCs w:val="30"/>
        </w:rPr>
        <w:t>4</w:t>
      </w:r>
    </w:p>
    <w:p w14:paraId="678B3A16" w14:textId="4D5203EE" w:rsidR="00115133" w:rsidRPr="00AD05E4" w:rsidRDefault="002E23E1" w:rsidP="002E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DF61259" w14:textId="77777777" w:rsidR="00842F07" w:rsidRPr="00AF10A0" w:rsidRDefault="001B47C1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 w:rsidRPr="00AF10A0">
        <w:rPr>
          <w:rFonts w:ascii="Angsana New" w:hAnsi="Angsana New"/>
          <w:b/>
          <w:bCs/>
          <w:sz w:val="30"/>
          <w:szCs w:val="30"/>
          <w:cs/>
        </w:rPr>
        <w:lastRenderedPageBreak/>
        <w:t>บุคคล</w:t>
      </w:r>
      <w:r w:rsidRPr="00AF10A0">
        <w:rPr>
          <w:rFonts w:ascii="Angsana New" w:hAnsi="Angsana New"/>
          <w:b/>
          <w:bCs/>
          <w:sz w:val="30"/>
          <w:szCs w:val="30"/>
          <w:cs/>
          <w:lang w:val="th-TH"/>
        </w:rPr>
        <w:t>หรือกิจการที่เกี่ยวข้องกัน</w:t>
      </w:r>
    </w:p>
    <w:p w14:paraId="742ACD6D" w14:textId="77777777" w:rsidR="00842F07" w:rsidRPr="006F159D" w:rsidRDefault="00842F07" w:rsidP="00467021">
      <w:pPr>
        <w:pStyle w:val="FSBlank"/>
        <w:rPr>
          <w:sz w:val="30"/>
          <w:szCs w:val="30"/>
        </w:rPr>
      </w:pPr>
    </w:p>
    <w:p w14:paraId="1E3A48F9" w14:textId="6FA8B859" w:rsidR="00463C1E" w:rsidRPr="006F159D" w:rsidRDefault="00463C1E" w:rsidP="00463C1E">
      <w:pPr>
        <w:pStyle w:val="FSContent"/>
      </w:pPr>
      <w:r w:rsidRPr="006F159D">
        <w:rPr>
          <w:cs/>
        </w:rPr>
        <w:t>รายการที่สำคัญกับบุคคลหรือกิจการที่เกี่ยวข้องกันสำหรับ</w:t>
      </w:r>
      <w:r w:rsidR="006040B9" w:rsidRPr="006F159D">
        <w:rPr>
          <w:rFonts w:hint="cs"/>
          <w:cs/>
        </w:rPr>
        <w:t>งวดสามเดือน</w:t>
      </w:r>
      <w:r w:rsidRPr="006F159D">
        <w:rPr>
          <w:cs/>
        </w:rPr>
        <w:t xml:space="preserve">สิ้นสุดวันที่ </w:t>
      </w:r>
      <w:r w:rsidR="002E23E1" w:rsidRPr="006F159D">
        <w:t xml:space="preserve">31 </w:t>
      </w:r>
      <w:r w:rsidR="002E23E1" w:rsidRPr="006F159D">
        <w:rPr>
          <w:rFonts w:hint="cs"/>
          <w:cs/>
        </w:rPr>
        <w:t>มีนาคม</w:t>
      </w:r>
      <w:r w:rsidRPr="006F159D">
        <w:rPr>
          <w:cs/>
        </w:rPr>
        <w:t xml:space="preserve"> สรุปได้ดังนี้</w:t>
      </w:r>
    </w:p>
    <w:p w14:paraId="1963C796" w14:textId="23EC8688" w:rsidR="0021502C" w:rsidRPr="006F159D" w:rsidRDefault="0021502C" w:rsidP="00463C1E">
      <w:pPr>
        <w:pStyle w:val="FSContent"/>
        <w:rPr>
          <w:cs/>
        </w:rPr>
      </w:pPr>
    </w:p>
    <w:tbl>
      <w:tblPr>
        <w:tblW w:w="9162" w:type="dxa"/>
        <w:tblInd w:w="450" w:type="dxa"/>
        <w:tblLook w:val="0000" w:firstRow="0" w:lastRow="0" w:firstColumn="0" w:lastColumn="0" w:noHBand="0" w:noVBand="0"/>
      </w:tblPr>
      <w:tblGrid>
        <w:gridCol w:w="6366"/>
        <w:gridCol w:w="1293"/>
        <w:gridCol w:w="236"/>
        <w:gridCol w:w="1267"/>
      </w:tblGrid>
      <w:tr w:rsidR="0021502C" w:rsidRPr="00CC657F" w14:paraId="4EB8346C" w14:textId="77777777" w:rsidTr="001F2DD6">
        <w:trPr>
          <w:tblHeader/>
        </w:trPr>
        <w:tc>
          <w:tcPr>
            <w:tcW w:w="6366" w:type="dxa"/>
          </w:tcPr>
          <w:p w14:paraId="309F7DCE" w14:textId="70DE1588" w:rsidR="0021502C" w:rsidRPr="00CC657F" w:rsidRDefault="0021502C" w:rsidP="0021502C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2E23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2E23E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93" w:type="dxa"/>
          </w:tcPr>
          <w:p w14:paraId="71AA0D24" w14:textId="7DBD9CE4" w:rsidR="0021502C" w:rsidRPr="00CC657F" w:rsidRDefault="00D94F60" w:rsidP="0021502C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4F6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E23E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3C71EF5" w14:textId="77777777" w:rsidR="0021502C" w:rsidRPr="00CC657F" w:rsidRDefault="0021502C" w:rsidP="0021502C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28FB60AA" w14:textId="17672B2B" w:rsidR="0021502C" w:rsidRPr="00CC657F" w:rsidRDefault="00D94F60" w:rsidP="0021502C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4F6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E23E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1502C" w:rsidRPr="00CC657F" w14:paraId="1F7837D2" w14:textId="77777777" w:rsidTr="001F2DD6">
        <w:trPr>
          <w:tblHeader/>
        </w:trPr>
        <w:tc>
          <w:tcPr>
            <w:tcW w:w="6366" w:type="dxa"/>
          </w:tcPr>
          <w:p w14:paraId="0BBFE4D6" w14:textId="77777777" w:rsidR="0021502C" w:rsidRPr="00CC657F" w:rsidRDefault="0021502C" w:rsidP="0021502C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6" w:type="dxa"/>
            <w:gridSpan w:val="3"/>
          </w:tcPr>
          <w:p w14:paraId="5BBA91CC" w14:textId="77777777" w:rsidR="0021502C" w:rsidRPr="00CC657F" w:rsidRDefault="0021502C" w:rsidP="0021502C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C65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502C" w:rsidRPr="00CC657F" w14:paraId="5E9B2F6C" w14:textId="77777777" w:rsidTr="001F2DD6">
        <w:tc>
          <w:tcPr>
            <w:tcW w:w="6366" w:type="dxa"/>
          </w:tcPr>
          <w:p w14:paraId="62023EAA" w14:textId="77777777" w:rsidR="0021502C" w:rsidRPr="00CC657F" w:rsidRDefault="0021502C" w:rsidP="0021502C">
            <w:pPr>
              <w:pStyle w:val="a"/>
              <w:tabs>
                <w:tab w:val="left" w:pos="360"/>
                <w:tab w:val="left" w:pos="72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C657F">
              <w:rPr>
                <w:rFonts w:ascii="Angsana New" w:hAnsi="Angsana New" w:cs="Angsana New"/>
                <w:b/>
                <w:bCs/>
                <w:cs/>
                <w:lang w:val="en-US"/>
              </w:rPr>
              <w:t>บุคคลหรือกิจการอื่นที่เกี่ยวข้องกัน</w:t>
            </w:r>
          </w:p>
        </w:tc>
        <w:tc>
          <w:tcPr>
            <w:tcW w:w="1293" w:type="dxa"/>
          </w:tcPr>
          <w:p w14:paraId="0B2AF5A0" w14:textId="77777777" w:rsidR="0021502C" w:rsidRPr="00944ED4" w:rsidRDefault="0021502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0A1DA3E4" w14:textId="77777777" w:rsidR="0021502C" w:rsidRPr="00944ED4" w:rsidRDefault="0021502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14:paraId="2E250E1D" w14:textId="77777777" w:rsidR="0021502C" w:rsidRPr="00944ED4" w:rsidRDefault="0021502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F2DD6" w:rsidRPr="00CC657F" w14:paraId="63F1E654" w14:textId="77777777" w:rsidTr="001F2DD6">
        <w:tc>
          <w:tcPr>
            <w:tcW w:w="6366" w:type="dxa"/>
          </w:tcPr>
          <w:p w14:paraId="0277279E" w14:textId="43FC3DCD" w:rsidR="001F2DD6" w:rsidRPr="00CC657F" w:rsidRDefault="001F2DD6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C657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93" w:type="dxa"/>
          </w:tcPr>
          <w:p w14:paraId="303782A9" w14:textId="1D6B6AD4" w:rsidR="001F2DD6" w:rsidRPr="00F42088" w:rsidRDefault="00367B7E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460,560</w:t>
            </w:r>
          </w:p>
        </w:tc>
        <w:tc>
          <w:tcPr>
            <w:tcW w:w="236" w:type="dxa"/>
          </w:tcPr>
          <w:p w14:paraId="5C9C51F4" w14:textId="77777777" w:rsidR="001F2DD6" w:rsidRPr="00944ED4" w:rsidRDefault="001F2DD6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14:paraId="7400F633" w14:textId="6814AE4A" w:rsidR="001F2DD6" w:rsidRPr="00F42088" w:rsidRDefault="002E23E1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366,467</w:t>
            </w:r>
          </w:p>
        </w:tc>
      </w:tr>
      <w:tr w:rsidR="006C646D" w:rsidRPr="00CC657F" w14:paraId="451EC296" w14:textId="77777777" w:rsidTr="001F2DD6">
        <w:tc>
          <w:tcPr>
            <w:tcW w:w="6366" w:type="dxa"/>
          </w:tcPr>
          <w:p w14:paraId="521E229F" w14:textId="1A014FFE" w:rsidR="006C646D" w:rsidRPr="00CC657F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293" w:type="dxa"/>
          </w:tcPr>
          <w:p w14:paraId="6922FC22" w14:textId="43B2E841" w:rsidR="006C646D" w:rsidRPr="00F42088" w:rsidRDefault="00367B7E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3,044</w:t>
            </w:r>
          </w:p>
        </w:tc>
        <w:tc>
          <w:tcPr>
            <w:tcW w:w="236" w:type="dxa"/>
          </w:tcPr>
          <w:p w14:paraId="7E2FA467" w14:textId="77777777" w:rsidR="006C646D" w:rsidRPr="00944ED4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14:paraId="04C2ED85" w14:textId="122DCA7A" w:rsidR="006C646D" w:rsidRPr="00F42088" w:rsidRDefault="002E23E1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4,055</w:t>
            </w:r>
          </w:p>
        </w:tc>
      </w:tr>
      <w:tr w:rsidR="006C646D" w:rsidRPr="00CC657F" w14:paraId="5C461DDB" w14:textId="77777777" w:rsidTr="001F2DD6">
        <w:tc>
          <w:tcPr>
            <w:tcW w:w="6366" w:type="dxa"/>
          </w:tcPr>
          <w:p w14:paraId="176DD216" w14:textId="6BEFCE96" w:rsidR="006C646D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</w:t>
            </w:r>
            <w:r w:rsidR="002E23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C657F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93" w:type="dxa"/>
          </w:tcPr>
          <w:p w14:paraId="6B215C59" w14:textId="4739E5CA" w:rsidR="006C646D" w:rsidRDefault="00367B7E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1,583</w:t>
            </w:r>
          </w:p>
        </w:tc>
        <w:tc>
          <w:tcPr>
            <w:tcW w:w="236" w:type="dxa"/>
          </w:tcPr>
          <w:p w14:paraId="79E0B1AC" w14:textId="77777777" w:rsidR="006C646D" w:rsidRPr="00944ED4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14:paraId="3C0D10B1" w14:textId="4D926EE7" w:rsidR="006C646D" w:rsidRDefault="002E23E1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1,389</w:t>
            </w:r>
          </w:p>
        </w:tc>
      </w:tr>
      <w:tr w:rsidR="006C646D" w:rsidRPr="006F159D" w14:paraId="1F11E53E" w14:textId="77777777" w:rsidTr="006F159D">
        <w:trPr>
          <w:trHeight w:val="344"/>
        </w:trPr>
        <w:tc>
          <w:tcPr>
            <w:tcW w:w="6366" w:type="dxa"/>
          </w:tcPr>
          <w:p w14:paraId="15879767" w14:textId="77777777" w:rsidR="006C646D" w:rsidRPr="006F159D" w:rsidRDefault="006C646D" w:rsidP="006F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3" w:type="dxa"/>
          </w:tcPr>
          <w:p w14:paraId="0DC80265" w14:textId="77777777" w:rsidR="006C646D" w:rsidRPr="006F159D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12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10841A" w14:textId="77777777" w:rsidR="006C646D" w:rsidRPr="006F159D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12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DA8C81E" w14:textId="77777777" w:rsidR="006C646D" w:rsidRPr="006F159D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12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646D" w:rsidRPr="00CC657F" w14:paraId="0C6D8551" w14:textId="77777777" w:rsidTr="001F2DD6">
        <w:tc>
          <w:tcPr>
            <w:tcW w:w="6366" w:type="dxa"/>
          </w:tcPr>
          <w:p w14:paraId="0C9433CC" w14:textId="77777777" w:rsidR="006C646D" w:rsidRPr="00CC657F" w:rsidRDefault="006C646D" w:rsidP="006C646D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93" w:type="dxa"/>
          </w:tcPr>
          <w:p w14:paraId="2C93DC66" w14:textId="77777777" w:rsidR="006C646D" w:rsidRPr="00CC657F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7AECE0" w14:textId="77777777" w:rsidR="006C646D" w:rsidRPr="00CC657F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9DE3393" w14:textId="77777777" w:rsidR="006C646D" w:rsidRPr="00CC657F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646D" w:rsidRPr="00CC657F" w14:paraId="0A54661B" w14:textId="77777777" w:rsidTr="001F2DD6">
        <w:tc>
          <w:tcPr>
            <w:tcW w:w="6366" w:type="dxa"/>
          </w:tcPr>
          <w:p w14:paraId="60A03204" w14:textId="77777777" w:rsidR="006C646D" w:rsidRPr="00CC657F" w:rsidRDefault="006C646D" w:rsidP="006C646D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93" w:type="dxa"/>
          </w:tcPr>
          <w:p w14:paraId="7CABA921" w14:textId="77777777" w:rsidR="006C646D" w:rsidRPr="00CC657F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84437C" w14:textId="77777777" w:rsidR="006C646D" w:rsidRPr="00CC657F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4D1DC67C" w14:textId="77777777" w:rsidR="006C646D" w:rsidRPr="00CC657F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646D" w:rsidRPr="00CC657F" w14:paraId="701BAC84" w14:textId="77777777" w:rsidTr="001F2DD6">
        <w:tc>
          <w:tcPr>
            <w:tcW w:w="6366" w:type="dxa"/>
          </w:tcPr>
          <w:p w14:paraId="62DDD23A" w14:textId="77777777" w:rsidR="006C646D" w:rsidRPr="00CC657F" w:rsidRDefault="006C646D" w:rsidP="006C646D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93" w:type="dxa"/>
          </w:tcPr>
          <w:p w14:paraId="72D6F2A7" w14:textId="5A9619F4" w:rsidR="006C646D" w:rsidRPr="00F42088" w:rsidRDefault="00367B7E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7,970</w:t>
            </w:r>
          </w:p>
        </w:tc>
        <w:tc>
          <w:tcPr>
            <w:tcW w:w="236" w:type="dxa"/>
          </w:tcPr>
          <w:p w14:paraId="3B27ECFA" w14:textId="77777777" w:rsidR="006C646D" w:rsidRPr="00944ED4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14:paraId="05BAF37D" w14:textId="63419507" w:rsidR="006C646D" w:rsidRPr="00F42088" w:rsidRDefault="002E23E1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8,730</w:t>
            </w:r>
          </w:p>
        </w:tc>
      </w:tr>
      <w:tr w:rsidR="006C646D" w:rsidRPr="00CC657F" w14:paraId="5B841AF2" w14:textId="77777777" w:rsidTr="001F2DD6">
        <w:tc>
          <w:tcPr>
            <w:tcW w:w="6366" w:type="dxa"/>
          </w:tcPr>
          <w:p w14:paraId="70B6474D" w14:textId="77777777" w:rsidR="006C646D" w:rsidRPr="00CC657F" w:rsidRDefault="006C646D" w:rsidP="006C646D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93" w:type="dxa"/>
          </w:tcPr>
          <w:p w14:paraId="1BDA3ED9" w14:textId="07579AEF" w:rsidR="006C646D" w:rsidRPr="00F42088" w:rsidRDefault="00367B7E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236" w:type="dxa"/>
          </w:tcPr>
          <w:p w14:paraId="1EA9D7A3" w14:textId="77777777" w:rsidR="006C646D" w:rsidRPr="00944ED4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14:paraId="74C242A8" w14:textId="204120A3" w:rsidR="006C646D" w:rsidRPr="00F42088" w:rsidRDefault="00D94F60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94F60">
              <w:rPr>
                <w:rFonts w:ascii="Angsana New" w:hAnsi="Angsana New"/>
                <w:sz w:val="30"/>
                <w:szCs w:val="30"/>
              </w:rPr>
              <w:t>401</w:t>
            </w:r>
          </w:p>
        </w:tc>
      </w:tr>
      <w:tr w:rsidR="006C646D" w:rsidRPr="00CC657F" w14:paraId="0BF7260D" w14:textId="77777777" w:rsidTr="001F2DD6">
        <w:tc>
          <w:tcPr>
            <w:tcW w:w="6366" w:type="dxa"/>
          </w:tcPr>
          <w:p w14:paraId="760A8FC0" w14:textId="77777777" w:rsidR="006C646D" w:rsidRPr="00CC657F" w:rsidRDefault="006C646D" w:rsidP="006C646D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5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0E39B0CA" w14:textId="08EC0B2F" w:rsidR="006C646D" w:rsidRPr="00F42088" w:rsidRDefault="00367B7E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8,173</w:t>
            </w:r>
          </w:p>
        </w:tc>
        <w:tc>
          <w:tcPr>
            <w:tcW w:w="236" w:type="dxa"/>
          </w:tcPr>
          <w:p w14:paraId="563FE88F" w14:textId="77777777" w:rsidR="006C646D" w:rsidRPr="00944ED4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6CC9921C" w14:textId="24765692" w:rsidR="006C646D" w:rsidRPr="00F42088" w:rsidRDefault="002E23E1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9,131</w:t>
            </w:r>
          </w:p>
        </w:tc>
      </w:tr>
    </w:tbl>
    <w:p w14:paraId="390EAE84" w14:textId="2B1D1400" w:rsidR="00BF1098" w:rsidRPr="003F4BBE" w:rsidRDefault="00BF1098" w:rsidP="00BF1098">
      <w:pPr>
        <w:pStyle w:val="FSBlank"/>
        <w:rPr>
          <w:rFonts w:asciiTheme="majorBidi" w:hAnsiTheme="majorBidi" w:cstheme="majorBidi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9"/>
        <w:gridCol w:w="1350"/>
        <w:gridCol w:w="236"/>
        <w:gridCol w:w="1348"/>
      </w:tblGrid>
      <w:tr w:rsidR="00B5291A" w:rsidRPr="0021502C" w14:paraId="1146B554" w14:textId="77777777" w:rsidTr="0021502C">
        <w:trPr>
          <w:tblHeader/>
        </w:trPr>
        <w:tc>
          <w:tcPr>
            <w:tcW w:w="6219" w:type="dxa"/>
          </w:tcPr>
          <w:p w14:paraId="06F0EA7C" w14:textId="77777777" w:rsidR="00B5291A" w:rsidRPr="00B5291A" w:rsidRDefault="00B5291A" w:rsidP="009F4393">
            <w:pPr>
              <w:spacing w:line="240" w:lineRule="auto"/>
              <w:ind w:right="-43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360583C" w14:textId="52388101" w:rsidR="00B5291A" w:rsidRPr="00D94F60" w:rsidRDefault="00B5291A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0225D0B0" w14:textId="77777777" w:rsidR="00B5291A" w:rsidRPr="0021502C" w:rsidRDefault="00B5291A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7FC3B013" w14:textId="56AC5AF0" w:rsidR="00B5291A" w:rsidRPr="00D94F60" w:rsidRDefault="00B5291A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9F4393" w:rsidRPr="0021502C" w14:paraId="306C3296" w14:textId="77777777" w:rsidTr="0021502C">
        <w:trPr>
          <w:tblHeader/>
        </w:trPr>
        <w:tc>
          <w:tcPr>
            <w:tcW w:w="6219" w:type="dxa"/>
          </w:tcPr>
          <w:p w14:paraId="56CED892" w14:textId="7A1301D8" w:rsidR="009F4393" w:rsidRPr="00B5291A" w:rsidRDefault="00B5291A" w:rsidP="009F4393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5291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1350" w:type="dxa"/>
          </w:tcPr>
          <w:p w14:paraId="58572D2F" w14:textId="62D21544" w:rsidR="009F4393" w:rsidRPr="0021502C" w:rsidRDefault="00D94F60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291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36D3D3E" w14:textId="77777777" w:rsidR="009F4393" w:rsidRPr="0021502C" w:rsidRDefault="009F4393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0D32CD8" w14:textId="2C80561F" w:rsidR="009F4393" w:rsidRPr="0021502C" w:rsidRDefault="00D94F60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291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F4393" w:rsidRPr="0021502C" w14:paraId="7ABB8437" w14:textId="77777777" w:rsidTr="0021502C">
        <w:trPr>
          <w:cantSplit/>
          <w:tblHeader/>
        </w:trPr>
        <w:tc>
          <w:tcPr>
            <w:tcW w:w="6219" w:type="dxa"/>
          </w:tcPr>
          <w:p w14:paraId="5A2D6A4C" w14:textId="77777777" w:rsidR="009F4393" w:rsidRPr="0021502C" w:rsidRDefault="009F4393" w:rsidP="009F4393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4" w:type="dxa"/>
            <w:gridSpan w:val="3"/>
          </w:tcPr>
          <w:p w14:paraId="1B53D914" w14:textId="77777777" w:rsidR="009F4393" w:rsidRPr="0021502C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4393" w:rsidRPr="0021502C" w14:paraId="6C7D78A6" w14:textId="77777777" w:rsidTr="0021502C">
        <w:trPr>
          <w:cantSplit/>
        </w:trPr>
        <w:tc>
          <w:tcPr>
            <w:tcW w:w="6219" w:type="dxa"/>
          </w:tcPr>
          <w:p w14:paraId="06CC3BC7" w14:textId="77777777" w:rsidR="009F4393" w:rsidRPr="0021502C" w:rsidRDefault="009F4393" w:rsidP="009F4393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934" w:type="dxa"/>
            <w:gridSpan w:val="3"/>
          </w:tcPr>
          <w:p w14:paraId="641DF644" w14:textId="77777777" w:rsidR="009F4393" w:rsidRPr="0021502C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F4393" w:rsidRPr="0021502C" w14:paraId="10E452C7" w14:textId="77777777" w:rsidTr="0021502C">
        <w:tc>
          <w:tcPr>
            <w:tcW w:w="6219" w:type="dxa"/>
            <w:vAlign w:val="bottom"/>
          </w:tcPr>
          <w:p w14:paraId="248A725D" w14:textId="77777777" w:rsidR="009F4393" w:rsidRPr="0021502C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E522F93" w14:textId="0A647923" w:rsidR="009F4393" w:rsidRPr="0021502C" w:rsidRDefault="00367B7E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459,364</w:t>
            </w:r>
          </w:p>
        </w:tc>
        <w:tc>
          <w:tcPr>
            <w:tcW w:w="236" w:type="dxa"/>
            <w:vAlign w:val="bottom"/>
          </w:tcPr>
          <w:p w14:paraId="61F819C7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vAlign w:val="bottom"/>
          </w:tcPr>
          <w:p w14:paraId="0601DF68" w14:textId="04CA3EAB" w:rsidR="009F4393" w:rsidRPr="0021502C" w:rsidRDefault="00B5291A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402,240</w:t>
            </w:r>
          </w:p>
        </w:tc>
      </w:tr>
      <w:tr w:rsidR="009F4393" w:rsidRPr="006F159D" w14:paraId="49A585EC" w14:textId="77777777" w:rsidTr="0021502C">
        <w:trPr>
          <w:trHeight w:val="26"/>
        </w:trPr>
        <w:tc>
          <w:tcPr>
            <w:tcW w:w="6219" w:type="dxa"/>
          </w:tcPr>
          <w:p w14:paraId="3769D9A6" w14:textId="77777777" w:rsidR="009F4393" w:rsidRPr="006F159D" w:rsidRDefault="009F4393" w:rsidP="00DF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2CF7404" w14:textId="77777777" w:rsidR="009F4393" w:rsidRPr="006F159D" w:rsidRDefault="009F4393" w:rsidP="00DF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12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BA2BEEF" w14:textId="77777777" w:rsidR="009F4393" w:rsidRPr="006F159D" w:rsidRDefault="009F4393" w:rsidP="00DF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12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</w:tcPr>
          <w:p w14:paraId="4D838581" w14:textId="77777777" w:rsidR="009F4393" w:rsidRPr="006F159D" w:rsidRDefault="009F4393" w:rsidP="00DF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12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F4393" w:rsidRPr="0021502C" w14:paraId="0EDB0FE2" w14:textId="77777777" w:rsidTr="0021502C">
        <w:trPr>
          <w:trHeight w:val="56"/>
        </w:trPr>
        <w:tc>
          <w:tcPr>
            <w:tcW w:w="6219" w:type="dxa"/>
            <w:vAlign w:val="bottom"/>
          </w:tcPr>
          <w:p w14:paraId="6E0F8353" w14:textId="77777777" w:rsidR="009F4393" w:rsidRPr="0021502C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vAlign w:val="bottom"/>
          </w:tcPr>
          <w:p w14:paraId="642E0A20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5475AF2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2D78D047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4393" w:rsidRPr="0021502C" w14:paraId="5E4822FD" w14:textId="77777777" w:rsidTr="0021502C">
        <w:tc>
          <w:tcPr>
            <w:tcW w:w="6219" w:type="dxa"/>
            <w:vAlign w:val="bottom"/>
          </w:tcPr>
          <w:p w14:paraId="04FD0DA6" w14:textId="77777777" w:rsidR="009F4393" w:rsidRPr="0021502C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B0143C9" w14:textId="52879099" w:rsidR="009F4393" w:rsidRPr="0021502C" w:rsidRDefault="00367B7E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4,135</w:t>
            </w:r>
          </w:p>
        </w:tc>
        <w:tc>
          <w:tcPr>
            <w:tcW w:w="236" w:type="dxa"/>
            <w:vAlign w:val="bottom"/>
          </w:tcPr>
          <w:p w14:paraId="7A9275D8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vAlign w:val="bottom"/>
          </w:tcPr>
          <w:p w14:paraId="5FBFDB2C" w14:textId="1BA0130F" w:rsidR="009F4393" w:rsidRPr="0021502C" w:rsidRDefault="00B5291A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7,044</w:t>
            </w:r>
          </w:p>
        </w:tc>
      </w:tr>
    </w:tbl>
    <w:p w14:paraId="054820CE" w14:textId="77777777" w:rsidR="00367B7E" w:rsidRDefault="00367B7E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51C6CC8" w14:textId="77777777" w:rsidR="00367B7E" w:rsidRDefault="00367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68560A7" w14:textId="3FCA0785" w:rsidR="00096CAA" w:rsidRPr="00B5291A" w:rsidRDefault="00330632" w:rsidP="0021502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5291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35D9A4EF" w14:textId="77777777" w:rsidR="00C978FE" w:rsidRPr="00B5291A" w:rsidRDefault="00C978FE" w:rsidP="00C9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69" w:type="dxa"/>
        <w:tblInd w:w="450" w:type="dxa"/>
        <w:tblLook w:val="0000" w:firstRow="0" w:lastRow="0" w:firstColumn="0" w:lastColumn="0" w:noHBand="0" w:noVBand="0"/>
      </w:tblPr>
      <w:tblGrid>
        <w:gridCol w:w="5127"/>
        <w:gridCol w:w="993"/>
        <w:gridCol w:w="1345"/>
        <w:gridCol w:w="236"/>
        <w:gridCol w:w="34"/>
        <w:gridCol w:w="1434"/>
      </w:tblGrid>
      <w:tr w:rsidR="009F4393" w:rsidRPr="0021502C" w14:paraId="0B828C4F" w14:textId="77777777" w:rsidTr="002B1215">
        <w:tc>
          <w:tcPr>
            <w:tcW w:w="5127" w:type="dxa"/>
            <w:shd w:val="clear" w:color="auto" w:fill="auto"/>
          </w:tcPr>
          <w:p w14:paraId="79993C7D" w14:textId="77777777" w:rsidR="009F4393" w:rsidRPr="0021502C" w:rsidRDefault="009F4393" w:rsidP="0021502C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06B2752F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0" w:right="-86" w:firstLine="38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5" w:type="dxa"/>
            <w:shd w:val="clear" w:color="auto" w:fill="auto"/>
          </w:tcPr>
          <w:p w14:paraId="0746439A" w14:textId="6BC814FC" w:rsidR="009F4393" w:rsidRPr="0021502C" w:rsidRDefault="009B7C29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2D9C0EEA" w14:textId="77777777" w:rsidR="009F4393" w:rsidRPr="0021502C" w:rsidRDefault="009F4393" w:rsidP="0021502C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gridSpan w:val="2"/>
            <w:shd w:val="clear" w:color="auto" w:fill="auto"/>
          </w:tcPr>
          <w:p w14:paraId="56F4E1AD" w14:textId="591E32AF" w:rsidR="009F4393" w:rsidRPr="0021502C" w:rsidRDefault="00D94F60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F4393"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F4393" w:rsidRPr="0021502C" w14:paraId="3999A016" w14:textId="77777777" w:rsidTr="002B1215">
        <w:tc>
          <w:tcPr>
            <w:tcW w:w="5127" w:type="dxa"/>
            <w:shd w:val="clear" w:color="auto" w:fill="auto"/>
          </w:tcPr>
          <w:p w14:paraId="2A4D59BD" w14:textId="77777777" w:rsidR="009F4393" w:rsidRPr="0021502C" w:rsidRDefault="009F4393" w:rsidP="0021502C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7478737C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45" w:type="dxa"/>
            <w:shd w:val="clear" w:color="auto" w:fill="auto"/>
          </w:tcPr>
          <w:p w14:paraId="4BF3555B" w14:textId="1CDA4946" w:rsidR="009F4393" w:rsidRPr="0021502C" w:rsidRDefault="00D94F60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B7C2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511E60E5" w14:textId="77777777" w:rsidR="009F4393" w:rsidRPr="0021502C" w:rsidRDefault="009F4393" w:rsidP="0021502C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gridSpan w:val="2"/>
            <w:shd w:val="clear" w:color="auto" w:fill="auto"/>
          </w:tcPr>
          <w:p w14:paraId="15780D0E" w14:textId="2EBBA0A3" w:rsidR="009F4393" w:rsidRPr="0021502C" w:rsidRDefault="00D94F60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B7C2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F4393" w:rsidRPr="0021502C" w14:paraId="0FD119E3" w14:textId="77777777" w:rsidTr="002B1215">
        <w:tc>
          <w:tcPr>
            <w:tcW w:w="5127" w:type="dxa"/>
            <w:shd w:val="clear" w:color="auto" w:fill="auto"/>
          </w:tcPr>
          <w:p w14:paraId="559F4934" w14:textId="77777777" w:rsidR="009F4393" w:rsidRPr="0021502C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5AC8283B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49" w:type="dxa"/>
            <w:gridSpan w:val="4"/>
            <w:shd w:val="clear" w:color="auto" w:fill="auto"/>
          </w:tcPr>
          <w:p w14:paraId="4BBC3F31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150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1502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F4393" w:rsidRPr="0021502C" w14:paraId="28E3D713" w14:textId="77777777" w:rsidTr="002B1215">
        <w:tc>
          <w:tcPr>
            <w:tcW w:w="5127" w:type="dxa"/>
            <w:shd w:val="clear" w:color="auto" w:fill="auto"/>
          </w:tcPr>
          <w:p w14:paraId="63DAE032" w14:textId="77777777" w:rsidR="009F4393" w:rsidRPr="0021502C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</w:t>
            </w:r>
          </w:p>
        </w:tc>
        <w:tc>
          <w:tcPr>
            <w:tcW w:w="993" w:type="dxa"/>
            <w:shd w:val="clear" w:color="auto" w:fill="auto"/>
          </w:tcPr>
          <w:p w14:paraId="5ED7C9FC" w14:textId="77777777" w:rsidR="009F4393" w:rsidRPr="0021502C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176CB100" w14:textId="77777777" w:rsidR="009F4393" w:rsidRPr="0021502C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FCF086B" w14:textId="77777777" w:rsidR="009F4393" w:rsidRPr="0021502C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0482CC4A" w14:textId="77777777" w:rsidR="009F4393" w:rsidRPr="0021502C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F4393" w:rsidRPr="0021502C" w14:paraId="3E8227B9" w14:textId="77777777" w:rsidTr="00A345D5">
        <w:tc>
          <w:tcPr>
            <w:tcW w:w="5127" w:type="dxa"/>
            <w:shd w:val="clear" w:color="auto" w:fill="auto"/>
          </w:tcPr>
          <w:p w14:paraId="47BEC37A" w14:textId="77777777" w:rsidR="009F4393" w:rsidRPr="0021502C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5DF569" w14:textId="77777777" w:rsidR="009F4393" w:rsidRPr="0021502C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3B9CB209" w14:textId="072D028E" w:rsidR="009F4393" w:rsidRPr="0021502C" w:rsidRDefault="00367B7E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459,364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566C489" w14:textId="77777777" w:rsidR="009F4393" w:rsidRPr="0021502C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528E7743" w14:textId="1D56081D" w:rsidR="009F4393" w:rsidRPr="0021502C" w:rsidRDefault="00B5291A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402,240</w:t>
            </w:r>
          </w:p>
        </w:tc>
      </w:tr>
      <w:tr w:rsidR="009F4393" w:rsidRPr="00422193" w14:paraId="2A010559" w14:textId="77777777" w:rsidTr="002B1215">
        <w:tc>
          <w:tcPr>
            <w:tcW w:w="5127" w:type="dxa"/>
            <w:shd w:val="clear" w:color="auto" w:fill="auto"/>
          </w:tcPr>
          <w:p w14:paraId="223AAAA4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3FB12587" w14:textId="621B062F" w:rsidR="009F4393" w:rsidRPr="0021502C" w:rsidRDefault="003F4BBE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97E9E" w14:textId="70BC23F6" w:rsidR="009F4393" w:rsidRPr="0021502C" w:rsidRDefault="00367B7E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459,364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37B2D51" w14:textId="77777777" w:rsidR="009F4393" w:rsidRPr="0021502C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665EC" w14:textId="031DAEBA" w:rsidR="009F4393" w:rsidRPr="0021502C" w:rsidRDefault="00B5291A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529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402,240</w:t>
            </w:r>
          </w:p>
        </w:tc>
      </w:tr>
      <w:tr w:rsidR="009F4393" w:rsidRPr="006F159D" w14:paraId="68503D7F" w14:textId="77777777" w:rsidTr="002B1215">
        <w:tc>
          <w:tcPr>
            <w:tcW w:w="5127" w:type="dxa"/>
            <w:shd w:val="clear" w:color="auto" w:fill="auto"/>
          </w:tcPr>
          <w:p w14:paraId="7FCC0102" w14:textId="20E29804" w:rsidR="009F4393" w:rsidRPr="006F159D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504FA31C" w14:textId="77777777" w:rsidR="009F4393" w:rsidRPr="006F159D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1A314CE7" w14:textId="77777777" w:rsidR="009F4393" w:rsidRPr="006F159D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0600AB0" w14:textId="77777777" w:rsidR="009F4393" w:rsidRPr="006F159D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2F86FACC" w14:textId="77777777" w:rsidR="009F4393" w:rsidRPr="006F159D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1502C" w:rsidRPr="00422193" w14:paraId="4B78B1F6" w14:textId="77777777" w:rsidTr="002B1215">
        <w:tc>
          <w:tcPr>
            <w:tcW w:w="5127" w:type="dxa"/>
            <w:shd w:val="clear" w:color="auto" w:fill="auto"/>
          </w:tcPr>
          <w:p w14:paraId="6798B587" w14:textId="7370CE5F" w:rsidR="0021502C" w:rsidRPr="0021502C" w:rsidRDefault="0021502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บุคคลหรือกิจการที่ไม่เกี่ยวข้องกัน  </w:t>
            </w:r>
          </w:p>
        </w:tc>
        <w:tc>
          <w:tcPr>
            <w:tcW w:w="993" w:type="dxa"/>
            <w:shd w:val="clear" w:color="auto" w:fill="auto"/>
          </w:tcPr>
          <w:p w14:paraId="6878E863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017810D6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62A804F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57895B19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1502C" w:rsidRPr="00422193" w14:paraId="7EC3E3FE" w14:textId="77777777" w:rsidTr="002B1215">
        <w:tc>
          <w:tcPr>
            <w:tcW w:w="5127" w:type="dxa"/>
            <w:shd w:val="clear" w:color="auto" w:fill="auto"/>
          </w:tcPr>
          <w:p w14:paraId="695425B9" w14:textId="77777777" w:rsidR="0021502C" w:rsidRPr="0021502C" w:rsidRDefault="0021502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93" w:type="dxa"/>
            <w:shd w:val="clear" w:color="auto" w:fill="auto"/>
          </w:tcPr>
          <w:p w14:paraId="5C381C52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6FA36821" w14:textId="135B7BE0" w:rsidR="0021502C" w:rsidRPr="0021502C" w:rsidRDefault="00367B7E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1,171,228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ADE9ADE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78E8319A" w14:textId="6878E7DB" w:rsidR="0021502C" w:rsidRPr="0021502C" w:rsidRDefault="00B5291A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1,202,827</w:t>
            </w:r>
          </w:p>
        </w:tc>
      </w:tr>
      <w:tr w:rsidR="0021502C" w:rsidRPr="00422193" w14:paraId="08BC851B" w14:textId="77777777" w:rsidTr="002B1215">
        <w:tc>
          <w:tcPr>
            <w:tcW w:w="5127" w:type="dxa"/>
            <w:shd w:val="clear" w:color="auto" w:fill="auto"/>
          </w:tcPr>
          <w:p w14:paraId="3C0E7BA3" w14:textId="77777777" w:rsidR="0021502C" w:rsidRPr="0021502C" w:rsidRDefault="0021502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3" w:type="dxa"/>
            <w:shd w:val="clear" w:color="auto" w:fill="auto"/>
          </w:tcPr>
          <w:p w14:paraId="12A9F981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1DD582D0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3081AD7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08FA6334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1502C" w:rsidRPr="00422193" w14:paraId="7E727EDC" w14:textId="77777777" w:rsidTr="002B1215">
        <w:tc>
          <w:tcPr>
            <w:tcW w:w="5127" w:type="dxa"/>
            <w:shd w:val="clear" w:color="auto" w:fill="auto"/>
          </w:tcPr>
          <w:p w14:paraId="434B0DA9" w14:textId="41594F3A" w:rsidR="0021502C" w:rsidRPr="0021502C" w:rsidRDefault="0021502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B5291A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="00B5291A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993" w:type="dxa"/>
            <w:shd w:val="clear" w:color="auto" w:fill="auto"/>
          </w:tcPr>
          <w:p w14:paraId="3157F6B8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16A0C105" w14:textId="0924E397" w:rsidR="0021502C" w:rsidRPr="0021502C" w:rsidRDefault="00367B7E" w:rsidP="008B5AB3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0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0199DEE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61CC8761" w14:textId="3AF201EB" w:rsidR="0021502C" w:rsidRPr="0021502C" w:rsidRDefault="00B5291A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1,426</w:t>
            </w:r>
          </w:p>
        </w:tc>
      </w:tr>
      <w:tr w:rsidR="0021502C" w:rsidRPr="00422193" w14:paraId="5E3DD989" w14:textId="77777777" w:rsidTr="002B1215">
        <w:tc>
          <w:tcPr>
            <w:tcW w:w="5127" w:type="dxa"/>
            <w:shd w:val="clear" w:color="auto" w:fill="auto"/>
          </w:tcPr>
          <w:p w14:paraId="0979A9F9" w14:textId="77777777" w:rsidR="0021502C" w:rsidRPr="0021502C" w:rsidRDefault="0021502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1B7A663D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0EF27" w14:textId="70D70C2D" w:rsidR="0021502C" w:rsidRPr="0021502C" w:rsidRDefault="00367B7E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1,171,821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D37F76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DB8F8" w14:textId="75A0EF08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150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D94F60" w:rsidRPr="00D94F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2150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529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204,253</w:t>
            </w:r>
          </w:p>
        </w:tc>
      </w:tr>
      <w:tr w:rsidR="0021502C" w:rsidRPr="006F159D" w14:paraId="7722ADCA" w14:textId="77777777" w:rsidTr="002B1215">
        <w:tc>
          <w:tcPr>
            <w:tcW w:w="5127" w:type="dxa"/>
            <w:shd w:val="clear" w:color="auto" w:fill="auto"/>
          </w:tcPr>
          <w:p w14:paraId="05CF35A3" w14:textId="77777777" w:rsidR="0021502C" w:rsidRPr="006F159D" w:rsidRDefault="0021502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79497206" w14:textId="77777777" w:rsidR="0021502C" w:rsidRPr="006F159D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14:paraId="11A838C8" w14:textId="77777777" w:rsidR="0021502C" w:rsidRPr="006F159D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D971A02" w14:textId="77777777" w:rsidR="0021502C" w:rsidRPr="006F159D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</w:tcPr>
          <w:p w14:paraId="28CDB843" w14:textId="77777777" w:rsidR="0021502C" w:rsidRPr="006F159D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13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1502C" w:rsidRPr="00422193" w14:paraId="30B459D2" w14:textId="77777777" w:rsidTr="002B1215">
        <w:tc>
          <w:tcPr>
            <w:tcW w:w="5127" w:type="dxa"/>
            <w:shd w:val="clear" w:color="auto" w:fill="auto"/>
          </w:tcPr>
          <w:p w14:paraId="08721B38" w14:textId="77777777" w:rsidR="0021502C" w:rsidRPr="0021502C" w:rsidRDefault="0021502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dxa"/>
            <w:shd w:val="clear" w:color="auto" w:fill="auto"/>
          </w:tcPr>
          <w:p w14:paraId="1C8AD823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double" w:sz="4" w:space="0" w:color="auto"/>
            </w:tcBorders>
            <w:shd w:val="clear" w:color="auto" w:fill="auto"/>
          </w:tcPr>
          <w:p w14:paraId="15927150" w14:textId="5330D923" w:rsidR="0021502C" w:rsidRPr="0021502C" w:rsidRDefault="00367B7E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1,631,185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E11BF30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bottom w:val="double" w:sz="4" w:space="0" w:color="auto"/>
            </w:tcBorders>
            <w:shd w:val="clear" w:color="auto" w:fill="auto"/>
          </w:tcPr>
          <w:p w14:paraId="79E065F5" w14:textId="5748458A" w:rsidR="0021502C" w:rsidRPr="0021502C" w:rsidRDefault="00D94F60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1502C" w:rsidRPr="002150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529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606,493</w:t>
            </w:r>
          </w:p>
        </w:tc>
      </w:tr>
    </w:tbl>
    <w:p w14:paraId="11E6A3D6" w14:textId="77777777" w:rsidR="008B589C" w:rsidRPr="00B5291A" w:rsidRDefault="008B589C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27F459" w14:textId="6EA0B3FE" w:rsidR="006526C5" w:rsidRPr="00B5291A" w:rsidRDefault="006526C5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291A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B5291A" w:rsidRPr="00B5291A">
        <w:rPr>
          <w:rFonts w:asciiTheme="majorBidi" w:hAnsiTheme="majorBidi" w:cstheme="majorBidi"/>
          <w:sz w:val="30"/>
          <w:szCs w:val="30"/>
        </w:rPr>
        <w:t xml:space="preserve">31 </w:t>
      </w:r>
      <w:r w:rsidR="00B5291A" w:rsidRPr="00B5291A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B5291A" w:rsidRPr="00B5291A">
        <w:rPr>
          <w:rFonts w:asciiTheme="majorBidi" w:hAnsiTheme="majorBidi" w:cstheme="majorBidi"/>
          <w:sz w:val="30"/>
          <w:szCs w:val="30"/>
        </w:rPr>
        <w:t>2565</w:t>
      </w:r>
      <w:r w:rsidRPr="00B5291A">
        <w:rPr>
          <w:rFonts w:asciiTheme="majorBidi" w:hAnsiTheme="majorBidi" w:cstheme="majorBidi"/>
          <w:sz w:val="30"/>
          <w:szCs w:val="30"/>
        </w:rPr>
        <w:t xml:space="preserve"> </w:t>
      </w:r>
      <w:r w:rsidRPr="00B5291A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D94F60" w:rsidRPr="00B5291A">
        <w:rPr>
          <w:rFonts w:asciiTheme="majorBidi" w:hAnsiTheme="majorBidi" w:cstheme="majorBidi"/>
          <w:sz w:val="30"/>
          <w:szCs w:val="30"/>
        </w:rPr>
        <w:t>31</w:t>
      </w:r>
      <w:r w:rsidRPr="00B5291A">
        <w:rPr>
          <w:rFonts w:asciiTheme="majorBidi" w:hAnsiTheme="majorBidi" w:cstheme="majorBidi"/>
          <w:sz w:val="30"/>
          <w:szCs w:val="30"/>
        </w:rPr>
        <w:t xml:space="preserve"> </w:t>
      </w:r>
      <w:r w:rsidRPr="00B5291A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D94F60" w:rsidRPr="00B5291A">
        <w:rPr>
          <w:rFonts w:asciiTheme="majorBidi" w:hAnsiTheme="majorBidi" w:cstheme="majorBidi"/>
          <w:sz w:val="30"/>
          <w:szCs w:val="30"/>
        </w:rPr>
        <w:t>256</w:t>
      </w:r>
      <w:r w:rsidR="00B5291A" w:rsidRPr="00B5291A">
        <w:rPr>
          <w:rFonts w:asciiTheme="majorBidi" w:hAnsiTheme="majorBidi" w:cstheme="majorBidi"/>
          <w:sz w:val="30"/>
          <w:szCs w:val="30"/>
        </w:rPr>
        <w:t>4</w:t>
      </w:r>
      <w:r w:rsidRPr="00B5291A">
        <w:rPr>
          <w:rFonts w:asciiTheme="majorBidi" w:hAnsiTheme="majorBidi" w:cstheme="majorBidi"/>
          <w:sz w:val="30"/>
          <w:szCs w:val="30"/>
        </w:rPr>
        <w:t xml:space="preserve"> </w:t>
      </w:r>
      <w:r w:rsidRPr="00B5291A">
        <w:rPr>
          <w:rFonts w:asciiTheme="majorBidi" w:hAnsiTheme="majorBidi" w:cstheme="majorBidi" w:hint="cs"/>
          <w:sz w:val="30"/>
          <w:szCs w:val="30"/>
          <w:cs/>
        </w:rPr>
        <w:t>บริษัทไม่มีผลขาดทุนจากการด้อยค่าของลูกหนี้การค้า</w:t>
      </w:r>
    </w:p>
    <w:p w14:paraId="2895500B" w14:textId="168E3534" w:rsidR="00B5291A" w:rsidRDefault="00B529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105F6E7" w14:textId="31125D62" w:rsidR="006E4B1C" w:rsidRPr="00B5291A" w:rsidRDefault="006E4B1C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5291A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สัญญาขายลดลูกหนี้</w:t>
      </w:r>
    </w:p>
    <w:p w14:paraId="2A4E36AF" w14:textId="1594A820" w:rsidR="006E4B1C" w:rsidRPr="00B5291A" w:rsidRDefault="006E4B1C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029138" w14:textId="2BB4D06B" w:rsidR="006E4B1C" w:rsidRPr="00583FA2" w:rsidRDefault="003F4BBE" w:rsidP="00CE60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="00B5291A" w:rsidRPr="00B5291A">
        <w:rPr>
          <w:rFonts w:asciiTheme="majorBidi" w:hAnsiTheme="majorBidi" w:cstheme="majorBidi" w:hint="cs"/>
          <w:sz w:val="30"/>
          <w:szCs w:val="30"/>
          <w:cs/>
        </w:rPr>
        <w:t xml:space="preserve">งวดสามเดือนสิ้นสุดวันที่ </w:t>
      </w:r>
      <w:r w:rsidR="00B5291A" w:rsidRPr="00B5291A">
        <w:rPr>
          <w:rFonts w:asciiTheme="majorBidi" w:hAnsiTheme="majorBidi" w:cstheme="majorBidi"/>
          <w:sz w:val="30"/>
          <w:szCs w:val="30"/>
        </w:rPr>
        <w:t xml:space="preserve">31 </w:t>
      </w:r>
      <w:r w:rsidR="00B5291A" w:rsidRPr="00B5291A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B5291A" w:rsidRPr="00B5291A">
        <w:rPr>
          <w:rFonts w:asciiTheme="majorBidi" w:hAnsiTheme="majorBidi" w:cstheme="majorBidi"/>
          <w:sz w:val="30"/>
          <w:szCs w:val="30"/>
        </w:rPr>
        <w:t xml:space="preserve">2565 </w:t>
      </w:r>
      <w:r w:rsidR="00B5291A" w:rsidRPr="00B5291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912D9A" w:rsidRPr="00B5291A">
        <w:rPr>
          <w:rFonts w:asciiTheme="majorBidi" w:hAnsiTheme="majorBidi" w:cstheme="majorBidi" w:hint="cs"/>
          <w:sz w:val="30"/>
          <w:szCs w:val="30"/>
          <w:cs/>
        </w:rPr>
        <w:t xml:space="preserve">ได้โอนสิทธิเรียกร้องที่จะได้รับชำระหนี้จากลูกหนี้จำนวนเงิน </w:t>
      </w:r>
      <w:r w:rsidR="00367B7E">
        <w:rPr>
          <w:rFonts w:asciiTheme="majorBidi" w:hAnsiTheme="majorBidi" w:cstheme="majorBidi"/>
          <w:sz w:val="30"/>
          <w:szCs w:val="30"/>
        </w:rPr>
        <w:t>358.53</w:t>
      </w:r>
      <w:r w:rsidR="00912D9A" w:rsidRPr="00B5291A">
        <w:rPr>
          <w:rFonts w:asciiTheme="majorBidi" w:hAnsiTheme="majorBidi" w:cstheme="majorBidi"/>
          <w:sz w:val="30"/>
          <w:szCs w:val="30"/>
        </w:rPr>
        <w:t xml:space="preserve"> </w:t>
      </w:r>
      <w:r w:rsidR="00912D9A" w:rsidRPr="00B5291A">
        <w:rPr>
          <w:rFonts w:asciiTheme="majorBidi" w:hAnsiTheme="majorBidi" w:cstheme="majorBidi" w:hint="cs"/>
          <w:sz w:val="30"/>
          <w:szCs w:val="30"/>
          <w:cs/>
        </w:rPr>
        <w:t>ล้านบ</w:t>
      </w:r>
      <w:r w:rsidR="00912D9A" w:rsidRPr="00A345D5">
        <w:rPr>
          <w:rFonts w:asciiTheme="majorBidi" w:hAnsiTheme="majorBidi" w:cstheme="majorBidi" w:hint="cs"/>
          <w:sz w:val="30"/>
          <w:szCs w:val="30"/>
          <w:cs/>
        </w:rPr>
        <w:t>าท</w:t>
      </w:r>
      <w:r w:rsidR="00912D9A" w:rsidRPr="00583F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12D9A" w:rsidRPr="00583FA2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D94F60" w:rsidRPr="00D94F60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912D9A" w:rsidRPr="00583FA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12D9A" w:rsidRPr="00583FA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D94F60" w:rsidRPr="00D94F6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5291A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912D9A" w:rsidRPr="00583FA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5291A">
        <w:rPr>
          <w:rFonts w:asciiTheme="majorBidi" w:hAnsiTheme="majorBidi" w:cstheme="majorBidi"/>
          <w:i/>
          <w:iCs/>
          <w:sz w:val="30"/>
          <w:szCs w:val="30"/>
        </w:rPr>
        <w:t xml:space="preserve">1,128.48 </w:t>
      </w:r>
      <w:r w:rsidR="00B5291A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912D9A" w:rsidRPr="00583FA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 w:rsidR="00912D9A" w:rsidRPr="00583FA2">
        <w:rPr>
          <w:rFonts w:asciiTheme="majorBidi" w:hAnsiTheme="majorBidi" w:cstheme="majorBidi" w:hint="cs"/>
          <w:sz w:val="30"/>
          <w:szCs w:val="30"/>
          <w:cs/>
        </w:rPr>
        <w:t>ให้แก่สถาบันการเงินแห่งหนึ่งตามสัญญาขายลดลูกหนี้</w:t>
      </w:r>
      <w:r w:rsidR="005D7FE5">
        <w:rPr>
          <w:rFonts w:asciiTheme="majorBidi" w:hAnsiTheme="majorBidi" w:cstheme="majorBidi"/>
          <w:sz w:val="30"/>
          <w:szCs w:val="30"/>
        </w:rPr>
        <w:t xml:space="preserve"> </w:t>
      </w:r>
      <w:r w:rsidR="00912D9A" w:rsidRPr="00583FA2">
        <w:rPr>
          <w:rFonts w:asciiTheme="majorBidi" w:hAnsiTheme="majorBidi" w:cstheme="majorBidi" w:hint="cs"/>
          <w:sz w:val="30"/>
          <w:szCs w:val="30"/>
          <w:cs/>
        </w:rPr>
        <w:t xml:space="preserve">โดยบริษัทได้รับเงินจากสถาบันการเงิน </w:t>
      </w:r>
      <w:r w:rsidR="00367B7E">
        <w:rPr>
          <w:rFonts w:asciiTheme="majorBidi" w:hAnsiTheme="majorBidi" w:cstheme="majorBidi"/>
          <w:sz w:val="30"/>
          <w:szCs w:val="30"/>
        </w:rPr>
        <w:t>356.60</w:t>
      </w:r>
      <w:r w:rsidR="00912D9A" w:rsidRPr="00A345D5">
        <w:rPr>
          <w:rFonts w:asciiTheme="majorBidi" w:hAnsiTheme="majorBidi" w:cstheme="majorBidi"/>
          <w:sz w:val="30"/>
          <w:szCs w:val="30"/>
        </w:rPr>
        <w:t xml:space="preserve"> </w:t>
      </w:r>
      <w:r w:rsidR="00912D9A" w:rsidRPr="00A345D5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912D9A" w:rsidRPr="00583FA2">
        <w:rPr>
          <w:rFonts w:asciiTheme="majorBidi" w:hAnsiTheme="majorBidi" w:cstheme="majorBidi" w:hint="cs"/>
          <w:sz w:val="30"/>
          <w:szCs w:val="30"/>
          <w:cs/>
        </w:rPr>
        <w:t>บาท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83FA2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Pr="00D94F60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583FA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83FA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D94F60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583FA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1,125.23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583FA2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912D9A" w:rsidRPr="00583FA2">
        <w:rPr>
          <w:rFonts w:asciiTheme="majorBidi" w:hAnsiTheme="majorBidi" w:cstheme="majorBidi" w:hint="cs"/>
          <w:sz w:val="30"/>
          <w:szCs w:val="30"/>
          <w:cs/>
        </w:rPr>
        <w:t xml:space="preserve"> ทั้งนี้ การโอนสิทธิดังกล่าวหาก</w:t>
      </w:r>
      <w:r w:rsidR="00AD05E4">
        <w:rPr>
          <w:rFonts w:asciiTheme="majorBidi" w:hAnsiTheme="majorBidi" w:cstheme="majorBidi" w:hint="cs"/>
          <w:sz w:val="30"/>
          <w:szCs w:val="30"/>
          <w:cs/>
        </w:rPr>
        <w:t>สถาบันการเงินซึ่งเป็น</w:t>
      </w:r>
      <w:r w:rsidR="00912D9A" w:rsidRPr="00583FA2">
        <w:rPr>
          <w:rFonts w:asciiTheme="majorBidi" w:hAnsiTheme="majorBidi" w:cstheme="majorBidi" w:hint="cs"/>
          <w:sz w:val="30"/>
          <w:szCs w:val="30"/>
          <w:cs/>
        </w:rPr>
        <w:t>ผู้รับโอนไม่สามารถเรียกเก็บหนี้จากลูกหนี้ที่บร</w:t>
      </w:r>
      <w:r w:rsidR="007621D6">
        <w:rPr>
          <w:rFonts w:asciiTheme="majorBidi" w:hAnsiTheme="majorBidi" w:cstheme="majorBidi" w:hint="cs"/>
          <w:sz w:val="30"/>
          <w:szCs w:val="30"/>
          <w:cs/>
        </w:rPr>
        <w:t>ิ</w:t>
      </w:r>
      <w:r w:rsidR="00912D9A" w:rsidRPr="00583FA2">
        <w:rPr>
          <w:rFonts w:asciiTheme="majorBidi" w:hAnsiTheme="majorBidi" w:cstheme="majorBidi" w:hint="cs"/>
          <w:sz w:val="30"/>
          <w:szCs w:val="30"/>
          <w:cs/>
        </w:rPr>
        <w:t>ษัทโอนสิทธิได้</w:t>
      </w:r>
      <w:r w:rsidR="00AD05E4">
        <w:rPr>
          <w:rFonts w:asciiTheme="majorBidi" w:hAnsiTheme="majorBidi" w:cstheme="majorBidi" w:hint="cs"/>
          <w:sz w:val="30"/>
          <w:szCs w:val="30"/>
          <w:cs/>
        </w:rPr>
        <w:t>สถาบันการเงินดังกล่าว</w:t>
      </w:r>
      <w:r w:rsidR="00FA472A" w:rsidRPr="00583FA2">
        <w:rPr>
          <w:rFonts w:asciiTheme="majorBidi" w:hAnsiTheme="majorBidi" w:cstheme="majorBidi" w:hint="cs"/>
          <w:sz w:val="30"/>
          <w:szCs w:val="30"/>
          <w:cs/>
        </w:rPr>
        <w:t>ก็ไม่สามารถเรียกเก็บหนี้จากบริษัทได้อีกในภายหลัง</w:t>
      </w:r>
    </w:p>
    <w:p w14:paraId="43975E28" w14:textId="2ADC3646" w:rsidR="00AD05E4" w:rsidRDefault="00AD05E4" w:rsidP="00FA4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A6266D0" w14:textId="77777777" w:rsidR="002E1453" w:rsidRDefault="002E1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D557E53" w14:textId="689BC1B0" w:rsidR="00096CAA" w:rsidRDefault="00D72DE7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72DE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เงินกู้ยืมระยะสั้นจากสถาบันการเงิน</w:t>
      </w:r>
    </w:p>
    <w:p w14:paraId="73DC0367" w14:textId="77777777" w:rsidR="00C978FE" w:rsidRPr="006F159D" w:rsidRDefault="00C978FE" w:rsidP="00C9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75" w:type="dxa"/>
        <w:tblInd w:w="450" w:type="dxa"/>
        <w:tblLook w:val="0000" w:firstRow="0" w:lastRow="0" w:firstColumn="0" w:lastColumn="0" w:noHBand="0" w:noVBand="0"/>
      </w:tblPr>
      <w:tblGrid>
        <w:gridCol w:w="5019"/>
        <w:gridCol w:w="1101"/>
        <w:gridCol w:w="1347"/>
        <w:gridCol w:w="270"/>
        <w:gridCol w:w="1438"/>
      </w:tblGrid>
      <w:tr w:rsidR="009F4393" w:rsidRPr="00422193" w14:paraId="47EB6CB6" w14:textId="77777777" w:rsidTr="002B1215">
        <w:tc>
          <w:tcPr>
            <w:tcW w:w="5019" w:type="dxa"/>
          </w:tcPr>
          <w:p w14:paraId="5A7B6AAC" w14:textId="77777777" w:rsidR="009F4393" w:rsidRPr="00DE07C8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1" w:type="dxa"/>
          </w:tcPr>
          <w:p w14:paraId="4BB823D2" w14:textId="77777777" w:rsidR="009F4393" w:rsidRPr="00422193" w:rsidRDefault="009F4393" w:rsidP="009F439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</w:tcPr>
          <w:p w14:paraId="7243193C" w14:textId="525B8B92" w:rsidR="009F4393" w:rsidRPr="00FF5AEA" w:rsidRDefault="00B5291A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32C0CDC" w14:textId="77777777" w:rsidR="009F4393" w:rsidRPr="00FF5AEA" w:rsidRDefault="009F4393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1BF6035B" w14:textId="3AE7DBF4" w:rsidR="009F4393" w:rsidRPr="00FF5AEA" w:rsidRDefault="00D94F60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F4393" w:rsidRPr="00FF5AE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F4393" w:rsidRPr="00422193" w14:paraId="4518C8ED" w14:textId="77777777" w:rsidTr="002B1215">
        <w:tc>
          <w:tcPr>
            <w:tcW w:w="5019" w:type="dxa"/>
          </w:tcPr>
          <w:p w14:paraId="2DB653DE" w14:textId="77777777" w:rsidR="009F4393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</w:tcPr>
          <w:p w14:paraId="46BC25A5" w14:textId="77777777" w:rsidR="009F4393" w:rsidRPr="00422193" w:rsidRDefault="009F4393" w:rsidP="009F439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spacing w:line="240" w:lineRule="atLeast"/>
              <w:ind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47" w:type="dxa"/>
          </w:tcPr>
          <w:p w14:paraId="3AFCF50C" w14:textId="20ED3F26" w:rsidR="009F4393" w:rsidRPr="00FF5AEA" w:rsidRDefault="00D94F60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291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551997D" w14:textId="77777777" w:rsidR="009F4393" w:rsidRPr="00FF5AEA" w:rsidRDefault="009F4393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767A18DD" w14:textId="31F1DCC6" w:rsidR="009F4393" w:rsidRPr="00FF5AEA" w:rsidRDefault="00D94F60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291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F4393" w:rsidRPr="00F17C44" w14:paraId="24E81071" w14:textId="77777777" w:rsidTr="00A345D5">
        <w:tc>
          <w:tcPr>
            <w:tcW w:w="5019" w:type="dxa"/>
          </w:tcPr>
          <w:p w14:paraId="62E102A3" w14:textId="77777777" w:rsidR="009F4393" w:rsidRPr="00A345D5" w:rsidRDefault="009F4393" w:rsidP="009F4393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</w:tcPr>
          <w:p w14:paraId="6D2F1F8C" w14:textId="77777777" w:rsidR="009F4393" w:rsidRPr="00F17C44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55" w:type="dxa"/>
            <w:gridSpan w:val="3"/>
          </w:tcPr>
          <w:p w14:paraId="43DA331F" w14:textId="77777777" w:rsidR="009F4393" w:rsidRPr="00F17C44" w:rsidRDefault="009F4393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7C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4393" w:rsidRPr="00F17C44" w14:paraId="2EF1A22B" w14:textId="77777777" w:rsidTr="002B1215">
        <w:tc>
          <w:tcPr>
            <w:tcW w:w="5019" w:type="dxa"/>
          </w:tcPr>
          <w:p w14:paraId="75CB9344" w14:textId="77777777" w:rsidR="009F4393" w:rsidRPr="008B589C" w:rsidRDefault="009F4393" w:rsidP="009F4393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B58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  <w:p w14:paraId="1DDD9E34" w14:textId="77777777" w:rsidR="009F4393" w:rsidRPr="008B589C" w:rsidRDefault="009F4393" w:rsidP="009F4393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B589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101" w:type="dxa"/>
          </w:tcPr>
          <w:p w14:paraId="5A0AE62A" w14:textId="77777777" w:rsidR="009F4393" w:rsidRPr="00F17C44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7" w:type="dxa"/>
          </w:tcPr>
          <w:p w14:paraId="6F2CB8B7" w14:textId="77777777" w:rsidR="009F4393" w:rsidRPr="00F17C44" w:rsidRDefault="009F4393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B72E0E" w14:textId="77777777" w:rsidR="009F4393" w:rsidRPr="00F17C44" w:rsidRDefault="009F4393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0B6EA662" w14:textId="77777777" w:rsidR="009F4393" w:rsidRPr="00F17C44" w:rsidRDefault="009F4393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4393" w:rsidRPr="00F17C44" w14:paraId="63903476" w14:textId="77777777" w:rsidTr="002B1215">
        <w:trPr>
          <w:cantSplit/>
        </w:trPr>
        <w:tc>
          <w:tcPr>
            <w:tcW w:w="5019" w:type="dxa"/>
          </w:tcPr>
          <w:p w14:paraId="06E717AD" w14:textId="77777777" w:rsidR="009F4393" w:rsidRPr="00096CAA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96CA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01" w:type="dxa"/>
          </w:tcPr>
          <w:p w14:paraId="6A840955" w14:textId="77777777" w:rsidR="009F4393" w:rsidRPr="00F17C44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14:paraId="6666F8A3" w14:textId="0EE28933" w:rsidR="009F4393" w:rsidRPr="002B1215" w:rsidRDefault="00367B7E" w:rsidP="009F4393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780,000</w:t>
            </w:r>
          </w:p>
        </w:tc>
        <w:tc>
          <w:tcPr>
            <w:tcW w:w="270" w:type="dxa"/>
          </w:tcPr>
          <w:p w14:paraId="175D8199" w14:textId="77777777" w:rsidR="009F4393" w:rsidRPr="00656B08" w:rsidRDefault="009F4393" w:rsidP="009F4393">
            <w:pPr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bottom w:val="double" w:sz="4" w:space="0" w:color="auto"/>
            </w:tcBorders>
          </w:tcPr>
          <w:p w14:paraId="79419223" w14:textId="3D4A7CD5" w:rsidR="009F4393" w:rsidRPr="00656B08" w:rsidRDefault="00B5291A" w:rsidP="009F4393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888</w:t>
            </w:r>
            <w:r w:rsidR="009F4393" w:rsidRPr="00656B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94F60" w:rsidRPr="00D94F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0922E8D7" w14:textId="77777777" w:rsidR="0044478C" w:rsidRPr="006F159D" w:rsidRDefault="0044478C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D371FF9" w14:textId="64115CD3" w:rsidR="000C4AA8" w:rsidRPr="006F159D" w:rsidRDefault="000C4AA8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F15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76D28C9D" w14:textId="77777777" w:rsidR="000C4AA8" w:rsidRPr="006F159D" w:rsidRDefault="000C4AA8" w:rsidP="00F17C44">
      <w:pPr>
        <w:pStyle w:val="FSBlank"/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05B96AC" w14:textId="45836B24" w:rsidR="00B57B3A" w:rsidRPr="006F159D" w:rsidRDefault="000C4AA8" w:rsidP="00FA4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6F159D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B5291A" w:rsidRPr="006F159D">
        <w:rPr>
          <w:rFonts w:ascii="Angsana New" w:hAnsi="Angsana New"/>
          <w:spacing w:val="-2"/>
          <w:sz w:val="30"/>
          <w:szCs w:val="30"/>
        </w:rPr>
        <w:t xml:space="preserve">31 </w:t>
      </w:r>
      <w:r w:rsidR="00B5291A" w:rsidRPr="006F159D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="00B5291A" w:rsidRPr="006F159D">
        <w:rPr>
          <w:rFonts w:ascii="Angsana New" w:hAnsi="Angsana New"/>
          <w:spacing w:val="-2"/>
          <w:sz w:val="30"/>
          <w:szCs w:val="30"/>
        </w:rPr>
        <w:t>2565</w:t>
      </w:r>
      <w:r w:rsidR="00F17C44" w:rsidRPr="006F159D">
        <w:rPr>
          <w:rFonts w:ascii="Angsana New" w:hAnsi="Angsana New"/>
          <w:spacing w:val="-2"/>
          <w:sz w:val="30"/>
          <w:szCs w:val="30"/>
        </w:rPr>
        <w:t xml:space="preserve"> </w:t>
      </w:r>
      <w:r w:rsidR="00FA69F2" w:rsidRPr="006F159D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เงินกู้ยืมระยะสั้นจากสถาบันการเงิน</w:t>
      </w:r>
      <w:r w:rsidRPr="006F159D">
        <w:rPr>
          <w:rFonts w:asciiTheme="majorBidi" w:hAnsiTheme="majorBidi" w:cstheme="majorBidi"/>
          <w:spacing w:val="-2"/>
          <w:sz w:val="30"/>
          <w:szCs w:val="30"/>
          <w:cs/>
        </w:rPr>
        <w:t>จำนวน</w:t>
      </w:r>
      <w:r w:rsidR="00656B08" w:rsidRPr="006F159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F4BBE" w:rsidRPr="006F159D">
        <w:rPr>
          <w:rFonts w:asciiTheme="majorBidi" w:hAnsiTheme="majorBidi" w:cstheme="majorBidi"/>
          <w:spacing w:val="-2"/>
          <w:sz w:val="30"/>
          <w:szCs w:val="30"/>
        </w:rPr>
        <w:t>780</w:t>
      </w:r>
      <w:r w:rsidRPr="006F159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spacing w:val="-2"/>
          <w:sz w:val="30"/>
          <w:szCs w:val="30"/>
          <w:cs/>
        </w:rPr>
        <w:t>ล้าน</w:t>
      </w:r>
      <w:r w:rsidR="004858DE" w:rsidRPr="006F159D">
        <w:rPr>
          <w:rFonts w:asciiTheme="majorBidi" w:hAnsiTheme="majorBidi" w:cstheme="majorBidi"/>
          <w:spacing w:val="-2"/>
          <w:sz w:val="30"/>
          <w:szCs w:val="30"/>
          <w:cs/>
        </w:rPr>
        <w:t>บาทมีกำหนดชำระคืน</w:t>
      </w:r>
      <w:r w:rsidR="00C82358" w:rsidRPr="006F159D">
        <w:rPr>
          <w:rFonts w:asciiTheme="majorBidi" w:hAnsiTheme="majorBidi" w:cstheme="majorBidi" w:hint="cs"/>
          <w:spacing w:val="-2"/>
          <w:sz w:val="30"/>
          <w:szCs w:val="30"/>
          <w:cs/>
        </w:rPr>
        <w:t>เมื่อทวงถาม</w:t>
      </w:r>
      <w:r w:rsidR="004858DE" w:rsidRPr="006F159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E6074" w:rsidRPr="006F159D">
        <w:rPr>
          <w:rFonts w:asciiTheme="majorBidi" w:hAnsiTheme="majorBidi" w:cstheme="majorBidi"/>
          <w:spacing w:val="-2"/>
          <w:sz w:val="30"/>
          <w:szCs w:val="30"/>
        </w:rPr>
        <w:br/>
      </w:r>
      <w:r w:rsidR="004858DE" w:rsidRPr="006F159D">
        <w:rPr>
          <w:rFonts w:asciiTheme="majorBidi" w:hAnsiTheme="majorBidi" w:cstheme="majorBidi"/>
          <w:spacing w:val="-2"/>
          <w:sz w:val="30"/>
          <w:szCs w:val="30"/>
          <w:cs/>
        </w:rPr>
        <w:t>ซึ่งเงินกู้ยืมดังกล่าวมีดอกเบี้ยในอัตราร้อยล</w:t>
      </w:r>
      <w:r w:rsidR="00656B08" w:rsidRPr="006F159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ะ </w:t>
      </w:r>
      <w:r w:rsidR="00367B7E" w:rsidRPr="006F159D">
        <w:rPr>
          <w:rFonts w:asciiTheme="majorBidi" w:hAnsiTheme="majorBidi" w:cstheme="majorBidi"/>
          <w:spacing w:val="-2"/>
          <w:sz w:val="30"/>
          <w:szCs w:val="30"/>
        </w:rPr>
        <w:t>1.08 - 1.31</w:t>
      </w:r>
      <w:r w:rsidR="004858DE" w:rsidRPr="006F159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858DE" w:rsidRPr="006F159D">
        <w:rPr>
          <w:rFonts w:asciiTheme="majorBidi" w:hAnsiTheme="majorBidi" w:cstheme="majorBidi"/>
          <w:spacing w:val="-2"/>
          <w:sz w:val="30"/>
          <w:szCs w:val="30"/>
          <w:cs/>
        </w:rPr>
        <w:t>ต่อปี</w:t>
      </w:r>
      <w:r w:rsidRPr="006F159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6F159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D94F60" w:rsidRPr="006F159D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6F159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D94F60" w:rsidRPr="006F159D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B5291A" w:rsidRPr="006F159D">
        <w:rPr>
          <w:rFonts w:asciiTheme="majorBidi" w:hAnsiTheme="majorBidi" w:cstheme="majorBidi"/>
          <w:i/>
          <w:iCs/>
          <w:spacing w:val="-2"/>
          <w:sz w:val="30"/>
          <w:szCs w:val="30"/>
        </w:rPr>
        <w:t>4</w:t>
      </w:r>
      <w:r w:rsidRPr="006F159D">
        <w:rPr>
          <w:rFonts w:asciiTheme="majorBidi" w:hAnsiTheme="majorBidi" w:cstheme="majorBidi"/>
          <w:i/>
          <w:iCs/>
          <w:spacing w:val="-2"/>
          <w:sz w:val="30"/>
          <w:szCs w:val="30"/>
        </w:rPr>
        <w:t>:</w:t>
      </w:r>
      <w:r w:rsidR="00656B08" w:rsidRPr="006F159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7C0405" w:rsidRPr="006F159D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อัตราร้อยละ</w:t>
      </w:r>
      <w:r w:rsidR="00656B08" w:rsidRPr="006F159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D94F60" w:rsidRPr="006F159D">
        <w:rPr>
          <w:rFonts w:asciiTheme="majorBidi" w:hAnsiTheme="majorBidi" w:cstheme="majorBidi"/>
          <w:i/>
          <w:iCs/>
          <w:spacing w:val="-2"/>
          <w:sz w:val="30"/>
          <w:szCs w:val="30"/>
        </w:rPr>
        <w:t>1</w:t>
      </w:r>
      <w:r w:rsidR="00656B08" w:rsidRPr="006F159D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D94F60" w:rsidRPr="006F159D">
        <w:rPr>
          <w:rFonts w:asciiTheme="majorBidi" w:hAnsiTheme="majorBidi" w:cstheme="majorBidi"/>
          <w:i/>
          <w:iCs/>
          <w:spacing w:val="-2"/>
          <w:sz w:val="30"/>
          <w:szCs w:val="30"/>
        </w:rPr>
        <w:t>08</w:t>
      </w:r>
      <w:r w:rsidR="007C0405" w:rsidRPr="006F159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7C0405" w:rsidRPr="006F159D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ต่อปี</w:t>
      </w:r>
      <w:r w:rsidRPr="006F159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</w:p>
    <w:p w14:paraId="67364BD2" w14:textId="77777777" w:rsidR="00AD05E4" w:rsidRPr="006F159D" w:rsidRDefault="00AD05E4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26D3FCB" w14:textId="0964484C" w:rsidR="008C3D67" w:rsidRPr="006F159D" w:rsidRDefault="008C3D67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F15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0434FC9B" w14:textId="77777777" w:rsidR="00875C81" w:rsidRPr="006F159D" w:rsidRDefault="00875C81" w:rsidP="00F17C44">
      <w:pPr>
        <w:pStyle w:val="FSBlank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CB8013" w14:textId="7261ED2C" w:rsidR="006E5CA4" w:rsidRPr="006F159D" w:rsidRDefault="00875C81" w:rsidP="006E5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F159D">
        <w:rPr>
          <w:rFonts w:asciiTheme="majorBidi" w:hAnsiTheme="majorBidi" w:cstheme="majorBidi"/>
          <w:spacing w:val="6"/>
          <w:sz w:val="30"/>
          <w:szCs w:val="30"/>
          <w:cs/>
        </w:rPr>
        <w:t xml:space="preserve">ณ วันที่ </w:t>
      </w:r>
      <w:r w:rsidR="00B5291A" w:rsidRPr="006F159D">
        <w:rPr>
          <w:rFonts w:ascii="Angsana New" w:hAnsi="Angsana New"/>
          <w:spacing w:val="-2"/>
          <w:sz w:val="30"/>
          <w:szCs w:val="30"/>
        </w:rPr>
        <w:t xml:space="preserve">31 </w:t>
      </w:r>
      <w:r w:rsidR="00B5291A" w:rsidRPr="006F159D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="00B5291A" w:rsidRPr="006F159D">
        <w:rPr>
          <w:rFonts w:ascii="Angsana New" w:hAnsi="Angsana New"/>
          <w:spacing w:val="-2"/>
          <w:sz w:val="30"/>
          <w:szCs w:val="30"/>
        </w:rPr>
        <w:t>2565</w:t>
      </w:r>
      <w:r w:rsidR="00F17C44"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spacing w:val="6"/>
          <w:sz w:val="30"/>
          <w:szCs w:val="30"/>
          <w:cs/>
        </w:rPr>
        <w:t>บริษัทมีวงเงินสินเชื่อที่ยังไม่ได้เบิกใช้จำนวนเงิน</w:t>
      </w:r>
      <w:r w:rsidRPr="006F159D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2C738C">
        <w:rPr>
          <w:rFonts w:asciiTheme="majorBidi" w:hAnsiTheme="majorBidi" w:cstheme="majorBidi"/>
          <w:spacing w:val="6"/>
          <w:sz w:val="30"/>
          <w:szCs w:val="30"/>
        </w:rPr>
        <w:t>6</w:t>
      </w:r>
      <w:r w:rsidRPr="006F159D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spacing w:val="6"/>
          <w:sz w:val="30"/>
          <w:szCs w:val="30"/>
          <w:cs/>
        </w:rPr>
        <w:t>ล้านเหรียญสหรัฐอเมริกา และ</w:t>
      </w:r>
      <w:r w:rsidR="00656B08" w:rsidRPr="006F159D">
        <w:rPr>
          <w:rFonts w:asciiTheme="majorBidi" w:hAnsiTheme="majorBidi" w:cstheme="majorBidi"/>
          <w:sz w:val="30"/>
          <w:szCs w:val="30"/>
        </w:rPr>
        <w:t xml:space="preserve"> </w:t>
      </w:r>
      <w:r w:rsidR="00367B7E" w:rsidRPr="006F159D">
        <w:rPr>
          <w:rFonts w:asciiTheme="majorBidi" w:hAnsiTheme="majorBidi" w:cstheme="majorBidi"/>
          <w:sz w:val="30"/>
          <w:szCs w:val="30"/>
        </w:rPr>
        <w:t>1,597</w:t>
      </w:r>
      <w:r w:rsidR="00656B08" w:rsidRPr="006F159D">
        <w:rPr>
          <w:rFonts w:asciiTheme="majorBidi" w:hAnsiTheme="majorBidi" w:cstheme="majorBidi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6F159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94F60" w:rsidRPr="006F159D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6F159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D94F60" w:rsidRPr="006F159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5291A" w:rsidRPr="006F159D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6F159D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656B08" w:rsidRPr="006F159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94F60" w:rsidRPr="006F159D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6F159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ล้านเหรียญสหรัฐอเมริกา แล</w:t>
      </w:r>
      <w:r w:rsidR="00656B08" w:rsidRPr="006F159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ะ </w:t>
      </w:r>
      <w:r w:rsidR="00B5291A" w:rsidRPr="006F159D">
        <w:rPr>
          <w:rFonts w:asciiTheme="majorBidi" w:hAnsiTheme="majorBidi" w:cstheme="majorBidi"/>
          <w:i/>
          <w:iCs/>
          <w:sz w:val="30"/>
          <w:szCs w:val="30"/>
        </w:rPr>
        <w:t>1,679</w:t>
      </w:r>
      <w:r w:rsidRPr="006F159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6F159D">
        <w:rPr>
          <w:rFonts w:asciiTheme="majorBidi" w:hAnsiTheme="majorBidi" w:cstheme="majorBidi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C34E9C7" w14:textId="70A812CE" w:rsidR="00EC1C8D" w:rsidRDefault="00EC1C8D" w:rsidP="002E1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3D7432CC" w14:textId="2FE76E1D" w:rsidR="00FA472A" w:rsidRPr="00FA472A" w:rsidRDefault="00BE7E43" w:rsidP="00CE607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E5036B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  <w:r w:rsidR="00801FF8" w:rsidRPr="00E5036B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45122506" w14:textId="77777777" w:rsidR="00FA472A" w:rsidRPr="006F159D" w:rsidRDefault="00FA472A" w:rsidP="007B5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554"/>
        <w:gridCol w:w="1171"/>
        <w:gridCol w:w="260"/>
        <w:gridCol w:w="1171"/>
        <w:gridCol w:w="333"/>
        <w:gridCol w:w="1171"/>
        <w:gridCol w:w="260"/>
        <w:gridCol w:w="1350"/>
      </w:tblGrid>
      <w:tr w:rsidR="00505C0C" w:rsidRPr="00F479F6" w14:paraId="1047DB72" w14:textId="77777777" w:rsidTr="00FC13B3">
        <w:trPr>
          <w:tblHeader/>
        </w:trPr>
        <w:tc>
          <w:tcPr>
            <w:tcW w:w="4725" w:type="dxa"/>
            <w:gridSpan w:val="2"/>
          </w:tcPr>
          <w:p w14:paraId="1CB855D2" w14:textId="0C9C4581" w:rsidR="00505C0C" w:rsidRPr="00F479F6" w:rsidRDefault="00505C0C" w:rsidP="0050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F4BBE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31 มีนาคม</w:t>
            </w:r>
          </w:p>
        </w:tc>
        <w:tc>
          <w:tcPr>
            <w:tcW w:w="260" w:type="dxa"/>
          </w:tcPr>
          <w:p w14:paraId="66C12138" w14:textId="77777777" w:rsidR="00505C0C" w:rsidRPr="00F479F6" w:rsidRDefault="00505C0C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1A244992" w14:textId="307EDD30" w:rsidR="00505C0C" w:rsidRPr="00F479F6" w:rsidRDefault="00505C0C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33" w:type="dxa"/>
          </w:tcPr>
          <w:p w14:paraId="7D2732E9" w14:textId="77777777" w:rsidR="00505C0C" w:rsidRPr="00F479F6" w:rsidRDefault="00505C0C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3D922C8" w14:textId="284C3B04" w:rsidR="00505C0C" w:rsidRPr="00F479F6" w:rsidRDefault="00505C0C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60" w:type="dxa"/>
            <w:shd w:val="clear" w:color="auto" w:fill="auto"/>
          </w:tcPr>
          <w:p w14:paraId="1C184287" w14:textId="77777777" w:rsidR="00505C0C" w:rsidRPr="00F479F6" w:rsidRDefault="00505C0C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9BCEFC9" w14:textId="5D3CD703" w:rsidR="00505C0C" w:rsidRPr="00F479F6" w:rsidRDefault="00505C0C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</w:tr>
      <w:tr w:rsidR="00B5291A" w:rsidRPr="00F479F6" w14:paraId="51B97CF7" w14:textId="77777777" w:rsidTr="00367B7E">
        <w:trPr>
          <w:tblHeader/>
        </w:trPr>
        <w:tc>
          <w:tcPr>
            <w:tcW w:w="3554" w:type="dxa"/>
          </w:tcPr>
          <w:p w14:paraId="7300E61C" w14:textId="77777777" w:rsidR="00B5291A" w:rsidRPr="00F479F6" w:rsidRDefault="00B5291A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0488B92F" w14:textId="77777777" w:rsidR="00B5291A" w:rsidRPr="00D94F60" w:rsidRDefault="00B5291A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0" w:type="dxa"/>
          </w:tcPr>
          <w:p w14:paraId="0C35010A" w14:textId="77777777" w:rsidR="00B5291A" w:rsidRPr="00F479F6" w:rsidRDefault="00B5291A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6875A29D" w14:textId="77777777" w:rsidR="00B5291A" w:rsidRPr="00D94F60" w:rsidRDefault="00B5291A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33" w:type="dxa"/>
          </w:tcPr>
          <w:p w14:paraId="03EC53E7" w14:textId="77777777" w:rsidR="00B5291A" w:rsidRPr="00F479F6" w:rsidRDefault="00B5291A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81" w:type="dxa"/>
            <w:gridSpan w:val="3"/>
            <w:shd w:val="clear" w:color="auto" w:fill="auto"/>
          </w:tcPr>
          <w:p w14:paraId="4BFA05B3" w14:textId="55B97777" w:rsidR="00B5291A" w:rsidRPr="00D94F60" w:rsidRDefault="00B5291A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479F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79F6" w:rsidRPr="00F479F6" w14:paraId="52A0D0DB" w14:textId="77777777" w:rsidTr="001F2DD6">
        <w:tc>
          <w:tcPr>
            <w:tcW w:w="3554" w:type="dxa"/>
          </w:tcPr>
          <w:p w14:paraId="3A263E0F" w14:textId="77777777" w:rsidR="00F479F6" w:rsidRPr="00F479F6" w:rsidRDefault="00F479F6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479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5716" w:type="dxa"/>
            <w:gridSpan w:val="7"/>
          </w:tcPr>
          <w:p w14:paraId="68279C37" w14:textId="77777777" w:rsidR="00F479F6" w:rsidRPr="00F479F6" w:rsidRDefault="00F479F6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F479F6" w:rsidRPr="00F479F6" w14:paraId="0841A210" w14:textId="77777777" w:rsidTr="001F2DD6">
        <w:tc>
          <w:tcPr>
            <w:tcW w:w="3554" w:type="dxa"/>
          </w:tcPr>
          <w:p w14:paraId="7E794A74" w14:textId="77777777" w:rsidR="00F479F6" w:rsidRPr="00F479F6" w:rsidRDefault="00F479F6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479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5716" w:type="dxa"/>
            <w:gridSpan w:val="7"/>
          </w:tcPr>
          <w:p w14:paraId="0E2A4FBC" w14:textId="77777777" w:rsidR="00F479F6" w:rsidRPr="00F479F6" w:rsidRDefault="00F479F6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F479F6" w:rsidRPr="00F479F6" w14:paraId="31718057" w14:textId="77777777" w:rsidTr="001F2DD6">
        <w:tc>
          <w:tcPr>
            <w:tcW w:w="3554" w:type="dxa"/>
          </w:tcPr>
          <w:p w14:paraId="58F2ED38" w14:textId="77777777" w:rsidR="00F479F6" w:rsidRPr="00F479F6" w:rsidRDefault="00F479F6" w:rsidP="00F479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79F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1" w:type="dxa"/>
            <w:vAlign w:val="bottom"/>
          </w:tcPr>
          <w:p w14:paraId="7A835A07" w14:textId="6313B39A" w:rsidR="00F479F6" w:rsidRPr="00F479F6" w:rsidRDefault="00F479F6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" w:type="dxa"/>
            <w:vAlign w:val="bottom"/>
          </w:tcPr>
          <w:p w14:paraId="1C21B2D6" w14:textId="77777777" w:rsidR="00F479F6" w:rsidRPr="00F479F6" w:rsidRDefault="00F479F6" w:rsidP="00F479F6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1" w:type="dxa"/>
            <w:vAlign w:val="bottom"/>
          </w:tcPr>
          <w:p w14:paraId="53D66B9F" w14:textId="79E86265" w:rsidR="00F479F6" w:rsidRPr="00F479F6" w:rsidRDefault="00F479F6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3" w:type="dxa"/>
            <w:vAlign w:val="bottom"/>
          </w:tcPr>
          <w:p w14:paraId="63EB8F39" w14:textId="77777777" w:rsidR="00F479F6" w:rsidRPr="00F479F6" w:rsidRDefault="00F479F6" w:rsidP="00F4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EE25D17" w14:textId="3ED31CCE" w:rsidR="00F479F6" w:rsidRPr="00F479F6" w:rsidRDefault="00367B7E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1,264,313</w:t>
            </w:r>
          </w:p>
        </w:tc>
        <w:tc>
          <w:tcPr>
            <w:tcW w:w="260" w:type="dxa"/>
            <w:vAlign w:val="bottom"/>
          </w:tcPr>
          <w:p w14:paraId="2D1A1DF6" w14:textId="77777777" w:rsidR="00F479F6" w:rsidRPr="00F479F6" w:rsidRDefault="00F479F6" w:rsidP="00F4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DFC41B4" w14:textId="4444CC19" w:rsidR="00F479F6" w:rsidRPr="00F479F6" w:rsidRDefault="00B5291A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1,028,521</w:t>
            </w:r>
          </w:p>
        </w:tc>
      </w:tr>
      <w:tr w:rsidR="00F479F6" w:rsidRPr="00F479F6" w14:paraId="7D3B0ABB" w14:textId="77777777" w:rsidTr="001F2DD6">
        <w:tc>
          <w:tcPr>
            <w:tcW w:w="3554" w:type="dxa"/>
          </w:tcPr>
          <w:p w14:paraId="6A555D4C" w14:textId="77777777" w:rsidR="00F479F6" w:rsidRPr="00F479F6" w:rsidRDefault="00F479F6" w:rsidP="00F479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9F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1171" w:type="dxa"/>
            <w:vAlign w:val="bottom"/>
          </w:tcPr>
          <w:p w14:paraId="67E928B0" w14:textId="308B831B" w:rsidR="00F479F6" w:rsidRPr="00F479F6" w:rsidRDefault="00F479F6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14:paraId="76CAE058" w14:textId="77777777" w:rsidR="00F479F6" w:rsidRPr="00F479F6" w:rsidRDefault="00F479F6" w:rsidP="00F479F6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1" w:type="dxa"/>
            <w:vAlign w:val="bottom"/>
          </w:tcPr>
          <w:p w14:paraId="600D8C33" w14:textId="05DDFEFA" w:rsidR="00F479F6" w:rsidRPr="00F479F6" w:rsidRDefault="00F479F6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" w:type="dxa"/>
            <w:vAlign w:val="bottom"/>
          </w:tcPr>
          <w:p w14:paraId="02C860AA" w14:textId="77777777" w:rsidR="00F479F6" w:rsidRPr="00F479F6" w:rsidRDefault="00F479F6" w:rsidP="00F4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C310EF5" w14:textId="591C0A8A" w:rsidR="00F479F6" w:rsidRPr="00F479F6" w:rsidRDefault="00367B7E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279,706</w:t>
            </w:r>
          </w:p>
        </w:tc>
        <w:tc>
          <w:tcPr>
            <w:tcW w:w="260" w:type="dxa"/>
            <w:vAlign w:val="bottom"/>
          </w:tcPr>
          <w:p w14:paraId="6117A57F" w14:textId="77777777" w:rsidR="00F479F6" w:rsidRPr="00F479F6" w:rsidRDefault="00F479F6" w:rsidP="00F4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86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334D778" w14:textId="2F4EDAFE" w:rsidR="00F479F6" w:rsidRPr="00F479F6" w:rsidRDefault="00B5291A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178,037</w:t>
            </w:r>
          </w:p>
        </w:tc>
      </w:tr>
      <w:tr w:rsidR="00F479F6" w:rsidRPr="00F479F6" w14:paraId="1562F46F" w14:textId="77777777" w:rsidTr="00B5291A">
        <w:tc>
          <w:tcPr>
            <w:tcW w:w="3554" w:type="dxa"/>
          </w:tcPr>
          <w:p w14:paraId="5D17969A" w14:textId="77777777" w:rsidR="00F479F6" w:rsidRPr="00F479F6" w:rsidRDefault="00F479F6" w:rsidP="00F479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9F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1171" w:type="dxa"/>
            <w:vAlign w:val="bottom"/>
          </w:tcPr>
          <w:p w14:paraId="6CF976B9" w14:textId="48F5A71A" w:rsidR="00F479F6" w:rsidRPr="00F479F6" w:rsidRDefault="00F479F6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14:paraId="394C7CCF" w14:textId="77777777" w:rsidR="00F479F6" w:rsidRPr="00F479F6" w:rsidRDefault="00F479F6" w:rsidP="00F479F6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1" w:type="dxa"/>
            <w:vAlign w:val="bottom"/>
          </w:tcPr>
          <w:p w14:paraId="465CF6BA" w14:textId="733164D1" w:rsidR="00F479F6" w:rsidRPr="00F479F6" w:rsidRDefault="00F479F6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" w:type="dxa"/>
            <w:vAlign w:val="bottom"/>
          </w:tcPr>
          <w:p w14:paraId="77721C20" w14:textId="77777777" w:rsidR="00F479F6" w:rsidRPr="00F479F6" w:rsidRDefault="00F479F6" w:rsidP="00F4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FAE00AB" w14:textId="38CC011B" w:rsidR="00F479F6" w:rsidRPr="00F479F6" w:rsidRDefault="00367B7E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81,23</w:t>
            </w:r>
            <w:r w:rsidR="00251D5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0" w:type="dxa"/>
            <w:vAlign w:val="bottom"/>
          </w:tcPr>
          <w:p w14:paraId="015C8282" w14:textId="77777777" w:rsidR="00F479F6" w:rsidRPr="00F479F6" w:rsidRDefault="00F479F6" w:rsidP="00F4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86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507555F" w14:textId="4CE509B3" w:rsidR="00F479F6" w:rsidRPr="00F479F6" w:rsidRDefault="00B5291A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69,181</w:t>
            </w:r>
          </w:p>
        </w:tc>
      </w:tr>
      <w:tr w:rsidR="00F479F6" w:rsidRPr="001B272C" w14:paraId="12B3B3D9" w14:textId="77777777" w:rsidTr="00B5291A">
        <w:tc>
          <w:tcPr>
            <w:tcW w:w="3554" w:type="dxa"/>
          </w:tcPr>
          <w:p w14:paraId="3BFFD240" w14:textId="406AD575" w:rsidR="00F479F6" w:rsidRPr="001B272C" w:rsidRDefault="00F479F6" w:rsidP="00F479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272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</w:t>
            </w:r>
            <w:r w:rsidR="00B529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B272C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1" w:type="dxa"/>
          </w:tcPr>
          <w:p w14:paraId="6031AFEC" w14:textId="2B8CBA5D" w:rsidR="00F479F6" w:rsidRPr="001B272C" w:rsidRDefault="00F479F6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6D36E64B" w14:textId="77777777" w:rsidR="00F479F6" w:rsidRPr="001B272C" w:rsidRDefault="00F479F6" w:rsidP="00F479F6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E2DCB39" w14:textId="13186FFB" w:rsidR="00F479F6" w:rsidRPr="001B272C" w:rsidRDefault="00F479F6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" w:type="dxa"/>
            <w:vAlign w:val="bottom"/>
          </w:tcPr>
          <w:p w14:paraId="6DDA2CD6" w14:textId="77777777" w:rsidR="00F479F6" w:rsidRPr="001B272C" w:rsidRDefault="00F479F6" w:rsidP="00F4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5F6F391" w14:textId="19386D73" w:rsidR="00F479F6" w:rsidRPr="001B272C" w:rsidRDefault="00367B7E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438,783</w:t>
            </w:r>
          </w:p>
        </w:tc>
        <w:tc>
          <w:tcPr>
            <w:tcW w:w="260" w:type="dxa"/>
          </w:tcPr>
          <w:p w14:paraId="4DEAFC2F" w14:textId="77777777" w:rsidR="00F479F6" w:rsidRPr="001B272C" w:rsidRDefault="00F479F6" w:rsidP="00F4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86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AD9703D" w14:textId="737DE944" w:rsidR="00F479F6" w:rsidRPr="001B272C" w:rsidRDefault="00B5291A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464,556</w:t>
            </w:r>
          </w:p>
        </w:tc>
      </w:tr>
      <w:tr w:rsidR="00F479F6" w:rsidRPr="00F479F6" w14:paraId="5E562938" w14:textId="77777777" w:rsidTr="00B5291A">
        <w:tc>
          <w:tcPr>
            <w:tcW w:w="3554" w:type="dxa"/>
            <w:vAlign w:val="bottom"/>
          </w:tcPr>
          <w:p w14:paraId="13073D96" w14:textId="77777777" w:rsidR="00F479F6" w:rsidRPr="00F479F6" w:rsidRDefault="00F479F6" w:rsidP="00F479F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79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1" w:type="dxa"/>
            <w:vAlign w:val="bottom"/>
          </w:tcPr>
          <w:p w14:paraId="17D26E59" w14:textId="49832670" w:rsidR="00F479F6" w:rsidRPr="00F479F6" w:rsidRDefault="00F479F6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14:paraId="7EE0116A" w14:textId="77777777" w:rsidR="00F479F6" w:rsidRPr="00F479F6" w:rsidRDefault="00F479F6" w:rsidP="00F479F6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1" w:type="dxa"/>
            <w:vAlign w:val="bottom"/>
          </w:tcPr>
          <w:p w14:paraId="7508FB7A" w14:textId="50D654E1" w:rsidR="00F479F6" w:rsidRPr="00F479F6" w:rsidRDefault="00F479F6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3" w:type="dxa"/>
            <w:vAlign w:val="bottom"/>
          </w:tcPr>
          <w:p w14:paraId="74A46DC7" w14:textId="77777777" w:rsidR="00F479F6" w:rsidRPr="00F479F6" w:rsidRDefault="00F479F6" w:rsidP="00F4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13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4723D" w14:textId="63D22743" w:rsidR="00F479F6" w:rsidRPr="00F479F6" w:rsidRDefault="00367B7E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2,064,03</w:t>
            </w:r>
            <w:r w:rsidR="00251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0" w:type="dxa"/>
            <w:vAlign w:val="bottom"/>
          </w:tcPr>
          <w:p w14:paraId="226F6D3F" w14:textId="77777777" w:rsidR="00F479F6" w:rsidRPr="00F479F6" w:rsidRDefault="00F479F6" w:rsidP="00F4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13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BED09F" w14:textId="32B72A7B" w:rsidR="00F479F6" w:rsidRPr="00F479F6" w:rsidRDefault="00B5291A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1,740,295</w:t>
            </w:r>
          </w:p>
        </w:tc>
      </w:tr>
    </w:tbl>
    <w:p w14:paraId="57748986" w14:textId="551D6B18" w:rsidR="00AD05E4" w:rsidRPr="002E1453" w:rsidRDefault="00AD05E4" w:rsidP="00AD0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28"/>
          <w:szCs w:val="28"/>
        </w:rPr>
      </w:pPr>
    </w:p>
    <w:p w14:paraId="64A2559A" w14:textId="68FA5114" w:rsidR="00505C0C" w:rsidRDefault="00505C0C" w:rsidP="00AD0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Theme="majorBidi" w:hAnsiTheme="majorBidi" w:cstheme="majorBidi" w:hint="cs"/>
          <w:spacing w:val="6"/>
          <w:sz w:val="30"/>
          <w:szCs w:val="30"/>
          <w:cs/>
        </w:rPr>
        <w:t>บริษัทมีจังหวะเวลาของการรับรู้รายได้โดยรวมมาจากการขาย โดยเป็นรายได้ที่รับรู้ ณ เวลาใดเวลาหนึ่ง</w:t>
      </w:r>
    </w:p>
    <w:p w14:paraId="4E6C1DB7" w14:textId="1031093D" w:rsidR="00293947" w:rsidRDefault="00293947" w:rsidP="00330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  <w:sectPr w:rsidR="00293947" w:rsidSect="00DE7036">
          <w:headerReference w:type="default" r:id="rId8"/>
          <w:footerReference w:type="default" r:id="rId9"/>
          <w:pgSz w:w="11909" w:h="16834" w:code="9"/>
          <w:pgMar w:top="691" w:right="1152" w:bottom="720" w:left="1152" w:header="720" w:footer="720" w:gutter="0"/>
          <w:pgNumType w:start="10"/>
          <w:cols w:space="720"/>
          <w:docGrid w:linePitch="245"/>
        </w:sectPr>
      </w:pPr>
    </w:p>
    <w:p w14:paraId="3CDA7B06" w14:textId="4CB3864F" w:rsidR="0059655D" w:rsidRPr="00166199" w:rsidRDefault="0059655D" w:rsidP="0059655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bookmarkStart w:id="2" w:name="_Hlk14918793"/>
      <w:r w:rsidRPr="00166199">
        <w:rPr>
          <w:rFonts w:ascii="Angsana New" w:hAnsi="Angsana New" w:hint="cs"/>
          <w:b/>
          <w:bCs/>
          <w:sz w:val="30"/>
          <w:szCs w:val="30"/>
          <w:cs/>
        </w:rPr>
        <w:lastRenderedPageBreak/>
        <w:t>เ</w:t>
      </w:r>
      <w:r w:rsidRPr="00166199">
        <w:rPr>
          <w:rFonts w:ascii="Angsana New" w:hAnsi="Angsana New"/>
          <w:b/>
          <w:bCs/>
          <w:sz w:val="30"/>
          <w:szCs w:val="30"/>
          <w:cs/>
        </w:rPr>
        <w:t>ครื่องมือทางการเงิน</w:t>
      </w:r>
    </w:p>
    <w:p w14:paraId="7A4AAFE1" w14:textId="77777777" w:rsidR="00C978FE" w:rsidRPr="00426768" w:rsidRDefault="00C978FE" w:rsidP="00C9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10"/>
          <w:szCs w:val="10"/>
          <w:cs/>
          <w:lang w:val="en-GB"/>
        </w:rPr>
      </w:pPr>
    </w:p>
    <w:p w14:paraId="1E4A5176" w14:textId="77777777" w:rsidR="00C978FE" w:rsidRPr="00E8622D" w:rsidRDefault="00C978FE" w:rsidP="00C9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8622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423E620" w14:textId="77777777" w:rsidR="00C978FE" w:rsidRPr="00426768" w:rsidRDefault="00C978FE" w:rsidP="00C9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10"/>
          <w:szCs w:val="10"/>
        </w:rPr>
      </w:pPr>
    </w:p>
    <w:p w14:paraId="02A0FB8D" w14:textId="54A20294" w:rsidR="00426768" w:rsidRDefault="00C978FE" w:rsidP="00426768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8"/>
          <w:szCs w:val="8"/>
          <w:lang w:bidi="th-TH"/>
        </w:rPr>
      </w:pP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แต่ไม่รวมถึงการแสดงข้อมูลมูลค่ายุติธรรมสำหรับสินทรัพย์ทางการเงินและหนี้สินทางการเงินที่วัด</w:t>
      </w:r>
      <w:r w:rsidRPr="00E8622D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ค่าด้วย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ราคาทุนตัดจำหน่าย</w:t>
      </w: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E8622D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</w:p>
    <w:p w14:paraId="6649BE9B" w14:textId="77777777" w:rsidR="00426768" w:rsidRPr="00426768" w:rsidRDefault="00426768" w:rsidP="00426768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8"/>
          <w:szCs w:val="8"/>
          <w:lang w:bidi="th-TH"/>
        </w:rPr>
      </w:pPr>
    </w:p>
    <w:tbl>
      <w:tblPr>
        <w:tblW w:w="146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551"/>
        <w:gridCol w:w="236"/>
        <w:gridCol w:w="1543"/>
        <w:gridCol w:w="236"/>
        <w:gridCol w:w="1093"/>
        <w:gridCol w:w="236"/>
        <w:gridCol w:w="844"/>
        <w:gridCol w:w="236"/>
        <w:gridCol w:w="844"/>
        <w:gridCol w:w="236"/>
        <w:gridCol w:w="754"/>
        <w:gridCol w:w="236"/>
        <w:gridCol w:w="934"/>
      </w:tblGrid>
      <w:tr w:rsidR="00426768" w:rsidRPr="00293947" w14:paraId="19535968" w14:textId="77777777" w:rsidTr="0021502C">
        <w:trPr>
          <w:trHeight w:val="261"/>
          <w:tblHeader/>
        </w:trPr>
        <w:tc>
          <w:tcPr>
            <w:tcW w:w="5670" w:type="dxa"/>
            <w:vAlign w:val="bottom"/>
          </w:tcPr>
          <w:p w14:paraId="3E2D5E9E" w14:textId="77777777" w:rsidR="00426768" w:rsidRPr="00426768" w:rsidRDefault="00426768" w:rsidP="00426768">
            <w:pPr>
              <w:ind w:left="-24" w:right="-90" w:firstLine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659" w:type="dxa"/>
            <w:gridSpan w:val="5"/>
          </w:tcPr>
          <w:p w14:paraId="2CC64CB1" w14:textId="62DB3B3A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E78DE65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084" w:type="dxa"/>
            <w:gridSpan w:val="7"/>
            <w:vAlign w:val="bottom"/>
          </w:tcPr>
          <w:p w14:paraId="0E5CCDE4" w14:textId="0F7C0BE5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93947" w:rsidRPr="00293947" w14:paraId="5D760914" w14:textId="77777777" w:rsidTr="00293947">
        <w:trPr>
          <w:trHeight w:val="261"/>
          <w:tblHeader/>
        </w:trPr>
        <w:tc>
          <w:tcPr>
            <w:tcW w:w="5670" w:type="dxa"/>
            <w:vAlign w:val="bottom"/>
            <w:hideMark/>
          </w:tcPr>
          <w:p w14:paraId="0EB79D84" w14:textId="4FE1CA4D" w:rsidR="00293947" w:rsidRPr="00426768" w:rsidRDefault="00293947" w:rsidP="00E60FA4">
            <w:pPr>
              <w:ind w:left="-24" w:right="-90" w:firstLine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51" w:type="dxa"/>
          </w:tcPr>
          <w:p w14:paraId="1D503E18" w14:textId="18EBBF8D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72053E0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2A066FB" w14:textId="1F959F18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ในการป้องกัน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</w:tcPr>
          <w:p w14:paraId="0E9BA1CC" w14:textId="77777777" w:rsidR="00293947" w:rsidRPr="00426768" w:rsidRDefault="00293947" w:rsidP="00E60FA4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  <w:hideMark/>
          </w:tcPr>
          <w:p w14:paraId="039AD745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10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66412278" w14:textId="4915D41B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10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BD43C78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vAlign w:val="bottom"/>
            <w:hideMark/>
          </w:tcPr>
          <w:p w14:paraId="3022DB22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43D720E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044D609A" w14:textId="7C0A14C1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277F9B6F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657AC099" w14:textId="7AAA30E5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313B8E2A" w14:textId="77777777" w:rsidR="00293947" w:rsidRPr="00426768" w:rsidRDefault="00293947" w:rsidP="00E60FA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  <w:hideMark/>
          </w:tcPr>
          <w:p w14:paraId="54C9C044" w14:textId="17D1DF6D" w:rsidR="00293947" w:rsidRPr="00426768" w:rsidRDefault="00293947" w:rsidP="00E60FA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5AE1D6D4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24FB72F6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26768" w:rsidRPr="00293947" w14:paraId="20D7E759" w14:textId="77777777" w:rsidTr="0021502C">
        <w:trPr>
          <w:trHeight w:val="261"/>
          <w:tblHeader/>
        </w:trPr>
        <w:tc>
          <w:tcPr>
            <w:tcW w:w="5670" w:type="dxa"/>
            <w:vAlign w:val="bottom"/>
          </w:tcPr>
          <w:p w14:paraId="755883F6" w14:textId="77777777" w:rsidR="00426768" w:rsidRPr="00426768" w:rsidRDefault="00426768" w:rsidP="00E60FA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979" w:type="dxa"/>
            <w:gridSpan w:val="13"/>
          </w:tcPr>
          <w:p w14:paraId="577439BD" w14:textId="6FF2A82D" w:rsidR="00426768" w:rsidRPr="00426768" w:rsidRDefault="00426768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42676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426768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505C0C" w:rsidRPr="00293947" w14:paraId="052DFECC" w14:textId="77777777" w:rsidTr="0021502C">
        <w:trPr>
          <w:trHeight w:val="261"/>
          <w:tblHeader/>
        </w:trPr>
        <w:tc>
          <w:tcPr>
            <w:tcW w:w="5670" w:type="dxa"/>
            <w:vAlign w:val="bottom"/>
          </w:tcPr>
          <w:p w14:paraId="451B9180" w14:textId="703F8518" w:rsidR="00505C0C" w:rsidRPr="00426768" w:rsidRDefault="00505C0C" w:rsidP="00E60FA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8979" w:type="dxa"/>
            <w:gridSpan w:val="13"/>
          </w:tcPr>
          <w:p w14:paraId="4DA9C66C" w14:textId="77777777" w:rsidR="00505C0C" w:rsidRPr="00426768" w:rsidRDefault="00505C0C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</w:tr>
      <w:tr w:rsidR="00293947" w:rsidRPr="00293947" w14:paraId="0BA27AD6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57F2D926" w14:textId="77777777" w:rsidR="00293947" w:rsidRPr="00426768" w:rsidRDefault="00293947" w:rsidP="00E60FA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</w:t>
            </w: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51" w:type="dxa"/>
          </w:tcPr>
          <w:p w14:paraId="1A817733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73C6A4AF" w14:textId="77777777" w:rsidR="00293947" w:rsidRPr="00426768" w:rsidRDefault="00293947" w:rsidP="00E60FA4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</w:tcPr>
          <w:p w14:paraId="26A8C084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32EE5402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vAlign w:val="bottom"/>
          </w:tcPr>
          <w:p w14:paraId="7BA0C4E9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61AF22BE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6D4C165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7B0C0885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7AFC570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4D361B8D" w14:textId="77777777" w:rsidR="00293947" w:rsidRPr="00426768" w:rsidRDefault="00293947" w:rsidP="00E60FA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2FCBBD1A" w14:textId="77777777" w:rsidR="00293947" w:rsidRPr="00426768" w:rsidRDefault="00293947" w:rsidP="00E60FA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6224FDC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5D5E745A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293947" w:rsidRPr="00293947" w14:paraId="430511C7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4A2E3917" w14:textId="705650B7" w:rsidR="00293947" w:rsidRPr="00426768" w:rsidRDefault="00293947" w:rsidP="006A1257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A125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551" w:type="dxa"/>
          </w:tcPr>
          <w:p w14:paraId="6A5110DA" w14:textId="5289EEEA" w:rsidR="00293947" w:rsidRPr="00426768" w:rsidRDefault="00367B7E" w:rsidP="00293947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1,485</w:t>
            </w:r>
          </w:p>
        </w:tc>
        <w:tc>
          <w:tcPr>
            <w:tcW w:w="236" w:type="dxa"/>
          </w:tcPr>
          <w:p w14:paraId="430071CF" w14:textId="77777777" w:rsidR="00293947" w:rsidRPr="00426768" w:rsidRDefault="00293947" w:rsidP="00293947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</w:tcPr>
          <w:p w14:paraId="031ADA49" w14:textId="725823F2" w:rsidR="00293947" w:rsidRPr="00426768" w:rsidRDefault="00367B7E" w:rsidP="00367B7E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568</w:t>
            </w:r>
          </w:p>
        </w:tc>
        <w:tc>
          <w:tcPr>
            <w:tcW w:w="236" w:type="dxa"/>
          </w:tcPr>
          <w:p w14:paraId="3834CBF5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</w:tcPr>
          <w:p w14:paraId="74BC7EDD" w14:textId="5960098A" w:rsidR="00293947" w:rsidRPr="00426768" w:rsidRDefault="00367B7E" w:rsidP="0042676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2,053</w:t>
            </w:r>
          </w:p>
        </w:tc>
        <w:tc>
          <w:tcPr>
            <w:tcW w:w="236" w:type="dxa"/>
          </w:tcPr>
          <w:p w14:paraId="7E5BCFBB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33D250F" w14:textId="16334067" w:rsidR="00293947" w:rsidRPr="00426768" w:rsidRDefault="00367B7E" w:rsidP="0044478C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7BC3681E" w14:textId="77777777" w:rsidR="00293947" w:rsidRPr="00426768" w:rsidRDefault="00293947" w:rsidP="0044478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27E4588" w14:textId="1D6DC5F5" w:rsidR="00293947" w:rsidRPr="009504DC" w:rsidRDefault="00367B7E" w:rsidP="009504DC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504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2,053</w:t>
            </w:r>
          </w:p>
        </w:tc>
        <w:tc>
          <w:tcPr>
            <w:tcW w:w="236" w:type="dxa"/>
          </w:tcPr>
          <w:p w14:paraId="113E24FC" w14:textId="77777777" w:rsidR="00293947" w:rsidRPr="00426768" w:rsidRDefault="00293947" w:rsidP="0029394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181DA254" w14:textId="175013C2" w:rsidR="00293947" w:rsidRPr="00426768" w:rsidRDefault="00367B7E" w:rsidP="0044478C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E92EA2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63AEC694" w14:textId="636D0994" w:rsidR="00293947" w:rsidRPr="00426768" w:rsidRDefault="00367B7E" w:rsidP="009504D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2,053</w:t>
            </w:r>
          </w:p>
        </w:tc>
      </w:tr>
      <w:tr w:rsidR="00293947" w:rsidRPr="00293947" w14:paraId="5EC03D33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3487DC5B" w14:textId="77777777" w:rsidR="00293947" w:rsidRPr="00426768" w:rsidRDefault="00293947" w:rsidP="006A1257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14:paraId="5B1D5976" w14:textId="268B86DC" w:rsidR="00293947" w:rsidRPr="00505C0C" w:rsidRDefault="00367B7E" w:rsidP="00293947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33,20</w:t>
            </w:r>
            <w:r w:rsidR="00505C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0FFDEBDF" w14:textId="77777777" w:rsidR="00293947" w:rsidRPr="00426768" w:rsidRDefault="00293947" w:rsidP="00293947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vAlign w:val="bottom"/>
          </w:tcPr>
          <w:p w14:paraId="1B4E81FC" w14:textId="3A67EFE1" w:rsidR="00293947" w:rsidRPr="00426768" w:rsidRDefault="00367B7E" w:rsidP="00367B7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2DDD6E53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4340E2B8" w14:textId="5D539E7B" w:rsidR="00293947" w:rsidRPr="00426768" w:rsidRDefault="00367B7E" w:rsidP="0042676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33,208</w:t>
            </w:r>
          </w:p>
        </w:tc>
        <w:tc>
          <w:tcPr>
            <w:tcW w:w="236" w:type="dxa"/>
          </w:tcPr>
          <w:p w14:paraId="2B46930C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D8403E8" w14:textId="473A6E95" w:rsidR="00293947" w:rsidRPr="00426768" w:rsidRDefault="00367B7E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5C96BF3C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E33467A" w14:textId="6E7ED8B4" w:rsidR="00293947" w:rsidRPr="009504DC" w:rsidRDefault="00367B7E" w:rsidP="009504DC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504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33,208</w:t>
            </w:r>
          </w:p>
        </w:tc>
        <w:tc>
          <w:tcPr>
            <w:tcW w:w="236" w:type="dxa"/>
          </w:tcPr>
          <w:p w14:paraId="30237C74" w14:textId="77777777" w:rsidR="00293947" w:rsidRPr="00426768" w:rsidRDefault="00293947" w:rsidP="0029394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5C6A4894" w14:textId="7612C573" w:rsidR="00293947" w:rsidRPr="00426768" w:rsidRDefault="00367B7E" w:rsidP="0029394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46F38D1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69E3AF12" w14:textId="1F8502D6" w:rsidR="00293947" w:rsidRPr="00426768" w:rsidRDefault="009504DC" w:rsidP="009504D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33,208</w:t>
            </w:r>
          </w:p>
        </w:tc>
      </w:tr>
      <w:tr w:rsidR="00293947" w:rsidRPr="00293947" w14:paraId="087A3990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0FF8AA71" w14:textId="77777777" w:rsidR="00293947" w:rsidRPr="00426768" w:rsidRDefault="00293947" w:rsidP="00293947">
            <w:pPr>
              <w:ind w:left="-19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</w:tcPr>
          <w:p w14:paraId="51AF6D84" w14:textId="00B28937" w:rsidR="00293947" w:rsidRPr="00426768" w:rsidRDefault="00367B7E" w:rsidP="00293947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34,693</w:t>
            </w:r>
          </w:p>
        </w:tc>
        <w:tc>
          <w:tcPr>
            <w:tcW w:w="236" w:type="dxa"/>
          </w:tcPr>
          <w:p w14:paraId="52095132" w14:textId="77777777" w:rsidR="00293947" w:rsidRPr="00426768" w:rsidRDefault="00293947" w:rsidP="00293947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7CC8C0" w14:textId="17ADFEAA" w:rsidR="00293947" w:rsidRPr="00367B7E" w:rsidRDefault="00367B7E" w:rsidP="00367B7E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67B7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568</w:t>
            </w:r>
          </w:p>
        </w:tc>
        <w:tc>
          <w:tcPr>
            <w:tcW w:w="236" w:type="dxa"/>
          </w:tcPr>
          <w:p w14:paraId="302E4292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3270D9" w14:textId="6674E09C" w:rsidR="00293947" w:rsidRPr="00426768" w:rsidRDefault="00367B7E" w:rsidP="0042676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35,261</w:t>
            </w:r>
          </w:p>
        </w:tc>
        <w:tc>
          <w:tcPr>
            <w:tcW w:w="236" w:type="dxa"/>
          </w:tcPr>
          <w:p w14:paraId="50200C0C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87B12AE" w14:textId="2F507FCB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248893C0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698EE04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53EFCAF2" w14:textId="77777777" w:rsidR="00293947" w:rsidRPr="00426768" w:rsidRDefault="00293947" w:rsidP="0029394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3149884C" w14:textId="77777777" w:rsidR="00293947" w:rsidRPr="00426768" w:rsidRDefault="00293947" w:rsidP="0029394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CFE920A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D357FF1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293947" w:rsidRPr="00293947" w14:paraId="747D5085" w14:textId="77777777" w:rsidTr="00293947">
        <w:trPr>
          <w:trHeight w:val="141"/>
          <w:tblHeader/>
        </w:trPr>
        <w:tc>
          <w:tcPr>
            <w:tcW w:w="5670" w:type="dxa"/>
            <w:vAlign w:val="bottom"/>
          </w:tcPr>
          <w:p w14:paraId="53FF0A46" w14:textId="77777777" w:rsidR="00293947" w:rsidRPr="00426768" w:rsidRDefault="00293947" w:rsidP="00293947">
            <w:pPr>
              <w:ind w:left="-19" w:right="-9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51" w:type="dxa"/>
            <w:tcBorders>
              <w:top w:val="double" w:sz="4" w:space="0" w:color="auto"/>
            </w:tcBorders>
          </w:tcPr>
          <w:p w14:paraId="7A3A0BC6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1FE29DCC" w14:textId="77777777" w:rsidR="00293947" w:rsidRPr="00426768" w:rsidRDefault="00293947" w:rsidP="00293947">
            <w:pPr>
              <w:pStyle w:val="NoSpacing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543" w:type="dxa"/>
            <w:tcBorders>
              <w:top w:val="double" w:sz="4" w:space="0" w:color="auto"/>
            </w:tcBorders>
            <w:vAlign w:val="bottom"/>
          </w:tcPr>
          <w:p w14:paraId="53CC601E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629043E6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vAlign w:val="bottom"/>
          </w:tcPr>
          <w:p w14:paraId="3786390A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3346F9B8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4E6CD74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6564AB29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20743CC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4BC0C545" w14:textId="77777777" w:rsidR="00293947" w:rsidRPr="00426768" w:rsidRDefault="00293947" w:rsidP="00293947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3D5CD1F1" w14:textId="77777777" w:rsidR="00293947" w:rsidRPr="00426768" w:rsidRDefault="00293947" w:rsidP="00293947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CEED747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61C598A1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293947" w:rsidRPr="00293947" w14:paraId="036B8E73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0686FE13" w14:textId="77777777" w:rsidR="00293947" w:rsidRPr="00426768" w:rsidRDefault="00293947" w:rsidP="0029394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51" w:type="dxa"/>
          </w:tcPr>
          <w:p w14:paraId="03CDC6D8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0851F8D4" w14:textId="77777777" w:rsidR="00293947" w:rsidRPr="00426768" w:rsidRDefault="00293947" w:rsidP="00293947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</w:tcPr>
          <w:p w14:paraId="4BC3A4DF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2B98E045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vAlign w:val="bottom"/>
          </w:tcPr>
          <w:p w14:paraId="36D4AE90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1839A4D4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6751CAC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05D9F384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55FBA57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47C559A" w14:textId="77777777" w:rsidR="00293947" w:rsidRPr="00426768" w:rsidRDefault="00293947" w:rsidP="0029394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00ECBF0E" w14:textId="77777777" w:rsidR="00293947" w:rsidRPr="00426768" w:rsidRDefault="00293947" w:rsidP="0029394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56A21DA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23A170A7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293947" w:rsidRPr="00293947" w14:paraId="1763E3BB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33CDA73C" w14:textId="349D961A" w:rsidR="00293947" w:rsidRPr="00426768" w:rsidRDefault="00293947" w:rsidP="00293947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551" w:type="dxa"/>
          </w:tcPr>
          <w:p w14:paraId="73957E70" w14:textId="086E1352" w:rsidR="00293947" w:rsidRPr="00426768" w:rsidRDefault="009504DC" w:rsidP="00293947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504D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(2,749)</w:t>
            </w:r>
          </w:p>
        </w:tc>
        <w:tc>
          <w:tcPr>
            <w:tcW w:w="236" w:type="dxa"/>
          </w:tcPr>
          <w:p w14:paraId="49208021" w14:textId="77777777" w:rsidR="00293947" w:rsidRPr="00426768" w:rsidRDefault="00293947" w:rsidP="00293947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</w:tcPr>
          <w:p w14:paraId="7EE04C20" w14:textId="0BA6A390" w:rsidR="00293947" w:rsidRPr="00426768" w:rsidRDefault="009504DC" w:rsidP="00293947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504D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(3,481)</w:t>
            </w:r>
          </w:p>
        </w:tc>
        <w:tc>
          <w:tcPr>
            <w:tcW w:w="236" w:type="dxa"/>
          </w:tcPr>
          <w:p w14:paraId="7DD5552B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</w:tcPr>
          <w:p w14:paraId="0DA21967" w14:textId="28DF934A" w:rsidR="00293947" w:rsidRPr="00426768" w:rsidRDefault="009504DC" w:rsidP="0042676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504D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(6,230)</w:t>
            </w:r>
          </w:p>
        </w:tc>
        <w:tc>
          <w:tcPr>
            <w:tcW w:w="236" w:type="dxa"/>
          </w:tcPr>
          <w:p w14:paraId="1EB532F3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8706667" w14:textId="7575BE85" w:rsidR="00293947" w:rsidRPr="00426768" w:rsidRDefault="009504DC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7B1533E3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7748DB0" w14:textId="06FF990B" w:rsidR="00293947" w:rsidRPr="00426768" w:rsidRDefault="009504DC" w:rsidP="009504DC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504D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(6,230)</w:t>
            </w:r>
          </w:p>
        </w:tc>
        <w:tc>
          <w:tcPr>
            <w:tcW w:w="236" w:type="dxa"/>
          </w:tcPr>
          <w:p w14:paraId="4D6C8D73" w14:textId="77777777" w:rsidR="00293947" w:rsidRPr="00426768" w:rsidRDefault="00293947" w:rsidP="0029394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587B6000" w14:textId="3F9121C1" w:rsidR="00293947" w:rsidRPr="00426768" w:rsidRDefault="009504DC" w:rsidP="0029394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01EB712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0561E391" w14:textId="289D26C8" w:rsidR="00293947" w:rsidRPr="00426768" w:rsidRDefault="009504DC" w:rsidP="009504DC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504D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(6,230)</w:t>
            </w:r>
          </w:p>
        </w:tc>
      </w:tr>
      <w:tr w:rsidR="009504DC" w:rsidRPr="00293947" w14:paraId="7AFB9A55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725DCD18" w14:textId="2F5E3004" w:rsidR="009504DC" w:rsidRPr="00426768" w:rsidRDefault="00505C0C" w:rsidP="00293947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504DC"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551" w:type="dxa"/>
          </w:tcPr>
          <w:p w14:paraId="13920C74" w14:textId="53498A6D" w:rsidR="009504DC" w:rsidRPr="00426768" w:rsidRDefault="009504DC" w:rsidP="00293947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504D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(40,338)</w:t>
            </w:r>
          </w:p>
        </w:tc>
        <w:tc>
          <w:tcPr>
            <w:tcW w:w="236" w:type="dxa"/>
          </w:tcPr>
          <w:p w14:paraId="64F485FF" w14:textId="77777777" w:rsidR="009504DC" w:rsidRPr="00426768" w:rsidRDefault="009504DC" w:rsidP="00293947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</w:tcPr>
          <w:p w14:paraId="13C568E6" w14:textId="38057482" w:rsidR="009504DC" w:rsidRPr="00426768" w:rsidRDefault="009504DC" w:rsidP="009504D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1755EA31" w14:textId="77777777" w:rsidR="009504DC" w:rsidRPr="00426768" w:rsidRDefault="009504DC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</w:tcPr>
          <w:p w14:paraId="56061AD6" w14:textId="4EE2FFA2" w:rsidR="009504DC" w:rsidRPr="00426768" w:rsidRDefault="009504DC" w:rsidP="0042676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504D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(40,338)</w:t>
            </w:r>
          </w:p>
        </w:tc>
        <w:tc>
          <w:tcPr>
            <w:tcW w:w="236" w:type="dxa"/>
          </w:tcPr>
          <w:p w14:paraId="4340770F" w14:textId="77777777" w:rsidR="009504DC" w:rsidRPr="00426768" w:rsidRDefault="009504DC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B2442D5" w14:textId="411AE35C" w:rsidR="009504DC" w:rsidRPr="00426768" w:rsidRDefault="009504DC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5924AAB0" w14:textId="77777777" w:rsidR="009504DC" w:rsidRPr="00426768" w:rsidRDefault="009504DC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EB4FC73" w14:textId="1F8CCEEF" w:rsidR="009504DC" w:rsidRPr="00426768" w:rsidRDefault="009504DC" w:rsidP="009504DC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504D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(40,338)</w:t>
            </w:r>
          </w:p>
        </w:tc>
        <w:tc>
          <w:tcPr>
            <w:tcW w:w="236" w:type="dxa"/>
          </w:tcPr>
          <w:p w14:paraId="3045B1CD" w14:textId="77777777" w:rsidR="009504DC" w:rsidRPr="00426768" w:rsidRDefault="009504DC" w:rsidP="0029394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7CC2E035" w14:textId="3DC8C114" w:rsidR="009504DC" w:rsidRPr="00426768" w:rsidRDefault="009504DC" w:rsidP="0029394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B20502E" w14:textId="77777777" w:rsidR="009504DC" w:rsidRPr="00426768" w:rsidRDefault="009504DC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01B0E987" w14:textId="13865CE0" w:rsidR="009504DC" w:rsidRPr="00426768" w:rsidRDefault="009504DC" w:rsidP="009504DC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504D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(40,338)</w:t>
            </w:r>
          </w:p>
        </w:tc>
      </w:tr>
      <w:tr w:rsidR="00293947" w:rsidRPr="00293947" w14:paraId="57337064" w14:textId="77777777" w:rsidTr="00293947">
        <w:trPr>
          <w:trHeight w:val="254"/>
          <w:tblHeader/>
        </w:trPr>
        <w:tc>
          <w:tcPr>
            <w:tcW w:w="5670" w:type="dxa"/>
            <w:vAlign w:val="bottom"/>
          </w:tcPr>
          <w:p w14:paraId="579FF613" w14:textId="77777777" w:rsidR="00293947" w:rsidRPr="00426768" w:rsidRDefault="00293947" w:rsidP="00293947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</w:tcPr>
          <w:p w14:paraId="2EB02D24" w14:textId="6FCCB739" w:rsidR="00293947" w:rsidRPr="00921F53" w:rsidRDefault="009504DC" w:rsidP="00293947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504D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(43,087)</w:t>
            </w:r>
          </w:p>
        </w:tc>
        <w:tc>
          <w:tcPr>
            <w:tcW w:w="236" w:type="dxa"/>
          </w:tcPr>
          <w:p w14:paraId="37C089AE" w14:textId="77777777" w:rsidR="00293947" w:rsidRPr="00921F53" w:rsidRDefault="00293947" w:rsidP="00293947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6EBC9D" w14:textId="27943AD1" w:rsidR="00293947" w:rsidRPr="00921F53" w:rsidRDefault="009504DC" w:rsidP="0042676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9504D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(3,481)</w:t>
            </w:r>
          </w:p>
        </w:tc>
        <w:tc>
          <w:tcPr>
            <w:tcW w:w="236" w:type="dxa"/>
          </w:tcPr>
          <w:p w14:paraId="6346BC28" w14:textId="77777777" w:rsidR="00293947" w:rsidRPr="00921F53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1CA8AA" w14:textId="5587E819" w:rsidR="00293947" w:rsidRPr="00921F53" w:rsidRDefault="009504DC" w:rsidP="0042676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9504D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(46,568)</w:t>
            </w:r>
          </w:p>
        </w:tc>
        <w:tc>
          <w:tcPr>
            <w:tcW w:w="236" w:type="dxa"/>
          </w:tcPr>
          <w:p w14:paraId="777F4C9C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9AAE81E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5C97B305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2BBA4C7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33AD3797" w14:textId="77777777" w:rsidR="00293947" w:rsidRPr="00426768" w:rsidRDefault="00293947" w:rsidP="0029394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173A78C5" w14:textId="77777777" w:rsidR="00293947" w:rsidRPr="00426768" w:rsidRDefault="00293947" w:rsidP="0029394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937DA09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2EB45526" w14:textId="77777777" w:rsidR="00293947" w:rsidRPr="00426768" w:rsidRDefault="00293947" w:rsidP="00293947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bookmarkEnd w:id="2"/>
    </w:tbl>
    <w:p w14:paraId="6B6B8125" w14:textId="40044A60" w:rsidR="002E1453" w:rsidRPr="002E1453" w:rsidRDefault="002E1453" w:rsidP="002E1453">
      <w:pPr>
        <w:sectPr w:rsidR="002E1453" w:rsidRPr="002E1453" w:rsidSect="002E1453">
          <w:pgSz w:w="16834" w:h="11909" w:orient="landscape" w:code="9"/>
          <w:pgMar w:top="691" w:right="1152" w:bottom="576" w:left="1152" w:header="720" w:footer="720" w:gutter="0"/>
          <w:pgNumType w:start="15"/>
          <w:cols w:space="720"/>
          <w:docGrid w:linePitch="272"/>
        </w:sectPr>
      </w:pPr>
    </w:p>
    <w:tbl>
      <w:tblPr>
        <w:tblW w:w="147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760"/>
        <w:gridCol w:w="1530"/>
        <w:gridCol w:w="236"/>
        <w:gridCol w:w="1564"/>
        <w:gridCol w:w="236"/>
        <w:gridCol w:w="1114"/>
        <w:gridCol w:w="236"/>
        <w:gridCol w:w="844"/>
        <w:gridCol w:w="236"/>
        <w:gridCol w:w="844"/>
        <w:gridCol w:w="236"/>
        <w:gridCol w:w="754"/>
        <w:gridCol w:w="236"/>
        <w:gridCol w:w="934"/>
      </w:tblGrid>
      <w:tr w:rsidR="00426768" w:rsidRPr="00D33292" w14:paraId="762850D7" w14:textId="77777777" w:rsidTr="0021502C">
        <w:trPr>
          <w:trHeight w:val="261"/>
          <w:tblHeader/>
        </w:trPr>
        <w:tc>
          <w:tcPr>
            <w:tcW w:w="5760" w:type="dxa"/>
            <w:vAlign w:val="bottom"/>
          </w:tcPr>
          <w:p w14:paraId="56FEE7C9" w14:textId="77777777" w:rsidR="00426768" w:rsidRPr="00426768" w:rsidRDefault="00426768" w:rsidP="00426768">
            <w:pPr>
              <w:ind w:left="-24" w:right="-90" w:firstLine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680" w:type="dxa"/>
            <w:gridSpan w:val="5"/>
          </w:tcPr>
          <w:p w14:paraId="20F2032D" w14:textId="55A1CF0B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F70884C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084" w:type="dxa"/>
            <w:gridSpan w:val="7"/>
            <w:vAlign w:val="bottom"/>
          </w:tcPr>
          <w:p w14:paraId="77DD0C28" w14:textId="3B90BE86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26768" w:rsidRPr="00D33292" w14:paraId="4F47B838" w14:textId="77777777" w:rsidTr="00426768">
        <w:trPr>
          <w:trHeight w:val="261"/>
          <w:tblHeader/>
        </w:trPr>
        <w:tc>
          <w:tcPr>
            <w:tcW w:w="5760" w:type="dxa"/>
            <w:vAlign w:val="bottom"/>
            <w:hideMark/>
          </w:tcPr>
          <w:p w14:paraId="4EDF9F77" w14:textId="3769CF95" w:rsidR="00426768" w:rsidRPr="00426768" w:rsidRDefault="00426768" w:rsidP="00426768">
            <w:pPr>
              <w:ind w:left="-24" w:right="-90" w:firstLine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83DB07B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1A833F5" w14:textId="77777777" w:rsidR="00426768" w:rsidRPr="00426768" w:rsidRDefault="00426768" w:rsidP="009846A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BDECDCE" w14:textId="1CDDFD3F" w:rsidR="00426768" w:rsidRPr="00426768" w:rsidRDefault="00426768" w:rsidP="009846A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ในการป้องกัน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</w:tcPr>
          <w:p w14:paraId="6D8A27EF" w14:textId="77777777" w:rsidR="00426768" w:rsidRPr="00426768" w:rsidRDefault="00426768" w:rsidP="00426768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4" w:type="dxa"/>
            <w:vAlign w:val="bottom"/>
            <w:hideMark/>
          </w:tcPr>
          <w:p w14:paraId="0E52E649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10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4F5380EB" w14:textId="1D593AD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10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6BA87858" w14:textId="77777777" w:rsidR="00426768" w:rsidRPr="00426768" w:rsidRDefault="00426768" w:rsidP="0042676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  <w:hideMark/>
          </w:tcPr>
          <w:p w14:paraId="391DAEFF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2CF3D2F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236B1808" w14:textId="3669370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5E85AA38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48E012D7" w14:textId="0BDB1B13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573F9C8B" w14:textId="77777777" w:rsidR="00426768" w:rsidRPr="00426768" w:rsidRDefault="00426768" w:rsidP="0042676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  <w:hideMark/>
          </w:tcPr>
          <w:p w14:paraId="3E65638D" w14:textId="6762930F" w:rsidR="00426768" w:rsidRPr="00426768" w:rsidRDefault="00426768" w:rsidP="0042676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52A8F702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3718D8F3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26768" w:rsidRPr="00D33292" w14:paraId="57F5ACED" w14:textId="77777777" w:rsidTr="0021502C">
        <w:trPr>
          <w:trHeight w:val="261"/>
          <w:tblHeader/>
        </w:trPr>
        <w:tc>
          <w:tcPr>
            <w:tcW w:w="5760" w:type="dxa"/>
            <w:vAlign w:val="bottom"/>
          </w:tcPr>
          <w:p w14:paraId="1832CCD5" w14:textId="77777777" w:rsidR="00426768" w:rsidRPr="00426768" w:rsidRDefault="00426768" w:rsidP="00FF618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0" w:type="dxa"/>
            <w:gridSpan w:val="13"/>
          </w:tcPr>
          <w:p w14:paraId="400697AD" w14:textId="68CD30E8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42676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426768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505C0C" w:rsidRPr="00D33292" w14:paraId="2BB4BC11" w14:textId="77777777" w:rsidTr="0021502C">
        <w:trPr>
          <w:trHeight w:val="261"/>
          <w:tblHeader/>
        </w:trPr>
        <w:tc>
          <w:tcPr>
            <w:tcW w:w="5760" w:type="dxa"/>
            <w:vAlign w:val="bottom"/>
          </w:tcPr>
          <w:p w14:paraId="58F25BFC" w14:textId="4F9F9026" w:rsidR="00505C0C" w:rsidRPr="00426768" w:rsidRDefault="00505C0C" w:rsidP="00FF618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D94F6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D94F6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9000" w:type="dxa"/>
            <w:gridSpan w:val="13"/>
          </w:tcPr>
          <w:p w14:paraId="64BFC350" w14:textId="77777777" w:rsidR="00505C0C" w:rsidRPr="00426768" w:rsidRDefault="00505C0C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</w:tr>
      <w:tr w:rsidR="00426768" w:rsidRPr="00D33292" w14:paraId="6EFC517C" w14:textId="77777777" w:rsidTr="00426768">
        <w:trPr>
          <w:trHeight w:val="261"/>
          <w:tblHeader/>
        </w:trPr>
        <w:tc>
          <w:tcPr>
            <w:tcW w:w="5760" w:type="dxa"/>
            <w:vAlign w:val="bottom"/>
          </w:tcPr>
          <w:p w14:paraId="40A93601" w14:textId="77777777" w:rsidR="00426768" w:rsidRPr="00426768" w:rsidRDefault="00426768" w:rsidP="00FF618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</w:t>
            </w: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</w:tcPr>
          <w:p w14:paraId="36898DA5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560BBF24" w14:textId="77777777" w:rsidR="00426768" w:rsidRPr="00426768" w:rsidRDefault="00426768" w:rsidP="00FF618F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4" w:type="dxa"/>
            <w:vAlign w:val="bottom"/>
          </w:tcPr>
          <w:p w14:paraId="1BB0BDDE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C83EBAA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1BF4C1CF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17BBEF27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FD2738D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7A7AD87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6B914EC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25646566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1792AE5C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137AAA7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F9AC173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531CF" w:rsidRPr="00D33292" w14:paraId="29457191" w14:textId="77777777" w:rsidTr="00426768">
        <w:trPr>
          <w:trHeight w:val="261"/>
          <w:tblHeader/>
        </w:trPr>
        <w:tc>
          <w:tcPr>
            <w:tcW w:w="5760" w:type="dxa"/>
            <w:vAlign w:val="bottom"/>
          </w:tcPr>
          <w:p w14:paraId="6A9B3024" w14:textId="2EE4D9CF" w:rsidR="00B531CF" w:rsidRPr="00426768" w:rsidRDefault="00B531CF" w:rsidP="00B531C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530" w:type="dxa"/>
          </w:tcPr>
          <w:p w14:paraId="5E92C159" w14:textId="28C0C7F9" w:rsidR="00B531CF" w:rsidRPr="00426768" w:rsidRDefault="00B531CF" w:rsidP="00B531CF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3,593</w:t>
            </w:r>
          </w:p>
        </w:tc>
        <w:tc>
          <w:tcPr>
            <w:tcW w:w="236" w:type="dxa"/>
          </w:tcPr>
          <w:p w14:paraId="3F105F3B" w14:textId="77777777" w:rsidR="00B531CF" w:rsidRPr="00426768" w:rsidRDefault="00B531CF" w:rsidP="00B531CF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4" w:type="dxa"/>
            <w:vAlign w:val="bottom"/>
          </w:tcPr>
          <w:p w14:paraId="7222237C" w14:textId="59466A95" w:rsidR="00B531CF" w:rsidRPr="00426768" w:rsidRDefault="00B531CF" w:rsidP="00367951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798</w:t>
            </w:r>
          </w:p>
        </w:tc>
        <w:tc>
          <w:tcPr>
            <w:tcW w:w="236" w:type="dxa"/>
            <w:vAlign w:val="bottom"/>
          </w:tcPr>
          <w:p w14:paraId="22B85013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13E49E7B" w14:textId="4AED0E3D" w:rsidR="00B531CF" w:rsidRPr="00426768" w:rsidRDefault="00B531CF" w:rsidP="00B531C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4,391</w:t>
            </w:r>
          </w:p>
        </w:tc>
        <w:tc>
          <w:tcPr>
            <w:tcW w:w="236" w:type="dxa"/>
          </w:tcPr>
          <w:p w14:paraId="44A0834A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CD986F9" w14:textId="22E54C3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201BD72D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71A8F38" w14:textId="7D11B930" w:rsidR="00B531CF" w:rsidRPr="00426768" w:rsidRDefault="00B531CF" w:rsidP="00B531CF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4,391</w:t>
            </w:r>
          </w:p>
        </w:tc>
        <w:tc>
          <w:tcPr>
            <w:tcW w:w="236" w:type="dxa"/>
          </w:tcPr>
          <w:p w14:paraId="00F54831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5CDF220B" w14:textId="113B0771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729DA35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1BA5233C" w14:textId="24EB5186" w:rsidR="00B531CF" w:rsidRPr="00426768" w:rsidRDefault="00B531CF" w:rsidP="00B531C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4,391</w:t>
            </w:r>
          </w:p>
        </w:tc>
      </w:tr>
      <w:tr w:rsidR="00B531CF" w:rsidRPr="00D33292" w14:paraId="4C206E88" w14:textId="77777777" w:rsidTr="00426768">
        <w:trPr>
          <w:trHeight w:val="261"/>
          <w:tblHeader/>
        </w:trPr>
        <w:tc>
          <w:tcPr>
            <w:tcW w:w="5760" w:type="dxa"/>
            <w:vAlign w:val="bottom"/>
          </w:tcPr>
          <w:p w14:paraId="60CEF3DC" w14:textId="77777777" w:rsidR="00B531CF" w:rsidRPr="00426768" w:rsidRDefault="00B531CF" w:rsidP="00B531C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E6E3BD3" w14:textId="0F158841" w:rsidR="00B531CF" w:rsidRPr="00426768" w:rsidRDefault="00B531CF" w:rsidP="00B531CF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12,300</w:t>
            </w:r>
          </w:p>
        </w:tc>
        <w:tc>
          <w:tcPr>
            <w:tcW w:w="236" w:type="dxa"/>
          </w:tcPr>
          <w:p w14:paraId="65FA05FC" w14:textId="77777777" w:rsidR="00B531CF" w:rsidRPr="00426768" w:rsidRDefault="00B531CF" w:rsidP="00B531CF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43C489F6" w14:textId="7D73B12A" w:rsidR="00B531CF" w:rsidRPr="00426768" w:rsidRDefault="00B531CF" w:rsidP="00B531C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891084E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0EF858A1" w14:textId="7BB7C35C" w:rsidR="00B531CF" w:rsidRPr="00426768" w:rsidRDefault="00B531CF" w:rsidP="00B531C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12,300</w:t>
            </w:r>
          </w:p>
        </w:tc>
        <w:tc>
          <w:tcPr>
            <w:tcW w:w="236" w:type="dxa"/>
          </w:tcPr>
          <w:p w14:paraId="686CC61E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FF95E7E" w14:textId="51A9A548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0CAAC957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0EFABF9D" w14:textId="2BFA5E8D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12,300</w:t>
            </w:r>
          </w:p>
        </w:tc>
        <w:tc>
          <w:tcPr>
            <w:tcW w:w="236" w:type="dxa"/>
          </w:tcPr>
          <w:p w14:paraId="44959592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3997C9F9" w14:textId="20994581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F2C1753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298771AB" w14:textId="72A343B0" w:rsidR="00B531CF" w:rsidRPr="00426768" w:rsidRDefault="00B531CF" w:rsidP="00B531CF">
            <w:pPr>
              <w:pStyle w:val="acctfourfigures"/>
              <w:tabs>
                <w:tab w:val="left" w:pos="626"/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12,300</w:t>
            </w:r>
          </w:p>
        </w:tc>
      </w:tr>
      <w:tr w:rsidR="00B531CF" w:rsidRPr="00D33292" w14:paraId="3B8AF82A" w14:textId="77777777" w:rsidTr="00426768">
        <w:trPr>
          <w:trHeight w:val="261"/>
          <w:tblHeader/>
        </w:trPr>
        <w:tc>
          <w:tcPr>
            <w:tcW w:w="5760" w:type="dxa"/>
            <w:vAlign w:val="bottom"/>
          </w:tcPr>
          <w:p w14:paraId="133D4734" w14:textId="77777777" w:rsidR="00B531CF" w:rsidRPr="00426768" w:rsidRDefault="00B531CF" w:rsidP="00B531CF">
            <w:pPr>
              <w:ind w:left="-19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0E149AB" w14:textId="27DEBE32" w:rsidR="00B531CF" w:rsidRPr="00426768" w:rsidRDefault="00B531CF" w:rsidP="00B531CF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15,893</w:t>
            </w:r>
          </w:p>
        </w:tc>
        <w:tc>
          <w:tcPr>
            <w:tcW w:w="236" w:type="dxa"/>
          </w:tcPr>
          <w:p w14:paraId="4DD3EC4D" w14:textId="77777777" w:rsidR="00B531CF" w:rsidRPr="00426768" w:rsidRDefault="00B531CF" w:rsidP="00B531CF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D353D" w14:textId="091C2E6F" w:rsidR="00B531CF" w:rsidRPr="00426768" w:rsidRDefault="00B531CF" w:rsidP="00367951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798</w:t>
            </w:r>
          </w:p>
        </w:tc>
        <w:tc>
          <w:tcPr>
            <w:tcW w:w="236" w:type="dxa"/>
            <w:vAlign w:val="bottom"/>
          </w:tcPr>
          <w:p w14:paraId="4B53A7A0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28375" w14:textId="521303DF" w:rsidR="00B531CF" w:rsidRPr="00426768" w:rsidRDefault="00B531CF" w:rsidP="00B531C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16,691</w:t>
            </w:r>
          </w:p>
        </w:tc>
        <w:tc>
          <w:tcPr>
            <w:tcW w:w="236" w:type="dxa"/>
          </w:tcPr>
          <w:p w14:paraId="6F8A13A4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F206940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39727AAA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7D8B15C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4F18FBF3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0C8677EA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DB30F4C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95E8E6E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531CF" w:rsidRPr="00D33292" w14:paraId="4C10E073" w14:textId="77777777" w:rsidTr="00426768">
        <w:trPr>
          <w:trHeight w:val="141"/>
          <w:tblHeader/>
        </w:trPr>
        <w:tc>
          <w:tcPr>
            <w:tcW w:w="5760" w:type="dxa"/>
            <w:vAlign w:val="bottom"/>
          </w:tcPr>
          <w:p w14:paraId="5D5F33CE" w14:textId="77777777" w:rsidR="00B531CF" w:rsidRPr="00426768" w:rsidRDefault="00B531CF" w:rsidP="00B531CF">
            <w:pPr>
              <w:ind w:left="-19" w:right="-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85349CB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6" w:type="dxa"/>
          </w:tcPr>
          <w:p w14:paraId="1E42B010" w14:textId="77777777" w:rsidR="00B531CF" w:rsidRPr="00426768" w:rsidRDefault="00B531CF" w:rsidP="00B531C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vAlign w:val="bottom"/>
          </w:tcPr>
          <w:p w14:paraId="7F691BF1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BC1B44F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012F1E82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07B2129C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58092AF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6" w:type="dxa"/>
          </w:tcPr>
          <w:p w14:paraId="408828C4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290B9A0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6" w:type="dxa"/>
          </w:tcPr>
          <w:p w14:paraId="452E0179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4" w:type="dxa"/>
            <w:vAlign w:val="bottom"/>
          </w:tcPr>
          <w:p w14:paraId="10FB4A57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135F94BF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54DA0C26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B531CF" w:rsidRPr="00D33292" w14:paraId="0936A8E7" w14:textId="77777777" w:rsidTr="00426768">
        <w:trPr>
          <w:trHeight w:val="261"/>
          <w:tblHeader/>
        </w:trPr>
        <w:tc>
          <w:tcPr>
            <w:tcW w:w="5760" w:type="dxa"/>
            <w:vAlign w:val="bottom"/>
          </w:tcPr>
          <w:p w14:paraId="3E7F8307" w14:textId="77777777" w:rsidR="00B531CF" w:rsidRPr="00426768" w:rsidRDefault="00B531CF" w:rsidP="00B531C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</w:tcPr>
          <w:p w14:paraId="3CD288EC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73DB965B" w14:textId="77777777" w:rsidR="00B531CF" w:rsidRPr="00426768" w:rsidRDefault="00B531CF" w:rsidP="00B531CF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4" w:type="dxa"/>
            <w:vAlign w:val="bottom"/>
          </w:tcPr>
          <w:p w14:paraId="4A240BFB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CF4A8F9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31034747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65D23B11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D30F7EE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AA44FDB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3C988210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41C2832B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5E2EDCEA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6DDE41C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4984DD9D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531CF" w:rsidRPr="00D33292" w14:paraId="236812EA" w14:textId="77777777" w:rsidTr="00426768">
        <w:trPr>
          <w:trHeight w:val="261"/>
          <w:tblHeader/>
        </w:trPr>
        <w:tc>
          <w:tcPr>
            <w:tcW w:w="5760" w:type="dxa"/>
            <w:vAlign w:val="bottom"/>
          </w:tcPr>
          <w:p w14:paraId="1ACEC5A4" w14:textId="29060E5F" w:rsidR="00B531CF" w:rsidRPr="00426768" w:rsidRDefault="00B531CF" w:rsidP="00B531CF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530" w:type="dxa"/>
          </w:tcPr>
          <w:p w14:paraId="0980ED69" w14:textId="4C551733" w:rsidR="00B531CF" w:rsidRPr="00426768" w:rsidRDefault="00B531CF" w:rsidP="00B531CF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(1,904)</w:t>
            </w:r>
          </w:p>
        </w:tc>
        <w:tc>
          <w:tcPr>
            <w:tcW w:w="236" w:type="dxa"/>
          </w:tcPr>
          <w:p w14:paraId="32209DE7" w14:textId="77777777" w:rsidR="00B531CF" w:rsidRPr="00426768" w:rsidRDefault="00B531CF" w:rsidP="00B531CF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4" w:type="dxa"/>
            <w:vAlign w:val="bottom"/>
          </w:tcPr>
          <w:p w14:paraId="285668B5" w14:textId="084E3B41" w:rsidR="00B531CF" w:rsidRPr="00426768" w:rsidRDefault="00B531CF" w:rsidP="00B531CF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(1,543)</w:t>
            </w:r>
          </w:p>
        </w:tc>
        <w:tc>
          <w:tcPr>
            <w:tcW w:w="236" w:type="dxa"/>
            <w:vAlign w:val="bottom"/>
          </w:tcPr>
          <w:p w14:paraId="39A49B83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7AEEB37F" w14:textId="2E15571D" w:rsidR="00B531CF" w:rsidRPr="00426768" w:rsidRDefault="00B531CF" w:rsidP="00B531C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(3,447)</w:t>
            </w:r>
          </w:p>
        </w:tc>
        <w:tc>
          <w:tcPr>
            <w:tcW w:w="236" w:type="dxa"/>
          </w:tcPr>
          <w:p w14:paraId="32691735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04AC20B4" w14:textId="7436AA0C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5A6F41B3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9386596" w14:textId="5C3877C7" w:rsidR="00B531CF" w:rsidRPr="00426768" w:rsidRDefault="00B531CF" w:rsidP="00B531CF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(3,447)</w:t>
            </w:r>
          </w:p>
        </w:tc>
        <w:tc>
          <w:tcPr>
            <w:tcW w:w="236" w:type="dxa"/>
          </w:tcPr>
          <w:p w14:paraId="039E2B79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65F67DB9" w14:textId="330C3C55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C4207F6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4C383578" w14:textId="5A6BB69F" w:rsidR="00B531CF" w:rsidRPr="00426768" w:rsidRDefault="00B531CF" w:rsidP="00B531CF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(3,447)</w:t>
            </w:r>
          </w:p>
        </w:tc>
      </w:tr>
      <w:tr w:rsidR="00B531CF" w:rsidRPr="00D33292" w14:paraId="3993F3D6" w14:textId="77777777" w:rsidTr="00426768">
        <w:trPr>
          <w:trHeight w:val="254"/>
          <w:tblHeader/>
        </w:trPr>
        <w:tc>
          <w:tcPr>
            <w:tcW w:w="5760" w:type="dxa"/>
            <w:vAlign w:val="bottom"/>
          </w:tcPr>
          <w:p w14:paraId="6AAA5812" w14:textId="77777777" w:rsidR="00B531CF" w:rsidRPr="00426768" w:rsidRDefault="00B531CF" w:rsidP="00B531CF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401AC2B" w14:textId="45793DF6" w:rsidR="00B531CF" w:rsidRPr="00426768" w:rsidRDefault="00B531CF" w:rsidP="00B531CF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(14,863)</w:t>
            </w:r>
          </w:p>
        </w:tc>
        <w:tc>
          <w:tcPr>
            <w:tcW w:w="236" w:type="dxa"/>
          </w:tcPr>
          <w:p w14:paraId="6F36AA3C" w14:textId="77777777" w:rsidR="00B531CF" w:rsidRPr="00426768" w:rsidRDefault="00B531CF" w:rsidP="00B531CF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1F2DBDFA" w14:textId="3C43D839" w:rsidR="00B531CF" w:rsidRPr="00426768" w:rsidRDefault="00B531CF" w:rsidP="00B531C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0EDA688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81A8414" w14:textId="4EC10040" w:rsidR="00B531CF" w:rsidRPr="00426768" w:rsidRDefault="00B531CF" w:rsidP="00B531C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(14,863)</w:t>
            </w:r>
          </w:p>
        </w:tc>
        <w:tc>
          <w:tcPr>
            <w:tcW w:w="236" w:type="dxa"/>
          </w:tcPr>
          <w:p w14:paraId="1C49B07C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20447E2" w14:textId="702687F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094683D8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13CA7AB" w14:textId="7D57E1BC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(14,863)</w:t>
            </w:r>
          </w:p>
        </w:tc>
        <w:tc>
          <w:tcPr>
            <w:tcW w:w="236" w:type="dxa"/>
          </w:tcPr>
          <w:p w14:paraId="3EF93FC9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7B10D4D0" w14:textId="777353E1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FC124C0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3FABB6E3" w14:textId="7149DE2E" w:rsidR="00B531CF" w:rsidRPr="00426768" w:rsidRDefault="00B531CF" w:rsidP="00B531CF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(14,863)</w:t>
            </w:r>
          </w:p>
        </w:tc>
      </w:tr>
      <w:tr w:rsidR="00B531CF" w:rsidRPr="00D33292" w14:paraId="0317472A" w14:textId="77777777" w:rsidTr="00426768">
        <w:trPr>
          <w:trHeight w:val="261"/>
          <w:tblHeader/>
        </w:trPr>
        <w:tc>
          <w:tcPr>
            <w:tcW w:w="5760" w:type="dxa"/>
            <w:vAlign w:val="bottom"/>
          </w:tcPr>
          <w:p w14:paraId="7BFE3C9E" w14:textId="77777777" w:rsidR="00B531CF" w:rsidRPr="00426768" w:rsidRDefault="00B531CF" w:rsidP="00B531CF">
            <w:pPr>
              <w:ind w:left="-19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3687E78" w14:textId="7C6FDBC5" w:rsidR="00B531CF" w:rsidRPr="00426768" w:rsidRDefault="00B531CF" w:rsidP="00B531CF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(16,767)</w:t>
            </w:r>
          </w:p>
        </w:tc>
        <w:tc>
          <w:tcPr>
            <w:tcW w:w="236" w:type="dxa"/>
          </w:tcPr>
          <w:p w14:paraId="3AC8B236" w14:textId="77777777" w:rsidR="00B531CF" w:rsidRPr="00426768" w:rsidRDefault="00B531CF" w:rsidP="00B531CF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99BAE" w14:textId="0B478F4D" w:rsidR="00B531CF" w:rsidRPr="00426768" w:rsidRDefault="00B531CF" w:rsidP="00B531CF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(1,543)</w:t>
            </w:r>
          </w:p>
        </w:tc>
        <w:tc>
          <w:tcPr>
            <w:tcW w:w="236" w:type="dxa"/>
            <w:vAlign w:val="bottom"/>
          </w:tcPr>
          <w:p w14:paraId="450674E9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BFF107" w14:textId="56555687" w:rsidR="00B531CF" w:rsidRPr="00426768" w:rsidRDefault="00B531CF" w:rsidP="00B531C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(18,310)</w:t>
            </w:r>
          </w:p>
        </w:tc>
        <w:tc>
          <w:tcPr>
            <w:tcW w:w="236" w:type="dxa"/>
          </w:tcPr>
          <w:p w14:paraId="158E5FFA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204C9C6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5CBD5D23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7AAE7FF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22930B23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7E1F0DF6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86784D1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065EEF84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</w:tbl>
    <w:p w14:paraId="2F11D02E" w14:textId="77777777" w:rsidR="00E8622D" w:rsidRDefault="00E8622D" w:rsidP="00E8622D">
      <w:pPr>
        <w:pStyle w:val="FSBlank"/>
        <w:ind w:left="0"/>
        <w:rPr>
          <w:b/>
          <w:bCs/>
          <w:sz w:val="30"/>
          <w:szCs w:val="30"/>
          <w:cs/>
        </w:rPr>
        <w:sectPr w:rsidR="00E8622D" w:rsidSect="00E8622D">
          <w:headerReference w:type="default" r:id="rId10"/>
          <w:pgSz w:w="16834" w:h="11909" w:orient="landscape" w:code="9"/>
          <w:pgMar w:top="691" w:right="1152" w:bottom="720" w:left="1152" w:header="720" w:footer="720" w:gutter="0"/>
          <w:cols w:space="720"/>
          <w:docGrid w:linePitch="245"/>
        </w:sectPr>
      </w:pPr>
    </w:p>
    <w:p w14:paraId="27A76716" w14:textId="36BB941F" w:rsidR="009C5045" w:rsidRPr="00505C0C" w:rsidRDefault="00505C0C" w:rsidP="00546F86">
      <w:pPr>
        <w:pStyle w:val="FSContent"/>
        <w:ind w:left="540"/>
        <w:rPr>
          <w:cs/>
        </w:rPr>
      </w:pPr>
      <w:r w:rsidRPr="00505C0C">
        <w:rPr>
          <w:rFonts w:hint="cs"/>
          <w:cs/>
        </w:rPr>
        <w:lastRenderedPageBreak/>
        <w:t>ตาราง</w:t>
      </w:r>
      <w:r>
        <w:rPr>
          <w:rFonts w:hint="cs"/>
          <w:cs/>
        </w:rPr>
        <w:t>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6F159D">
        <w:br/>
      </w:r>
      <w:r>
        <w:rPr>
          <w:rFonts w:hint="cs"/>
          <w:cs/>
        </w:rPr>
        <w:t>งบแสดงฐานะการเงิน</w:t>
      </w:r>
    </w:p>
    <w:p w14:paraId="3DED3A07" w14:textId="77777777" w:rsidR="00505C0C" w:rsidRPr="006F159D" w:rsidRDefault="00505C0C" w:rsidP="00546F86">
      <w:pPr>
        <w:pStyle w:val="FSContent"/>
        <w:ind w:left="540"/>
      </w:pPr>
    </w:p>
    <w:tbl>
      <w:tblPr>
        <w:tblStyle w:val="TableGrid"/>
        <w:tblW w:w="9090" w:type="dxa"/>
        <w:tblInd w:w="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236"/>
        <w:gridCol w:w="6514"/>
      </w:tblGrid>
      <w:tr w:rsidR="007111D9" w:rsidRPr="005D08DD" w14:paraId="22FF4F2C" w14:textId="77777777" w:rsidTr="006D4B2C">
        <w:trPr>
          <w:tblHeader/>
        </w:trPr>
        <w:tc>
          <w:tcPr>
            <w:tcW w:w="2340" w:type="dxa"/>
          </w:tcPr>
          <w:p w14:paraId="5C2A7601" w14:textId="77777777" w:rsidR="007111D9" w:rsidRPr="00A41284" w:rsidRDefault="007111D9" w:rsidP="006D4B2C">
            <w:pPr>
              <w:pStyle w:val="block"/>
              <w:spacing w:after="0" w:line="240" w:lineRule="atLeast"/>
              <w:ind w:left="-8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63FDFB59" w14:textId="77777777" w:rsidR="007111D9" w:rsidRPr="00A41284" w:rsidRDefault="007111D9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21A07042" w14:textId="77777777" w:rsidR="007111D9" w:rsidRPr="00A41284" w:rsidRDefault="007111D9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111D9" w:rsidRPr="005D08DD" w14:paraId="1BB3F769" w14:textId="77777777" w:rsidTr="006D4B2C">
        <w:tc>
          <w:tcPr>
            <w:tcW w:w="2340" w:type="dxa"/>
          </w:tcPr>
          <w:p w14:paraId="378D117E" w14:textId="77777777" w:rsidR="007111D9" w:rsidRPr="00A41284" w:rsidRDefault="007111D9" w:rsidP="005F67DF">
            <w:pPr>
              <w:pStyle w:val="block"/>
              <w:tabs>
                <w:tab w:val="left" w:pos="277"/>
              </w:tabs>
              <w:spacing w:after="0" w:line="240" w:lineRule="atLeast"/>
              <w:ind w:left="76" w:right="-108" w:hanging="16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</w:t>
            </w:r>
            <w:r w:rsidR="005F67DF"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ต่างประเทศ</w:t>
            </w:r>
          </w:p>
        </w:tc>
        <w:tc>
          <w:tcPr>
            <w:tcW w:w="236" w:type="dxa"/>
          </w:tcPr>
          <w:p w14:paraId="39E4E5B1" w14:textId="77777777" w:rsidR="007111D9" w:rsidRPr="00A41284" w:rsidRDefault="007111D9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1D4C85C1" w14:textId="77777777" w:rsidR="007111D9" w:rsidRPr="00A41284" w:rsidRDefault="007111D9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2FF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A4128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 w:rsidR="00A41284"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  <w:tr w:rsidR="007111D9" w:rsidRPr="005D08DD" w14:paraId="0595098F" w14:textId="77777777" w:rsidTr="006D4B2C">
        <w:tc>
          <w:tcPr>
            <w:tcW w:w="2340" w:type="dxa"/>
          </w:tcPr>
          <w:p w14:paraId="622736C2" w14:textId="77777777" w:rsidR="007111D9" w:rsidRPr="00A41284" w:rsidRDefault="00EA0B4B" w:rsidP="00A41284">
            <w:pPr>
              <w:pStyle w:val="block"/>
              <w:spacing w:after="0" w:line="240" w:lineRule="atLeast"/>
              <w:ind w:left="76" w:right="-108" w:hanging="166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สัญญาซื้อขายทองแดง</w:t>
            </w:r>
            <w:r w:rsidR="0098251C"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236" w:type="dxa"/>
          </w:tcPr>
          <w:p w14:paraId="156C927C" w14:textId="77777777" w:rsidR="007111D9" w:rsidRPr="00A41284" w:rsidRDefault="007111D9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6514" w:type="dxa"/>
          </w:tcPr>
          <w:p w14:paraId="013C6901" w14:textId="77777777" w:rsidR="007111D9" w:rsidRPr="00A41284" w:rsidRDefault="00DB6743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cs/>
                <w:lang w:bidi="th-TH"/>
              </w:rPr>
            </w:pPr>
            <w:r w:rsidRPr="00962FF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A41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มูลค่ายุติธรรมอ้างอิงราคาเสนอซื้อขายจาก</w:t>
            </w:r>
            <w:r w:rsidR="0098251C" w:rsidRPr="00A412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นายหน้า สัญญาแบบเดียวกันที่มีการซื้อขายในตลาดที่มีสภาพคล่องและราคเสนอ</w:t>
            </w:r>
            <w:r w:rsidR="0098251C" w:rsidRPr="00A412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14:paraId="419C5D49" w14:textId="77777777" w:rsidR="00330632" w:rsidRPr="00C0675D" w:rsidRDefault="00330632" w:rsidP="007C4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26B3908C" w14:textId="77777777" w:rsidR="00330632" w:rsidRPr="00D301A8" w:rsidRDefault="00330632" w:rsidP="006D4B2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7"/>
        <w:jc w:val="both"/>
        <w:rPr>
          <w:rFonts w:ascii="Angsana New" w:hAnsi="Angsana New"/>
          <w:sz w:val="30"/>
          <w:szCs w:val="30"/>
        </w:rPr>
      </w:pPr>
      <w:r w:rsidRPr="00D301A8">
        <w:rPr>
          <w:rFonts w:ascii="Angsana New" w:hAnsi="Angsana New"/>
          <w:b/>
          <w:bCs/>
          <w:sz w:val="30"/>
          <w:szCs w:val="30"/>
          <w:cs/>
        </w:rPr>
        <w:t>ภาระผูกพันที่มีกับบุคคลหรือกิจการที่ไม่เกี่ยวข้องกัน</w:t>
      </w:r>
    </w:p>
    <w:p w14:paraId="51BD08F9" w14:textId="77777777" w:rsidR="0066016B" w:rsidRPr="006F159D" w:rsidRDefault="0066016B" w:rsidP="003153C0">
      <w:pPr>
        <w:pStyle w:val="FSBlank"/>
        <w:rPr>
          <w:sz w:val="30"/>
          <w:szCs w:val="30"/>
        </w:rPr>
      </w:pPr>
    </w:p>
    <w:tbl>
      <w:tblPr>
        <w:tblW w:w="94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96"/>
        <w:gridCol w:w="1260"/>
        <w:gridCol w:w="236"/>
        <w:gridCol w:w="1254"/>
        <w:gridCol w:w="6"/>
      </w:tblGrid>
      <w:tr w:rsidR="00CF1E9F" w:rsidRPr="00484F1E" w14:paraId="3147AF56" w14:textId="77777777" w:rsidTr="006D4B2C">
        <w:trPr>
          <w:tblHeader/>
        </w:trPr>
        <w:tc>
          <w:tcPr>
            <w:tcW w:w="6696" w:type="dxa"/>
          </w:tcPr>
          <w:p w14:paraId="5C0E288C" w14:textId="77777777" w:rsidR="00CF1E9F" w:rsidRPr="00484F1E" w:rsidRDefault="00CF1E9F" w:rsidP="00CF1E9F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3678E0" w14:textId="3E4577CC" w:rsidR="00CF1E9F" w:rsidRPr="00484F1E" w:rsidRDefault="00B531CF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12C7E013" w14:textId="77777777" w:rsidR="00CF1E9F" w:rsidRPr="00484F1E" w:rsidRDefault="00CF1E9F" w:rsidP="00CF1E9F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8EC034F" w14:textId="6D066F20" w:rsidR="00CF1E9F" w:rsidRPr="00484F1E" w:rsidRDefault="00D94F60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F1E9F" w:rsidRPr="00484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F1E9F" w:rsidRPr="00484F1E" w14:paraId="04217CDB" w14:textId="77777777" w:rsidTr="006D4B2C">
        <w:trPr>
          <w:tblHeader/>
        </w:trPr>
        <w:tc>
          <w:tcPr>
            <w:tcW w:w="6696" w:type="dxa"/>
          </w:tcPr>
          <w:p w14:paraId="261E5494" w14:textId="77777777" w:rsidR="00CF1E9F" w:rsidRPr="00484F1E" w:rsidRDefault="00CF1E9F" w:rsidP="00CF1E9F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9F7F8A" w14:textId="60A37C71" w:rsidR="00CF1E9F" w:rsidRPr="00484F1E" w:rsidRDefault="00D94F60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B531C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5ECBFCE" w14:textId="77777777" w:rsidR="00CF1E9F" w:rsidRPr="00484F1E" w:rsidRDefault="00CF1E9F" w:rsidP="00CF1E9F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6870041" w14:textId="799B8959" w:rsidR="00CF1E9F" w:rsidRPr="00484F1E" w:rsidRDefault="00D94F60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B531C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52EF5" w:rsidRPr="00484F1E" w14:paraId="5AF098E2" w14:textId="77777777" w:rsidTr="006D4B2C">
        <w:trPr>
          <w:gridAfter w:val="1"/>
          <w:wAfter w:w="6" w:type="dxa"/>
          <w:cantSplit/>
          <w:tblHeader/>
        </w:trPr>
        <w:tc>
          <w:tcPr>
            <w:tcW w:w="6696" w:type="dxa"/>
          </w:tcPr>
          <w:p w14:paraId="13BF9CBA" w14:textId="77777777" w:rsidR="00752EF5" w:rsidRPr="00484F1E" w:rsidRDefault="00752EF5" w:rsidP="000532AC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38EC43C4" w14:textId="77777777" w:rsidR="00752EF5" w:rsidRPr="00484F1E" w:rsidRDefault="00752EF5" w:rsidP="000532AC">
            <w:pPr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4F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622D" w:rsidRPr="00484F1E" w14:paraId="49763A26" w14:textId="77777777" w:rsidTr="006D4B2C">
        <w:tc>
          <w:tcPr>
            <w:tcW w:w="6696" w:type="dxa"/>
          </w:tcPr>
          <w:p w14:paraId="5B25F868" w14:textId="6943ABCF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4F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B53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84F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</w:tcPr>
          <w:p w14:paraId="5AB7939C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A69BBE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5B19A38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622D" w:rsidRPr="00484F1E" w14:paraId="773EB6F1" w14:textId="77777777" w:rsidTr="006D4B2C">
        <w:tc>
          <w:tcPr>
            <w:tcW w:w="6696" w:type="dxa"/>
          </w:tcPr>
          <w:p w14:paraId="57A19B8B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4F1E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ภาระผูกพันตามสัญญาเช่าระยะสั้นและสัญญาเช่าสินทรัพย์ที่มีมูลค่าต่ำ</w:t>
            </w:r>
          </w:p>
        </w:tc>
        <w:tc>
          <w:tcPr>
            <w:tcW w:w="1260" w:type="dxa"/>
          </w:tcPr>
          <w:p w14:paraId="6DD9183B" w14:textId="1079AF93" w:rsidR="00E8622D" w:rsidRPr="00484F1E" w:rsidRDefault="009504DC" w:rsidP="009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627</w:t>
            </w:r>
          </w:p>
        </w:tc>
        <w:tc>
          <w:tcPr>
            <w:tcW w:w="236" w:type="dxa"/>
          </w:tcPr>
          <w:p w14:paraId="3C838F7D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E247239" w14:textId="76530E2D" w:rsidR="00E8622D" w:rsidRPr="00484F1E" w:rsidRDefault="00B531CF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</w:p>
        </w:tc>
      </w:tr>
      <w:tr w:rsidR="00E8622D" w:rsidRPr="00484F1E" w14:paraId="3ED5B91B" w14:textId="77777777" w:rsidTr="006D4B2C">
        <w:tc>
          <w:tcPr>
            <w:tcW w:w="6696" w:type="dxa"/>
          </w:tcPr>
          <w:p w14:paraId="3BFD2B45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4F1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</w:t>
            </w:r>
            <w:r w:rsidRPr="00484F1E">
              <w:rPr>
                <w:rFonts w:ascii="Angsana New" w:hAnsi="Angsana New" w:hint="cs"/>
                <w:sz w:val="30"/>
                <w:szCs w:val="30"/>
                <w:cs/>
              </w:rPr>
              <w:t>รเพื่อค้ำประกันการใช้ไฟฟ้า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71C94F" w14:textId="115350CC" w:rsidR="00E8622D" w:rsidRPr="00484F1E" w:rsidRDefault="009504DC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13,369</w:t>
            </w:r>
          </w:p>
        </w:tc>
        <w:tc>
          <w:tcPr>
            <w:tcW w:w="236" w:type="dxa"/>
          </w:tcPr>
          <w:p w14:paraId="7A44D455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3D92ABCD" w14:textId="4733D7BE" w:rsidR="00E8622D" w:rsidRPr="00484F1E" w:rsidRDefault="00B531CF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13,369</w:t>
            </w:r>
          </w:p>
        </w:tc>
      </w:tr>
      <w:tr w:rsidR="00E8622D" w:rsidRPr="00484F1E" w14:paraId="35530A57" w14:textId="77777777" w:rsidTr="006D4B2C">
        <w:tc>
          <w:tcPr>
            <w:tcW w:w="6696" w:type="dxa"/>
          </w:tcPr>
          <w:p w14:paraId="282B0E49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4F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6CFD951" w14:textId="7FEF32AD" w:rsidR="00E8622D" w:rsidRPr="00484F1E" w:rsidRDefault="009504DC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13,996</w:t>
            </w:r>
          </w:p>
        </w:tc>
        <w:tc>
          <w:tcPr>
            <w:tcW w:w="236" w:type="dxa"/>
          </w:tcPr>
          <w:p w14:paraId="3ED0C740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78BF62" w14:textId="5057C7A2" w:rsidR="00E8622D" w:rsidRPr="00484F1E" w:rsidRDefault="00B531CF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13,423</w:t>
            </w:r>
          </w:p>
        </w:tc>
      </w:tr>
    </w:tbl>
    <w:p w14:paraId="146F22E5" w14:textId="77777777" w:rsidR="005B3986" w:rsidRDefault="005B3986" w:rsidP="005B3986">
      <w:pPr>
        <w:pStyle w:val="FSBlank"/>
        <w:rPr>
          <w:b/>
          <w:bCs/>
          <w:i/>
          <w:iCs/>
          <w:sz w:val="30"/>
          <w:szCs w:val="30"/>
        </w:rPr>
      </w:pPr>
    </w:p>
    <w:p w14:paraId="41634113" w14:textId="77777777" w:rsidR="005B3986" w:rsidRDefault="005B3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</w:pPr>
      <w:r>
        <w:rPr>
          <w:b/>
          <w:bCs/>
          <w:i/>
          <w:iCs/>
          <w:sz w:val="30"/>
          <w:szCs w:val="30"/>
          <w:cs/>
        </w:rPr>
        <w:br w:type="page"/>
      </w:r>
    </w:p>
    <w:p w14:paraId="4A4DE41B" w14:textId="30F1A567" w:rsidR="005B3986" w:rsidRPr="006F159D" w:rsidRDefault="005B3986" w:rsidP="005B3986">
      <w:pPr>
        <w:pStyle w:val="FSBlank"/>
        <w:rPr>
          <w:b/>
          <w:bCs/>
          <w:i/>
          <w:iCs/>
          <w:sz w:val="30"/>
          <w:szCs w:val="30"/>
        </w:rPr>
      </w:pPr>
      <w:r w:rsidRPr="004D0040">
        <w:rPr>
          <w:b/>
          <w:bCs/>
          <w:i/>
          <w:iCs/>
          <w:sz w:val="30"/>
          <w:szCs w:val="30"/>
          <w:cs/>
        </w:rPr>
        <w:lastRenderedPageBreak/>
        <w:t>สัญญา</w:t>
      </w:r>
      <w:r w:rsidRPr="006F159D">
        <w:rPr>
          <w:b/>
          <w:bCs/>
          <w:i/>
          <w:iCs/>
          <w:sz w:val="30"/>
          <w:szCs w:val="30"/>
          <w:cs/>
        </w:rPr>
        <w:t>สำคัญกับกิจการที่ไม่เกี่ยวข้องกัน</w:t>
      </w:r>
    </w:p>
    <w:p w14:paraId="2934A9C4" w14:textId="77777777" w:rsidR="005B3986" w:rsidRPr="006F159D" w:rsidRDefault="005B3986" w:rsidP="005B3986">
      <w:pPr>
        <w:pStyle w:val="FSBlank"/>
        <w:rPr>
          <w:sz w:val="30"/>
          <w:szCs w:val="30"/>
        </w:rPr>
      </w:pPr>
    </w:p>
    <w:p w14:paraId="64618264" w14:textId="77777777" w:rsidR="005B3986" w:rsidRPr="006F159D" w:rsidRDefault="005B3986" w:rsidP="005B3986">
      <w:pPr>
        <w:pStyle w:val="FSBlank"/>
        <w:rPr>
          <w:sz w:val="30"/>
          <w:szCs w:val="30"/>
          <w:u w:val="single"/>
        </w:rPr>
      </w:pPr>
      <w:r w:rsidRPr="006F159D">
        <w:rPr>
          <w:sz w:val="30"/>
          <w:szCs w:val="30"/>
          <w:u w:val="single"/>
          <w:cs/>
        </w:rPr>
        <w:t>สัญญาป้องกันความเสี่ยง</w:t>
      </w:r>
    </w:p>
    <w:p w14:paraId="0BD42D65" w14:textId="77777777" w:rsidR="005B3986" w:rsidRPr="006F159D" w:rsidRDefault="005B3986" w:rsidP="005B3986">
      <w:pPr>
        <w:pStyle w:val="FSBlank"/>
        <w:rPr>
          <w:sz w:val="30"/>
          <w:szCs w:val="30"/>
        </w:rPr>
      </w:pPr>
    </w:p>
    <w:p w14:paraId="65DE20DB" w14:textId="5EBA6CED" w:rsidR="005B3986" w:rsidRPr="006F159D" w:rsidRDefault="005B3986" w:rsidP="005B3986">
      <w:pPr>
        <w:pStyle w:val="FSBlank"/>
        <w:rPr>
          <w:sz w:val="30"/>
          <w:szCs w:val="30"/>
        </w:rPr>
      </w:pPr>
      <w:r w:rsidRPr="006F159D">
        <w:rPr>
          <w:sz w:val="30"/>
          <w:szCs w:val="30"/>
          <w:cs/>
        </w:rPr>
        <w:t xml:space="preserve">บริษัทได้ทำสัญญาป้องกันความเสี่ยงกับกิจการที่ไม่เกี่ยวข้องกันได้แก่ บริษัท </w:t>
      </w:r>
      <w:r w:rsidRPr="006F159D">
        <w:rPr>
          <w:sz w:val="30"/>
          <w:szCs w:val="30"/>
        </w:rPr>
        <w:t>Toyota Tsusho Metals Ltd.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และ บริษัท </w:t>
      </w:r>
      <w:proofErr w:type="spellStart"/>
      <w:r>
        <w:rPr>
          <w:sz w:val="30"/>
          <w:szCs w:val="30"/>
        </w:rPr>
        <w:t>Triland</w:t>
      </w:r>
      <w:proofErr w:type="spellEnd"/>
      <w:r>
        <w:rPr>
          <w:sz w:val="30"/>
          <w:szCs w:val="30"/>
        </w:rPr>
        <w:t xml:space="preserve"> Metals Ltd.</w:t>
      </w:r>
      <w:r w:rsidRPr="006F159D">
        <w:rPr>
          <w:sz w:val="30"/>
          <w:szCs w:val="30"/>
        </w:rPr>
        <w:t xml:space="preserve"> </w:t>
      </w:r>
      <w:r w:rsidRPr="006F159D">
        <w:rPr>
          <w:sz w:val="30"/>
          <w:szCs w:val="30"/>
          <w:cs/>
        </w:rPr>
        <w:t>ซึ่งเป็นบริษัทหลักทรัพย์ (</w:t>
      </w:r>
      <w:r w:rsidRPr="006F159D">
        <w:rPr>
          <w:sz w:val="30"/>
          <w:szCs w:val="30"/>
        </w:rPr>
        <w:t xml:space="preserve">Broker) </w:t>
      </w:r>
      <w:r w:rsidRPr="006F159D">
        <w:rPr>
          <w:sz w:val="30"/>
          <w:szCs w:val="30"/>
          <w:cs/>
        </w:rPr>
        <w:t xml:space="preserve">เพื่อป้องกันความเสี่ยงจากการผันผวนของราคาจากการขายผลิตภัณฑ์ทองแดงของบริษัทให้กับลูกค้าในประเทศไทย ภายใต้เงื่อนไขของสัญญา บริษัทหลักทรัพย์ดังกล่าวจะให้บริการกับบริษัทโดยเข้าทำสัญญาป้องกันความเสี่ยงกับ </w:t>
      </w:r>
      <w:r w:rsidRPr="006F159D">
        <w:rPr>
          <w:sz w:val="30"/>
          <w:szCs w:val="30"/>
        </w:rPr>
        <w:t xml:space="preserve">London Metal Exchange market </w:t>
      </w:r>
      <w:r w:rsidRPr="006F159D">
        <w:rPr>
          <w:sz w:val="30"/>
          <w:szCs w:val="30"/>
          <w:cs/>
        </w:rPr>
        <w:t>ภายใต้เงื่อนไขและข้อตกลงตามที่ระบุไว้ในแต่ละแบบคำขอจากบริษัท ในการนี้บริษัทมีภาระผูกพันที่จะต้องจ่ายค่าบริการในอัตราตามที่ระบุในสัญญาและ</w:t>
      </w:r>
      <w:r w:rsidRPr="006F159D">
        <w:rPr>
          <w:rFonts w:hint="cs"/>
          <w:sz w:val="30"/>
          <w:szCs w:val="30"/>
          <w:cs/>
        </w:rPr>
        <w:t>รวมถึง</w:t>
      </w:r>
      <w:r w:rsidRPr="006F159D">
        <w:rPr>
          <w:sz w:val="30"/>
          <w:szCs w:val="30"/>
          <w:cs/>
        </w:rPr>
        <w:t>ผลต่างระหว่างราคาที่ป้องกันความเสี่ยงกับราคาตลาดจ่ายชำระโดยบริษัทหรือบริษัทหลักทรัพย์ดังกล่าวแล้วแต่กรณีเมื่อสิ้นสุดแต่ละรอบระยะเวลาที่ป้องกันความเสี่ยง หรือ</w:t>
      </w:r>
      <w:r w:rsidRPr="006F159D">
        <w:rPr>
          <w:rFonts w:hint="cs"/>
          <w:sz w:val="30"/>
          <w:szCs w:val="30"/>
          <w:cs/>
        </w:rPr>
        <w:t>ตามที่ระบุในสัญญา</w:t>
      </w:r>
      <w:r w:rsidRPr="006F159D">
        <w:rPr>
          <w:sz w:val="30"/>
          <w:szCs w:val="30"/>
          <w:cs/>
        </w:rPr>
        <w:t xml:space="preserve"> สัญญาเหล่านี้มีผลบังคับใช้ตั้งแต่วันที่ในสัญญา จนกว่าคู่สัญญาฝ่ายใดฝ่ายหนึ่งจะยกเลิกสัญญาด้วยการแจ้งเป็นลายลักษณ์อักษร</w:t>
      </w:r>
    </w:p>
    <w:p w14:paraId="30B24294" w14:textId="159F4EFF" w:rsidR="005B3986" w:rsidRPr="006A1257" w:rsidRDefault="005B3986" w:rsidP="006A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i/>
          <w:iCs/>
          <w:sz w:val="30"/>
          <w:szCs w:val="30"/>
        </w:rPr>
      </w:pPr>
    </w:p>
    <w:p w14:paraId="68811E0E" w14:textId="40F81246" w:rsidR="00B531CF" w:rsidRPr="00D301A8" w:rsidRDefault="00B531CF" w:rsidP="00B531C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7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C90C277" w14:textId="07E1E89E" w:rsidR="00B531CF" w:rsidRDefault="00B531CF" w:rsidP="004D0040">
      <w:pPr>
        <w:pStyle w:val="FSBlank"/>
        <w:rPr>
          <w:sz w:val="30"/>
          <w:szCs w:val="30"/>
        </w:rPr>
      </w:pPr>
    </w:p>
    <w:p w14:paraId="00A59912" w14:textId="73E6B145" w:rsidR="00B531CF" w:rsidRDefault="00B531CF" w:rsidP="004D0040">
      <w:pPr>
        <w:pStyle w:val="FSBlank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ในการประชุมสามัญประจำปีของผู้ถือหุ้นของบริษัท เมื่อวันที่ </w:t>
      </w:r>
      <w:r>
        <w:rPr>
          <w:sz w:val="30"/>
          <w:szCs w:val="30"/>
        </w:rPr>
        <w:t xml:space="preserve">29 </w:t>
      </w:r>
      <w:r>
        <w:rPr>
          <w:rFonts w:hint="cs"/>
          <w:sz w:val="30"/>
          <w:szCs w:val="30"/>
          <w:cs/>
        </w:rPr>
        <w:t xml:space="preserve">เมษายน </w:t>
      </w:r>
      <w:r>
        <w:rPr>
          <w:sz w:val="30"/>
          <w:szCs w:val="30"/>
        </w:rPr>
        <w:t xml:space="preserve">2565 </w:t>
      </w:r>
      <w:r>
        <w:rPr>
          <w:rFonts w:hint="cs"/>
          <w:sz w:val="30"/>
          <w:szCs w:val="30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 w:rsidR="00C47B54">
        <w:rPr>
          <w:sz w:val="30"/>
          <w:szCs w:val="30"/>
        </w:rPr>
        <w:t>2.625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บาท เป็นจำนวนเงิน</w:t>
      </w:r>
      <w:r w:rsidR="00C47B54">
        <w:rPr>
          <w:rFonts w:hint="cs"/>
          <w:sz w:val="30"/>
          <w:szCs w:val="30"/>
          <w:cs/>
        </w:rPr>
        <w:t xml:space="preserve">รวมทั้งสิ้น </w:t>
      </w:r>
      <w:r w:rsidR="00C47B54">
        <w:rPr>
          <w:sz w:val="30"/>
          <w:szCs w:val="30"/>
        </w:rPr>
        <w:t xml:space="preserve">126 </w:t>
      </w:r>
      <w:r w:rsidR="00C47B54">
        <w:rPr>
          <w:rFonts w:hint="cs"/>
          <w:sz w:val="30"/>
          <w:szCs w:val="30"/>
          <w:cs/>
        </w:rPr>
        <w:t>ล้านบาท เงินปันผลดังกล่าวจะจ่ายให้แก่</w:t>
      </w:r>
      <w:r w:rsidR="00C0675D">
        <w:rPr>
          <w:sz w:val="30"/>
          <w:szCs w:val="30"/>
        </w:rPr>
        <w:br/>
      </w:r>
      <w:r w:rsidR="00C47B54">
        <w:rPr>
          <w:rFonts w:hint="cs"/>
          <w:sz w:val="30"/>
          <w:szCs w:val="30"/>
          <w:cs/>
        </w:rPr>
        <w:t xml:space="preserve">ผู้ถือหุ้นสามัญของบริษัทในระหว่างปี </w:t>
      </w:r>
      <w:r w:rsidR="00C47B54">
        <w:rPr>
          <w:sz w:val="30"/>
          <w:szCs w:val="30"/>
        </w:rPr>
        <w:t>2565</w:t>
      </w:r>
    </w:p>
    <w:sectPr w:rsidR="00B531CF" w:rsidSect="002E1453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691" w:right="1152" w:bottom="720" w:left="1152" w:header="720" w:footer="720" w:gutter="0"/>
      <w:pgNumType w:start="17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F3AE93" w14:textId="77777777" w:rsidR="00107944" w:rsidRDefault="00107944">
      <w:r>
        <w:separator/>
      </w:r>
    </w:p>
  </w:endnote>
  <w:endnote w:type="continuationSeparator" w:id="0">
    <w:p w14:paraId="3ACEF8BF" w14:textId="77777777" w:rsidR="00107944" w:rsidRDefault="00107944">
      <w:r>
        <w:continuationSeparator/>
      </w:r>
    </w:p>
  </w:endnote>
  <w:endnote w:type="continuationNotice" w:id="1">
    <w:p w14:paraId="244D5D61" w14:textId="77777777" w:rsidR="00107944" w:rsidRDefault="0010794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CF21DB" w14:textId="055963B1" w:rsidR="00FC13B3" w:rsidRPr="00890FC5" w:rsidRDefault="00FC13B3" w:rsidP="00FF618F">
    <w:pPr>
      <w:pStyle w:val="Footer"/>
      <w:jc w:val="center"/>
      <w:rPr>
        <w:rFonts w:ascii="Angsana New" w:hAnsi="Angsana New"/>
        <w:sz w:val="30"/>
        <w:szCs w:val="30"/>
      </w:rPr>
    </w:pPr>
    <w:r w:rsidRPr="0088386A">
      <w:rPr>
        <w:rFonts w:ascii="Angsana New" w:hAnsi="Angsana New"/>
        <w:sz w:val="30"/>
        <w:szCs w:val="30"/>
      </w:rPr>
      <w:fldChar w:fldCharType="begin"/>
    </w:r>
    <w:r w:rsidRPr="0088386A">
      <w:rPr>
        <w:rFonts w:ascii="Angsana New" w:hAnsi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D94F60">
      <w:rPr>
        <w:rFonts w:ascii="Angsana New" w:hAnsi="Angsana New"/>
        <w:noProof/>
        <w:sz w:val="30"/>
        <w:szCs w:val="30"/>
      </w:rPr>
      <w:t>3</w:t>
    </w:r>
    <w:r w:rsidRPr="0088386A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093C6" w14:textId="4EFC6B21" w:rsidR="00FC13B3" w:rsidRPr="001C2877" w:rsidRDefault="00FC13B3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D94F60">
      <w:rPr>
        <w:rStyle w:val="PageNumber"/>
        <w:rFonts w:ascii="Angsana New" w:hAnsi="Angsana New"/>
        <w:noProof/>
        <w:sz w:val="30"/>
        <w:szCs w:val="30"/>
      </w:rPr>
      <w:t>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14:paraId="6F11C641" w14:textId="77777777" w:rsidR="00FC13B3" w:rsidRPr="00C70DC4" w:rsidRDefault="00FC13B3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80322B" w14:textId="33D2522C" w:rsidR="00FC13B3" w:rsidRPr="00C70DC4" w:rsidRDefault="00FC13B3" w:rsidP="00CD128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D94F60">
      <w:rPr>
        <w:rStyle w:val="PageNumber"/>
        <w:rFonts w:ascii="Angsana New" w:hAnsi="Angsana New"/>
        <w:noProof/>
        <w:sz w:val="30"/>
        <w:szCs w:val="30"/>
      </w:rPr>
      <w:t>1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14:paraId="2911602F" w14:textId="77777777" w:rsidR="00FC13B3" w:rsidRPr="00C70DC4" w:rsidRDefault="00FC13B3" w:rsidP="003D3E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250665" w14:textId="77777777" w:rsidR="00107944" w:rsidRDefault="00107944">
      <w:r>
        <w:separator/>
      </w:r>
    </w:p>
  </w:footnote>
  <w:footnote w:type="continuationSeparator" w:id="0">
    <w:p w14:paraId="1FCE5727" w14:textId="77777777" w:rsidR="00107944" w:rsidRDefault="00107944">
      <w:r>
        <w:continuationSeparator/>
      </w:r>
    </w:p>
  </w:footnote>
  <w:footnote w:type="continuationNotice" w:id="1">
    <w:p w14:paraId="6B2E6930" w14:textId="77777777" w:rsidR="00107944" w:rsidRDefault="0010794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58F88E" w14:textId="77777777" w:rsidR="00FC13B3" w:rsidRPr="00A81676" w:rsidRDefault="00FC13B3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bookmarkStart w:id="0" w:name="_Hlk68857696"/>
    <w:bookmarkStart w:id="1" w:name="_Hlk68857697"/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44445CCB" w14:textId="77777777" w:rsidR="00FC13B3" w:rsidRPr="006C5D17" w:rsidRDefault="00FC13B3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0DA89F3B" w14:textId="4A1FE439" w:rsidR="00FC13B3" w:rsidRPr="00A86E49" w:rsidRDefault="00FC13B3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A86E49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2E23E1">
      <w:rPr>
        <w:rFonts w:ascii="Angsana New" w:hAnsi="Angsana New"/>
        <w:b/>
        <w:bCs/>
        <w:sz w:val="32"/>
        <w:szCs w:val="32"/>
      </w:rPr>
      <w:t xml:space="preserve">31 </w:t>
    </w:r>
    <w:r w:rsidRPr="002E23E1"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Pr="002E23E1">
      <w:rPr>
        <w:rFonts w:ascii="Angsana New" w:hAnsi="Angsana New"/>
        <w:b/>
        <w:bCs/>
        <w:sz w:val="32"/>
        <w:szCs w:val="32"/>
      </w:rPr>
      <w:t xml:space="preserve">2565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bookmarkEnd w:id="0"/>
  <w:bookmarkEnd w:id="1"/>
  <w:p w14:paraId="18F158DA" w14:textId="77777777" w:rsidR="00FC13B3" w:rsidRPr="00AB510F" w:rsidRDefault="00FC13B3" w:rsidP="00FF61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0B5CAA" w14:textId="77777777" w:rsidR="00FC13B3" w:rsidRPr="00A81676" w:rsidRDefault="00FC13B3" w:rsidP="00E862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7FEEC3F0" w14:textId="77777777" w:rsidR="00FC13B3" w:rsidRPr="006C5D17" w:rsidRDefault="00FC13B3" w:rsidP="00FF61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7C323A38" w14:textId="7DC59351" w:rsidR="00FC13B3" w:rsidRDefault="00FC13B3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A86E49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2565</w:t>
    </w:r>
    <w:r w:rsidRPr="00A86E49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232375E" w14:textId="77777777" w:rsidR="00FC13B3" w:rsidRPr="00AB510F" w:rsidRDefault="00FC13B3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B81D85" w14:textId="77777777" w:rsidR="00FC13B3" w:rsidRPr="00A81676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555186CE" w14:textId="77777777" w:rsidR="00FC13B3" w:rsidRPr="006C5D17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33AD60AF" w14:textId="1B2AD171" w:rsidR="00FC13B3" w:rsidRPr="00A86E49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A86E49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2565</w:t>
    </w:r>
    <w:r w:rsidRPr="00A86E49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B4BE9E7" w14:textId="060767E0" w:rsidR="00FC13B3" w:rsidRPr="00484F1E" w:rsidRDefault="00FC13B3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4F48BF" w14:textId="77777777" w:rsidR="00FC13B3" w:rsidRPr="00A81676" w:rsidRDefault="00FC13B3" w:rsidP="00484F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45A6BB3A" w14:textId="77777777" w:rsidR="00FC13B3" w:rsidRPr="006C5D17" w:rsidRDefault="00FC13B3" w:rsidP="00484F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70687D78" w14:textId="747C8D3F" w:rsidR="00FC13B3" w:rsidRDefault="00FC13B3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A86E49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2565</w:t>
    </w:r>
    <w:r w:rsidRPr="00A86E49">
      <w:rPr>
        <w:rFonts w:ascii="Angsana New" w:hAnsi="Angsana New"/>
        <w:b/>
        <w:bCs/>
        <w:sz w:val="32"/>
        <w:szCs w:val="32"/>
        <w:cs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D6B032A" w14:textId="69626846" w:rsidR="00FC13B3" w:rsidRPr="00AB510F" w:rsidRDefault="00FC13B3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582"/>
        </w:tabs>
        <w:ind w:left="158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9046D"/>
    <w:multiLevelType w:val="hybridMultilevel"/>
    <w:tmpl w:val="72A22D9E"/>
    <w:lvl w:ilvl="0" w:tplc="DC541F20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1" w15:restartNumberingAfterBreak="0">
    <w:nsid w:val="05BC27D1"/>
    <w:multiLevelType w:val="hybridMultilevel"/>
    <w:tmpl w:val="5CEAEBA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AE66467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6181F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53F072D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8242B38"/>
    <w:multiLevelType w:val="hybridMultilevel"/>
    <w:tmpl w:val="8B4ED292"/>
    <w:lvl w:ilvl="0" w:tplc="CED8E99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524713"/>
    <w:multiLevelType w:val="hybridMultilevel"/>
    <w:tmpl w:val="097AF6D4"/>
    <w:lvl w:ilvl="0" w:tplc="97B2ED6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3"/>
  </w:num>
  <w:num w:numId="13">
    <w:abstractNumId w:val="23"/>
  </w:num>
  <w:num w:numId="14">
    <w:abstractNumId w:val="16"/>
  </w:num>
  <w:num w:numId="15">
    <w:abstractNumId w:val="18"/>
  </w:num>
  <w:num w:numId="16">
    <w:abstractNumId w:val="24"/>
  </w:num>
  <w:num w:numId="17">
    <w:abstractNumId w:val="21"/>
  </w:num>
  <w:num w:numId="18">
    <w:abstractNumId w:val="12"/>
  </w:num>
  <w:num w:numId="19">
    <w:abstractNumId w:val="22"/>
  </w:num>
  <w:num w:numId="20">
    <w:abstractNumId w:val="25"/>
  </w:num>
  <w:num w:numId="21">
    <w:abstractNumId w:val="20"/>
  </w:num>
  <w:num w:numId="22">
    <w:abstractNumId w:val="10"/>
  </w:num>
  <w:num w:numId="23">
    <w:abstractNumId w:val="26"/>
  </w:num>
  <w:num w:numId="24">
    <w:abstractNumId w:val="19"/>
  </w:num>
  <w:num w:numId="25">
    <w:abstractNumId w:val="15"/>
  </w:num>
  <w:num w:numId="26">
    <w:abstractNumId w:val="11"/>
  </w:num>
  <w:num w:numId="27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FE3"/>
    <w:rsid w:val="00002832"/>
    <w:rsid w:val="00003228"/>
    <w:rsid w:val="00003982"/>
    <w:rsid w:val="00003A59"/>
    <w:rsid w:val="00005588"/>
    <w:rsid w:val="00005A66"/>
    <w:rsid w:val="0000674B"/>
    <w:rsid w:val="00006AA3"/>
    <w:rsid w:val="00006E66"/>
    <w:rsid w:val="0001026B"/>
    <w:rsid w:val="000107B4"/>
    <w:rsid w:val="00011503"/>
    <w:rsid w:val="000116F5"/>
    <w:rsid w:val="00011713"/>
    <w:rsid w:val="000117EA"/>
    <w:rsid w:val="000118D6"/>
    <w:rsid w:val="00012C18"/>
    <w:rsid w:val="000131BF"/>
    <w:rsid w:val="0001326B"/>
    <w:rsid w:val="000145D4"/>
    <w:rsid w:val="00015051"/>
    <w:rsid w:val="00015376"/>
    <w:rsid w:val="0001565E"/>
    <w:rsid w:val="00017111"/>
    <w:rsid w:val="000221C0"/>
    <w:rsid w:val="000222A9"/>
    <w:rsid w:val="00024B47"/>
    <w:rsid w:val="0002647D"/>
    <w:rsid w:val="00026621"/>
    <w:rsid w:val="000304E9"/>
    <w:rsid w:val="000309A0"/>
    <w:rsid w:val="00033861"/>
    <w:rsid w:val="00033AF2"/>
    <w:rsid w:val="00033DF3"/>
    <w:rsid w:val="00034C0B"/>
    <w:rsid w:val="00034F62"/>
    <w:rsid w:val="00036B01"/>
    <w:rsid w:val="00036E7D"/>
    <w:rsid w:val="000370D8"/>
    <w:rsid w:val="0004030D"/>
    <w:rsid w:val="00041C50"/>
    <w:rsid w:val="00042EA6"/>
    <w:rsid w:val="0004416A"/>
    <w:rsid w:val="000466BA"/>
    <w:rsid w:val="000500C4"/>
    <w:rsid w:val="00050A84"/>
    <w:rsid w:val="00050DC1"/>
    <w:rsid w:val="00051891"/>
    <w:rsid w:val="000523D2"/>
    <w:rsid w:val="000525CD"/>
    <w:rsid w:val="000532AC"/>
    <w:rsid w:val="000532E2"/>
    <w:rsid w:val="00053469"/>
    <w:rsid w:val="000576E6"/>
    <w:rsid w:val="00057AAB"/>
    <w:rsid w:val="000608FA"/>
    <w:rsid w:val="0006092B"/>
    <w:rsid w:val="00060CE2"/>
    <w:rsid w:val="00061710"/>
    <w:rsid w:val="00061BCB"/>
    <w:rsid w:val="00061F90"/>
    <w:rsid w:val="00063FF1"/>
    <w:rsid w:val="0006447D"/>
    <w:rsid w:val="000668DC"/>
    <w:rsid w:val="00066FBA"/>
    <w:rsid w:val="00067EFA"/>
    <w:rsid w:val="00071855"/>
    <w:rsid w:val="00071E99"/>
    <w:rsid w:val="00072380"/>
    <w:rsid w:val="000753B9"/>
    <w:rsid w:val="00075442"/>
    <w:rsid w:val="00075709"/>
    <w:rsid w:val="0007570B"/>
    <w:rsid w:val="000767FA"/>
    <w:rsid w:val="0007764B"/>
    <w:rsid w:val="00077853"/>
    <w:rsid w:val="00077BDD"/>
    <w:rsid w:val="000801B5"/>
    <w:rsid w:val="00080381"/>
    <w:rsid w:val="00080B06"/>
    <w:rsid w:val="0008263F"/>
    <w:rsid w:val="00083DDF"/>
    <w:rsid w:val="00084E5B"/>
    <w:rsid w:val="00090CC0"/>
    <w:rsid w:val="00090F00"/>
    <w:rsid w:val="000918A8"/>
    <w:rsid w:val="00091AB6"/>
    <w:rsid w:val="000922B5"/>
    <w:rsid w:val="0009235A"/>
    <w:rsid w:val="00094EC6"/>
    <w:rsid w:val="00095E87"/>
    <w:rsid w:val="00096CAA"/>
    <w:rsid w:val="000972AC"/>
    <w:rsid w:val="00097439"/>
    <w:rsid w:val="000A00CD"/>
    <w:rsid w:val="000A2D59"/>
    <w:rsid w:val="000A44E3"/>
    <w:rsid w:val="000A4576"/>
    <w:rsid w:val="000A4F17"/>
    <w:rsid w:val="000A4FE3"/>
    <w:rsid w:val="000A50D5"/>
    <w:rsid w:val="000A51A2"/>
    <w:rsid w:val="000A6E2F"/>
    <w:rsid w:val="000A7047"/>
    <w:rsid w:val="000A7C3B"/>
    <w:rsid w:val="000B1FA2"/>
    <w:rsid w:val="000B20D1"/>
    <w:rsid w:val="000B3534"/>
    <w:rsid w:val="000B3BFB"/>
    <w:rsid w:val="000B3FFC"/>
    <w:rsid w:val="000B475A"/>
    <w:rsid w:val="000B4FD4"/>
    <w:rsid w:val="000B5036"/>
    <w:rsid w:val="000B6061"/>
    <w:rsid w:val="000B64CC"/>
    <w:rsid w:val="000B7875"/>
    <w:rsid w:val="000B7F4F"/>
    <w:rsid w:val="000B7FA1"/>
    <w:rsid w:val="000C017F"/>
    <w:rsid w:val="000C0585"/>
    <w:rsid w:val="000C1D31"/>
    <w:rsid w:val="000C1E95"/>
    <w:rsid w:val="000C26EC"/>
    <w:rsid w:val="000C4AA8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915"/>
    <w:rsid w:val="000D734E"/>
    <w:rsid w:val="000D7BCB"/>
    <w:rsid w:val="000E09B7"/>
    <w:rsid w:val="000E218B"/>
    <w:rsid w:val="000E2CDF"/>
    <w:rsid w:val="000E34C4"/>
    <w:rsid w:val="000E3A81"/>
    <w:rsid w:val="000E3B21"/>
    <w:rsid w:val="000E4171"/>
    <w:rsid w:val="000E4A1A"/>
    <w:rsid w:val="000E4A30"/>
    <w:rsid w:val="000E4ED5"/>
    <w:rsid w:val="000E5717"/>
    <w:rsid w:val="000E5895"/>
    <w:rsid w:val="000E5CBD"/>
    <w:rsid w:val="000E6E07"/>
    <w:rsid w:val="000E7313"/>
    <w:rsid w:val="000E7ABC"/>
    <w:rsid w:val="000E7F8B"/>
    <w:rsid w:val="000F0333"/>
    <w:rsid w:val="000F0C4F"/>
    <w:rsid w:val="000F1F25"/>
    <w:rsid w:val="000F28C4"/>
    <w:rsid w:val="000F2D99"/>
    <w:rsid w:val="000F3096"/>
    <w:rsid w:val="000F5165"/>
    <w:rsid w:val="000F52B5"/>
    <w:rsid w:val="000F6799"/>
    <w:rsid w:val="000F6D15"/>
    <w:rsid w:val="000F78E8"/>
    <w:rsid w:val="001010D0"/>
    <w:rsid w:val="001013B2"/>
    <w:rsid w:val="00102B46"/>
    <w:rsid w:val="001030B1"/>
    <w:rsid w:val="00106F94"/>
    <w:rsid w:val="001074E3"/>
    <w:rsid w:val="00107666"/>
    <w:rsid w:val="00107944"/>
    <w:rsid w:val="00110702"/>
    <w:rsid w:val="001134B2"/>
    <w:rsid w:val="00113B59"/>
    <w:rsid w:val="0011483C"/>
    <w:rsid w:val="00114C18"/>
    <w:rsid w:val="00114EEC"/>
    <w:rsid w:val="00115133"/>
    <w:rsid w:val="001156F5"/>
    <w:rsid w:val="00115E1C"/>
    <w:rsid w:val="0011655A"/>
    <w:rsid w:val="00121275"/>
    <w:rsid w:val="0012139F"/>
    <w:rsid w:val="0012169E"/>
    <w:rsid w:val="00121E13"/>
    <w:rsid w:val="00121E85"/>
    <w:rsid w:val="0012210F"/>
    <w:rsid w:val="00124E71"/>
    <w:rsid w:val="00125096"/>
    <w:rsid w:val="00126B14"/>
    <w:rsid w:val="001277CD"/>
    <w:rsid w:val="001278A8"/>
    <w:rsid w:val="001310E0"/>
    <w:rsid w:val="00132697"/>
    <w:rsid w:val="001332AB"/>
    <w:rsid w:val="00133885"/>
    <w:rsid w:val="00133A51"/>
    <w:rsid w:val="00134367"/>
    <w:rsid w:val="00134879"/>
    <w:rsid w:val="0013539E"/>
    <w:rsid w:val="00135889"/>
    <w:rsid w:val="00136CFF"/>
    <w:rsid w:val="001409B9"/>
    <w:rsid w:val="001419DE"/>
    <w:rsid w:val="00142A7B"/>
    <w:rsid w:val="00144FA8"/>
    <w:rsid w:val="001458DE"/>
    <w:rsid w:val="0014603A"/>
    <w:rsid w:val="00146A37"/>
    <w:rsid w:val="0014704A"/>
    <w:rsid w:val="0014756A"/>
    <w:rsid w:val="00150232"/>
    <w:rsid w:val="00153FD3"/>
    <w:rsid w:val="0015440C"/>
    <w:rsid w:val="00155F36"/>
    <w:rsid w:val="00156819"/>
    <w:rsid w:val="0016024F"/>
    <w:rsid w:val="00161552"/>
    <w:rsid w:val="00161C73"/>
    <w:rsid w:val="00163454"/>
    <w:rsid w:val="001637EB"/>
    <w:rsid w:val="001640D1"/>
    <w:rsid w:val="00165C39"/>
    <w:rsid w:val="00166199"/>
    <w:rsid w:val="001662E7"/>
    <w:rsid w:val="00170F36"/>
    <w:rsid w:val="00171AE8"/>
    <w:rsid w:val="001725A7"/>
    <w:rsid w:val="00172E27"/>
    <w:rsid w:val="00173600"/>
    <w:rsid w:val="00173BBB"/>
    <w:rsid w:val="00173C56"/>
    <w:rsid w:val="00173D34"/>
    <w:rsid w:val="001741F2"/>
    <w:rsid w:val="001746B0"/>
    <w:rsid w:val="00174ADA"/>
    <w:rsid w:val="00175228"/>
    <w:rsid w:val="001756FF"/>
    <w:rsid w:val="0017686A"/>
    <w:rsid w:val="00177183"/>
    <w:rsid w:val="0017723A"/>
    <w:rsid w:val="00180155"/>
    <w:rsid w:val="00180BB6"/>
    <w:rsid w:val="00180C69"/>
    <w:rsid w:val="00181A98"/>
    <w:rsid w:val="00181E5B"/>
    <w:rsid w:val="00182C08"/>
    <w:rsid w:val="001834E7"/>
    <w:rsid w:val="00183549"/>
    <w:rsid w:val="001858E6"/>
    <w:rsid w:val="00185A6B"/>
    <w:rsid w:val="00185B16"/>
    <w:rsid w:val="00190916"/>
    <w:rsid w:val="00190CDF"/>
    <w:rsid w:val="001919D1"/>
    <w:rsid w:val="00191FF9"/>
    <w:rsid w:val="00194609"/>
    <w:rsid w:val="00194981"/>
    <w:rsid w:val="0019530C"/>
    <w:rsid w:val="00195830"/>
    <w:rsid w:val="00195F57"/>
    <w:rsid w:val="001A0313"/>
    <w:rsid w:val="001A05DC"/>
    <w:rsid w:val="001A0C44"/>
    <w:rsid w:val="001A12CD"/>
    <w:rsid w:val="001A2ED8"/>
    <w:rsid w:val="001A2F86"/>
    <w:rsid w:val="001A34CC"/>
    <w:rsid w:val="001A365F"/>
    <w:rsid w:val="001A41C5"/>
    <w:rsid w:val="001A4653"/>
    <w:rsid w:val="001A5263"/>
    <w:rsid w:val="001A5411"/>
    <w:rsid w:val="001A60A8"/>
    <w:rsid w:val="001A6914"/>
    <w:rsid w:val="001A6F6E"/>
    <w:rsid w:val="001B092A"/>
    <w:rsid w:val="001B1017"/>
    <w:rsid w:val="001B1A63"/>
    <w:rsid w:val="001B2199"/>
    <w:rsid w:val="001B21B6"/>
    <w:rsid w:val="001B22AB"/>
    <w:rsid w:val="001B272C"/>
    <w:rsid w:val="001B3573"/>
    <w:rsid w:val="001B36A6"/>
    <w:rsid w:val="001B47C1"/>
    <w:rsid w:val="001B616A"/>
    <w:rsid w:val="001B71DB"/>
    <w:rsid w:val="001B7203"/>
    <w:rsid w:val="001B757F"/>
    <w:rsid w:val="001B7E60"/>
    <w:rsid w:val="001C10E2"/>
    <w:rsid w:val="001C1727"/>
    <w:rsid w:val="001C1B15"/>
    <w:rsid w:val="001C1C45"/>
    <w:rsid w:val="001C21BD"/>
    <w:rsid w:val="001C2877"/>
    <w:rsid w:val="001C2D0F"/>
    <w:rsid w:val="001C34FF"/>
    <w:rsid w:val="001C4A2C"/>
    <w:rsid w:val="001C5800"/>
    <w:rsid w:val="001C5867"/>
    <w:rsid w:val="001C5EF2"/>
    <w:rsid w:val="001C721C"/>
    <w:rsid w:val="001C7372"/>
    <w:rsid w:val="001C7EF9"/>
    <w:rsid w:val="001D0858"/>
    <w:rsid w:val="001D36AD"/>
    <w:rsid w:val="001D4659"/>
    <w:rsid w:val="001D4C7C"/>
    <w:rsid w:val="001D4CB2"/>
    <w:rsid w:val="001D55B5"/>
    <w:rsid w:val="001D5FA7"/>
    <w:rsid w:val="001D60D1"/>
    <w:rsid w:val="001D6492"/>
    <w:rsid w:val="001D64EF"/>
    <w:rsid w:val="001E11D2"/>
    <w:rsid w:val="001E2524"/>
    <w:rsid w:val="001E2842"/>
    <w:rsid w:val="001E2C7C"/>
    <w:rsid w:val="001E421E"/>
    <w:rsid w:val="001E6BB5"/>
    <w:rsid w:val="001E6DA9"/>
    <w:rsid w:val="001E77C3"/>
    <w:rsid w:val="001F0F07"/>
    <w:rsid w:val="001F16AE"/>
    <w:rsid w:val="001F1DF1"/>
    <w:rsid w:val="001F2A70"/>
    <w:rsid w:val="001F2DD6"/>
    <w:rsid w:val="001F3639"/>
    <w:rsid w:val="001F3E70"/>
    <w:rsid w:val="001F4477"/>
    <w:rsid w:val="001F4D4E"/>
    <w:rsid w:val="001F5BFF"/>
    <w:rsid w:val="001F7210"/>
    <w:rsid w:val="002002FA"/>
    <w:rsid w:val="0020067D"/>
    <w:rsid w:val="00201402"/>
    <w:rsid w:val="002018BD"/>
    <w:rsid w:val="00202832"/>
    <w:rsid w:val="002028C7"/>
    <w:rsid w:val="00202BED"/>
    <w:rsid w:val="002030BA"/>
    <w:rsid w:val="002043A9"/>
    <w:rsid w:val="00205A6A"/>
    <w:rsid w:val="00205F72"/>
    <w:rsid w:val="00206551"/>
    <w:rsid w:val="00206E43"/>
    <w:rsid w:val="002071BF"/>
    <w:rsid w:val="00212ED2"/>
    <w:rsid w:val="00213D20"/>
    <w:rsid w:val="00214BF1"/>
    <w:rsid w:val="0021502C"/>
    <w:rsid w:val="00215617"/>
    <w:rsid w:val="00217969"/>
    <w:rsid w:val="00220B16"/>
    <w:rsid w:val="0022154F"/>
    <w:rsid w:val="00222B8D"/>
    <w:rsid w:val="00223D92"/>
    <w:rsid w:val="002253C8"/>
    <w:rsid w:val="00227BB7"/>
    <w:rsid w:val="00230B7E"/>
    <w:rsid w:val="00230C71"/>
    <w:rsid w:val="00231412"/>
    <w:rsid w:val="002325AE"/>
    <w:rsid w:val="00234F79"/>
    <w:rsid w:val="00235652"/>
    <w:rsid w:val="00235A08"/>
    <w:rsid w:val="00235C8C"/>
    <w:rsid w:val="002376E3"/>
    <w:rsid w:val="002401AE"/>
    <w:rsid w:val="00241D51"/>
    <w:rsid w:val="00242874"/>
    <w:rsid w:val="00243A8C"/>
    <w:rsid w:val="00243ACB"/>
    <w:rsid w:val="00243BE3"/>
    <w:rsid w:val="002448B1"/>
    <w:rsid w:val="00245B42"/>
    <w:rsid w:val="00247292"/>
    <w:rsid w:val="00247A3F"/>
    <w:rsid w:val="0025054D"/>
    <w:rsid w:val="00250612"/>
    <w:rsid w:val="002510C0"/>
    <w:rsid w:val="00251780"/>
    <w:rsid w:val="00251D54"/>
    <w:rsid w:val="00252A26"/>
    <w:rsid w:val="002544AA"/>
    <w:rsid w:val="0025523F"/>
    <w:rsid w:val="00255A7B"/>
    <w:rsid w:val="00255C9D"/>
    <w:rsid w:val="00255FDB"/>
    <w:rsid w:val="002573C1"/>
    <w:rsid w:val="002607D0"/>
    <w:rsid w:val="00261303"/>
    <w:rsid w:val="00261D31"/>
    <w:rsid w:val="0026204C"/>
    <w:rsid w:val="0026254C"/>
    <w:rsid w:val="002632F3"/>
    <w:rsid w:val="002640A8"/>
    <w:rsid w:val="00266F77"/>
    <w:rsid w:val="00267138"/>
    <w:rsid w:val="002676CB"/>
    <w:rsid w:val="00267E32"/>
    <w:rsid w:val="00271CB6"/>
    <w:rsid w:val="00271D80"/>
    <w:rsid w:val="002724C5"/>
    <w:rsid w:val="00272E6A"/>
    <w:rsid w:val="00272EB5"/>
    <w:rsid w:val="00275527"/>
    <w:rsid w:val="00275719"/>
    <w:rsid w:val="00275A15"/>
    <w:rsid w:val="00276505"/>
    <w:rsid w:val="00277305"/>
    <w:rsid w:val="002809D4"/>
    <w:rsid w:val="002817B3"/>
    <w:rsid w:val="002818C6"/>
    <w:rsid w:val="00283D5F"/>
    <w:rsid w:val="00283DA9"/>
    <w:rsid w:val="002854C0"/>
    <w:rsid w:val="00285EAA"/>
    <w:rsid w:val="0029062F"/>
    <w:rsid w:val="00291247"/>
    <w:rsid w:val="002913DD"/>
    <w:rsid w:val="00291ED6"/>
    <w:rsid w:val="00292AB1"/>
    <w:rsid w:val="00293947"/>
    <w:rsid w:val="00296822"/>
    <w:rsid w:val="00296A3C"/>
    <w:rsid w:val="00297807"/>
    <w:rsid w:val="00297CE1"/>
    <w:rsid w:val="002A03D0"/>
    <w:rsid w:val="002A08D1"/>
    <w:rsid w:val="002A0AA7"/>
    <w:rsid w:val="002A0BCA"/>
    <w:rsid w:val="002A2402"/>
    <w:rsid w:val="002A26C8"/>
    <w:rsid w:val="002A2847"/>
    <w:rsid w:val="002A436C"/>
    <w:rsid w:val="002A4914"/>
    <w:rsid w:val="002A542A"/>
    <w:rsid w:val="002A68BC"/>
    <w:rsid w:val="002A7624"/>
    <w:rsid w:val="002B0713"/>
    <w:rsid w:val="002B10DA"/>
    <w:rsid w:val="002B1215"/>
    <w:rsid w:val="002B19A5"/>
    <w:rsid w:val="002B1A09"/>
    <w:rsid w:val="002B348F"/>
    <w:rsid w:val="002B349B"/>
    <w:rsid w:val="002B5FF1"/>
    <w:rsid w:val="002B6A04"/>
    <w:rsid w:val="002B7D6A"/>
    <w:rsid w:val="002C0E6B"/>
    <w:rsid w:val="002C0FE9"/>
    <w:rsid w:val="002C136C"/>
    <w:rsid w:val="002C42D2"/>
    <w:rsid w:val="002C4705"/>
    <w:rsid w:val="002C51F5"/>
    <w:rsid w:val="002C5913"/>
    <w:rsid w:val="002C60CB"/>
    <w:rsid w:val="002C62E8"/>
    <w:rsid w:val="002C6897"/>
    <w:rsid w:val="002C738C"/>
    <w:rsid w:val="002C7BD5"/>
    <w:rsid w:val="002D00F5"/>
    <w:rsid w:val="002D1BD0"/>
    <w:rsid w:val="002D24E1"/>
    <w:rsid w:val="002D3014"/>
    <w:rsid w:val="002D4213"/>
    <w:rsid w:val="002D4AF9"/>
    <w:rsid w:val="002D4D1D"/>
    <w:rsid w:val="002D4F05"/>
    <w:rsid w:val="002D502E"/>
    <w:rsid w:val="002D58F9"/>
    <w:rsid w:val="002D657F"/>
    <w:rsid w:val="002D6A23"/>
    <w:rsid w:val="002D7036"/>
    <w:rsid w:val="002E0835"/>
    <w:rsid w:val="002E1130"/>
    <w:rsid w:val="002E1453"/>
    <w:rsid w:val="002E1A20"/>
    <w:rsid w:val="002E1E38"/>
    <w:rsid w:val="002E23E1"/>
    <w:rsid w:val="002E3646"/>
    <w:rsid w:val="002E480D"/>
    <w:rsid w:val="002E4C8C"/>
    <w:rsid w:val="002E56C0"/>
    <w:rsid w:val="002E6AC7"/>
    <w:rsid w:val="002E6CD3"/>
    <w:rsid w:val="002E7AC9"/>
    <w:rsid w:val="002F1DD9"/>
    <w:rsid w:val="002F303B"/>
    <w:rsid w:val="002F49B3"/>
    <w:rsid w:val="002F5C14"/>
    <w:rsid w:val="002F730D"/>
    <w:rsid w:val="002F76DC"/>
    <w:rsid w:val="002F7DD3"/>
    <w:rsid w:val="003004BD"/>
    <w:rsid w:val="00300F7C"/>
    <w:rsid w:val="00301198"/>
    <w:rsid w:val="00301349"/>
    <w:rsid w:val="00301375"/>
    <w:rsid w:val="0030252A"/>
    <w:rsid w:val="003040CF"/>
    <w:rsid w:val="00305FE5"/>
    <w:rsid w:val="00307D2F"/>
    <w:rsid w:val="0031007F"/>
    <w:rsid w:val="00310D55"/>
    <w:rsid w:val="0031120C"/>
    <w:rsid w:val="00312879"/>
    <w:rsid w:val="00312D8A"/>
    <w:rsid w:val="00313708"/>
    <w:rsid w:val="00314D19"/>
    <w:rsid w:val="00314EF8"/>
    <w:rsid w:val="003153C0"/>
    <w:rsid w:val="003156D6"/>
    <w:rsid w:val="003157A9"/>
    <w:rsid w:val="00316103"/>
    <w:rsid w:val="00316757"/>
    <w:rsid w:val="00316B7F"/>
    <w:rsid w:val="00317859"/>
    <w:rsid w:val="00321091"/>
    <w:rsid w:val="003210A4"/>
    <w:rsid w:val="00321558"/>
    <w:rsid w:val="00322FB7"/>
    <w:rsid w:val="00324867"/>
    <w:rsid w:val="00325572"/>
    <w:rsid w:val="003256E1"/>
    <w:rsid w:val="00326634"/>
    <w:rsid w:val="00326CD8"/>
    <w:rsid w:val="00326CE2"/>
    <w:rsid w:val="003304D6"/>
    <w:rsid w:val="00330632"/>
    <w:rsid w:val="00331006"/>
    <w:rsid w:val="00331221"/>
    <w:rsid w:val="0033324C"/>
    <w:rsid w:val="00333C6D"/>
    <w:rsid w:val="003351AC"/>
    <w:rsid w:val="003355D7"/>
    <w:rsid w:val="00335B4E"/>
    <w:rsid w:val="00335EB8"/>
    <w:rsid w:val="00336E21"/>
    <w:rsid w:val="00336EA8"/>
    <w:rsid w:val="0033724F"/>
    <w:rsid w:val="00337AC8"/>
    <w:rsid w:val="00337EAE"/>
    <w:rsid w:val="00340ECB"/>
    <w:rsid w:val="00342099"/>
    <w:rsid w:val="00342DDA"/>
    <w:rsid w:val="00343AC8"/>
    <w:rsid w:val="00343BC3"/>
    <w:rsid w:val="0034421B"/>
    <w:rsid w:val="003448E1"/>
    <w:rsid w:val="00344CDB"/>
    <w:rsid w:val="00345012"/>
    <w:rsid w:val="0034538C"/>
    <w:rsid w:val="00346203"/>
    <w:rsid w:val="00346F05"/>
    <w:rsid w:val="0035090A"/>
    <w:rsid w:val="003509E9"/>
    <w:rsid w:val="0035193E"/>
    <w:rsid w:val="00352FCA"/>
    <w:rsid w:val="00352FE2"/>
    <w:rsid w:val="00353363"/>
    <w:rsid w:val="00353E7C"/>
    <w:rsid w:val="0035630D"/>
    <w:rsid w:val="00357055"/>
    <w:rsid w:val="00360ABC"/>
    <w:rsid w:val="00360B81"/>
    <w:rsid w:val="00363746"/>
    <w:rsid w:val="0036490C"/>
    <w:rsid w:val="0036497D"/>
    <w:rsid w:val="00364FA2"/>
    <w:rsid w:val="003664C6"/>
    <w:rsid w:val="003669C0"/>
    <w:rsid w:val="00367951"/>
    <w:rsid w:val="00367B7E"/>
    <w:rsid w:val="00370104"/>
    <w:rsid w:val="0037055C"/>
    <w:rsid w:val="0037365C"/>
    <w:rsid w:val="00374B43"/>
    <w:rsid w:val="003757A2"/>
    <w:rsid w:val="00375D12"/>
    <w:rsid w:val="003762C4"/>
    <w:rsid w:val="003772AA"/>
    <w:rsid w:val="00377A88"/>
    <w:rsid w:val="00377EA8"/>
    <w:rsid w:val="003814A6"/>
    <w:rsid w:val="003824DF"/>
    <w:rsid w:val="0038287C"/>
    <w:rsid w:val="00384E79"/>
    <w:rsid w:val="003850B5"/>
    <w:rsid w:val="00391D68"/>
    <w:rsid w:val="00391FFC"/>
    <w:rsid w:val="00392D29"/>
    <w:rsid w:val="00393896"/>
    <w:rsid w:val="00393F4F"/>
    <w:rsid w:val="003947FD"/>
    <w:rsid w:val="00395753"/>
    <w:rsid w:val="00395E78"/>
    <w:rsid w:val="003963BE"/>
    <w:rsid w:val="003A0896"/>
    <w:rsid w:val="003A0F59"/>
    <w:rsid w:val="003A10FF"/>
    <w:rsid w:val="003A2B5E"/>
    <w:rsid w:val="003A3063"/>
    <w:rsid w:val="003A30B0"/>
    <w:rsid w:val="003A39A0"/>
    <w:rsid w:val="003A4109"/>
    <w:rsid w:val="003A4771"/>
    <w:rsid w:val="003A5736"/>
    <w:rsid w:val="003A5B15"/>
    <w:rsid w:val="003A62D7"/>
    <w:rsid w:val="003A67B2"/>
    <w:rsid w:val="003A7938"/>
    <w:rsid w:val="003A7C57"/>
    <w:rsid w:val="003B04ED"/>
    <w:rsid w:val="003B1874"/>
    <w:rsid w:val="003B3018"/>
    <w:rsid w:val="003B52C9"/>
    <w:rsid w:val="003B58DB"/>
    <w:rsid w:val="003B6B95"/>
    <w:rsid w:val="003C0089"/>
    <w:rsid w:val="003C0602"/>
    <w:rsid w:val="003C25D9"/>
    <w:rsid w:val="003C2C10"/>
    <w:rsid w:val="003C3F97"/>
    <w:rsid w:val="003C42BE"/>
    <w:rsid w:val="003C460C"/>
    <w:rsid w:val="003C4AB7"/>
    <w:rsid w:val="003C546B"/>
    <w:rsid w:val="003D09F9"/>
    <w:rsid w:val="003D0FF1"/>
    <w:rsid w:val="003D147D"/>
    <w:rsid w:val="003D3976"/>
    <w:rsid w:val="003D3E63"/>
    <w:rsid w:val="003D4848"/>
    <w:rsid w:val="003D515D"/>
    <w:rsid w:val="003D52C3"/>
    <w:rsid w:val="003D5E6A"/>
    <w:rsid w:val="003D7BA7"/>
    <w:rsid w:val="003E12B6"/>
    <w:rsid w:val="003E1629"/>
    <w:rsid w:val="003E17AB"/>
    <w:rsid w:val="003E1EAD"/>
    <w:rsid w:val="003E2EA2"/>
    <w:rsid w:val="003E2EDC"/>
    <w:rsid w:val="003E4045"/>
    <w:rsid w:val="003E4AA9"/>
    <w:rsid w:val="003E5758"/>
    <w:rsid w:val="003E63B8"/>
    <w:rsid w:val="003E6848"/>
    <w:rsid w:val="003E6CAE"/>
    <w:rsid w:val="003E6E3C"/>
    <w:rsid w:val="003E7CE3"/>
    <w:rsid w:val="003F10EB"/>
    <w:rsid w:val="003F13B2"/>
    <w:rsid w:val="003F1515"/>
    <w:rsid w:val="003F1DA7"/>
    <w:rsid w:val="003F1DDE"/>
    <w:rsid w:val="003F3071"/>
    <w:rsid w:val="003F45D8"/>
    <w:rsid w:val="003F4AD8"/>
    <w:rsid w:val="003F4BBE"/>
    <w:rsid w:val="003F5EF5"/>
    <w:rsid w:val="003F6830"/>
    <w:rsid w:val="003F68F2"/>
    <w:rsid w:val="003F73C3"/>
    <w:rsid w:val="0040129E"/>
    <w:rsid w:val="00401B31"/>
    <w:rsid w:val="00401F5F"/>
    <w:rsid w:val="00403B12"/>
    <w:rsid w:val="00403B8D"/>
    <w:rsid w:val="004042F7"/>
    <w:rsid w:val="004044A8"/>
    <w:rsid w:val="0040482E"/>
    <w:rsid w:val="004059C7"/>
    <w:rsid w:val="00410385"/>
    <w:rsid w:val="004105D8"/>
    <w:rsid w:val="004106D4"/>
    <w:rsid w:val="0041098F"/>
    <w:rsid w:val="00411F3E"/>
    <w:rsid w:val="00412311"/>
    <w:rsid w:val="00412FD5"/>
    <w:rsid w:val="00414BF6"/>
    <w:rsid w:val="00415307"/>
    <w:rsid w:val="004163B7"/>
    <w:rsid w:val="00417561"/>
    <w:rsid w:val="00420B7B"/>
    <w:rsid w:val="0042195F"/>
    <w:rsid w:val="00423A25"/>
    <w:rsid w:val="00423D00"/>
    <w:rsid w:val="00424550"/>
    <w:rsid w:val="00425859"/>
    <w:rsid w:val="004259D8"/>
    <w:rsid w:val="004262B0"/>
    <w:rsid w:val="00426768"/>
    <w:rsid w:val="00427483"/>
    <w:rsid w:val="00427981"/>
    <w:rsid w:val="00427BFE"/>
    <w:rsid w:val="00430BF6"/>
    <w:rsid w:val="004322CC"/>
    <w:rsid w:val="00433B82"/>
    <w:rsid w:val="00434752"/>
    <w:rsid w:val="004353EB"/>
    <w:rsid w:val="0043541E"/>
    <w:rsid w:val="0043573C"/>
    <w:rsid w:val="00436CFE"/>
    <w:rsid w:val="00437AF5"/>
    <w:rsid w:val="00437DF7"/>
    <w:rsid w:val="00440D6F"/>
    <w:rsid w:val="00441471"/>
    <w:rsid w:val="00442BD3"/>
    <w:rsid w:val="004430C8"/>
    <w:rsid w:val="0044478C"/>
    <w:rsid w:val="00444C25"/>
    <w:rsid w:val="00446E5E"/>
    <w:rsid w:val="0045089E"/>
    <w:rsid w:val="0045242F"/>
    <w:rsid w:val="00452728"/>
    <w:rsid w:val="00452908"/>
    <w:rsid w:val="00453FFF"/>
    <w:rsid w:val="0045400C"/>
    <w:rsid w:val="00455DB9"/>
    <w:rsid w:val="0045639B"/>
    <w:rsid w:val="004575C4"/>
    <w:rsid w:val="00457793"/>
    <w:rsid w:val="00457810"/>
    <w:rsid w:val="004606DE"/>
    <w:rsid w:val="00460EE0"/>
    <w:rsid w:val="0046261B"/>
    <w:rsid w:val="0046396D"/>
    <w:rsid w:val="00463A8E"/>
    <w:rsid w:val="00463C1E"/>
    <w:rsid w:val="004648D6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18"/>
    <w:rsid w:val="00477244"/>
    <w:rsid w:val="004803D6"/>
    <w:rsid w:val="00480547"/>
    <w:rsid w:val="00480944"/>
    <w:rsid w:val="00480EE8"/>
    <w:rsid w:val="00481110"/>
    <w:rsid w:val="00481B37"/>
    <w:rsid w:val="00481E65"/>
    <w:rsid w:val="00482BC8"/>
    <w:rsid w:val="00484A4A"/>
    <w:rsid w:val="00484A70"/>
    <w:rsid w:val="00484E04"/>
    <w:rsid w:val="00484F1E"/>
    <w:rsid w:val="004858DE"/>
    <w:rsid w:val="00485930"/>
    <w:rsid w:val="00485D17"/>
    <w:rsid w:val="00486845"/>
    <w:rsid w:val="0049013E"/>
    <w:rsid w:val="0049049D"/>
    <w:rsid w:val="00491767"/>
    <w:rsid w:val="00491AB3"/>
    <w:rsid w:val="0049222C"/>
    <w:rsid w:val="0049370C"/>
    <w:rsid w:val="00493DE7"/>
    <w:rsid w:val="00494ECA"/>
    <w:rsid w:val="004969BE"/>
    <w:rsid w:val="00496EE4"/>
    <w:rsid w:val="004A038F"/>
    <w:rsid w:val="004A0715"/>
    <w:rsid w:val="004A0807"/>
    <w:rsid w:val="004A128F"/>
    <w:rsid w:val="004A12F2"/>
    <w:rsid w:val="004A1AC0"/>
    <w:rsid w:val="004A2436"/>
    <w:rsid w:val="004A2546"/>
    <w:rsid w:val="004A2BE5"/>
    <w:rsid w:val="004A3360"/>
    <w:rsid w:val="004A3703"/>
    <w:rsid w:val="004A475A"/>
    <w:rsid w:val="004A4BBA"/>
    <w:rsid w:val="004A5D87"/>
    <w:rsid w:val="004A5EF7"/>
    <w:rsid w:val="004A5F51"/>
    <w:rsid w:val="004A6097"/>
    <w:rsid w:val="004A6757"/>
    <w:rsid w:val="004A7BA7"/>
    <w:rsid w:val="004B17F2"/>
    <w:rsid w:val="004B1B62"/>
    <w:rsid w:val="004B2057"/>
    <w:rsid w:val="004B24AE"/>
    <w:rsid w:val="004B2CC9"/>
    <w:rsid w:val="004B32C2"/>
    <w:rsid w:val="004B3982"/>
    <w:rsid w:val="004B52ED"/>
    <w:rsid w:val="004B6428"/>
    <w:rsid w:val="004B675D"/>
    <w:rsid w:val="004B6AE8"/>
    <w:rsid w:val="004B6CB7"/>
    <w:rsid w:val="004B721C"/>
    <w:rsid w:val="004B752F"/>
    <w:rsid w:val="004B7BD2"/>
    <w:rsid w:val="004C05F6"/>
    <w:rsid w:val="004C1ED8"/>
    <w:rsid w:val="004C20E7"/>
    <w:rsid w:val="004C3AB8"/>
    <w:rsid w:val="004C457C"/>
    <w:rsid w:val="004C493E"/>
    <w:rsid w:val="004C50E7"/>
    <w:rsid w:val="004C54D8"/>
    <w:rsid w:val="004C567E"/>
    <w:rsid w:val="004C6E5A"/>
    <w:rsid w:val="004C70B4"/>
    <w:rsid w:val="004C7CC5"/>
    <w:rsid w:val="004D0040"/>
    <w:rsid w:val="004D0A3A"/>
    <w:rsid w:val="004D25B7"/>
    <w:rsid w:val="004D2D58"/>
    <w:rsid w:val="004D3075"/>
    <w:rsid w:val="004D3109"/>
    <w:rsid w:val="004D5C72"/>
    <w:rsid w:val="004D6138"/>
    <w:rsid w:val="004D6425"/>
    <w:rsid w:val="004D68A6"/>
    <w:rsid w:val="004D745D"/>
    <w:rsid w:val="004D7B3A"/>
    <w:rsid w:val="004E1BEF"/>
    <w:rsid w:val="004E3085"/>
    <w:rsid w:val="004E38EC"/>
    <w:rsid w:val="004E488C"/>
    <w:rsid w:val="004E4DF4"/>
    <w:rsid w:val="004E500E"/>
    <w:rsid w:val="004E5916"/>
    <w:rsid w:val="004E60C3"/>
    <w:rsid w:val="004E60DE"/>
    <w:rsid w:val="004E6A51"/>
    <w:rsid w:val="004E6CAA"/>
    <w:rsid w:val="004F0186"/>
    <w:rsid w:val="004F02B3"/>
    <w:rsid w:val="004F166C"/>
    <w:rsid w:val="004F1AFD"/>
    <w:rsid w:val="004F293C"/>
    <w:rsid w:val="004F4704"/>
    <w:rsid w:val="004F6D48"/>
    <w:rsid w:val="005011CB"/>
    <w:rsid w:val="00501242"/>
    <w:rsid w:val="005018FE"/>
    <w:rsid w:val="00502310"/>
    <w:rsid w:val="00502453"/>
    <w:rsid w:val="00502DA8"/>
    <w:rsid w:val="00502F40"/>
    <w:rsid w:val="0050302A"/>
    <w:rsid w:val="00503F79"/>
    <w:rsid w:val="00503FB0"/>
    <w:rsid w:val="0050458C"/>
    <w:rsid w:val="00505C0C"/>
    <w:rsid w:val="005062E3"/>
    <w:rsid w:val="00507417"/>
    <w:rsid w:val="00507AD9"/>
    <w:rsid w:val="0051062F"/>
    <w:rsid w:val="00510951"/>
    <w:rsid w:val="00510F78"/>
    <w:rsid w:val="005117E9"/>
    <w:rsid w:val="0051199F"/>
    <w:rsid w:val="005120D2"/>
    <w:rsid w:val="005145A0"/>
    <w:rsid w:val="005171E8"/>
    <w:rsid w:val="0051797F"/>
    <w:rsid w:val="005205C8"/>
    <w:rsid w:val="00521487"/>
    <w:rsid w:val="00521EC1"/>
    <w:rsid w:val="00522B8D"/>
    <w:rsid w:val="005239D0"/>
    <w:rsid w:val="005243B5"/>
    <w:rsid w:val="00524CE3"/>
    <w:rsid w:val="0052515E"/>
    <w:rsid w:val="00525167"/>
    <w:rsid w:val="00525AD0"/>
    <w:rsid w:val="005279BB"/>
    <w:rsid w:val="00527E0D"/>
    <w:rsid w:val="005307D3"/>
    <w:rsid w:val="00531638"/>
    <w:rsid w:val="0053370F"/>
    <w:rsid w:val="005346DE"/>
    <w:rsid w:val="00535564"/>
    <w:rsid w:val="0053684C"/>
    <w:rsid w:val="00540516"/>
    <w:rsid w:val="00541AEF"/>
    <w:rsid w:val="00541B4E"/>
    <w:rsid w:val="00542284"/>
    <w:rsid w:val="0054360B"/>
    <w:rsid w:val="0054480A"/>
    <w:rsid w:val="00544AE1"/>
    <w:rsid w:val="005461D5"/>
    <w:rsid w:val="00546630"/>
    <w:rsid w:val="00546816"/>
    <w:rsid w:val="00546F86"/>
    <w:rsid w:val="0054798C"/>
    <w:rsid w:val="0055133C"/>
    <w:rsid w:val="00552D97"/>
    <w:rsid w:val="00553114"/>
    <w:rsid w:val="00553255"/>
    <w:rsid w:val="005544FC"/>
    <w:rsid w:val="00554F24"/>
    <w:rsid w:val="00555CFC"/>
    <w:rsid w:val="00555F94"/>
    <w:rsid w:val="00556D60"/>
    <w:rsid w:val="00556E8D"/>
    <w:rsid w:val="00557D16"/>
    <w:rsid w:val="0056078E"/>
    <w:rsid w:val="00560B5E"/>
    <w:rsid w:val="0056176F"/>
    <w:rsid w:val="005619BA"/>
    <w:rsid w:val="00561B86"/>
    <w:rsid w:val="005625E5"/>
    <w:rsid w:val="005628B4"/>
    <w:rsid w:val="00564CB5"/>
    <w:rsid w:val="00566F47"/>
    <w:rsid w:val="00566F95"/>
    <w:rsid w:val="0056733A"/>
    <w:rsid w:val="00567F1B"/>
    <w:rsid w:val="00571626"/>
    <w:rsid w:val="00572516"/>
    <w:rsid w:val="0057357E"/>
    <w:rsid w:val="00574686"/>
    <w:rsid w:val="005754A4"/>
    <w:rsid w:val="00575BAC"/>
    <w:rsid w:val="00576383"/>
    <w:rsid w:val="00580BD3"/>
    <w:rsid w:val="00581158"/>
    <w:rsid w:val="00581EF2"/>
    <w:rsid w:val="00582C3D"/>
    <w:rsid w:val="00583BAF"/>
    <w:rsid w:val="00583FA2"/>
    <w:rsid w:val="005842D2"/>
    <w:rsid w:val="00584A3B"/>
    <w:rsid w:val="00584B99"/>
    <w:rsid w:val="00584DFE"/>
    <w:rsid w:val="00586F1D"/>
    <w:rsid w:val="00587520"/>
    <w:rsid w:val="00587FAC"/>
    <w:rsid w:val="00591183"/>
    <w:rsid w:val="005918F3"/>
    <w:rsid w:val="005925B6"/>
    <w:rsid w:val="00594680"/>
    <w:rsid w:val="0059486A"/>
    <w:rsid w:val="005949D5"/>
    <w:rsid w:val="0059572B"/>
    <w:rsid w:val="005958B4"/>
    <w:rsid w:val="005962AF"/>
    <w:rsid w:val="0059655D"/>
    <w:rsid w:val="00597583"/>
    <w:rsid w:val="005976CC"/>
    <w:rsid w:val="00597B94"/>
    <w:rsid w:val="00597D15"/>
    <w:rsid w:val="005A012A"/>
    <w:rsid w:val="005A0698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A6D22"/>
    <w:rsid w:val="005B1C7D"/>
    <w:rsid w:val="005B3160"/>
    <w:rsid w:val="005B32A2"/>
    <w:rsid w:val="005B3986"/>
    <w:rsid w:val="005B415E"/>
    <w:rsid w:val="005B53CD"/>
    <w:rsid w:val="005B5D9E"/>
    <w:rsid w:val="005B5E62"/>
    <w:rsid w:val="005B656E"/>
    <w:rsid w:val="005B67F1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42B4"/>
    <w:rsid w:val="005C4617"/>
    <w:rsid w:val="005C4B14"/>
    <w:rsid w:val="005C50D9"/>
    <w:rsid w:val="005C5358"/>
    <w:rsid w:val="005C55AD"/>
    <w:rsid w:val="005C6AB3"/>
    <w:rsid w:val="005C7471"/>
    <w:rsid w:val="005C7BD6"/>
    <w:rsid w:val="005D02B1"/>
    <w:rsid w:val="005D05A7"/>
    <w:rsid w:val="005D0C82"/>
    <w:rsid w:val="005D0FE6"/>
    <w:rsid w:val="005D296A"/>
    <w:rsid w:val="005D2EFF"/>
    <w:rsid w:val="005D37A9"/>
    <w:rsid w:val="005D42C4"/>
    <w:rsid w:val="005D4AB1"/>
    <w:rsid w:val="005D4FCD"/>
    <w:rsid w:val="005D5A64"/>
    <w:rsid w:val="005D5DFD"/>
    <w:rsid w:val="005D7807"/>
    <w:rsid w:val="005D785A"/>
    <w:rsid w:val="005D7FCB"/>
    <w:rsid w:val="005D7FE5"/>
    <w:rsid w:val="005E0D69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F07C9"/>
    <w:rsid w:val="005F0821"/>
    <w:rsid w:val="005F19A5"/>
    <w:rsid w:val="005F38AC"/>
    <w:rsid w:val="005F4458"/>
    <w:rsid w:val="005F4BB4"/>
    <w:rsid w:val="005F5B0C"/>
    <w:rsid w:val="005F66C6"/>
    <w:rsid w:val="005F67DF"/>
    <w:rsid w:val="005F70DE"/>
    <w:rsid w:val="00600016"/>
    <w:rsid w:val="00600302"/>
    <w:rsid w:val="006011B9"/>
    <w:rsid w:val="00601363"/>
    <w:rsid w:val="00602688"/>
    <w:rsid w:val="0060342A"/>
    <w:rsid w:val="00603A82"/>
    <w:rsid w:val="006040B9"/>
    <w:rsid w:val="00604B2B"/>
    <w:rsid w:val="00605D07"/>
    <w:rsid w:val="00606739"/>
    <w:rsid w:val="00607053"/>
    <w:rsid w:val="0061056C"/>
    <w:rsid w:val="00611275"/>
    <w:rsid w:val="0061156C"/>
    <w:rsid w:val="006117BA"/>
    <w:rsid w:val="00611D9A"/>
    <w:rsid w:val="006132BC"/>
    <w:rsid w:val="00615788"/>
    <w:rsid w:val="00615A93"/>
    <w:rsid w:val="00616541"/>
    <w:rsid w:val="00617256"/>
    <w:rsid w:val="00617690"/>
    <w:rsid w:val="00617CE1"/>
    <w:rsid w:val="0062018E"/>
    <w:rsid w:val="00621703"/>
    <w:rsid w:val="00621D1D"/>
    <w:rsid w:val="00621EE5"/>
    <w:rsid w:val="00623D2C"/>
    <w:rsid w:val="0062409D"/>
    <w:rsid w:val="0062430E"/>
    <w:rsid w:val="00624E52"/>
    <w:rsid w:val="00625177"/>
    <w:rsid w:val="0062744B"/>
    <w:rsid w:val="00627703"/>
    <w:rsid w:val="006320E3"/>
    <w:rsid w:val="0063231B"/>
    <w:rsid w:val="00632D56"/>
    <w:rsid w:val="00632FD1"/>
    <w:rsid w:val="00633FFC"/>
    <w:rsid w:val="00637537"/>
    <w:rsid w:val="006375AD"/>
    <w:rsid w:val="0064070A"/>
    <w:rsid w:val="00640D5E"/>
    <w:rsid w:val="0064116F"/>
    <w:rsid w:val="00641DE2"/>
    <w:rsid w:val="00642297"/>
    <w:rsid w:val="0064281C"/>
    <w:rsid w:val="0064451E"/>
    <w:rsid w:val="0064466F"/>
    <w:rsid w:val="00644983"/>
    <w:rsid w:val="006475FC"/>
    <w:rsid w:val="006526C5"/>
    <w:rsid w:val="00652BCC"/>
    <w:rsid w:val="00653567"/>
    <w:rsid w:val="00653577"/>
    <w:rsid w:val="006536F5"/>
    <w:rsid w:val="00653E2E"/>
    <w:rsid w:val="00654C26"/>
    <w:rsid w:val="00654F50"/>
    <w:rsid w:val="006569A4"/>
    <w:rsid w:val="00656A03"/>
    <w:rsid w:val="00656B08"/>
    <w:rsid w:val="00656B29"/>
    <w:rsid w:val="00656C6E"/>
    <w:rsid w:val="00656E1D"/>
    <w:rsid w:val="00657A7B"/>
    <w:rsid w:val="00657D03"/>
    <w:rsid w:val="0066016B"/>
    <w:rsid w:val="00660F39"/>
    <w:rsid w:val="00661C6A"/>
    <w:rsid w:val="00662F19"/>
    <w:rsid w:val="00663C9A"/>
    <w:rsid w:val="00663F2C"/>
    <w:rsid w:val="00663F6E"/>
    <w:rsid w:val="00664F5C"/>
    <w:rsid w:val="00664FD6"/>
    <w:rsid w:val="006651CB"/>
    <w:rsid w:val="0066538A"/>
    <w:rsid w:val="006661C5"/>
    <w:rsid w:val="0066638A"/>
    <w:rsid w:val="00666C95"/>
    <w:rsid w:val="006670B9"/>
    <w:rsid w:val="00670969"/>
    <w:rsid w:val="0067228D"/>
    <w:rsid w:val="006725AC"/>
    <w:rsid w:val="006733E5"/>
    <w:rsid w:val="00673F8F"/>
    <w:rsid w:val="006745DC"/>
    <w:rsid w:val="006755CA"/>
    <w:rsid w:val="00676199"/>
    <w:rsid w:val="00677881"/>
    <w:rsid w:val="00677AA7"/>
    <w:rsid w:val="00681248"/>
    <w:rsid w:val="006818B3"/>
    <w:rsid w:val="006822F2"/>
    <w:rsid w:val="00682573"/>
    <w:rsid w:val="00682C9C"/>
    <w:rsid w:val="00683027"/>
    <w:rsid w:val="0068338A"/>
    <w:rsid w:val="006834C9"/>
    <w:rsid w:val="00684020"/>
    <w:rsid w:val="00686035"/>
    <w:rsid w:val="00686097"/>
    <w:rsid w:val="0068620A"/>
    <w:rsid w:val="00687325"/>
    <w:rsid w:val="0068794E"/>
    <w:rsid w:val="00690DA4"/>
    <w:rsid w:val="006911B6"/>
    <w:rsid w:val="00692502"/>
    <w:rsid w:val="00692C92"/>
    <w:rsid w:val="00692FA3"/>
    <w:rsid w:val="00695AEE"/>
    <w:rsid w:val="00696B45"/>
    <w:rsid w:val="00697656"/>
    <w:rsid w:val="006A1257"/>
    <w:rsid w:val="006A16EC"/>
    <w:rsid w:val="006A1B1D"/>
    <w:rsid w:val="006A1D21"/>
    <w:rsid w:val="006A2FFA"/>
    <w:rsid w:val="006A34F6"/>
    <w:rsid w:val="006A418A"/>
    <w:rsid w:val="006A5322"/>
    <w:rsid w:val="006A5E5E"/>
    <w:rsid w:val="006A6436"/>
    <w:rsid w:val="006A7A63"/>
    <w:rsid w:val="006B26C6"/>
    <w:rsid w:val="006B3702"/>
    <w:rsid w:val="006B4519"/>
    <w:rsid w:val="006B5538"/>
    <w:rsid w:val="006B567E"/>
    <w:rsid w:val="006B6495"/>
    <w:rsid w:val="006B6BE7"/>
    <w:rsid w:val="006B71F5"/>
    <w:rsid w:val="006C0B6F"/>
    <w:rsid w:val="006C1749"/>
    <w:rsid w:val="006C19CD"/>
    <w:rsid w:val="006C1AE9"/>
    <w:rsid w:val="006C2819"/>
    <w:rsid w:val="006C330B"/>
    <w:rsid w:val="006C3C38"/>
    <w:rsid w:val="006C5C22"/>
    <w:rsid w:val="006C646D"/>
    <w:rsid w:val="006C64CF"/>
    <w:rsid w:val="006C6A3C"/>
    <w:rsid w:val="006C7525"/>
    <w:rsid w:val="006D07E2"/>
    <w:rsid w:val="006D102C"/>
    <w:rsid w:val="006D2E2C"/>
    <w:rsid w:val="006D2EDA"/>
    <w:rsid w:val="006D4B2C"/>
    <w:rsid w:val="006D5D35"/>
    <w:rsid w:val="006D656E"/>
    <w:rsid w:val="006E1434"/>
    <w:rsid w:val="006E165A"/>
    <w:rsid w:val="006E19C5"/>
    <w:rsid w:val="006E23E2"/>
    <w:rsid w:val="006E2BB1"/>
    <w:rsid w:val="006E3D0D"/>
    <w:rsid w:val="006E4AA5"/>
    <w:rsid w:val="006E4B1C"/>
    <w:rsid w:val="006E4C08"/>
    <w:rsid w:val="006E582E"/>
    <w:rsid w:val="006E5CA4"/>
    <w:rsid w:val="006E79EC"/>
    <w:rsid w:val="006E7AEA"/>
    <w:rsid w:val="006F1274"/>
    <w:rsid w:val="006F159D"/>
    <w:rsid w:val="006F1AEA"/>
    <w:rsid w:val="006F1DF7"/>
    <w:rsid w:val="006F3609"/>
    <w:rsid w:val="006F3922"/>
    <w:rsid w:val="006F3994"/>
    <w:rsid w:val="006F3A7E"/>
    <w:rsid w:val="006F41B7"/>
    <w:rsid w:val="006F5295"/>
    <w:rsid w:val="006F55A8"/>
    <w:rsid w:val="006F64D0"/>
    <w:rsid w:val="00701353"/>
    <w:rsid w:val="007014EA"/>
    <w:rsid w:val="00701BF0"/>
    <w:rsid w:val="00704D32"/>
    <w:rsid w:val="00704DFA"/>
    <w:rsid w:val="00704F51"/>
    <w:rsid w:val="007056CA"/>
    <w:rsid w:val="00705C71"/>
    <w:rsid w:val="00706C2E"/>
    <w:rsid w:val="00706D0B"/>
    <w:rsid w:val="00706DC1"/>
    <w:rsid w:val="007074B0"/>
    <w:rsid w:val="00710640"/>
    <w:rsid w:val="00710F87"/>
    <w:rsid w:val="007111D9"/>
    <w:rsid w:val="00711BA2"/>
    <w:rsid w:val="00711FB8"/>
    <w:rsid w:val="00713762"/>
    <w:rsid w:val="0071383B"/>
    <w:rsid w:val="007139F0"/>
    <w:rsid w:val="00713BBD"/>
    <w:rsid w:val="00714A24"/>
    <w:rsid w:val="00714CBD"/>
    <w:rsid w:val="00717EF3"/>
    <w:rsid w:val="00720D11"/>
    <w:rsid w:val="00721C78"/>
    <w:rsid w:val="0072209F"/>
    <w:rsid w:val="00722F8C"/>
    <w:rsid w:val="00724E4F"/>
    <w:rsid w:val="007263BE"/>
    <w:rsid w:val="00727F19"/>
    <w:rsid w:val="00730BBC"/>
    <w:rsid w:val="0073220F"/>
    <w:rsid w:val="00732F2F"/>
    <w:rsid w:val="0073344E"/>
    <w:rsid w:val="007340C5"/>
    <w:rsid w:val="00734453"/>
    <w:rsid w:val="00734D75"/>
    <w:rsid w:val="0073533F"/>
    <w:rsid w:val="00735E26"/>
    <w:rsid w:val="00741101"/>
    <w:rsid w:val="0074159E"/>
    <w:rsid w:val="00743160"/>
    <w:rsid w:val="007433ED"/>
    <w:rsid w:val="007438CD"/>
    <w:rsid w:val="00744113"/>
    <w:rsid w:val="00744A19"/>
    <w:rsid w:val="00745EB8"/>
    <w:rsid w:val="00745F33"/>
    <w:rsid w:val="00746DE4"/>
    <w:rsid w:val="00747AFE"/>
    <w:rsid w:val="00750A2C"/>
    <w:rsid w:val="0075131A"/>
    <w:rsid w:val="00751C72"/>
    <w:rsid w:val="00751ED7"/>
    <w:rsid w:val="007527B6"/>
    <w:rsid w:val="007527B7"/>
    <w:rsid w:val="00752EF5"/>
    <w:rsid w:val="00754134"/>
    <w:rsid w:val="0075489D"/>
    <w:rsid w:val="00756671"/>
    <w:rsid w:val="007568B3"/>
    <w:rsid w:val="00756A9E"/>
    <w:rsid w:val="007601CB"/>
    <w:rsid w:val="00760442"/>
    <w:rsid w:val="007606D5"/>
    <w:rsid w:val="0076152D"/>
    <w:rsid w:val="00761B44"/>
    <w:rsid w:val="007621D6"/>
    <w:rsid w:val="0076222E"/>
    <w:rsid w:val="00762466"/>
    <w:rsid w:val="00763EF8"/>
    <w:rsid w:val="00763F89"/>
    <w:rsid w:val="00764021"/>
    <w:rsid w:val="00764B70"/>
    <w:rsid w:val="007676FF"/>
    <w:rsid w:val="00767812"/>
    <w:rsid w:val="00767DD6"/>
    <w:rsid w:val="00767E3D"/>
    <w:rsid w:val="00770B07"/>
    <w:rsid w:val="0077299E"/>
    <w:rsid w:val="00772FF5"/>
    <w:rsid w:val="00773D6D"/>
    <w:rsid w:val="00773E5F"/>
    <w:rsid w:val="00774349"/>
    <w:rsid w:val="00774478"/>
    <w:rsid w:val="0077658B"/>
    <w:rsid w:val="00776632"/>
    <w:rsid w:val="00780D21"/>
    <w:rsid w:val="00780FB0"/>
    <w:rsid w:val="0078151E"/>
    <w:rsid w:val="00783A94"/>
    <w:rsid w:val="0078751A"/>
    <w:rsid w:val="007904F8"/>
    <w:rsid w:val="00791090"/>
    <w:rsid w:val="007911F4"/>
    <w:rsid w:val="0079322D"/>
    <w:rsid w:val="00795067"/>
    <w:rsid w:val="007959FA"/>
    <w:rsid w:val="00795E3D"/>
    <w:rsid w:val="007968E9"/>
    <w:rsid w:val="007A0971"/>
    <w:rsid w:val="007A1335"/>
    <w:rsid w:val="007A3DAD"/>
    <w:rsid w:val="007A4B97"/>
    <w:rsid w:val="007A4E3D"/>
    <w:rsid w:val="007A4EE3"/>
    <w:rsid w:val="007A58C4"/>
    <w:rsid w:val="007A5AFD"/>
    <w:rsid w:val="007A5DD3"/>
    <w:rsid w:val="007B011A"/>
    <w:rsid w:val="007B4051"/>
    <w:rsid w:val="007B417A"/>
    <w:rsid w:val="007B4261"/>
    <w:rsid w:val="007B5BA7"/>
    <w:rsid w:val="007B6E05"/>
    <w:rsid w:val="007C0405"/>
    <w:rsid w:val="007C0D5E"/>
    <w:rsid w:val="007C125B"/>
    <w:rsid w:val="007C1486"/>
    <w:rsid w:val="007C27B6"/>
    <w:rsid w:val="007C4125"/>
    <w:rsid w:val="007C4E20"/>
    <w:rsid w:val="007C5DF3"/>
    <w:rsid w:val="007C68E9"/>
    <w:rsid w:val="007C7CEB"/>
    <w:rsid w:val="007D0498"/>
    <w:rsid w:val="007D081F"/>
    <w:rsid w:val="007D15EE"/>
    <w:rsid w:val="007D3B97"/>
    <w:rsid w:val="007D3C5C"/>
    <w:rsid w:val="007D3D70"/>
    <w:rsid w:val="007D3D74"/>
    <w:rsid w:val="007D3DF5"/>
    <w:rsid w:val="007D6679"/>
    <w:rsid w:val="007D6D31"/>
    <w:rsid w:val="007D7354"/>
    <w:rsid w:val="007D7630"/>
    <w:rsid w:val="007E095C"/>
    <w:rsid w:val="007E10A3"/>
    <w:rsid w:val="007E120F"/>
    <w:rsid w:val="007E2E28"/>
    <w:rsid w:val="007E349E"/>
    <w:rsid w:val="007E3EE3"/>
    <w:rsid w:val="007E4555"/>
    <w:rsid w:val="007E5493"/>
    <w:rsid w:val="007E649A"/>
    <w:rsid w:val="007E7F66"/>
    <w:rsid w:val="007F0CA7"/>
    <w:rsid w:val="007F0EAF"/>
    <w:rsid w:val="007F2A2E"/>
    <w:rsid w:val="007F2E00"/>
    <w:rsid w:val="007F2FBC"/>
    <w:rsid w:val="007F339E"/>
    <w:rsid w:val="007F3B6B"/>
    <w:rsid w:val="007F425D"/>
    <w:rsid w:val="007F4348"/>
    <w:rsid w:val="007F509B"/>
    <w:rsid w:val="007F53C1"/>
    <w:rsid w:val="007F6268"/>
    <w:rsid w:val="007F6A5E"/>
    <w:rsid w:val="007F785A"/>
    <w:rsid w:val="007F78BD"/>
    <w:rsid w:val="00800F59"/>
    <w:rsid w:val="00801B40"/>
    <w:rsid w:val="00801E91"/>
    <w:rsid w:val="00801FF8"/>
    <w:rsid w:val="00802369"/>
    <w:rsid w:val="00802DC3"/>
    <w:rsid w:val="0080357B"/>
    <w:rsid w:val="00804493"/>
    <w:rsid w:val="00804D6F"/>
    <w:rsid w:val="00805250"/>
    <w:rsid w:val="00806443"/>
    <w:rsid w:val="0080651F"/>
    <w:rsid w:val="0080781D"/>
    <w:rsid w:val="008115A7"/>
    <w:rsid w:val="00811B18"/>
    <w:rsid w:val="0081213E"/>
    <w:rsid w:val="00812542"/>
    <w:rsid w:val="00812543"/>
    <w:rsid w:val="00813728"/>
    <w:rsid w:val="00813E26"/>
    <w:rsid w:val="00813E75"/>
    <w:rsid w:val="008141B1"/>
    <w:rsid w:val="0081645E"/>
    <w:rsid w:val="008165BD"/>
    <w:rsid w:val="0081747E"/>
    <w:rsid w:val="00817D5D"/>
    <w:rsid w:val="00821DFA"/>
    <w:rsid w:val="008220B2"/>
    <w:rsid w:val="00822A87"/>
    <w:rsid w:val="00823918"/>
    <w:rsid w:val="0082446D"/>
    <w:rsid w:val="00830DED"/>
    <w:rsid w:val="00831E59"/>
    <w:rsid w:val="00832D3B"/>
    <w:rsid w:val="00832E1A"/>
    <w:rsid w:val="00833725"/>
    <w:rsid w:val="0083558C"/>
    <w:rsid w:val="00835A44"/>
    <w:rsid w:val="00835C41"/>
    <w:rsid w:val="00836D56"/>
    <w:rsid w:val="00837007"/>
    <w:rsid w:val="00837A93"/>
    <w:rsid w:val="00840262"/>
    <w:rsid w:val="00841CFE"/>
    <w:rsid w:val="008420A9"/>
    <w:rsid w:val="00842F07"/>
    <w:rsid w:val="00842F2D"/>
    <w:rsid w:val="008431FE"/>
    <w:rsid w:val="00843E53"/>
    <w:rsid w:val="0084439D"/>
    <w:rsid w:val="00844BEB"/>
    <w:rsid w:val="0084593C"/>
    <w:rsid w:val="00845ADB"/>
    <w:rsid w:val="00846C9C"/>
    <w:rsid w:val="008473B2"/>
    <w:rsid w:val="00847E53"/>
    <w:rsid w:val="00850520"/>
    <w:rsid w:val="00851395"/>
    <w:rsid w:val="00851E51"/>
    <w:rsid w:val="00853C92"/>
    <w:rsid w:val="00855897"/>
    <w:rsid w:val="008563D6"/>
    <w:rsid w:val="00856649"/>
    <w:rsid w:val="00856A18"/>
    <w:rsid w:val="00857806"/>
    <w:rsid w:val="00857D71"/>
    <w:rsid w:val="00857D9F"/>
    <w:rsid w:val="0086034E"/>
    <w:rsid w:val="00860C33"/>
    <w:rsid w:val="00860C5D"/>
    <w:rsid w:val="00861640"/>
    <w:rsid w:val="008618FD"/>
    <w:rsid w:val="008620C8"/>
    <w:rsid w:val="00862821"/>
    <w:rsid w:val="0086435F"/>
    <w:rsid w:val="008655BC"/>
    <w:rsid w:val="0086788A"/>
    <w:rsid w:val="00870A79"/>
    <w:rsid w:val="00871008"/>
    <w:rsid w:val="00871350"/>
    <w:rsid w:val="0087135A"/>
    <w:rsid w:val="00871576"/>
    <w:rsid w:val="008736DD"/>
    <w:rsid w:val="0087481B"/>
    <w:rsid w:val="00875C51"/>
    <w:rsid w:val="00875C81"/>
    <w:rsid w:val="00875DBA"/>
    <w:rsid w:val="008772FF"/>
    <w:rsid w:val="00877DDD"/>
    <w:rsid w:val="0088090B"/>
    <w:rsid w:val="00880A7E"/>
    <w:rsid w:val="00880DE7"/>
    <w:rsid w:val="00882EA2"/>
    <w:rsid w:val="00884DA8"/>
    <w:rsid w:val="00885623"/>
    <w:rsid w:val="00886E55"/>
    <w:rsid w:val="00887034"/>
    <w:rsid w:val="008902F0"/>
    <w:rsid w:val="00890649"/>
    <w:rsid w:val="00890A7E"/>
    <w:rsid w:val="00890CF8"/>
    <w:rsid w:val="00891B93"/>
    <w:rsid w:val="00892A56"/>
    <w:rsid w:val="008958AB"/>
    <w:rsid w:val="00895F77"/>
    <w:rsid w:val="00896984"/>
    <w:rsid w:val="008969FE"/>
    <w:rsid w:val="008A0A8D"/>
    <w:rsid w:val="008A0D60"/>
    <w:rsid w:val="008A1C02"/>
    <w:rsid w:val="008A244F"/>
    <w:rsid w:val="008A30AA"/>
    <w:rsid w:val="008A3710"/>
    <w:rsid w:val="008A3721"/>
    <w:rsid w:val="008A474B"/>
    <w:rsid w:val="008A6330"/>
    <w:rsid w:val="008B02A6"/>
    <w:rsid w:val="008B0875"/>
    <w:rsid w:val="008B0ABD"/>
    <w:rsid w:val="008B125A"/>
    <w:rsid w:val="008B1C94"/>
    <w:rsid w:val="008B245C"/>
    <w:rsid w:val="008B2598"/>
    <w:rsid w:val="008B2E09"/>
    <w:rsid w:val="008B3C4E"/>
    <w:rsid w:val="008B4054"/>
    <w:rsid w:val="008B4CC0"/>
    <w:rsid w:val="008B4D82"/>
    <w:rsid w:val="008B589C"/>
    <w:rsid w:val="008B5AB3"/>
    <w:rsid w:val="008B68F2"/>
    <w:rsid w:val="008B693A"/>
    <w:rsid w:val="008B709E"/>
    <w:rsid w:val="008B710B"/>
    <w:rsid w:val="008C0764"/>
    <w:rsid w:val="008C1101"/>
    <w:rsid w:val="008C2FE5"/>
    <w:rsid w:val="008C3A34"/>
    <w:rsid w:val="008C3AD6"/>
    <w:rsid w:val="008C3D67"/>
    <w:rsid w:val="008C4277"/>
    <w:rsid w:val="008C42C9"/>
    <w:rsid w:val="008C4550"/>
    <w:rsid w:val="008C615D"/>
    <w:rsid w:val="008C71D0"/>
    <w:rsid w:val="008D0200"/>
    <w:rsid w:val="008D08B1"/>
    <w:rsid w:val="008D0A9D"/>
    <w:rsid w:val="008D11BF"/>
    <w:rsid w:val="008D159A"/>
    <w:rsid w:val="008D30D9"/>
    <w:rsid w:val="008D3666"/>
    <w:rsid w:val="008D5621"/>
    <w:rsid w:val="008D58DC"/>
    <w:rsid w:val="008D7940"/>
    <w:rsid w:val="008D7ED1"/>
    <w:rsid w:val="008E0174"/>
    <w:rsid w:val="008E028B"/>
    <w:rsid w:val="008E2500"/>
    <w:rsid w:val="008E32A7"/>
    <w:rsid w:val="008E362F"/>
    <w:rsid w:val="008E3C93"/>
    <w:rsid w:val="008E4699"/>
    <w:rsid w:val="008E5479"/>
    <w:rsid w:val="008E6235"/>
    <w:rsid w:val="008E6C73"/>
    <w:rsid w:val="008E7FA2"/>
    <w:rsid w:val="008F0261"/>
    <w:rsid w:val="008F2256"/>
    <w:rsid w:val="008F4797"/>
    <w:rsid w:val="008F47F0"/>
    <w:rsid w:val="008F4BB2"/>
    <w:rsid w:val="008F4F83"/>
    <w:rsid w:val="008F52EB"/>
    <w:rsid w:val="008F55AE"/>
    <w:rsid w:val="008F78D1"/>
    <w:rsid w:val="008F7EC5"/>
    <w:rsid w:val="009004B2"/>
    <w:rsid w:val="009005FD"/>
    <w:rsid w:val="009007C7"/>
    <w:rsid w:val="00902232"/>
    <w:rsid w:val="00902439"/>
    <w:rsid w:val="00902CFB"/>
    <w:rsid w:val="00903AE1"/>
    <w:rsid w:val="00903BD0"/>
    <w:rsid w:val="009048A9"/>
    <w:rsid w:val="00904CE5"/>
    <w:rsid w:val="00907850"/>
    <w:rsid w:val="0090798A"/>
    <w:rsid w:val="00907CF5"/>
    <w:rsid w:val="00907D5D"/>
    <w:rsid w:val="0091116B"/>
    <w:rsid w:val="00911826"/>
    <w:rsid w:val="00912D9A"/>
    <w:rsid w:val="00913D65"/>
    <w:rsid w:val="00914D8E"/>
    <w:rsid w:val="009167BB"/>
    <w:rsid w:val="00916A5B"/>
    <w:rsid w:val="00916F5F"/>
    <w:rsid w:val="00916F7E"/>
    <w:rsid w:val="009216D9"/>
    <w:rsid w:val="00921F53"/>
    <w:rsid w:val="00923276"/>
    <w:rsid w:val="00924C19"/>
    <w:rsid w:val="009252ED"/>
    <w:rsid w:val="00926194"/>
    <w:rsid w:val="00934055"/>
    <w:rsid w:val="00934134"/>
    <w:rsid w:val="0093424E"/>
    <w:rsid w:val="00937854"/>
    <w:rsid w:val="009379F3"/>
    <w:rsid w:val="00937E21"/>
    <w:rsid w:val="00941D8A"/>
    <w:rsid w:val="0094334B"/>
    <w:rsid w:val="00943BAB"/>
    <w:rsid w:val="009443D4"/>
    <w:rsid w:val="00944567"/>
    <w:rsid w:val="009504DC"/>
    <w:rsid w:val="00951578"/>
    <w:rsid w:val="0095389D"/>
    <w:rsid w:val="00954C7F"/>
    <w:rsid w:val="00956D3B"/>
    <w:rsid w:val="00957E57"/>
    <w:rsid w:val="0096067A"/>
    <w:rsid w:val="00960C72"/>
    <w:rsid w:val="00960E4E"/>
    <w:rsid w:val="00961A76"/>
    <w:rsid w:val="009626D0"/>
    <w:rsid w:val="0096277E"/>
    <w:rsid w:val="00962FFF"/>
    <w:rsid w:val="00964075"/>
    <w:rsid w:val="009645E7"/>
    <w:rsid w:val="00965164"/>
    <w:rsid w:val="00965A3B"/>
    <w:rsid w:val="009673F8"/>
    <w:rsid w:val="009703AE"/>
    <w:rsid w:val="009709AD"/>
    <w:rsid w:val="00970BDC"/>
    <w:rsid w:val="00971616"/>
    <w:rsid w:val="00971A51"/>
    <w:rsid w:val="0097341F"/>
    <w:rsid w:val="00973858"/>
    <w:rsid w:val="00974CA7"/>
    <w:rsid w:val="009752E9"/>
    <w:rsid w:val="00976896"/>
    <w:rsid w:val="009772ED"/>
    <w:rsid w:val="009775A5"/>
    <w:rsid w:val="00980563"/>
    <w:rsid w:val="0098081D"/>
    <w:rsid w:val="00981955"/>
    <w:rsid w:val="00981C3D"/>
    <w:rsid w:val="0098251C"/>
    <w:rsid w:val="00983880"/>
    <w:rsid w:val="009838A0"/>
    <w:rsid w:val="009846AE"/>
    <w:rsid w:val="00985167"/>
    <w:rsid w:val="009856B6"/>
    <w:rsid w:val="009857AB"/>
    <w:rsid w:val="00985BB6"/>
    <w:rsid w:val="00987EE0"/>
    <w:rsid w:val="00990139"/>
    <w:rsid w:val="0099092B"/>
    <w:rsid w:val="00992289"/>
    <w:rsid w:val="009923DD"/>
    <w:rsid w:val="009924FF"/>
    <w:rsid w:val="00993384"/>
    <w:rsid w:val="00994CDC"/>
    <w:rsid w:val="00995A0F"/>
    <w:rsid w:val="00996111"/>
    <w:rsid w:val="009964BF"/>
    <w:rsid w:val="00997789"/>
    <w:rsid w:val="00997E2F"/>
    <w:rsid w:val="00997EA0"/>
    <w:rsid w:val="009A0446"/>
    <w:rsid w:val="009A0F8A"/>
    <w:rsid w:val="009A1F3B"/>
    <w:rsid w:val="009A34B3"/>
    <w:rsid w:val="009A4A05"/>
    <w:rsid w:val="009A4B41"/>
    <w:rsid w:val="009A5627"/>
    <w:rsid w:val="009A5B9D"/>
    <w:rsid w:val="009A5DDF"/>
    <w:rsid w:val="009A618B"/>
    <w:rsid w:val="009A6AD6"/>
    <w:rsid w:val="009A6D52"/>
    <w:rsid w:val="009A7EC8"/>
    <w:rsid w:val="009B0871"/>
    <w:rsid w:val="009B0C5A"/>
    <w:rsid w:val="009B12C3"/>
    <w:rsid w:val="009B13EF"/>
    <w:rsid w:val="009B2A99"/>
    <w:rsid w:val="009B51F9"/>
    <w:rsid w:val="009B5852"/>
    <w:rsid w:val="009B5A00"/>
    <w:rsid w:val="009B67B4"/>
    <w:rsid w:val="009B691D"/>
    <w:rsid w:val="009B7C29"/>
    <w:rsid w:val="009B7CD8"/>
    <w:rsid w:val="009B7F5D"/>
    <w:rsid w:val="009C0A85"/>
    <w:rsid w:val="009C1261"/>
    <w:rsid w:val="009C12CC"/>
    <w:rsid w:val="009C1690"/>
    <w:rsid w:val="009C1762"/>
    <w:rsid w:val="009C1AAF"/>
    <w:rsid w:val="009C1B22"/>
    <w:rsid w:val="009C201C"/>
    <w:rsid w:val="009C33C8"/>
    <w:rsid w:val="009C3BFC"/>
    <w:rsid w:val="009C452B"/>
    <w:rsid w:val="009C5045"/>
    <w:rsid w:val="009D0B29"/>
    <w:rsid w:val="009D0CE5"/>
    <w:rsid w:val="009D2616"/>
    <w:rsid w:val="009D44DC"/>
    <w:rsid w:val="009D4549"/>
    <w:rsid w:val="009D47E5"/>
    <w:rsid w:val="009D4AB1"/>
    <w:rsid w:val="009D5F40"/>
    <w:rsid w:val="009D6730"/>
    <w:rsid w:val="009D686E"/>
    <w:rsid w:val="009D7142"/>
    <w:rsid w:val="009D722B"/>
    <w:rsid w:val="009D73F8"/>
    <w:rsid w:val="009E037D"/>
    <w:rsid w:val="009E0ADE"/>
    <w:rsid w:val="009E0FBA"/>
    <w:rsid w:val="009E198F"/>
    <w:rsid w:val="009E1D47"/>
    <w:rsid w:val="009E305A"/>
    <w:rsid w:val="009E417F"/>
    <w:rsid w:val="009E553B"/>
    <w:rsid w:val="009E6B99"/>
    <w:rsid w:val="009E6EEE"/>
    <w:rsid w:val="009E7597"/>
    <w:rsid w:val="009E7E13"/>
    <w:rsid w:val="009F0256"/>
    <w:rsid w:val="009F0A78"/>
    <w:rsid w:val="009F2552"/>
    <w:rsid w:val="009F29ED"/>
    <w:rsid w:val="009F3066"/>
    <w:rsid w:val="009F4393"/>
    <w:rsid w:val="009F65FA"/>
    <w:rsid w:val="009F676F"/>
    <w:rsid w:val="00A00439"/>
    <w:rsid w:val="00A00658"/>
    <w:rsid w:val="00A008C0"/>
    <w:rsid w:val="00A019D6"/>
    <w:rsid w:val="00A027C4"/>
    <w:rsid w:val="00A02DA8"/>
    <w:rsid w:val="00A03E4D"/>
    <w:rsid w:val="00A048CD"/>
    <w:rsid w:val="00A05617"/>
    <w:rsid w:val="00A06328"/>
    <w:rsid w:val="00A06A92"/>
    <w:rsid w:val="00A1098B"/>
    <w:rsid w:val="00A109FE"/>
    <w:rsid w:val="00A11645"/>
    <w:rsid w:val="00A117DE"/>
    <w:rsid w:val="00A11D60"/>
    <w:rsid w:val="00A131CE"/>
    <w:rsid w:val="00A13635"/>
    <w:rsid w:val="00A137DC"/>
    <w:rsid w:val="00A13B1B"/>
    <w:rsid w:val="00A13E6A"/>
    <w:rsid w:val="00A13E77"/>
    <w:rsid w:val="00A14B7B"/>
    <w:rsid w:val="00A1561F"/>
    <w:rsid w:val="00A17C73"/>
    <w:rsid w:val="00A17F2D"/>
    <w:rsid w:val="00A17F8B"/>
    <w:rsid w:val="00A23F5B"/>
    <w:rsid w:val="00A26163"/>
    <w:rsid w:val="00A26303"/>
    <w:rsid w:val="00A26CCD"/>
    <w:rsid w:val="00A308FD"/>
    <w:rsid w:val="00A31F1E"/>
    <w:rsid w:val="00A33C2B"/>
    <w:rsid w:val="00A345D5"/>
    <w:rsid w:val="00A34CF1"/>
    <w:rsid w:val="00A36845"/>
    <w:rsid w:val="00A369CF"/>
    <w:rsid w:val="00A37037"/>
    <w:rsid w:val="00A37308"/>
    <w:rsid w:val="00A41284"/>
    <w:rsid w:val="00A4198E"/>
    <w:rsid w:val="00A4220D"/>
    <w:rsid w:val="00A4283B"/>
    <w:rsid w:val="00A42937"/>
    <w:rsid w:val="00A436D7"/>
    <w:rsid w:val="00A4408B"/>
    <w:rsid w:val="00A447EA"/>
    <w:rsid w:val="00A44AA9"/>
    <w:rsid w:val="00A46A03"/>
    <w:rsid w:val="00A47980"/>
    <w:rsid w:val="00A50196"/>
    <w:rsid w:val="00A504F9"/>
    <w:rsid w:val="00A516F0"/>
    <w:rsid w:val="00A51BC3"/>
    <w:rsid w:val="00A522CD"/>
    <w:rsid w:val="00A523CD"/>
    <w:rsid w:val="00A52458"/>
    <w:rsid w:val="00A52955"/>
    <w:rsid w:val="00A52A3D"/>
    <w:rsid w:val="00A52A4E"/>
    <w:rsid w:val="00A5371D"/>
    <w:rsid w:val="00A54EA5"/>
    <w:rsid w:val="00A55125"/>
    <w:rsid w:val="00A56C05"/>
    <w:rsid w:val="00A577B8"/>
    <w:rsid w:val="00A57F12"/>
    <w:rsid w:val="00A57F1C"/>
    <w:rsid w:val="00A60F02"/>
    <w:rsid w:val="00A610A8"/>
    <w:rsid w:val="00A616CB"/>
    <w:rsid w:val="00A618F7"/>
    <w:rsid w:val="00A61D8D"/>
    <w:rsid w:val="00A623AE"/>
    <w:rsid w:val="00A63799"/>
    <w:rsid w:val="00A637DD"/>
    <w:rsid w:val="00A63AAC"/>
    <w:rsid w:val="00A657F5"/>
    <w:rsid w:val="00A65BD4"/>
    <w:rsid w:val="00A67C1D"/>
    <w:rsid w:val="00A67D16"/>
    <w:rsid w:val="00A67FE5"/>
    <w:rsid w:val="00A71221"/>
    <w:rsid w:val="00A73ED7"/>
    <w:rsid w:val="00A740E9"/>
    <w:rsid w:val="00A74EA5"/>
    <w:rsid w:val="00A75B29"/>
    <w:rsid w:val="00A766E2"/>
    <w:rsid w:val="00A76BEF"/>
    <w:rsid w:val="00A80969"/>
    <w:rsid w:val="00A817A2"/>
    <w:rsid w:val="00A8226D"/>
    <w:rsid w:val="00A82823"/>
    <w:rsid w:val="00A82C8F"/>
    <w:rsid w:val="00A83265"/>
    <w:rsid w:val="00A83683"/>
    <w:rsid w:val="00A84589"/>
    <w:rsid w:val="00A84909"/>
    <w:rsid w:val="00A85852"/>
    <w:rsid w:val="00A85BF9"/>
    <w:rsid w:val="00A85DB4"/>
    <w:rsid w:val="00A86491"/>
    <w:rsid w:val="00A86E49"/>
    <w:rsid w:val="00A87A83"/>
    <w:rsid w:val="00A87E7F"/>
    <w:rsid w:val="00A90300"/>
    <w:rsid w:val="00A90A68"/>
    <w:rsid w:val="00A9144F"/>
    <w:rsid w:val="00A91636"/>
    <w:rsid w:val="00A91AD7"/>
    <w:rsid w:val="00A91AF9"/>
    <w:rsid w:val="00A92232"/>
    <w:rsid w:val="00A92A88"/>
    <w:rsid w:val="00A93AF0"/>
    <w:rsid w:val="00A94325"/>
    <w:rsid w:val="00A94C0A"/>
    <w:rsid w:val="00A95BC1"/>
    <w:rsid w:val="00A960F0"/>
    <w:rsid w:val="00A96371"/>
    <w:rsid w:val="00A9728D"/>
    <w:rsid w:val="00AA021E"/>
    <w:rsid w:val="00AA103B"/>
    <w:rsid w:val="00AA15AD"/>
    <w:rsid w:val="00AA16A4"/>
    <w:rsid w:val="00AA2201"/>
    <w:rsid w:val="00AA25B6"/>
    <w:rsid w:val="00AA27E3"/>
    <w:rsid w:val="00AA452B"/>
    <w:rsid w:val="00AA46F1"/>
    <w:rsid w:val="00AA599A"/>
    <w:rsid w:val="00AA5B31"/>
    <w:rsid w:val="00AA5BCC"/>
    <w:rsid w:val="00AA64E7"/>
    <w:rsid w:val="00AA6FAF"/>
    <w:rsid w:val="00AA72BE"/>
    <w:rsid w:val="00AB06B6"/>
    <w:rsid w:val="00AB0912"/>
    <w:rsid w:val="00AB1A19"/>
    <w:rsid w:val="00AB1EAB"/>
    <w:rsid w:val="00AB261A"/>
    <w:rsid w:val="00AB33B4"/>
    <w:rsid w:val="00AB3E4D"/>
    <w:rsid w:val="00AB45F6"/>
    <w:rsid w:val="00AB4AC7"/>
    <w:rsid w:val="00AB4AFD"/>
    <w:rsid w:val="00AB5D41"/>
    <w:rsid w:val="00AC0800"/>
    <w:rsid w:val="00AC293D"/>
    <w:rsid w:val="00AC38FF"/>
    <w:rsid w:val="00AC519E"/>
    <w:rsid w:val="00AC5892"/>
    <w:rsid w:val="00AC6C28"/>
    <w:rsid w:val="00AC7850"/>
    <w:rsid w:val="00AD05E4"/>
    <w:rsid w:val="00AD0D80"/>
    <w:rsid w:val="00AD0D8A"/>
    <w:rsid w:val="00AD14D5"/>
    <w:rsid w:val="00AD22D0"/>
    <w:rsid w:val="00AD367B"/>
    <w:rsid w:val="00AD449B"/>
    <w:rsid w:val="00AD460C"/>
    <w:rsid w:val="00AD5E84"/>
    <w:rsid w:val="00AD5EC5"/>
    <w:rsid w:val="00AD6540"/>
    <w:rsid w:val="00AD6CFE"/>
    <w:rsid w:val="00AD74FE"/>
    <w:rsid w:val="00AD7929"/>
    <w:rsid w:val="00AD7BEF"/>
    <w:rsid w:val="00AE08C9"/>
    <w:rsid w:val="00AE0A5A"/>
    <w:rsid w:val="00AE1DBC"/>
    <w:rsid w:val="00AE2ACC"/>
    <w:rsid w:val="00AE35A7"/>
    <w:rsid w:val="00AE3B67"/>
    <w:rsid w:val="00AE414A"/>
    <w:rsid w:val="00AE53E1"/>
    <w:rsid w:val="00AE616B"/>
    <w:rsid w:val="00AE6DD3"/>
    <w:rsid w:val="00AF0D13"/>
    <w:rsid w:val="00AF10A0"/>
    <w:rsid w:val="00AF11F7"/>
    <w:rsid w:val="00AF14F8"/>
    <w:rsid w:val="00AF2445"/>
    <w:rsid w:val="00AF284C"/>
    <w:rsid w:val="00AF378F"/>
    <w:rsid w:val="00AF379E"/>
    <w:rsid w:val="00AF39C7"/>
    <w:rsid w:val="00AF486C"/>
    <w:rsid w:val="00AF7924"/>
    <w:rsid w:val="00AF7E19"/>
    <w:rsid w:val="00B00993"/>
    <w:rsid w:val="00B01192"/>
    <w:rsid w:val="00B020DA"/>
    <w:rsid w:val="00B04636"/>
    <w:rsid w:val="00B04EFB"/>
    <w:rsid w:val="00B06263"/>
    <w:rsid w:val="00B06768"/>
    <w:rsid w:val="00B06A11"/>
    <w:rsid w:val="00B0746C"/>
    <w:rsid w:val="00B10B51"/>
    <w:rsid w:val="00B10FC8"/>
    <w:rsid w:val="00B11678"/>
    <w:rsid w:val="00B122B3"/>
    <w:rsid w:val="00B133AD"/>
    <w:rsid w:val="00B1392A"/>
    <w:rsid w:val="00B14C81"/>
    <w:rsid w:val="00B15054"/>
    <w:rsid w:val="00B15CB9"/>
    <w:rsid w:val="00B1600E"/>
    <w:rsid w:val="00B170BE"/>
    <w:rsid w:val="00B17890"/>
    <w:rsid w:val="00B202CB"/>
    <w:rsid w:val="00B205A6"/>
    <w:rsid w:val="00B20FB4"/>
    <w:rsid w:val="00B21516"/>
    <w:rsid w:val="00B221C3"/>
    <w:rsid w:val="00B22380"/>
    <w:rsid w:val="00B22830"/>
    <w:rsid w:val="00B24088"/>
    <w:rsid w:val="00B25342"/>
    <w:rsid w:val="00B2624A"/>
    <w:rsid w:val="00B2666A"/>
    <w:rsid w:val="00B27BDF"/>
    <w:rsid w:val="00B3080E"/>
    <w:rsid w:val="00B308BA"/>
    <w:rsid w:val="00B32AC4"/>
    <w:rsid w:val="00B33405"/>
    <w:rsid w:val="00B34662"/>
    <w:rsid w:val="00B36EC2"/>
    <w:rsid w:val="00B36F35"/>
    <w:rsid w:val="00B37F05"/>
    <w:rsid w:val="00B404F1"/>
    <w:rsid w:val="00B408D2"/>
    <w:rsid w:val="00B41529"/>
    <w:rsid w:val="00B41F48"/>
    <w:rsid w:val="00B41FFB"/>
    <w:rsid w:val="00B4496C"/>
    <w:rsid w:val="00B44BC0"/>
    <w:rsid w:val="00B46FBD"/>
    <w:rsid w:val="00B501AF"/>
    <w:rsid w:val="00B51262"/>
    <w:rsid w:val="00B51282"/>
    <w:rsid w:val="00B52302"/>
    <w:rsid w:val="00B5291A"/>
    <w:rsid w:val="00B531CF"/>
    <w:rsid w:val="00B57B3A"/>
    <w:rsid w:val="00B625D1"/>
    <w:rsid w:val="00B62EDB"/>
    <w:rsid w:val="00B62EEB"/>
    <w:rsid w:val="00B63E88"/>
    <w:rsid w:val="00B642DF"/>
    <w:rsid w:val="00B64CCE"/>
    <w:rsid w:val="00B65DA9"/>
    <w:rsid w:val="00B65DEB"/>
    <w:rsid w:val="00B6688F"/>
    <w:rsid w:val="00B67F8B"/>
    <w:rsid w:val="00B71DBA"/>
    <w:rsid w:val="00B72207"/>
    <w:rsid w:val="00B74402"/>
    <w:rsid w:val="00B75CFD"/>
    <w:rsid w:val="00B80737"/>
    <w:rsid w:val="00B80CAA"/>
    <w:rsid w:val="00B817A4"/>
    <w:rsid w:val="00B819BF"/>
    <w:rsid w:val="00B8289E"/>
    <w:rsid w:val="00B829AF"/>
    <w:rsid w:val="00B82BA8"/>
    <w:rsid w:val="00B839BF"/>
    <w:rsid w:val="00B84032"/>
    <w:rsid w:val="00B84334"/>
    <w:rsid w:val="00B85DA2"/>
    <w:rsid w:val="00B86C23"/>
    <w:rsid w:val="00B87965"/>
    <w:rsid w:val="00B87D1D"/>
    <w:rsid w:val="00B93165"/>
    <w:rsid w:val="00B936BE"/>
    <w:rsid w:val="00B949BA"/>
    <w:rsid w:val="00B94D20"/>
    <w:rsid w:val="00B951BD"/>
    <w:rsid w:val="00B9536F"/>
    <w:rsid w:val="00B957C0"/>
    <w:rsid w:val="00B9609A"/>
    <w:rsid w:val="00B96A34"/>
    <w:rsid w:val="00B96BFB"/>
    <w:rsid w:val="00B974F7"/>
    <w:rsid w:val="00BA1251"/>
    <w:rsid w:val="00BA33EA"/>
    <w:rsid w:val="00BA36B7"/>
    <w:rsid w:val="00BA5610"/>
    <w:rsid w:val="00BA5A52"/>
    <w:rsid w:val="00BB07A6"/>
    <w:rsid w:val="00BB14D8"/>
    <w:rsid w:val="00BB16B0"/>
    <w:rsid w:val="00BB228D"/>
    <w:rsid w:val="00BB28F5"/>
    <w:rsid w:val="00BB2E34"/>
    <w:rsid w:val="00BB4632"/>
    <w:rsid w:val="00BB71A5"/>
    <w:rsid w:val="00BB75DD"/>
    <w:rsid w:val="00BB7AC3"/>
    <w:rsid w:val="00BC058F"/>
    <w:rsid w:val="00BC0A42"/>
    <w:rsid w:val="00BC0A45"/>
    <w:rsid w:val="00BC115A"/>
    <w:rsid w:val="00BC11BA"/>
    <w:rsid w:val="00BC1285"/>
    <w:rsid w:val="00BC1D30"/>
    <w:rsid w:val="00BC2AB6"/>
    <w:rsid w:val="00BC38B9"/>
    <w:rsid w:val="00BC3D2C"/>
    <w:rsid w:val="00BC6274"/>
    <w:rsid w:val="00BD0102"/>
    <w:rsid w:val="00BD0E05"/>
    <w:rsid w:val="00BD1CE9"/>
    <w:rsid w:val="00BD208E"/>
    <w:rsid w:val="00BD275C"/>
    <w:rsid w:val="00BD28CA"/>
    <w:rsid w:val="00BD2A80"/>
    <w:rsid w:val="00BD3B46"/>
    <w:rsid w:val="00BD49EB"/>
    <w:rsid w:val="00BD518A"/>
    <w:rsid w:val="00BD565A"/>
    <w:rsid w:val="00BD5C6D"/>
    <w:rsid w:val="00BD6258"/>
    <w:rsid w:val="00BD79DD"/>
    <w:rsid w:val="00BE2D02"/>
    <w:rsid w:val="00BE346A"/>
    <w:rsid w:val="00BE3BA5"/>
    <w:rsid w:val="00BE3CB5"/>
    <w:rsid w:val="00BE5491"/>
    <w:rsid w:val="00BE555C"/>
    <w:rsid w:val="00BE60E1"/>
    <w:rsid w:val="00BE78CA"/>
    <w:rsid w:val="00BE7E43"/>
    <w:rsid w:val="00BF1098"/>
    <w:rsid w:val="00BF1C46"/>
    <w:rsid w:val="00BF1D7D"/>
    <w:rsid w:val="00BF2845"/>
    <w:rsid w:val="00BF2EDE"/>
    <w:rsid w:val="00BF5085"/>
    <w:rsid w:val="00BF53B5"/>
    <w:rsid w:val="00BF583B"/>
    <w:rsid w:val="00BF59D5"/>
    <w:rsid w:val="00BF66AC"/>
    <w:rsid w:val="00BF6A67"/>
    <w:rsid w:val="00C0235E"/>
    <w:rsid w:val="00C03CAA"/>
    <w:rsid w:val="00C05576"/>
    <w:rsid w:val="00C055BD"/>
    <w:rsid w:val="00C06118"/>
    <w:rsid w:val="00C0675D"/>
    <w:rsid w:val="00C06D44"/>
    <w:rsid w:val="00C074A1"/>
    <w:rsid w:val="00C07534"/>
    <w:rsid w:val="00C07A00"/>
    <w:rsid w:val="00C07D9F"/>
    <w:rsid w:val="00C10FCA"/>
    <w:rsid w:val="00C11B13"/>
    <w:rsid w:val="00C125D4"/>
    <w:rsid w:val="00C1383D"/>
    <w:rsid w:val="00C139CE"/>
    <w:rsid w:val="00C15AA3"/>
    <w:rsid w:val="00C15CBC"/>
    <w:rsid w:val="00C16186"/>
    <w:rsid w:val="00C1752B"/>
    <w:rsid w:val="00C1797A"/>
    <w:rsid w:val="00C2117E"/>
    <w:rsid w:val="00C240A5"/>
    <w:rsid w:val="00C248B4"/>
    <w:rsid w:val="00C251CC"/>
    <w:rsid w:val="00C25CA5"/>
    <w:rsid w:val="00C26781"/>
    <w:rsid w:val="00C26865"/>
    <w:rsid w:val="00C30058"/>
    <w:rsid w:val="00C3042C"/>
    <w:rsid w:val="00C3056B"/>
    <w:rsid w:val="00C30724"/>
    <w:rsid w:val="00C3083A"/>
    <w:rsid w:val="00C30B18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0D6D"/>
    <w:rsid w:val="00C41766"/>
    <w:rsid w:val="00C42E5A"/>
    <w:rsid w:val="00C43285"/>
    <w:rsid w:val="00C43633"/>
    <w:rsid w:val="00C43A7B"/>
    <w:rsid w:val="00C45150"/>
    <w:rsid w:val="00C45280"/>
    <w:rsid w:val="00C45DD2"/>
    <w:rsid w:val="00C46059"/>
    <w:rsid w:val="00C472FC"/>
    <w:rsid w:val="00C475EF"/>
    <w:rsid w:val="00C47B54"/>
    <w:rsid w:val="00C5038C"/>
    <w:rsid w:val="00C50F0F"/>
    <w:rsid w:val="00C5244D"/>
    <w:rsid w:val="00C5265C"/>
    <w:rsid w:val="00C53226"/>
    <w:rsid w:val="00C53235"/>
    <w:rsid w:val="00C534CC"/>
    <w:rsid w:val="00C54797"/>
    <w:rsid w:val="00C55073"/>
    <w:rsid w:val="00C56592"/>
    <w:rsid w:val="00C56635"/>
    <w:rsid w:val="00C57192"/>
    <w:rsid w:val="00C57F93"/>
    <w:rsid w:val="00C6123A"/>
    <w:rsid w:val="00C61CBC"/>
    <w:rsid w:val="00C62C1F"/>
    <w:rsid w:val="00C63463"/>
    <w:rsid w:val="00C64660"/>
    <w:rsid w:val="00C649F3"/>
    <w:rsid w:val="00C64CBE"/>
    <w:rsid w:val="00C65A9E"/>
    <w:rsid w:val="00C66688"/>
    <w:rsid w:val="00C673C5"/>
    <w:rsid w:val="00C6740C"/>
    <w:rsid w:val="00C70049"/>
    <w:rsid w:val="00C703B4"/>
    <w:rsid w:val="00C70828"/>
    <w:rsid w:val="00C70DC4"/>
    <w:rsid w:val="00C74B23"/>
    <w:rsid w:val="00C75956"/>
    <w:rsid w:val="00C7603F"/>
    <w:rsid w:val="00C76158"/>
    <w:rsid w:val="00C768A9"/>
    <w:rsid w:val="00C76930"/>
    <w:rsid w:val="00C80783"/>
    <w:rsid w:val="00C807DC"/>
    <w:rsid w:val="00C80945"/>
    <w:rsid w:val="00C80E48"/>
    <w:rsid w:val="00C815FA"/>
    <w:rsid w:val="00C82040"/>
    <w:rsid w:val="00C82358"/>
    <w:rsid w:val="00C82C35"/>
    <w:rsid w:val="00C838FE"/>
    <w:rsid w:val="00C83CF7"/>
    <w:rsid w:val="00C863C6"/>
    <w:rsid w:val="00C8706C"/>
    <w:rsid w:val="00C87C5A"/>
    <w:rsid w:val="00C87C8F"/>
    <w:rsid w:val="00C87CB6"/>
    <w:rsid w:val="00C87CD0"/>
    <w:rsid w:val="00C90B64"/>
    <w:rsid w:val="00C9178D"/>
    <w:rsid w:val="00C91BBF"/>
    <w:rsid w:val="00C91F77"/>
    <w:rsid w:val="00C9359E"/>
    <w:rsid w:val="00C94268"/>
    <w:rsid w:val="00C94640"/>
    <w:rsid w:val="00C949F3"/>
    <w:rsid w:val="00C94F20"/>
    <w:rsid w:val="00C953AC"/>
    <w:rsid w:val="00C95E25"/>
    <w:rsid w:val="00C95FA6"/>
    <w:rsid w:val="00C962AE"/>
    <w:rsid w:val="00C96577"/>
    <w:rsid w:val="00C96B00"/>
    <w:rsid w:val="00C9785B"/>
    <w:rsid w:val="00C978FE"/>
    <w:rsid w:val="00CA05FC"/>
    <w:rsid w:val="00CA090C"/>
    <w:rsid w:val="00CA17C9"/>
    <w:rsid w:val="00CA1D70"/>
    <w:rsid w:val="00CA358D"/>
    <w:rsid w:val="00CA368E"/>
    <w:rsid w:val="00CA6715"/>
    <w:rsid w:val="00CB2098"/>
    <w:rsid w:val="00CB39F1"/>
    <w:rsid w:val="00CB51EF"/>
    <w:rsid w:val="00CB5415"/>
    <w:rsid w:val="00CB708D"/>
    <w:rsid w:val="00CB7652"/>
    <w:rsid w:val="00CB7A22"/>
    <w:rsid w:val="00CB7F5C"/>
    <w:rsid w:val="00CC1CE6"/>
    <w:rsid w:val="00CC1DB0"/>
    <w:rsid w:val="00CC24E5"/>
    <w:rsid w:val="00CC2A46"/>
    <w:rsid w:val="00CC3204"/>
    <w:rsid w:val="00CC3DDD"/>
    <w:rsid w:val="00CC5F44"/>
    <w:rsid w:val="00CC6025"/>
    <w:rsid w:val="00CC60A4"/>
    <w:rsid w:val="00CC7866"/>
    <w:rsid w:val="00CC792C"/>
    <w:rsid w:val="00CD041F"/>
    <w:rsid w:val="00CD0F1E"/>
    <w:rsid w:val="00CD1287"/>
    <w:rsid w:val="00CD27B0"/>
    <w:rsid w:val="00CD2DBE"/>
    <w:rsid w:val="00CD50AA"/>
    <w:rsid w:val="00CD588F"/>
    <w:rsid w:val="00CD58A5"/>
    <w:rsid w:val="00CD63D0"/>
    <w:rsid w:val="00CD649F"/>
    <w:rsid w:val="00CD7B72"/>
    <w:rsid w:val="00CE01E4"/>
    <w:rsid w:val="00CE0CFD"/>
    <w:rsid w:val="00CE2A44"/>
    <w:rsid w:val="00CE3F87"/>
    <w:rsid w:val="00CE6074"/>
    <w:rsid w:val="00CE61C8"/>
    <w:rsid w:val="00CE660F"/>
    <w:rsid w:val="00CE6EBE"/>
    <w:rsid w:val="00CE7896"/>
    <w:rsid w:val="00CF031F"/>
    <w:rsid w:val="00CF05BD"/>
    <w:rsid w:val="00CF0D51"/>
    <w:rsid w:val="00CF12FB"/>
    <w:rsid w:val="00CF1E9F"/>
    <w:rsid w:val="00CF1F09"/>
    <w:rsid w:val="00CF2625"/>
    <w:rsid w:val="00CF3686"/>
    <w:rsid w:val="00CF4630"/>
    <w:rsid w:val="00CF4C9C"/>
    <w:rsid w:val="00CF75FC"/>
    <w:rsid w:val="00CF7B89"/>
    <w:rsid w:val="00CF7FCD"/>
    <w:rsid w:val="00D006D6"/>
    <w:rsid w:val="00D015AA"/>
    <w:rsid w:val="00D01C1A"/>
    <w:rsid w:val="00D026D5"/>
    <w:rsid w:val="00D02887"/>
    <w:rsid w:val="00D02F9D"/>
    <w:rsid w:val="00D03213"/>
    <w:rsid w:val="00D03736"/>
    <w:rsid w:val="00D039AA"/>
    <w:rsid w:val="00D03AD5"/>
    <w:rsid w:val="00D045FF"/>
    <w:rsid w:val="00D0525D"/>
    <w:rsid w:val="00D0528E"/>
    <w:rsid w:val="00D059A3"/>
    <w:rsid w:val="00D05A57"/>
    <w:rsid w:val="00D063B1"/>
    <w:rsid w:val="00D0686C"/>
    <w:rsid w:val="00D06D01"/>
    <w:rsid w:val="00D07C3D"/>
    <w:rsid w:val="00D10315"/>
    <w:rsid w:val="00D1063B"/>
    <w:rsid w:val="00D10C77"/>
    <w:rsid w:val="00D1371B"/>
    <w:rsid w:val="00D13B74"/>
    <w:rsid w:val="00D1422C"/>
    <w:rsid w:val="00D148BD"/>
    <w:rsid w:val="00D14B26"/>
    <w:rsid w:val="00D14E65"/>
    <w:rsid w:val="00D1549F"/>
    <w:rsid w:val="00D15CE3"/>
    <w:rsid w:val="00D15EC7"/>
    <w:rsid w:val="00D16D69"/>
    <w:rsid w:val="00D17898"/>
    <w:rsid w:val="00D213AA"/>
    <w:rsid w:val="00D2225E"/>
    <w:rsid w:val="00D223CC"/>
    <w:rsid w:val="00D2244F"/>
    <w:rsid w:val="00D22BA3"/>
    <w:rsid w:val="00D22D18"/>
    <w:rsid w:val="00D23D54"/>
    <w:rsid w:val="00D24616"/>
    <w:rsid w:val="00D26EC8"/>
    <w:rsid w:val="00D27E96"/>
    <w:rsid w:val="00D30112"/>
    <w:rsid w:val="00D301A8"/>
    <w:rsid w:val="00D30902"/>
    <w:rsid w:val="00D3144E"/>
    <w:rsid w:val="00D31576"/>
    <w:rsid w:val="00D33292"/>
    <w:rsid w:val="00D358B0"/>
    <w:rsid w:val="00D421D2"/>
    <w:rsid w:val="00D42474"/>
    <w:rsid w:val="00D42FCB"/>
    <w:rsid w:val="00D4307E"/>
    <w:rsid w:val="00D43A4D"/>
    <w:rsid w:val="00D44731"/>
    <w:rsid w:val="00D453A6"/>
    <w:rsid w:val="00D46411"/>
    <w:rsid w:val="00D46FE3"/>
    <w:rsid w:val="00D47F4F"/>
    <w:rsid w:val="00D500FC"/>
    <w:rsid w:val="00D501A9"/>
    <w:rsid w:val="00D5077B"/>
    <w:rsid w:val="00D51D4D"/>
    <w:rsid w:val="00D5236B"/>
    <w:rsid w:val="00D52D5F"/>
    <w:rsid w:val="00D5343C"/>
    <w:rsid w:val="00D53616"/>
    <w:rsid w:val="00D53D9E"/>
    <w:rsid w:val="00D53FDC"/>
    <w:rsid w:val="00D5444B"/>
    <w:rsid w:val="00D5447D"/>
    <w:rsid w:val="00D5455B"/>
    <w:rsid w:val="00D560C0"/>
    <w:rsid w:val="00D56AD7"/>
    <w:rsid w:val="00D56BE4"/>
    <w:rsid w:val="00D572C1"/>
    <w:rsid w:val="00D60804"/>
    <w:rsid w:val="00D61B1F"/>
    <w:rsid w:val="00D61DA1"/>
    <w:rsid w:val="00D6250B"/>
    <w:rsid w:val="00D62545"/>
    <w:rsid w:val="00D62AC6"/>
    <w:rsid w:val="00D63258"/>
    <w:rsid w:val="00D63520"/>
    <w:rsid w:val="00D637E7"/>
    <w:rsid w:val="00D648EE"/>
    <w:rsid w:val="00D64AE2"/>
    <w:rsid w:val="00D64C65"/>
    <w:rsid w:val="00D65400"/>
    <w:rsid w:val="00D658F4"/>
    <w:rsid w:val="00D65A0D"/>
    <w:rsid w:val="00D670A1"/>
    <w:rsid w:val="00D67296"/>
    <w:rsid w:val="00D67DB2"/>
    <w:rsid w:val="00D70BF5"/>
    <w:rsid w:val="00D71674"/>
    <w:rsid w:val="00D71B94"/>
    <w:rsid w:val="00D72275"/>
    <w:rsid w:val="00D72647"/>
    <w:rsid w:val="00D7294A"/>
    <w:rsid w:val="00D72A2E"/>
    <w:rsid w:val="00D72DE7"/>
    <w:rsid w:val="00D73090"/>
    <w:rsid w:val="00D738F2"/>
    <w:rsid w:val="00D73D97"/>
    <w:rsid w:val="00D75768"/>
    <w:rsid w:val="00D770E3"/>
    <w:rsid w:val="00D8131E"/>
    <w:rsid w:val="00D813BF"/>
    <w:rsid w:val="00D821DF"/>
    <w:rsid w:val="00D826BE"/>
    <w:rsid w:val="00D83C06"/>
    <w:rsid w:val="00D840D3"/>
    <w:rsid w:val="00D845F1"/>
    <w:rsid w:val="00D84EFC"/>
    <w:rsid w:val="00D8511E"/>
    <w:rsid w:val="00D8528A"/>
    <w:rsid w:val="00D8544F"/>
    <w:rsid w:val="00D85690"/>
    <w:rsid w:val="00D86904"/>
    <w:rsid w:val="00D87300"/>
    <w:rsid w:val="00D90B14"/>
    <w:rsid w:val="00D9157E"/>
    <w:rsid w:val="00D92280"/>
    <w:rsid w:val="00D92288"/>
    <w:rsid w:val="00D92B12"/>
    <w:rsid w:val="00D92B56"/>
    <w:rsid w:val="00D92EC0"/>
    <w:rsid w:val="00D9435A"/>
    <w:rsid w:val="00D9494D"/>
    <w:rsid w:val="00D94F60"/>
    <w:rsid w:val="00D95854"/>
    <w:rsid w:val="00D975CD"/>
    <w:rsid w:val="00D97CC7"/>
    <w:rsid w:val="00DA0D2D"/>
    <w:rsid w:val="00DA0EFE"/>
    <w:rsid w:val="00DA1CA1"/>
    <w:rsid w:val="00DA3378"/>
    <w:rsid w:val="00DA3600"/>
    <w:rsid w:val="00DA3E4B"/>
    <w:rsid w:val="00DA4553"/>
    <w:rsid w:val="00DA4DAC"/>
    <w:rsid w:val="00DA5F86"/>
    <w:rsid w:val="00DA6D0F"/>
    <w:rsid w:val="00DB0370"/>
    <w:rsid w:val="00DB1F9F"/>
    <w:rsid w:val="00DB4667"/>
    <w:rsid w:val="00DB4CEE"/>
    <w:rsid w:val="00DB5F19"/>
    <w:rsid w:val="00DB6743"/>
    <w:rsid w:val="00DB7499"/>
    <w:rsid w:val="00DB7E07"/>
    <w:rsid w:val="00DC2064"/>
    <w:rsid w:val="00DC3A00"/>
    <w:rsid w:val="00DC49B8"/>
    <w:rsid w:val="00DC56A2"/>
    <w:rsid w:val="00DC604C"/>
    <w:rsid w:val="00DD0D21"/>
    <w:rsid w:val="00DD0FDB"/>
    <w:rsid w:val="00DD1D66"/>
    <w:rsid w:val="00DD364B"/>
    <w:rsid w:val="00DD38FF"/>
    <w:rsid w:val="00DD5D97"/>
    <w:rsid w:val="00DE06EB"/>
    <w:rsid w:val="00DE0E99"/>
    <w:rsid w:val="00DE2149"/>
    <w:rsid w:val="00DE40FB"/>
    <w:rsid w:val="00DE5297"/>
    <w:rsid w:val="00DE5687"/>
    <w:rsid w:val="00DE68A1"/>
    <w:rsid w:val="00DE7036"/>
    <w:rsid w:val="00DE7A2F"/>
    <w:rsid w:val="00DE7DCF"/>
    <w:rsid w:val="00DF073E"/>
    <w:rsid w:val="00DF0B5E"/>
    <w:rsid w:val="00DF10CA"/>
    <w:rsid w:val="00DF15DD"/>
    <w:rsid w:val="00DF2A13"/>
    <w:rsid w:val="00DF2BEF"/>
    <w:rsid w:val="00DF2CAC"/>
    <w:rsid w:val="00DF4342"/>
    <w:rsid w:val="00DF4C11"/>
    <w:rsid w:val="00DF508F"/>
    <w:rsid w:val="00DF51B1"/>
    <w:rsid w:val="00DF525D"/>
    <w:rsid w:val="00DF52BD"/>
    <w:rsid w:val="00DF59D8"/>
    <w:rsid w:val="00DF77EF"/>
    <w:rsid w:val="00E00B06"/>
    <w:rsid w:val="00E00DC3"/>
    <w:rsid w:val="00E013FD"/>
    <w:rsid w:val="00E01FCC"/>
    <w:rsid w:val="00E03EB3"/>
    <w:rsid w:val="00E0404F"/>
    <w:rsid w:val="00E049BA"/>
    <w:rsid w:val="00E05A35"/>
    <w:rsid w:val="00E0603F"/>
    <w:rsid w:val="00E10E68"/>
    <w:rsid w:val="00E128C5"/>
    <w:rsid w:val="00E147E8"/>
    <w:rsid w:val="00E158DF"/>
    <w:rsid w:val="00E2007B"/>
    <w:rsid w:val="00E218C0"/>
    <w:rsid w:val="00E22C43"/>
    <w:rsid w:val="00E24A70"/>
    <w:rsid w:val="00E25DBE"/>
    <w:rsid w:val="00E262B1"/>
    <w:rsid w:val="00E26795"/>
    <w:rsid w:val="00E2746A"/>
    <w:rsid w:val="00E278E2"/>
    <w:rsid w:val="00E31409"/>
    <w:rsid w:val="00E31803"/>
    <w:rsid w:val="00E32398"/>
    <w:rsid w:val="00E3348F"/>
    <w:rsid w:val="00E34160"/>
    <w:rsid w:val="00E34587"/>
    <w:rsid w:val="00E34D4E"/>
    <w:rsid w:val="00E35BAE"/>
    <w:rsid w:val="00E3794C"/>
    <w:rsid w:val="00E40F08"/>
    <w:rsid w:val="00E40FC0"/>
    <w:rsid w:val="00E41BC1"/>
    <w:rsid w:val="00E4203B"/>
    <w:rsid w:val="00E42EC7"/>
    <w:rsid w:val="00E459FB"/>
    <w:rsid w:val="00E46035"/>
    <w:rsid w:val="00E46461"/>
    <w:rsid w:val="00E46493"/>
    <w:rsid w:val="00E46511"/>
    <w:rsid w:val="00E46CBE"/>
    <w:rsid w:val="00E476C6"/>
    <w:rsid w:val="00E47848"/>
    <w:rsid w:val="00E5036B"/>
    <w:rsid w:val="00E5155C"/>
    <w:rsid w:val="00E54428"/>
    <w:rsid w:val="00E560A8"/>
    <w:rsid w:val="00E56E07"/>
    <w:rsid w:val="00E56F98"/>
    <w:rsid w:val="00E577FC"/>
    <w:rsid w:val="00E57F9E"/>
    <w:rsid w:val="00E60026"/>
    <w:rsid w:val="00E6021C"/>
    <w:rsid w:val="00E60E60"/>
    <w:rsid w:val="00E60FA4"/>
    <w:rsid w:val="00E615AC"/>
    <w:rsid w:val="00E61B05"/>
    <w:rsid w:val="00E622DA"/>
    <w:rsid w:val="00E623F0"/>
    <w:rsid w:val="00E62845"/>
    <w:rsid w:val="00E648B6"/>
    <w:rsid w:val="00E64B0C"/>
    <w:rsid w:val="00E64C75"/>
    <w:rsid w:val="00E65E56"/>
    <w:rsid w:val="00E66F86"/>
    <w:rsid w:val="00E677D6"/>
    <w:rsid w:val="00E67B49"/>
    <w:rsid w:val="00E703F7"/>
    <w:rsid w:val="00E71A0C"/>
    <w:rsid w:val="00E72794"/>
    <w:rsid w:val="00E739A4"/>
    <w:rsid w:val="00E74344"/>
    <w:rsid w:val="00E75F48"/>
    <w:rsid w:val="00E76A0D"/>
    <w:rsid w:val="00E77107"/>
    <w:rsid w:val="00E807C1"/>
    <w:rsid w:val="00E8157A"/>
    <w:rsid w:val="00E817BF"/>
    <w:rsid w:val="00E82172"/>
    <w:rsid w:val="00E8269E"/>
    <w:rsid w:val="00E831E1"/>
    <w:rsid w:val="00E84539"/>
    <w:rsid w:val="00E8622D"/>
    <w:rsid w:val="00E8709F"/>
    <w:rsid w:val="00E90CC9"/>
    <w:rsid w:val="00E918A0"/>
    <w:rsid w:val="00E91BB3"/>
    <w:rsid w:val="00E91DC7"/>
    <w:rsid w:val="00E91F37"/>
    <w:rsid w:val="00E93BD0"/>
    <w:rsid w:val="00E93C50"/>
    <w:rsid w:val="00E947A8"/>
    <w:rsid w:val="00E94EFD"/>
    <w:rsid w:val="00E96695"/>
    <w:rsid w:val="00E96D3A"/>
    <w:rsid w:val="00E97747"/>
    <w:rsid w:val="00EA07E8"/>
    <w:rsid w:val="00EA07FD"/>
    <w:rsid w:val="00EA0B4B"/>
    <w:rsid w:val="00EA0DAA"/>
    <w:rsid w:val="00EA1B06"/>
    <w:rsid w:val="00EA287F"/>
    <w:rsid w:val="00EA28CB"/>
    <w:rsid w:val="00EA35B6"/>
    <w:rsid w:val="00EA4364"/>
    <w:rsid w:val="00EA490F"/>
    <w:rsid w:val="00EA6646"/>
    <w:rsid w:val="00EA685C"/>
    <w:rsid w:val="00EB0DE6"/>
    <w:rsid w:val="00EB20A7"/>
    <w:rsid w:val="00EB2A56"/>
    <w:rsid w:val="00EB390E"/>
    <w:rsid w:val="00EB3BE0"/>
    <w:rsid w:val="00EB519B"/>
    <w:rsid w:val="00EB526D"/>
    <w:rsid w:val="00EB54A4"/>
    <w:rsid w:val="00EB6DBA"/>
    <w:rsid w:val="00EB73D8"/>
    <w:rsid w:val="00EB77C7"/>
    <w:rsid w:val="00EC0913"/>
    <w:rsid w:val="00EC0D26"/>
    <w:rsid w:val="00EC153A"/>
    <w:rsid w:val="00EC1966"/>
    <w:rsid w:val="00EC1C8D"/>
    <w:rsid w:val="00EC3952"/>
    <w:rsid w:val="00EC4EF2"/>
    <w:rsid w:val="00EC5D21"/>
    <w:rsid w:val="00EC6749"/>
    <w:rsid w:val="00EC6AC9"/>
    <w:rsid w:val="00EC724E"/>
    <w:rsid w:val="00EC798B"/>
    <w:rsid w:val="00EC7EBB"/>
    <w:rsid w:val="00ED1757"/>
    <w:rsid w:val="00ED2115"/>
    <w:rsid w:val="00ED27E6"/>
    <w:rsid w:val="00ED374E"/>
    <w:rsid w:val="00ED409B"/>
    <w:rsid w:val="00ED4706"/>
    <w:rsid w:val="00ED4A85"/>
    <w:rsid w:val="00ED55CC"/>
    <w:rsid w:val="00ED6418"/>
    <w:rsid w:val="00ED6E43"/>
    <w:rsid w:val="00ED7290"/>
    <w:rsid w:val="00ED7331"/>
    <w:rsid w:val="00ED79FB"/>
    <w:rsid w:val="00EE0099"/>
    <w:rsid w:val="00EE0176"/>
    <w:rsid w:val="00EE0EB7"/>
    <w:rsid w:val="00EE2363"/>
    <w:rsid w:val="00EE3ADF"/>
    <w:rsid w:val="00EE3B27"/>
    <w:rsid w:val="00EE4BE0"/>
    <w:rsid w:val="00EE52F4"/>
    <w:rsid w:val="00EF0CE7"/>
    <w:rsid w:val="00EF1173"/>
    <w:rsid w:val="00EF1474"/>
    <w:rsid w:val="00EF14FB"/>
    <w:rsid w:val="00EF1D4E"/>
    <w:rsid w:val="00EF203E"/>
    <w:rsid w:val="00EF2486"/>
    <w:rsid w:val="00EF2D34"/>
    <w:rsid w:val="00EF3AE1"/>
    <w:rsid w:val="00EF4CAD"/>
    <w:rsid w:val="00EF4F46"/>
    <w:rsid w:val="00EF58A9"/>
    <w:rsid w:val="00EF5ADC"/>
    <w:rsid w:val="00EF6276"/>
    <w:rsid w:val="00F0123A"/>
    <w:rsid w:val="00F020B9"/>
    <w:rsid w:val="00F049DB"/>
    <w:rsid w:val="00F04D3D"/>
    <w:rsid w:val="00F04DD1"/>
    <w:rsid w:val="00F05DC0"/>
    <w:rsid w:val="00F07693"/>
    <w:rsid w:val="00F0782B"/>
    <w:rsid w:val="00F1341B"/>
    <w:rsid w:val="00F135A0"/>
    <w:rsid w:val="00F1379E"/>
    <w:rsid w:val="00F139FE"/>
    <w:rsid w:val="00F13AA0"/>
    <w:rsid w:val="00F13F30"/>
    <w:rsid w:val="00F141EB"/>
    <w:rsid w:val="00F14431"/>
    <w:rsid w:val="00F14A97"/>
    <w:rsid w:val="00F162BB"/>
    <w:rsid w:val="00F17419"/>
    <w:rsid w:val="00F174DF"/>
    <w:rsid w:val="00F17C44"/>
    <w:rsid w:val="00F20572"/>
    <w:rsid w:val="00F205AD"/>
    <w:rsid w:val="00F23E5F"/>
    <w:rsid w:val="00F2467E"/>
    <w:rsid w:val="00F24B13"/>
    <w:rsid w:val="00F25829"/>
    <w:rsid w:val="00F26055"/>
    <w:rsid w:val="00F274BB"/>
    <w:rsid w:val="00F27D8C"/>
    <w:rsid w:val="00F304A9"/>
    <w:rsid w:val="00F3096C"/>
    <w:rsid w:val="00F30C35"/>
    <w:rsid w:val="00F30C5B"/>
    <w:rsid w:val="00F30EF4"/>
    <w:rsid w:val="00F31D80"/>
    <w:rsid w:val="00F33099"/>
    <w:rsid w:val="00F34992"/>
    <w:rsid w:val="00F34B8B"/>
    <w:rsid w:val="00F406A7"/>
    <w:rsid w:val="00F42458"/>
    <w:rsid w:val="00F425F7"/>
    <w:rsid w:val="00F43AD1"/>
    <w:rsid w:val="00F44082"/>
    <w:rsid w:val="00F4436B"/>
    <w:rsid w:val="00F443AB"/>
    <w:rsid w:val="00F446D4"/>
    <w:rsid w:val="00F459B3"/>
    <w:rsid w:val="00F46A3C"/>
    <w:rsid w:val="00F46D3E"/>
    <w:rsid w:val="00F470D1"/>
    <w:rsid w:val="00F479F6"/>
    <w:rsid w:val="00F47AF3"/>
    <w:rsid w:val="00F50EE8"/>
    <w:rsid w:val="00F51723"/>
    <w:rsid w:val="00F520C5"/>
    <w:rsid w:val="00F5245C"/>
    <w:rsid w:val="00F52C74"/>
    <w:rsid w:val="00F52CD9"/>
    <w:rsid w:val="00F53FC1"/>
    <w:rsid w:val="00F54051"/>
    <w:rsid w:val="00F54CC2"/>
    <w:rsid w:val="00F55D38"/>
    <w:rsid w:val="00F55DE3"/>
    <w:rsid w:val="00F55E2D"/>
    <w:rsid w:val="00F56750"/>
    <w:rsid w:val="00F56A15"/>
    <w:rsid w:val="00F56E8A"/>
    <w:rsid w:val="00F57584"/>
    <w:rsid w:val="00F6094D"/>
    <w:rsid w:val="00F6143B"/>
    <w:rsid w:val="00F61E2A"/>
    <w:rsid w:val="00F62D82"/>
    <w:rsid w:val="00F62DE7"/>
    <w:rsid w:val="00F6388F"/>
    <w:rsid w:val="00F64DE5"/>
    <w:rsid w:val="00F652E2"/>
    <w:rsid w:val="00F656CE"/>
    <w:rsid w:val="00F65AB4"/>
    <w:rsid w:val="00F65EA7"/>
    <w:rsid w:val="00F66FF9"/>
    <w:rsid w:val="00F67440"/>
    <w:rsid w:val="00F67818"/>
    <w:rsid w:val="00F67834"/>
    <w:rsid w:val="00F67BB4"/>
    <w:rsid w:val="00F70E3E"/>
    <w:rsid w:val="00F71198"/>
    <w:rsid w:val="00F712DB"/>
    <w:rsid w:val="00F720F1"/>
    <w:rsid w:val="00F737D6"/>
    <w:rsid w:val="00F74DF9"/>
    <w:rsid w:val="00F75A35"/>
    <w:rsid w:val="00F7794A"/>
    <w:rsid w:val="00F77DCA"/>
    <w:rsid w:val="00F80E24"/>
    <w:rsid w:val="00F82DF2"/>
    <w:rsid w:val="00F842C7"/>
    <w:rsid w:val="00F8576F"/>
    <w:rsid w:val="00F902D7"/>
    <w:rsid w:val="00F90AA2"/>
    <w:rsid w:val="00F91D52"/>
    <w:rsid w:val="00F91D79"/>
    <w:rsid w:val="00F93008"/>
    <w:rsid w:val="00F95596"/>
    <w:rsid w:val="00F95C73"/>
    <w:rsid w:val="00F9602C"/>
    <w:rsid w:val="00F970EB"/>
    <w:rsid w:val="00FA1517"/>
    <w:rsid w:val="00FA1C05"/>
    <w:rsid w:val="00FA1DB1"/>
    <w:rsid w:val="00FA26C9"/>
    <w:rsid w:val="00FA2927"/>
    <w:rsid w:val="00FA3E95"/>
    <w:rsid w:val="00FA4609"/>
    <w:rsid w:val="00FA472A"/>
    <w:rsid w:val="00FA4F29"/>
    <w:rsid w:val="00FA53A4"/>
    <w:rsid w:val="00FA6101"/>
    <w:rsid w:val="00FA69F2"/>
    <w:rsid w:val="00FB13F5"/>
    <w:rsid w:val="00FB1451"/>
    <w:rsid w:val="00FB39A8"/>
    <w:rsid w:val="00FB4960"/>
    <w:rsid w:val="00FB5130"/>
    <w:rsid w:val="00FB5144"/>
    <w:rsid w:val="00FB61FB"/>
    <w:rsid w:val="00FB6D6B"/>
    <w:rsid w:val="00FB789A"/>
    <w:rsid w:val="00FC13B3"/>
    <w:rsid w:val="00FC28B0"/>
    <w:rsid w:val="00FC359C"/>
    <w:rsid w:val="00FC3C5D"/>
    <w:rsid w:val="00FC4522"/>
    <w:rsid w:val="00FC4AC0"/>
    <w:rsid w:val="00FC6073"/>
    <w:rsid w:val="00FC642D"/>
    <w:rsid w:val="00FC7209"/>
    <w:rsid w:val="00FD0569"/>
    <w:rsid w:val="00FD22F8"/>
    <w:rsid w:val="00FD2329"/>
    <w:rsid w:val="00FD2D2C"/>
    <w:rsid w:val="00FD2E88"/>
    <w:rsid w:val="00FD2F43"/>
    <w:rsid w:val="00FD31C0"/>
    <w:rsid w:val="00FD3503"/>
    <w:rsid w:val="00FD4535"/>
    <w:rsid w:val="00FD472D"/>
    <w:rsid w:val="00FD478E"/>
    <w:rsid w:val="00FD4D11"/>
    <w:rsid w:val="00FD4E10"/>
    <w:rsid w:val="00FD5205"/>
    <w:rsid w:val="00FD54AA"/>
    <w:rsid w:val="00FD7822"/>
    <w:rsid w:val="00FE23D9"/>
    <w:rsid w:val="00FE4081"/>
    <w:rsid w:val="00FE527F"/>
    <w:rsid w:val="00FE548E"/>
    <w:rsid w:val="00FE55AF"/>
    <w:rsid w:val="00FE5B99"/>
    <w:rsid w:val="00FE6818"/>
    <w:rsid w:val="00FE709E"/>
    <w:rsid w:val="00FF0612"/>
    <w:rsid w:val="00FF0C0D"/>
    <w:rsid w:val="00FF145A"/>
    <w:rsid w:val="00FF1CFB"/>
    <w:rsid w:val="00FF2804"/>
    <w:rsid w:val="00FF2AF9"/>
    <w:rsid w:val="00FF363A"/>
    <w:rsid w:val="00FF388C"/>
    <w:rsid w:val="00FF3C0D"/>
    <w:rsid w:val="00FF3CE0"/>
    <w:rsid w:val="00FF580E"/>
    <w:rsid w:val="00FF5AEA"/>
    <w:rsid w:val="00FF618F"/>
    <w:rsid w:val="00FF619A"/>
    <w:rsid w:val="00FF66C3"/>
    <w:rsid w:val="00FF6841"/>
    <w:rsid w:val="00FF6922"/>
    <w:rsid w:val="00FF6EDC"/>
    <w:rsid w:val="00FF7319"/>
    <w:rsid w:val="00FF7835"/>
    <w:rsid w:val="00FF7844"/>
    <w:rsid w:val="08C43FE0"/>
    <w:rsid w:val="0F49F1FA"/>
    <w:rsid w:val="1D765A0F"/>
    <w:rsid w:val="30A4CDD3"/>
    <w:rsid w:val="40151838"/>
    <w:rsid w:val="4B45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D28C13D"/>
  <w15:chartTrackingRefBased/>
  <w15:docId w15:val="{B8ACB0F7-68B3-48AA-960C-3A9173A6E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3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sz w:val="22"/>
      <w:szCs w:val="22"/>
    </w:r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T0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uiPriority w:val="99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link w:val="ListParagraphChar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Heading1Char">
    <w:name w:val="Heading 1 Char"/>
    <w:link w:val="Heading1"/>
    <w:rsid w:val="00D53D9E"/>
    <w:rPr>
      <w:rFonts w:cs="Times New Roman"/>
      <w:b/>
      <w:bCs/>
      <w:u w:val="single"/>
      <w:shd w:val="solid" w:color="FFFFFF" w:fill="FFFFFF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074E3"/>
    <w:rPr>
      <w:szCs w:val="25"/>
    </w:rPr>
  </w:style>
  <w:style w:type="character" w:customStyle="1" w:styleId="CommentTextChar">
    <w:name w:val="Comment Text Char"/>
    <w:link w:val="CommentText"/>
    <w:uiPriority w:val="99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eastAsia="PMingLiU" w:cs="Times New Roman"/>
      <w:sz w:val="22"/>
      <w:lang w:val="en-GB" w:bidi="ar-SA"/>
    </w:rPr>
  </w:style>
  <w:style w:type="character" w:customStyle="1" w:styleId="BodyTextChar">
    <w:name w:val="Body Text Char"/>
    <w:aliases w:val="bt Char,body text Char,Body Char,Body Char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DE40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DE40FB"/>
    <w:rPr>
      <w:rFonts w:ascii="Angsana New" w:eastAsia="MS Mincho" w:hAnsi="Angsana New"/>
      <w:b/>
      <w:bCs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801F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Heading3Char">
    <w:name w:val="Heading 3 Char"/>
    <w:basedOn w:val="BodyTextChar"/>
    <w:link w:val="Heading3"/>
    <w:locked/>
    <w:rsid w:val="003E4AA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3E4AA9"/>
    <w:rPr>
      <w:rFonts w:cs="Times New Roman"/>
      <w:b/>
      <w:bCs/>
    </w:rPr>
  </w:style>
  <w:style w:type="character" w:customStyle="1" w:styleId="Heading5Char">
    <w:name w:val="Heading 5 Char"/>
    <w:basedOn w:val="DefaultParagraphFont"/>
    <w:link w:val="Heading5"/>
    <w:locked/>
    <w:rsid w:val="003E4AA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3E4AA9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locked/>
    <w:rsid w:val="003E4AA9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3E4AA9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3E4AA9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locked/>
    <w:rsid w:val="003E4AA9"/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3E4AA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3E4AA9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3E4AA9"/>
  </w:style>
  <w:style w:type="paragraph" w:customStyle="1" w:styleId="30">
    <w:name w:val="µÒÃÒ§3ªèÍ§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3E4AA9"/>
  </w:style>
  <w:style w:type="paragraph" w:customStyle="1" w:styleId="a3">
    <w:name w:val="??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4AA9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E4AA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3E4AA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3E4AA9"/>
    <w:pPr>
      <w:spacing w:line="240" w:lineRule="auto"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3E4AA9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E4AA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3E4A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E4AA9"/>
    <w:pPr>
      <w:spacing w:after="0"/>
    </w:pPr>
  </w:style>
  <w:style w:type="paragraph" w:customStyle="1" w:styleId="acctdividends">
    <w:name w:val="acct dividends"/>
    <w:aliases w:val="a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E4AA9"/>
    <w:pPr>
      <w:spacing w:after="0"/>
    </w:pPr>
  </w:style>
  <w:style w:type="paragraph" w:customStyle="1" w:styleId="acctindent">
    <w:name w:val="acct indent"/>
    <w:aliases w:val="ai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E4AA9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E4AA9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E4A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E4AA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E4A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E4AA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E4A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E4AA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E4AA9"/>
    <w:pPr>
      <w:spacing w:after="0"/>
    </w:pPr>
  </w:style>
  <w:style w:type="paragraph" w:customStyle="1" w:styleId="List1a">
    <w:name w:val="List 1a"/>
    <w:aliases w:val="1a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lang w:val="en-GB" w:bidi="ar-SA"/>
    </w:rPr>
  </w:style>
  <w:style w:type="paragraph" w:styleId="MacroText">
    <w:name w:val="macro"/>
    <w:link w:val="MacroTextChar"/>
    <w:rsid w:val="003E4A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3E4AA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E4AA9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3E4AA9"/>
  </w:style>
  <w:style w:type="paragraph" w:customStyle="1" w:styleId="zreportaddinfo">
    <w:name w:val="zreport addinfo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3E4AA9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E4AA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lang w:val="en-GB" w:bidi="ar-SA"/>
    </w:rPr>
  </w:style>
  <w:style w:type="paragraph" w:customStyle="1" w:styleId="ind">
    <w:name w:val="*in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E4AA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E4AA9"/>
    <w:rPr>
      <w:b/>
      <w:bCs/>
    </w:rPr>
  </w:style>
  <w:style w:type="paragraph" w:customStyle="1" w:styleId="nineptbodytext">
    <w:name w:val="nine pt body text"/>
    <w:aliases w:val="9bt"/>
    <w:basedOn w:val="nineptnormal"/>
    <w:rsid w:val="003E4AA9"/>
    <w:pPr>
      <w:spacing w:after="220"/>
    </w:pPr>
  </w:style>
  <w:style w:type="paragraph" w:customStyle="1" w:styleId="nineptnormal">
    <w:name w:val="nine pt normal"/>
    <w:aliases w:val="9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E4AA9"/>
    <w:pPr>
      <w:jc w:val="center"/>
    </w:pPr>
  </w:style>
  <w:style w:type="paragraph" w:customStyle="1" w:styleId="heading">
    <w:name w:val="heading"/>
    <w:aliases w:val="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E4A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E4AA9"/>
  </w:style>
  <w:style w:type="paragraph" w:customStyle="1" w:styleId="nineptheadingcentredbold">
    <w:name w:val="nine pt heading centred bold"/>
    <w:aliases w:val="9hc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E4A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E4A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E4AA9"/>
    <w:rPr>
      <w:b/>
    </w:rPr>
  </w:style>
  <w:style w:type="paragraph" w:customStyle="1" w:styleId="nineptcolumntab1">
    <w:name w:val="nine pt column tab1"/>
    <w:aliases w:val="a91"/>
    <w:basedOn w:val="nineptnormal"/>
    <w:rsid w:val="003E4AA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E4A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E4AA9"/>
    <w:pPr>
      <w:jc w:val="center"/>
    </w:pPr>
  </w:style>
  <w:style w:type="paragraph" w:customStyle="1" w:styleId="Normalheading">
    <w:name w:val="Normal heading"/>
    <w:aliases w:val="nh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E4AA9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E4A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E4A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E4A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E4A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E4A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E4A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E4A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E4A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E4AA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E4AA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E4AA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E4A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E4A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E4A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E4AA9"/>
    <w:pPr>
      <w:spacing w:after="0"/>
    </w:pPr>
  </w:style>
  <w:style w:type="paragraph" w:customStyle="1" w:styleId="smallreturn">
    <w:name w:val="small return"/>
    <w:aliases w:val="sr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E4AA9"/>
    <w:pPr>
      <w:spacing w:after="0"/>
    </w:pPr>
  </w:style>
  <w:style w:type="paragraph" w:customStyle="1" w:styleId="headingbolditalic">
    <w:name w:val="heading bold italic"/>
    <w:aliases w:val="hbi"/>
    <w:basedOn w:val="heading"/>
    <w:rsid w:val="003E4A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E4AA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E4AA9"/>
    <w:pPr>
      <w:spacing w:after="0"/>
    </w:pPr>
  </w:style>
  <w:style w:type="paragraph" w:customStyle="1" w:styleId="blockbullet">
    <w:name w:val="block bullet"/>
    <w:aliases w:val="bb"/>
    <w:basedOn w:val="block"/>
    <w:rsid w:val="003E4AA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E4A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E4AA9"/>
    <w:pPr>
      <w:spacing w:after="0"/>
    </w:pPr>
  </w:style>
  <w:style w:type="paragraph" w:customStyle="1" w:styleId="eightptnormal">
    <w:name w:val="eight pt normal"/>
    <w:aliases w:val="8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E4A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E4A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E4A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E4AA9"/>
    <w:rPr>
      <w:b/>
      <w:bCs/>
    </w:rPr>
  </w:style>
  <w:style w:type="paragraph" w:customStyle="1" w:styleId="eightptbodytext">
    <w:name w:val="eight pt body text"/>
    <w:aliases w:val="8bt"/>
    <w:basedOn w:val="eightptnormal"/>
    <w:rsid w:val="003E4A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E4A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E4A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E4A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E4AA9"/>
    <w:pPr>
      <w:spacing w:after="0"/>
    </w:pPr>
  </w:style>
  <w:style w:type="paragraph" w:customStyle="1" w:styleId="eightptblock">
    <w:name w:val="eight pt block"/>
    <w:aliases w:val="8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E4A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E4A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E4A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E4AA9"/>
    <w:pPr>
      <w:spacing w:after="0"/>
    </w:pPr>
  </w:style>
  <w:style w:type="paragraph" w:customStyle="1" w:styleId="blockindent">
    <w:name w:val="block indent"/>
    <w:aliases w:val="bi"/>
    <w:basedOn w:val="block"/>
    <w:rsid w:val="003E4AA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E4AA9"/>
    <w:pPr>
      <w:jc w:val="center"/>
    </w:pPr>
  </w:style>
  <w:style w:type="paragraph" w:customStyle="1" w:styleId="nineptcol">
    <w:name w:val="nine pt %col"/>
    <w:aliases w:val="9%"/>
    <w:basedOn w:val="nineptnormal"/>
    <w:rsid w:val="003E4A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E4A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E4A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E4A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3E4A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E4A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E4A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E4A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E4A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E4A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E4A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E4AA9"/>
    <w:pPr>
      <w:spacing w:after="20"/>
    </w:pPr>
  </w:style>
  <w:style w:type="paragraph" w:customStyle="1" w:styleId="blockbulletnospaceafter">
    <w:name w:val="block bullet no space after"/>
    <w:aliases w:val="bbn,block bullet no sp"/>
    <w:rsid w:val="003E4AA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3E4A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E4A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E4AA9"/>
    <w:pPr>
      <w:spacing w:after="80"/>
    </w:pPr>
  </w:style>
  <w:style w:type="paragraph" w:customStyle="1" w:styleId="nineptratecol">
    <w:name w:val="nine pt rate col"/>
    <w:aliases w:val="a9r"/>
    <w:basedOn w:val="nineptnormal"/>
    <w:rsid w:val="003E4A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E4A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E4A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E4A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E4A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E4A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E4A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E4A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E4A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E4A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E4A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E4AA9"/>
    <w:pPr>
      <w:ind w:left="907" w:hanging="340"/>
    </w:pPr>
  </w:style>
  <w:style w:type="paragraph" w:customStyle="1" w:styleId="List3i">
    <w:name w:val="List 3i"/>
    <w:aliases w:val="3i"/>
    <w:basedOn w:val="List2i"/>
    <w:rsid w:val="003E4A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E4AA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E4A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E4A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E4A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E4A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E4A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E4AA9"/>
    <w:pPr>
      <w:spacing w:after="80"/>
    </w:pPr>
  </w:style>
  <w:style w:type="paragraph" w:customStyle="1" w:styleId="blockbullet2">
    <w:name w:val="block bullet 2"/>
    <w:aliases w:val="bb2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E4A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E4AA9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E4AA9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lang w:val="en-GB" w:bidi="ar-SA"/>
    </w:rPr>
  </w:style>
  <w:style w:type="paragraph" w:customStyle="1" w:styleId="Single">
    <w:name w:val="Sing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E4AA9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3E4AA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E4AA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E4AA9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3E4AA9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E4AA9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3E4AA9"/>
    <w:rPr>
      <w:rFonts w:cs="Times New Roman"/>
    </w:rPr>
  </w:style>
  <w:style w:type="paragraph" w:customStyle="1" w:styleId="Default">
    <w:name w:val="Default"/>
    <w:rsid w:val="003E4AA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3E4AA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E4AA9"/>
    <w:rPr>
      <w:rFonts w:ascii="Consolas" w:hAnsi="Consolas"/>
      <w:sz w:val="21"/>
      <w:szCs w:val="26"/>
    </w:rPr>
  </w:style>
  <w:style w:type="paragraph" w:styleId="CommentSubject">
    <w:name w:val="annotation subject"/>
    <w:basedOn w:val="CommentText"/>
    <w:next w:val="CommentText"/>
    <w:link w:val="CommentSubjectChar"/>
    <w:rsid w:val="003E4AA9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AA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3E4A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E4AA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E4A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3E4A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E4A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E4A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E4AA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E4AA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E4AA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E4AA9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E4AA9"/>
  </w:style>
  <w:style w:type="table" w:styleId="Table3Deffects2">
    <w:name w:val="Table 3D effects 2"/>
    <w:basedOn w:val="TableNormal"/>
    <w:rsid w:val="003E4AA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nhideWhenUsed/>
    <w:rsid w:val="003E4AA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E4AA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3E4AA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3E4AA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3E4A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3E4AA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3E4AA9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8622D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5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187F04-9386-4394-8B7E-86C4CA58F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9</Pages>
  <Words>1322</Words>
  <Characters>7540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8845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Chutikan, Yeamyim</cp:lastModifiedBy>
  <cp:revision>2</cp:revision>
  <cp:lastPrinted>2021-10-21T15:48:00Z</cp:lastPrinted>
  <dcterms:created xsi:type="dcterms:W3CDTF">2022-04-27T03:56:00Z</dcterms:created>
  <dcterms:modified xsi:type="dcterms:W3CDTF">2022-04-27T03:56:00Z</dcterms:modified>
</cp:coreProperties>
</file>