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EACAD" w14:textId="6C006535" w:rsidR="00783487" w:rsidRPr="00F463CA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43A6E6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D669221" w14:textId="77777777" w:rsidR="00AE0C34" w:rsidRPr="00F463CA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6F7B2F5" w14:textId="77777777" w:rsidR="00A143B6" w:rsidRPr="00C60B9B" w:rsidRDefault="00A143B6" w:rsidP="00A143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679912FB" w14:textId="76782361" w:rsidR="00A143B6" w:rsidRPr="00C60B9B" w:rsidRDefault="00A143B6" w:rsidP="00A143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60B9B">
        <w:rPr>
          <w:rFonts w:ascii="Angsana New" w:hAnsi="Angsana New"/>
          <w:b w:val="0"/>
          <w:bCs w:val="0"/>
          <w:sz w:val="32"/>
          <w:szCs w:val="32"/>
        </w:rPr>
        <w:t>31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 มีนาคม </w:t>
      </w:r>
      <w:r w:rsidRPr="00C60B9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767A06F0" w14:textId="77777777" w:rsidR="00A143B6" w:rsidRPr="00C60B9B" w:rsidRDefault="00A143B6" w:rsidP="00A143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2692AA3" w14:textId="77777777" w:rsidR="00A143B6" w:rsidRPr="00C60B9B" w:rsidRDefault="00A143B6" w:rsidP="00A143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9B1F36" w14:textId="77777777" w:rsidR="003E6A5C" w:rsidRPr="00F463CA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3E6A5C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77777777" w:rsidR="0024582A" w:rsidRPr="00F463C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43C0" w14:textId="58EDDC51" w:rsidR="008C659C" w:rsidRPr="00F463CA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A143B6">
        <w:rPr>
          <w:rFonts w:ascii="Angsana New" w:hAnsi="Angsana New"/>
          <w:sz w:val="30"/>
          <w:szCs w:val="30"/>
        </w:rPr>
        <w:t>31</w:t>
      </w:r>
      <w:r w:rsidR="00A143B6">
        <w:rPr>
          <w:rFonts w:ascii="Angsana New" w:hAnsi="Angsana New"/>
          <w:sz w:val="30"/>
          <w:szCs w:val="30"/>
          <w:cs/>
        </w:rPr>
        <w:t xml:space="preserve"> </w:t>
      </w:r>
      <w:r w:rsidR="00A143B6">
        <w:rPr>
          <w:rFonts w:ascii="Angsana New" w:hAnsi="Angsana New" w:hint="cs"/>
          <w:sz w:val="30"/>
          <w:szCs w:val="30"/>
          <w:cs/>
        </w:rPr>
        <w:t>มีนาคม</w:t>
      </w:r>
      <w:r w:rsidR="00A143B6" w:rsidRPr="00777249">
        <w:rPr>
          <w:rFonts w:ascii="Angsana New" w:hAnsi="Angsana New"/>
          <w:sz w:val="30"/>
          <w:szCs w:val="30"/>
          <w:cs/>
        </w:rPr>
        <w:t xml:space="preserve"> </w:t>
      </w:r>
      <w:r w:rsidR="00A143B6">
        <w:rPr>
          <w:rFonts w:ascii="Angsana New" w:hAnsi="Angsana New"/>
          <w:sz w:val="30"/>
          <w:szCs w:val="30"/>
        </w:rPr>
        <w:t>2565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3E774C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</w:t>
      </w:r>
      <w:r w:rsidR="00792ED0" w:rsidRPr="00F463CA">
        <w:rPr>
          <w:rFonts w:asciiTheme="majorBidi" w:hAnsiTheme="majorBidi" w:cstheme="majorBidi"/>
          <w:spacing w:val="-2"/>
          <w:sz w:val="30"/>
          <w:szCs w:val="30"/>
          <w:cs/>
        </w:rPr>
        <w:t>ด</w:t>
      </w:r>
      <w:r w:rsidR="00A143B6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615CBC" w:rsidRPr="00F463C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A143B6">
        <w:rPr>
          <w:rFonts w:ascii="Angsana New" w:hAnsi="Angsana New"/>
          <w:sz w:val="30"/>
          <w:szCs w:val="30"/>
        </w:rPr>
        <w:t>31</w:t>
      </w:r>
      <w:r w:rsidR="00A143B6">
        <w:rPr>
          <w:rFonts w:ascii="Angsana New" w:hAnsi="Angsana New"/>
          <w:sz w:val="30"/>
          <w:szCs w:val="30"/>
          <w:cs/>
        </w:rPr>
        <w:t xml:space="preserve"> </w:t>
      </w:r>
      <w:r w:rsidR="00A143B6">
        <w:rPr>
          <w:rFonts w:ascii="Angsana New" w:hAnsi="Angsana New" w:hint="cs"/>
          <w:sz w:val="30"/>
          <w:szCs w:val="30"/>
          <w:cs/>
        </w:rPr>
        <w:t>มีนาคม</w:t>
      </w:r>
      <w:r w:rsidR="00A143B6" w:rsidRPr="00777249">
        <w:rPr>
          <w:rFonts w:ascii="Angsana New" w:hAnsi="Angsana New"/>
          <w:sz w:val="30"/>
          <w:szCs w:val="30"/>
          <w:cs/>
        </w:rPr>
        <w:t xml:space="preserve"> </w:t>
      </w:r>
      <w:r w:rsidR="00A143B6">
        <w:rPr>
          <w:rFonts w:ascii="Angsana New" w:hAnsi="Angsana New"/>
          <w:sz w:val="30"/>
          <w:szCs w:val="30"/>
        </w:rPr>
        <w:t>2565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="006034D4"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</w:t>
      </w:r>
      <w:r w:rsidR="006034D4"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="006034D4"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6034D4"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="006034D4"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ซินเน็ค</w:t>
      </w:r>
      <w:r w:rsidR="006034D4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5C03D7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</w:t>
      </w:r>
      <w:r w:rsidR="006034D4"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="008C659C"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7777777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(บัณฑิต ตั้งภากรณ์)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77777777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8509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61B10520" w:rsidR="005A5A86" w:rsidRPr="00F463CA" w:rsidRDefault="003E774C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439FD" w14:textId="77777777" w:rsidR="007D3F01" w:rsidRDefault="007D3F01">
      <w:r>
        <w:separator/>
      </w:r>
    </w:p>
  </w:endnote>
  <w:endnote w:type="continuationSeparator" w:id="0">
    <w:p w14:paraId="5ECD6249" w14:textId="77777777" w:rsidR="007D3F01" w:rsidRDefault="007D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AE8D8" w14:textId="77777777" w:rsidR="007D3F01" w:rsidRDefault="007D3F01">
      <w:r>
        <w:separator/>
      </w:r>
    </w:p>
  </w:footnote>
  <w:footnote w:type="continuationSeparator" w:id="0">
    <w:p w14:paraId="12000F7D" w14:textId="77777777" w:rsidR="007D3F01" w:rsidRDefault="007D3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08BF" w14:textId="77777777" w:rsidR="007D50B3" w:rsidRDefault="00C71032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9DA61E1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A595" w14:textId="6CAD527E" w:rsidR="007D50B3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  <w:p w14:paraId="50429366" w14:textId="77777777" w:rsidR="00C71032" w:rsidRPr="007938D5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11"/>
  </w:num>
  <w:num w:numId="7">
    <w:abstractNumId w:val="10"/>
  </w:num>
  <w:num w:numId="8">
    <w:abstractNumId w:val="1"/>
  </w:num>
  <w:num w:numId="9">
    <w:abstractNumId w:val="0"/>
  </w:num>
  <w:num w:numId="10">
    <w:abstractNumId w:val="12"/>
  </w:num>
  <w:num w:numId="11">
    <w:abstractNumId w:val="9"/>
  </w:num>
  <w:num w:numId="12">
    <w:abstractNumId w:val="6"/>
  </w:num>
  <w:num w:numId="13">
    <w:abstractNumId w:val="5"/>
  </w:num>
  <w:num w:numId="14">
    <w:abstractNumId w:val="4"/>
  </w:num>
  <w:num w:numId="15">
    <w:abstractNumId w:val="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399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Somjai, Nigonyanont</cp:lastModifiedBy>
  <cp:revision>3</cp:revision>
  <cp:lastPrinted>2022-05-06T05:02:00Z</cp:lastPrinted>
  <dcterms:created xsi:type="dcterms:W3CDTF">2022-05-06T05:49:00Z</dcterms:created>
  <dcterms:modified xsi:type="dcterms:W3CDTF">2022-05-06T05:51:00Z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