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2B1D9" w14:textId="77777777" w:rsidR="007274A9" w:rsidRPr="00F11E72" w:rsidRDefault="007274A9" w:rsidP="007274A9">
      <w:pPr>
        <w:pStyle w:val="IndexHeading1"/>
        <w:spacing w:after="0" w:line="240" w:lineRule="atLeast"/>
        <w:ind w:left="1138" w:right="-45" w:hanging="1138"/>
        <w:outlineLvl w:val="0"/>
        <w:rPr>
          <w:szCs w:val="22"/>
        </w:rPr>
      </w:pPr>
      <w:r w:rsidRPr="00F11E72">
        <w:rPr>
          <w:szCs w:val="22"/>
        </w:rPr>
        <w:t>Note</w:t>
      </w:r>
      <w:r w:rsidRPr="00F11E72">
        <w:rPr>
          <w:szCs w:val="22"/>
        </w:rPr>
        <w:tab/>
        <w:t>Contents</w:t>
      </w:r>
    </w:p>
    <w:p w14:paraId="0A7D8ADB" w14:textId="77777777" w:rsidR="007274A9" w:rsidRPr="00202533" w:rsidRDefault="007274A9" w:rsidP="007274A9">
      <w:pPr>
        <w:pStyle w:val="IndexHeading1"/>
        <w:spacing w:after="0" w:line="240" w:lineRule="atLeast"/>
        <w:ind w:left="1138" w:right="-45" w:hanging="1138"/>
        <w:outlineLvl w:val="0"/>
        <w:rPr>
          <w:szCs w:val="22"/>
        </w:rPr>
      </w:pPr>
    </w:p>
    <w:p w14:paraId="1F1926D0" w14:textId="77777777" w:rsidR="00710D1C" w:rsidRPr="00202533" w:rsidRDefault="00710D1C"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Basis of preparation of the interim financial statements</w:t>
      </w:r>
    </w:p>
    <w:p w14:paraId="554F2E80" w14:textId="77777777" w:rsidR="00674C25" w:rsidRPr="00202533" w:rsidRDefault="00674C25" w:rsidP="00674C25">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 xml:space="preserve">Related parties </w:t>
      </w:r>
    </w:p>
    <w:p w14:paraId="59B7BA37" w14:textId="77777777" w:rsidR="007274A9" w:rsidRPr="00202533" w:rsidRDefault="007274A9"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Trade accounts receivable</w:t>
      </w:r>
    </w:p>
    <w:p w14:paraId="786FC863" w14:textId="5452A494" w:rsidR="00A70AEA" w:rsidRPr="00202533" w:rsidRDefault="000852CA" w:rsidP="008A4CD0">
      <w:pPr>
        <w:pStyle w:val="index"/>
        <w:numPr>
          <w:ilvl w:val="0"/>
          <w:numId w:val="10"/>
        </w:numPr>
        <w:tabs>
          <w:tab w:val="clear" w:pos="340"/>
          <w:tab w:val="num" w:pos="1170"/>
        </w:tabs>
        <w:spacing w:before="60" w:after="0" w:line="240" w:lineRule="atLeast"/>
        <w:ind w:left="1170" w:right="-45" w:hanging="1170"/>
        <w:jc w:val="both"/>
        <w:outlineLvl w:val="0"/>
        <w:rPr>
          <w:szCs w:val="22"/>
        </w:rPr>
      </w:pPr>
      <w:r w:rsidRPr="00202533">
        <w:rPr>
          <w:szCs w:val="22"/>
        </w:rPr>
        <w:t>L</w:t>
      </w:r>
      <w:r w:rsidR="00A70AEA" w:rsidRPr="00202533">
        <w:rPr>
          <w:szCs w:val="22"/>
        </w:rPr>
        <w:t>oans</w:t>
      </w:r>
      <w:r w:rsidR="00776A9E" w:rsidRPr="00202533">
        <w:rPr>
          <w:szCs w:val="22"/>
        </w:rPr>
        <w:t xml:space="preserve"> receivable</w:t>
      </w:r>
    </w:p>
    <w:p w14:paraId="73677A31" w14:textId="77777777" w:rsidR="00C43FFF" w:rsidRPr="00202533" w:rsidRDefault="00C43FFF"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Inventories</w:t>
      </w:r>
    </w:p>
    <w:p w14:paraId="20F86359" w14:textId="3E5F4B75" w:rsidR="00113CBA" w:rsidRPr="00202533" w:rsidRDefault="007714E0" w:rsidP="00153F46">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Investments in subsidiaries</w:t>
      </w:r>
      <w:r w:rsidR="00D86A85">
        <w:rPr>
          <w:szCs w:val="22"/>
        </w:rPr>
        <w:t xml:space="preserve"> and </w:t>
      </w:r>
      <w:r w:rsidRPr="00202533">
        <w:rPr>
          <w:szCs w:val="22"/>
        </w:rPr>
        <w:t>associate</w:t>
      </w:r>
    </w:p>
    <w:p w14:paraId="0704D884" w14:textId="389B3CD2" w:rsidR="00F94B87" w:rsidRPr="00D86A85" w:rsidRDefault="00C8117D" w:rsidP="00D86A85">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Segment information</w:t>
      </w:r>
      <w:r w:rsidR="00636753" w:rsidRPr="00202533">
        <w:rPr>
          <w:szCs w:val="22"/>
        </w:rPr>
        <w:t xml:space="preserve"> and disaggregation of revenue</w:t>
      </w:r>
    </w:p>
    <w:p w14:paraId="5076B35F" w14:textId="77777777" w:rsidR="005A3E15" w:rsidRPr="00202533" w:rsidRDefault="00963EA4"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Financial instruments</w:t>
      </w:r>
    </w:p>
    <w:p w14:paraId="74CC2271" w14:textId="38155F1D" w:rsidR="007D4B75" w:rsidRDefault="00AE08A8"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Commitments with non-related parties</w:t>
      </w:r>
    </w:p>
    <w:p w14:paraId="26EEB9CC" w14:textId="502A1C06" w:rsidR="00D86A85" w:rsidRPr="00202533" w:rsidRDefault="00D86A85" w:rsidP="008A4CD0">
      <w:pPr>
        <w:pStyle w:val="index"/>
        <w:numPr>
          <w:ilvl w:val="0"/>
          <w:numId w:val="10"/>
        </w:numPr>
        <w:tabs>
          <w:tab w:val="clear" w:pos="340"/>
          <w:tab w:val="num" w:pos="1170"/>
        </w:tabs>
        <w:spacing w:before="60" w:after="0" w:line="240" w:lineRule="atLeast"/>
        <w:ind w:left="1170" w:right="-45" w:hanging="1170"/>
        <w:outlineLvl w:val="0"/>
        <w:rPr>
          <w:szCs w:val="22"/>
        </w:rPr>
      </w:pPr>
      <w:r>
        <w:rPr>
          <w:szCs w:val="22"/>
        </w:rPr>
        <w:t>Events after the reporting period</w:t>
      </w:r>
    </w:p>
    <w:p w14:paraId="27C02CE3" w14:textId="77777777" w:rsidR="00A43469" w:rsidRPr="00ED1A94" w:rsidRDefault="00A43469" w:rsidP="00A43469">
      <w:pPr>
        <w:rPr>
          <w:rFonts w:cs="Times New Roman"/>
          <w:lang w:val="en-US" w:bidi="ar-SA"/>
        </w:rPr>
      </w:pPr>
    </w:p>
    <w:p w14:paraId="1286C03B" w14:textId="77777777" w:rsidR="00A43469" w:rsidRPr="00F11E72" w:rsidRDefault="00A43469" w:rsidP="00A43469">
      <w:pPr>
        <w:rPr>
          <w:rFonts w:cs="Times New Roman"/>
          <w:lang w:bidi="ar-SA"/>
        </w:rPr>
      </w:pPr>
    </w:p>
    <w:p w14:paraId="56896103" w14:textId="77777777" w:rsidR="00A43469" w:rsidRPr="00F11E72" w:rsidRDefault="00A43469" w:rsidP="00A43469">
      <w:pPr>
        <w:rPr>
          <w:rFonts w:cs="Times New Roman"/>
          <w:lang w:bidi="ar-SA"/>
        </w:rPr>
      </w:pPr>
    </w:p>
    <w:p w14:paraId="6F5B982A" w14:textId="77777777" w:rsidR="00A43469" w:rsidRPr="00F11E72" w:rsidRDefault="00A43469" w:rsidP="00C11F07">
      <w:pPr>
        <w:pStyle w:val="index"/>
        <w:numPr>
          <w:ilvl w:val="0"/>
          <w:numId w:val="0"/>
        </w:numPr>
        <w:spacing w:before="60" w:after="0" w:line="240" w:lineRule="atLeast"/>
        <w:ind w:right="-45" w:firstLine="540"/>
        <w:outlineLvl w:val="0"/>
      </w:pPr>
    </w:p>
    <w:p w14:paraId="27E96890" w14:textId="77777777" w:rsidR="007274A9" w:rsidRPr="00F11E72" w:rsidRDefault="00C92E62" w:rsidP="00C11F07">
      <w:pPr>
        <w:pStyle w:val="index"/>
        <w:numPr>
          <w:ilvl w:val="0"/>
          <w:numId w:val="0"/>
        </w:numPr>
        <w:spacing w:before="60" w:after="0" w:line="240" w:lineRule="atLeast"/>
        <w:ind w:right="-45" w:firstLine="540"/>
        <w:outlineLvl w:val="0"/>
        <w:rPr>
          <w:szCs w:val="22"/>
          <w:lang w:bidi="th-TH"/>
        </w:rPr>
      </w:pPr>
      <w:r w:rsidRPr="00F11E72">
        <w:br w:type="page"/>
      </w:r>
      <w:r w:rsidR="007274A9" w:rsidRPr="00F11E72">
        <w:rPr>
          <w:szCs w:val="22"/>
          <w:lang w:bidi="th-TH"/>
        </w:rPr>
        <w:lastRenderedPageBreak/>
        <w:t xml:space="preserve">These notes form an integral part of the </w:t>
      </w:r>
      <w:r w:rsidR="007D1D00" w:rsidRPr="00F11E72">
        <w:rPr>
          <w:szCs w:val="22"/>
          <w:lang w:bidi="th-TH"/>
        </w:rPr>
        <w:t xml:space="preserve">interim </w:t>
      </w:r>
      <w:r w:rsidR="007274A9" w:rsidRPr="00F11E72">
        <w:rPr>
          <w:szCs w:val="22"/>
          <w:lang w:bidi="th-TH"/>
        </w:rPr>
        <w:t>financial statements.</w:t>
      </w:r>
    </w:p>
    <w:p w14:paraId="405D25F8" w14:textId="77777777" w:rsidR="007274A9" w:rsidRPr="00F11E72" w:rsidRDefault="007274A9" w:rsidP="008A1B6D">
      <w:pPr>
        <w:spacing w:line="240" w:lineRule="atLeast"/>
        <w:ind w:left="562" w:right="-45"/>
        <w:jc w:val="both"/>
        <w:rPr>
          <w:rFonts w:cs="Times New Roman"/>
        </w:rPr>
      </w:pPr>
    </w:p>
    <w:p w14:paraId="06A54753" w14:textId="6E5586A7" w:rsidR="007274A9" w:rsidRPr="006B04B9" w:rsidRDefault="006B25FA" w:rsidP="00AB572E">
      <w:pPr>
        <w:spacing w:line="240" w:lineRule="atLeast"/>
        <w:ind w:left="562" w:right="-45"/>
        <w:jc w:val="thaiDistribute"/>
        <w:rPr>
          <w:spacing w:val="-6"/>
          <w:szCs w:val="28"/>
          <w:lang w:val="en-US"/>
        </w:rPr>
      </w:pPr>
      <w:r w:rsidRPr="00EE09BB">
        <w:rPr>
          <w:rFonts w:cs="Times New Roman"/>
          <w:spacing w:val="-4"/>
        </w:rPr>
        <w:t>The interim financial statements issued for Thai regulatory reporting purposes are prepared in the Thai language. These English language financial statements have been prepared from the Thai language</w:t>
      </w:r>
      <w:r w:rsidR="002E3794" w:rsidRPr="00EE09BB">
        <w:rPr>
          <w:rFonts w:cs="Times New Roman"/>
          <w:spacing w:val="-4"/>
          <w:cs/>
        </w:rPr>
        <w:t xml:space="preserve"> </w:t>
      </w:r>
      <w:r w:rsidR="002E3794" w:rsidRPr="00EE09BB">
        <w:rPr>
          <w:rFonts w:cs="Times New Roman"/>
          <w:spacing w:val="-4"/>
        </w:rPr>
        <w:t>statutory</w:t>
      </w:r>
      <w:r w:rsidRPr="00EE09BB">
        <w:rPr>
          <w:rFonts w:cs="Times New Roman"/>
          <w:spacing w:val="-4"/>
        </w:rPr>
        <w:t xml:space="preserve"> </w:t>
      </w:r>
      <w:r w:rsidRPr="006B04B9">
        <w:rPr>
          <w:rFonts w:cs="Times New Roman"/>
          <w:spacing w:val="-6"/>
        </w:rPr>
        <w:t>financial statements and were approved and</w:t>
      </w:r>
      <w:r w:rsidR="00C343C6" w:rsidRPr="006B04B9">
        <w:rPr>
          <w:rFonts w:cs="Times New Roman"/>
          <w:spacing w:val="-6"/>
        </w:rPr>
        <w:t xml:space="preserve"> authoris</w:t>
      </w:r>
      <w:r w:rsidR="007274A9" w:rsidRPr="006B04B9">
        <w:rPr>
          <w:rFonts w:cs="Times New Roman"/>
          <w:spacing w:val="-6"/>
        </w:rPr>
        <w:t>ed for iss</w:t>
      </w:r>
      <w:r w:rsidR="00642A98" w:rsidRPr="006B04B9">
        <w:rPr>
          <w:rFonts w:cs="Times New Roman"/>
          <w:spacing w:val="-6"/>
        </w:rPr>
        <w:t xml:space="preserve">ue by the Board of Directors </w:t>
      </w:r>
      <w:r w:rsidR="00604C14" w:rsidRPr="006B04B9">
        <w:rPr>
          <w:rFonts w:cs="Times New Roman"/>
          <w:spacing w:val="-6"/>
        </w:rPr>
        <w:t xml:space="preserve">on </w:t>
      </w:r>
      <w:r w:rsidR="00897802">
        <w:rPr>
          <w:rFonts w:cs="Times New Roman"/>
          <w:spacing w:val="-6"/>
        </w:rPr>
        <w:t xml:space="preserve">6 May </w:t>
      </w:r>
      <w:r w:rsidR="00056962">
        <w:rPr>
          <w:rFonts w:cs="Times New Roman"/>
          <w:spacing w:val="-6"/>
        </w:rPr>
        <w:t>2022.</w:t>
      </w:r>
    </w:p>
    <w:p w14:paraId="0DADE0B2" w14:textId="77777777" w:rsidR="007274A9" w:rsidRPr="00F11E72" w:rsidRDefault="007274A9" w:rsidP="008A1B6D">
      <w:pPr>
        <w:spacing w:line="240" w:lineRule="atLeast"/>
        <w:ind w:left="540" w:right="-45"/>
        <w:jc w:val="both"/>
        <w:rPr>
          <w:rFonts w:cs="Times New Roman"/>
          <w:lang w:val="en-US"/>
        </w:rPr>
      </w:pPr>
    </w:p>
    <w:p w14:paraId="6291C037" w14:textId="6B267510" w:rsidR="007274A9" w:rsidRPr="00EE09BB" w:rsidRDefault="00AB572E" w:rsidP="00636C5E">
      <w:pPr>
        <w:tabs>
          <w:tab w:val="left" w:pos="540"/>
        </w:tabs>
        <w:spacing w:line="240" w:lineRule="atLeast"/>
        <w:ind w:right="-45"/>
        <w:jc w:val="both"/>
        <w:rPr>
          <w:rFonts w:cstheme="minorBidi"/>
          <w:b/>
          <w:bCs/>
          <w:sz w:val="24"/>
          <w:szCs w:val="24"/>
          <w:cs/>
          <w:lang w:val="en-US"/>
        </w:rPr>
      </w:pPr>
      <w:r>
        <w:rPr>
          <w:rFonts w:cs="Times New Roman"/>
          <w:b/>
          <w:bCs/>
          <w:sz w:val="24"/>
          <w:szCs w:val="24"/>
          <w:lang w:val="en-US"/>
        </w:rPr>
        <w:t>1</w:t>
      </w:r>
      <w:r w:rsidR="007274A9" w:rsidRPr="00F11E72">
        <w:rPr>
          <w:rFonts w:cs="Times New Roman"/>
          <w:b/>
          <w:bCs/>
          <w:sz w:val="24"/>
          <w:szCs w:val="24"/>
          <w:lang w:val="en-US"/>
        </w:rPr>
        <w:tab/>
        <w:t xml:space="preserve">Basis of preparation of the </w:t>
      </w:r>
      <w:r w:rsidR="006B25FA" w:rsidRPr="00F11E72">
        <w:rPr>
          <w:rFonts w:cs="Times New Roman"/>
          <w:b/>
          <w:bCs/>
          <w:sz w:val="24"/>
          <w:szCs w:val="24"/>
          <w:lang w:val="en-US"/>
        </w:rPr>
        <w:t xml:space="preserve">interim </w:t>
      </w:r>
      <w:r w:rsidR="007274A9" w:rsidRPr="00F11E72">
        <w:rPr>
          <w:rFonts w:cs="Times New Roman"/>
          <w:b/>
          <w:bCs/>
          <w:sz w:val="24"/>
          <w:szCs w:val="24"/>
          <w:lang w:val="en-US"/>
        </w:rPr>
        <w:t xml:space="preserve">financial statements </w:t>
      </w:r>
    </w:p>
    <w:p w14:paraId="321A6C82" w14:textId="77777777" w:rsidR="007274A9" w:rsidRPr="00F11E72" w:rsidRDefault="007274A9" w:rsidP="008A1B6D">
      <w:pPr>
        <w:spacing w:line="240" w:lineRule="atLeast"/>
        <w:ind w:left="562" w:right="-45"/>
        <w:jc w:val="both"/>
        <w:rPr>
          <w:rFonts w:cs="Times New Roman"/>
        </w:rPr>
      </w:pPr>
    </w:p>
    <w:p w14:paraId="3AC17F75" w14:textId="3F2863BE" w:rsidR="006B25FA" w:rsidRPr="00F11E72" w:rsidRDefault="006B25FA" w:rsidP="008A1B6D">
      <w:pPr>
        <w:pStyle w:val="BodyText"/>
        <w:spacing w:after="0" w:line="240" w:lineRule="atLeast"/>
        <w:ind w:left="540"/>
        <w:jc w:val="thaiDistribute"/>
        <w:rPr>
          <w:rFonts w:cs="Times New Roman"/>
        </w:rPr>
      </w:pPr>
      <w:r w:rsidRPr="00F11E72">
        <w:rPr>
          <w:rFonts w:cs="Times New Roman"/>
          <w:spacing w:val="-2"/>
        </w:rPr>
        <w:t>The</w:t>
      </w:r>
      <w:r w:rsidR="00927A9A" w:rsidRPr="00F11E72">
        <w:rPr>
          <w:rFonts w:cs="Times New Roman"/>
          <w:spacing w:val="-2"/>
        </w:rPr>
        <w:t xml:space="preserve"> condensed</w:t>
      </w:r>
      <w:r w:rsidRPr="00F11E72">
        <w:rPr>
          <w:rFonts w:cs="Times New Roman"/>
          <w:spacing w:val="-2"/>
        </w:rPr>
        <w:t xml:space="preserve"> interim financial statements are </w:t>
      </w:r>
      <w:r w:rsidR="00B81233" w:rsidRPr="00F11E72">
        <w:rPr>
          <w:rFonts w:cs="Times New Roman"/>
          <w:spacing w:val="-2"/>
        </w:rPr>
        <w:t>presented in the same format as the annual financial statements</w:t>
      </w:r>
      <w:r w:rsidR="002C3086" w:rsidRPr="00F11E72">
        <w:rPr>
          <w:rFonts w:cs="Times New Roman"/>
          <w:spacing w:val="-2"/>
          <w:cs/>
        </w:rPr>
        <w:t xml:space="preserve"> </w:t>
      </w:r>
      <w:r w:rsidR="00880285" w:rsidRPr="00F11E72">
        <w:rPr>
          <w:rFonts w:cs="Times New Roman"/>
        </w:rPr>
        <w:t>together with</w:t>
      </w:r>
      <w:r w:rsidR="002C3086" w:rsidRPr="00F11E72">
        <w:rPr>
          <w:rFonts w:cs="Times New Roman"/>
        </w:rPr>
        <w:t xml:space="preserve"> notes to the interim financial statements on a condensed basis (“interim financial statements”)</w:t>
      </w:r>
      <w:r w:rsidR="00B81233" w:rsidRPr="00F11E72">
        <w:rPr>
          <w:rFonts w:cs="Times New Roman"/>
          <w:spacing w:val="-2"/>
        </w:rPr>
        <w:t xml:space="preserve"> in accordance with Thai Accounting Standard (TAS) No. 34 </w:t>
      </w:r>
      <w:r w:rsidR="00B81233" w:rsidRPr="00F11E72">
        <w:rPr>
          <w:rFonts w:cs="Times New Roman"/>
          <w:i/>
          <w:iCs/>
          <w:spacing w:val="-2"/>
        </w:rPr>
        <w:t>Interim Financial Reporting,</w:t>
      </w:r>
      <w:r w:rsidR="00B81233" w:rsidRPr="00F11E72">
        <w:rPr>
          <w:rFonts w:cs="Times New Roman"/>
          <w:spacing w:val="-2"/>
        </w:rPr>
        <w:t xml:space="preserve"> guidelines promulgated by the Federation of Accounting Professions and applicable rules and regulations of the Thai Securities and Exchange Commission.</w:t>
      </w:r>
      <w:r w:rsidR="00985CC0">
        <w:rPr>
          <w:rFonts w:cs="Times New Roman"/>
          <w:spacing w:val="-2"/>
        </w:rPr>
        <w:t xml:space="preserve"> </w:t>
      </w:r>
      <w:r w:rsidR="00985CC0" w:rsidRPr="00985CC0">
        <w:rPr>
          <w:rFonts w:cs="Times New Roman"/>
          <w:spacing w:val="-2"/>
        </w:rPr>
        <w:t>The interim financial statements focus on new activities, events and circumstances to avoid repetition of information previously reported in annual financial statements.</w:t>
      </w:r>
      <w:r w:rsidR="00C676DE">
        <w:rPr>
          <w:rFonts w:cs="Times New Roman"/>
          <w:spacing w:val="-2"/>
        </w:rPr>
        <w:t xml:space="preserve"> </w:t>
      </w:r>
      <w:r w:rsidR="00985CC0" w:rsidRPr="00985CC0">
        <w:rPr>
          <w:rFonts w:cs="Times New Roman"/>
          <w:spacing w:val="-2"/>
        </w:rPr>
        <w:t>Accordingly, these interim financial statements should be read in conjunction with the financial statements of the Company and its subsidiar</w:t>
      </w:r>
      <w:r w:rsidR="00022C77">
        <w:rPr>
          <w:rFonts w:cs="Times New Roman"/>
          <w:spacing w:val="-2"/>
        </w:rPr>
        <w:t>ies</w:t>
      </w:r>
      <w:r w:rsidR="00985CC0" w:rsidRPr="00985CC0">
        <w:rPr>
          <w:rFonts w:cs="Times New Roman"/>
          <w:spacing w:val="-2"/>
        </w:rPr>
        <w:t xml:space="preserve"> for the year ended</w:t>
      </w:r>
      <w:r w:rsidR="00C676DE">
        <w:rPr>
          <w:rFonts w:cs="Times New Roman"/>
          <w:spacing w:val="-2"/>
        </w:rPr>
        <w:t xml:space="preserve"> </w:t>
      </w:r>
      <w:r w:rsidR="00985CC0" w:rsidRPr="00985CC0">
        <w:rPr>
          <w:rFonts w:cs="Times New Roman"/>
          <w:spacing w:val="-2"/>
        </w:rPr>
        <w:t>31 December 202</w:t>
      </w:r>
      <w:r w:rsidR="00056962">
        <w:rPr>
          <w:rFonts w:cs="Times New Roman"/>
          <w:spacing w:val="-2"/>
        </w:rPr>
        <w:t>1</w:t>
      </w:r>
      <w:r w:rsidR="00985CC0" w:rsidRPr="00985CC0">
        <w:rPr>
          <w:rFonts w:cs="Times New Roman"/>
          <w:spacing w:val="-2"/>
        </w:rPr>
        <w:t>.</w:t>
      </w:r>
    </w:p>
    <w:p w14:paraId="0B3FB949" w14:textId="21D633F9" w:rsidR="00D23DAE" w:rsidRPr="00F11E72" w:rsidRDefault="00D23DAE" w:rsidP="008A1B6D">
      <w:pPr>
        <w:spacing w:line="240" w:lineRule="atLeast"/>
        <w:ind w:left="540"/>
        <w:jc w:val="thaiDistribute"/>
        <w:rPr>
          <w:rFonts w:cs="Times New Roman"/>
          <w:spacing w:val="-2"/>
        </w:rPr>
      </w:pPr>
    </w:p>
    <w:p w14:paraId="3194A250" w14:textId="06F878E5" w:rsidR="000A6590" w:rsidRPr="00C676DE" w:rsidRDefault="00985CC0" w:rsidP="0068661C">
      <w:pPr>
        <w:spacing w:line="200" w:lineRule="atLeast"/>
        <w:ind w:left="547"/>
        <w:contextualSpacing/>
        <w:jc w:val="thaiDistribute"/>
        <w:rPr>
          <w:rFonts w:cs="Times New Roman"/>
          <w:spacing w:val="-4"/>
        </w:rPr>
      </w:pPr>
      <w:r w:rsidRPr="00C676DE">
        <w:rPr>
          <w:rFonts w:cs="Times New Roman"/>
          <w:spacing w:val="-4"/>
        </w:rPr>
        <w:t>In preparing these interim financial statements, judgements and estimates are made by management in applying the Group’s accounting policies.</w:t>
      </w:r>
      <w:r w:rsidR="00C676DE" w:rsidRPr="00C676DE">
        <w:rPr>
          <w:rFonts w:cs="Times New Roman"/>
          <w:spacing w:val="-4"/>
        </w:rPr>
        <w:t xml:space="preserve"> </w:t>
      </w:r>
      <w:r w:rsidRPr="00C676DE">
        <w:rPr>
          <w:rFonts w:cs="Times New Roman"/>
          <w:spacing w:val="-4"/>
        </w:rPr>
        <w:t>Actual results may differ from these estimates. The accounting policies, methods of computation and the key sources of estimation uncertainty were the same as those that described in the financial statements for the year ended 31 December 202</w:t>
      </w:r>
      <w:r w:rsidR="00056962">
        <w:rPr>
          <w:rFonts w:cs="Times New Roman"/>
          <w:spacing w:val="-4"/>
        </w:rPr>
        <w:t>1</w:t>
      </w:r>
      <w:r w:rsidR="00C676DE" w:rsidRPr="00C676DE">
        <w:rPr>
          <w:rFonts w:cs="Times New Roman"/>
          <w:spacing w:val="-4"/>
        </w:rPr>
        <w:t>.</w:t>
      </w:r>
    </w:p>
    <w:p w14:paraId="5DC652BA" w14:textId="77777777" w:rsidR="00E24489" w:rsidRPr="00F11E72" w:rsidRDefault="00E24489" w:rsidP="0073162F">
      <w:pPr>
        <w:spacing w:line="240" w:lineRule="atLeast"/>
        <w:jc w:val="thaiDistribute"/>
        <w:rPr>
          <w:rFonts w:cs="Times New Roman"/>
          <w:b/>
          <w:bCs/>
          <w:i/>
          <w:iCs/>
        </w:rPr>
      </w:pPr>
    </w:p>
    <w:p w14:paraId="1C609E9C" w14:textId="0ADF9D50" w:rsidR="007E013D" w:rsidRDefault="007E013D" w:rsidP="007E013D">
      <w:pPr>
        <w:spacing w:line="240" w:lineRule="atLeast"/>
        <w:ind w:left="540" w:hanging="540"/>
        <w:rPr>
          <w:rFonts w:cs="Times New Roman"/>
        </w:rPr>
      </w:pPr>
    </w:p>
    <w:p w14:paraId="54CF65A0" w14:textId="0DC37208" w:rsidR="00B70D41" w:rsidRDefault="00B70D41" w:rsidP="008A1B6D">
      <w:pPr>
        <w:pStyle w:val="BodyText"/>
        <w:spacing w:after="0" w:line="240" w:lineRule="atLeast"/>
        <w:ind w:left="540"/>
        <w:jc w:val="thaiDistribute"/>
        <w:rPr>
          <w:rFonts w:cs="Times New Roman"/>
        </w:rPr>
      </w:pPr>
      <w:r>
        <w:rPr>
          <w:rFonts w:cs="Times New Roman"/>
        </w:rPr>
        <w:br w:type="page"/>
      </w:r>
    </w:p>
    <w:p w14:paraId="65371F46" w14:textId="068DB689" w:rsidR="007274A9" w:rsidRPr="00F11E72" w:rsidRDefault="00AB572E" w:rsidP="00153F46">
      <w:pPr>
        <w:tabs>
          <w:tab w:val="left" w:pos="540"/>
        </w:tabs>
        <w:spacing w:line="240" w:lineRule="atLeast"/>
        <w:ind w:right="-45"/>
        <w:jc w:val="both"/>
        <w:rPr>
          <w:rFonts w:cs="Times New Roman"/>
          <w:spacing w:val="-4"/>
        </w:rPr>
      </w:pPr>
      <w:r>
        <w:rPr>
          <w:rFonts w:cs="Times New Roman"/>
          <w:b/>
          <w:bCs/>
          <w:sz w:val="24"/>
          <w:szCs w:val="24"/>
          <w:lang w:val="en-US"/>
        </w:rPr>
        <w:lastRenderedPageBreak/>
        <w:t>2</w:t>
      </w:r>
      <w:r w:rsidR="00141216" w:rsidRPr="00F11E72">
        <w:rPr>
          <w:rFonts w:cs="Times New Roman"/>
        </w:rPr>
        <w:t xml:space="preserve"> </w:t>
      </w:r>
      <w:r w:rsidR="00141216" w:rsidRPr="00F11E72">
        <w:rPr>
          <w:rFonts w:cs="Times New Roman"/>
          <w:b/>
          <w:bCs/>
          <w:sz w:val="24"/>
          <w:szCs w:val="24"/>
          <w:lang w:val="en-US"/>
        </w:rPr>
        <w:tab/>
      </w:r>
      <w:r w:rsidR="007274A9" w:rsidRPr="00F11E72">
        <w:rPr>
          <w:rFonts w:cs="Times New Roman"/>
          <w:b/>
          <w:bCs/>
          <w:sz w:val="24"/>
          <w:szCs w:val="24"/>
          <w:lang w:val="en-US"/>
        </w:rPr>
        <w:t>Related parties</w:t>
      </w:r>
    </w:p>
    <w:p w14:paraId="4D7A7A45" w14:textId="77777777" w:rsidR="00BF102C" w:rsidRPr="00F11E72" w:rsidRDefault="00BF102C" w:rsidP="000C1D61">
      <w:pPr>
        <w:spacing w:line="240" w:lineRule="atLeast"/>
        <w:ind w:left="540"/>
        <w:jc w:val="both"/>
        <w:rPr>
          <w:rFonts w:cs="Times New Roman"/>
        </w:rPr>
      </w:pPr>
    </w:p>
    <w:p w14:paraId="3904486E" w14:textId="5D80E1F0" w:rsidR="00095AD9" w:rsidRPr="00F11E72" w:rsidRDefault="008B2E94" w:rsidP="003B136C">
      <w:pPr>
        <w:spacing w:line="240" w:lineRule="atLeast"/>
        <w:ind w:left="540"/>
        <w:jc w:val="thaiDistribute"/>
        <w:rPr>
          <w:rFonts w:cs="Times New Roman"/>
        </w:rPr>
      </w:pPr>
      <w:r w:rsidRPr="00F11E72">
        <w:rPr>
          <w:rFonts w:cs="Times New Roman"/>
        </w:rPr>
        <w:t xml:space="preserve">Relationships with </w:t>
      </w:r>
      <w:r w:rsidR="0083377A" w:rsidRPr="0083377A">
        <w:rPr>
          <w:rFonts w:cs="Times New Roman"/>
        </w:rPr>
        <w:t>subsidiaries</w:t>
      </w:r>
      <w:r w:rsidR="00996170">
        <w:rPr>
          <w:rFonts w:cs="Times New Roman"/>
        </w:rPr>
        <w:t xml:space="preserve"> and </w:t>
      </w:r>
      <w:r w:rsidR="00927DBE" w:rsidRPr="00F11E72">
        <w:rPr>
          <w:rFonts w:cs="Times New Roman"/>
        </w:rPr>
        <w:t>associate</w:t>
      </w:r>
      <w:r w:rsidR="00996170">
        <w:rPr>
          <w:rFonts w:cs="Times New Roman"/>
        </w:rPr>
        <w:t xml:space="preserve"> </w:t>
      </w:r>
      <w:r w:rsidR="00A044CC" w:rsidRPr="00A044CC">
        <w:rPr>
          <w:rFonts w:cs="Times New Roman"/>
        </w:rPr>
        <w:t xml:space="preserve">that have material changes </w:t>
      </w:r>
      <w:r w:rsidR="0053363D" w:rsidRPr="00F11E72">
        <w:rPr>
          <w:rFonts w:cs="Times New Roman"/>
        </w:rPr>
        <w:t>are</w:t>
      </w:r>
      <w:r w:rsidR="00C0158D" w:rsidRPr="00F11E72">
        <w:rPr>
          <w:rFonts w:cs="Times New Roman"/>
        </w:rPr>
        <w:t xml:space="preserve"> described in note</w:t>
      </w:r>
      <w:r w:rsidR="00281ED6" w:rsidRPr="00F11E72">
        <w:rPr>
          <w:rFonts w:cs="Times New Roman"/>
        </w:rPr>
        <w:t>s</w:t>
      </w:r>
      <w:r w:rsidR="00BD6322" w:rsidRPr="00F11E72">
        <w:rPr>
          <w:rFonts w:cs="Times New Roman"/>
        </w:rPr>
        <w:t xml:space="preserve"> </w:t>
      </w:r>
      <w:r w:rsidR="00AB572E">
        <w:rPr>
          <w:rFonts w:cs="Times New Roman"/>
          <w:lang w:val="en-US"/>
        </w:rPr>
        <w:t>6</w:t>
      </w:r>
      <w:r w:rsidR="00364263" w:rsidRPr="00F11E72">
        <w:rPr>
          <w:rFonts w:cs="Times New Roman"/>
        </w:rPr>
        <w:t>.</w:t>
      </w:r>
      <w:r w:rsidRPr="00F11E72">
        <w:rPr>
          <w:rFonts w:cs="Times New Roman"/>
        </w:rPr>
        <w:t xml:space="preserve"> </w:t>
      </w:r>
      <w:r w:rsidR="00364263" w:rsidRPr="00F11E72">
        <w:rPr>
          <w:rFonts w:cs="Times New Roman"/>
        </w:rPr>
        <w:t xml:space="preserve">Other </w:t>
      </w:r>
      <w:r w:rsidR="00F769B6" w:rsidRPr="00F11E72">
        <w:rPr>
          <w:rFonts w:cs="Times New Roman"/>
        </w:rPr>
        <w:t>r</w:t>
      </w:r>
      <w:r w:rsidR="00364263" w:rsidRPr="00F11E72">
        <w:rPr>
          <w:rFonts w:cs="Times New Roman"/>
        </w:rPr>
        <w:t xml:space="preserve">elated parties which have material relationships </w:t>
      </w:r>
      <w:r w:rsidR="00E14DB0" w:rsidRPr="00F11E72">
        <w:rPr>
          <w:rFonts w:cs="Times New Roman"/>
        </w:rPr>
        <w:t xml:space="preserve">not </w:t>
      </w:r>
      <w:r w:rsidR="00364263" w:rsidRPr="00F11E72">
        <w:rPr>
          <w:rFonts w:cs="Times New Roman"/>
        </w:rPr>
        <w:t>ha</w:t>
      </w:r>
      <w:r w:rsidR="0053600B" w:rsidRPr="00F11E72">
        <w:rPr>
          <w:rFonts w:cs="Times New Roman"/>
        </w:rPr>
        <w:t>ve</w:t>
      </w:r>
      <w:r w:rsidR="00364263" w:rsidRPr="00F11E72">
        <w:rPr>
          <w:rFonts w:cs="Times New Roman"/>
        </w:rPr>
        <w:t xml:space="preserve"> significant </w:t>
      </w:r>
      <w:r w:rsidR="004C645B" w:rsidRPr="00F11E72">
        <w:rPr>
          <w:rFonts w:cs="Times New Roman"/>
        </w:rPr>
        <w:t>change</w:t>
      </w:r>
      <w:r w:rsidR="00364263" w:rsidRPr="00F11E72">
        <w:rPr>
          <w:rFonts w:cs="Times New Roman"/>
        </w:rPr>
        <w:t xml:space="preserve"> during the period</w:t>
      </w:r>
      <w:r w:rsidR="00E14DB0" w:rsidRPr="00F11E72">
        <w:rPr>
          <w:rFonts w:cs="Times New Roman"/>
        </w:rPr>
        <w:t>.</w:t>
      </w:r>
    </w:p>
    <w:p w14:paraId="6E253FDA" w14:textId="2D7E0E71" w:rsidR="00D137F9" w:rsidRDefault="00D137F9" w:rsidP="003B136C">
      <w:pPr>
        <w:spacing w:line="240" w:lineRule="atLeast"/>
        <w:jc w:val="thaiDistribute"/>
        <w:rPr>
          <w:rFonts w:cs="Times New Roman"/>
        </w:rPr>
      </w:pPr>
    </w:p>
    <w:tbl>
      <w:tblPr>
        <w:tblW w:w="9178"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990"/>
        <w:gridCol w:w="180"/>
        <w:gridCol w:w="990"/>
        <w:gridCol w:w="180"/>
        <w:gridCol w:w="988"/>
      </w:tblGrid>
      <w:tr w:rsidR="00FE5BEA" w:rsidRPr="00D137F9" w14:paraId="27148A61" w14:textId="77777777" w:rsidTr="0036581D">
        <w:trPr>
          <w:cantSplit/>
          <w:tblHeader/>
        </w:trPr>
        <w:tc>
          <w:tcPr>
            <w:tcW w:w="4590" w:type="dxa"/>
            <w:shd w:val="clear" w:color="auto" w:fill="auto"/>
          </w:tcPr>
          <w:p w14:paraId="4FDD2A8A" w14:textId="77777777" w:rsidR="00FE5BEA" w:rsidRDefault="00FE5BEA" w:rsidP="0036581D">
            <w:pPr>
              <w:spacing w:line="240" w:lineRule="auto"/>
              <w:ind w:right="-108"/>
              <w:jc w:val="both"/>
              <w:rPr>
                <w:rFonts w:cstheme="minorBidi"/>
                <w:i/>
                <w:iCs/>
              </w:rPr>
            </w:pPr>
          </w:p>
          <w:p w14:paraId="72B5DBCE" w14:textId="77777777" w:rsidR="00FE5BEA" w:rsidRPr="00A5518E" w:rsidRDefault="00FE5BEA" w:rsidP="0036581D">
            <w:pPr>
              <w:spacing w:line="240" w:lineRule="atLeast"/>
              <w:jc w:val="both"/>
              <w:rPr>
                <w:rFonts w:cs="Times New Roman"/>
                <w:b/>
                <w:bCs/>
                <w:i/>
                <w:iCs/>
                <w:spacing w:val="-2"/>
              </w:rPr>
            </w:pPr>
            <w:r w:rsidRPr="00A5518E">
              <w:rPr>
                <w:rFonts w:cs="Times New Roman"/>
                <w:b/>
                <w:bCs/>
                <w:i/>
                <w:iCs/>
                <w:spacing w:val="-2"/>
              </w:rPr>
              <w:t>Significant transactions with related parties</w:t>
            </w:r>
          </w:p>
        </w:tc>
        <w:tc>
          <w:tcPr>
            <w:tcW w:w="2250" w:type="dxa"/>
            <w:gridSpan w:val="3"/>
          </w:tcPr>
          <w:p w14:paraId="45BE53D0" w14:textId="77777777" w:rsidR="00FE5BEA" w:rsidRPr="00D137F9" w:rsidRDefault="00FE5BEA" w:rsidP="0036581D">
            <w:pPr>
              <w:pStyle w:val="acctmergecolhdg"/>
              <w:spacing w:line="240" w:lineRule="auto"/>
              <w:rPr>
                <w:szCs w:val="22"/>
              </w:rPr>
            </w:pPr>
            <w:r w:rsidRPr="00D137F9">
              <w:rPr>
                <w:szCs w:val="22"/>
              </w:rPr>
              <w:t xml:space="preserve">Consolidated </w:t>
            </w:r>
          </w:p>
          <w:p w14:paraId="31A234A5" w14:textId="77777777" w:rsidR="00FE5BEA" w:rsidRPr="00D137F9" w:rsidRDefault="00FE5BEA" w:rsidP="0036581D">
            <w:pPr>
              <w:pStyle w:val="acctmergecolhdg"/>
              <w:spacing w:line="240" w:lineRule="auto"/>
              <w:rPr>
                <w:szCs w:val="22"/>
              </w:rPr>
            </w:pPr>
            <w:r w:rsidRPr="00D137F9">
              <w:rPr>
                <w:szCs w:val="22"/>
              </w:rPr>
              <w:t xml:space="preserve">financial statements </w:t>
            </w:r>
          </w:p>
        </w:tc>
        <w:tc>
          <w:tcPr>
            <w:tcW w:w="180" w:type="dxa"/>
          </w:tcPr>
          <w:p w14:paraId="36CA6EDD" w14:textId="77777777" w:rsidR="00FE5BEA" w:rsidRPr="00D137F9" w:rsidRDefault="00FE5BEA" w:rsidP="0036581D">
            <w:pPr>
              <w:pStyle w:val="acctmergecolhdg"/>
              <w:spacing w:line="240" w:lineRule="auto"/>
              <w:rPr>
                <w:szCs w:val="22"/>
              </w:rPr>
            </w:pPr>
          </w:p>
        </w:tc>
        <w:tc>
          <w:tcPr>
            <w:tcW w:w="2158" w:type="dxa"/>
            <w:gridSpan w:val="3"/>
          </w:tcPr>
          <w:p w14:paraId="0F0BF4B9" w14:textId="77777777" w:rsidR="00FE5BEA" w:rsidRPr="00D137F9" w:rsidRDefault="00FE5BEA" w:rsidP="0036581D">
            <w:pPr>
              <w:pStyle w:val="acctmergecolhdg"/>
              <w:spacing w:line="240" w:lineRule="auto"/>
              <w:rPr>
                <w:szCs w:val="22"/>
              </w:rPr>
            </w:pPr>
            <w:r w:rsidRPr="00D137F9">
              <w:rPr>
                <w:szCs w:val="22"/>
              </w:rPr>
              <w:t xml:space="preserve">Separate </w:t>
            </w:r>
          </w:p>
          <w:p w14:paraId="58B807EA" w14:textId="77777777" w:rsidR="00FE5BEA" w:rsidRPr="00D137F9" w:rsidRDefault="00FE5BEA" w:rsidP="0036581D">
            <w:pPr>
              <w:pStyle w:val="acctmergecolhdg"/>
              <w:spacing w:line="240" w:lineRule="auto"/>
              <w:rPr>
                <w:szCs w:val="22"/>
              </w:rPr>
            </w:pPr>
            <w:r w:rsidRPr="00D137F9">
              <w:rPr>
                <w:szCs w:val="22"/>
              </w:rPr>
              <w:t xml:space="preserve">financial statements </w:t>
            </w:r>
          </w:p>
        </w:tc>
      </w:tr>
      <w:tr w:rsidR="00FE5BEA" w:rsidRPr="00D137F9" w14:paraId="150C4923" w14:textId="77777777" w:rsidTr="0036581D">
        <w:trPr>
          <w:cantSplit/>
          <w:tblHeader/>
        </w:trPr>
        <w:tc>
          <w:tcPr>
            <w:tcW w:w="4590" w:type="dxa"/>
          </w:tcPr>
          <w:p w14:paraId="5A0D7411" w14:textId="77777777" w:rsidR="00FE5BEA" w:rsidRPr="00D137F9" w:rsidRDefault="00FE5BEA" w:rsidP="0036581D">
            <w:pPr>
              <w:pStyle w:val="acctfourfigures"/>
              <w:spacing w:line="240" w:lineRule="auto"/>
              <w:rPr>
                <w:b/>
                <w:bCs/>
                <w:i/>
                <w:iCs/>
                <w:szCs w:val="22"/>
              </w:rPr>
            </w:pPr>
            <w:r w:rsidRPr="00D137F9">
              <w:rPr>
                <w:b/>
                <w:bCs/>
                <w:i/>
                <w:iCs/>
                <w:szCs w:val="22"/>
              </w:rPr>
              <w:t xml:space="preserve">Three-month period ended </w:t>
            </w:r>
            <w:r>
              <w:rPr>
                <w:b/>
                <w:bCs/>
                <w:i/>
                <w:iCs/>
                <w:szCs w:val="22"/>
              </w:rPr>
              <w:t xml:space="preserve">31 March </w:t>
            </w:r>
          </w:p>
        </w:tc>
        <w:tc>
          <w:tcPr>
            <w:tcW w:w="1080" w:type="dxa"/>
          </w:tcPr>
          <w:p w14:paraId="512A9F4B" w14:textId="2FBB6E34" w:rsidR="00FE5BEA" w:rsidRPr="00D137F9" w:rsidRDefault="00FE5BEA" w:rsidP="0036581D">
            <w:pPr>
              <w:pStyle w:val="acctmergecolhdg"/>
              <w:spacing w:line="240" w:lineRule="auto"/>
              <w:rPr>
                <w:b w:val="0"/>
                <w:bCs/>
                <w:szCs w:val="22"/>
              </w:rPr>
            </w:pPr>
            <w:r>
              <w:rPr>
                <w:b w:val="0"/>
                <w:bCs/>
                <w:szCs w:val="22"/>
              </w:rPr>
              <w:t>2022</w:t>
            </w:r>
          </w:p>
        </w:tc>
        <w:tc>
          <w:tcPr>
            <w:tcW w:w="180" w:type="dxa"/>
          </w:tcPr>
          <w:p w14:paraId="6B2DE865" w14:textId="77777777" w:rsidR="00FE5BEA" w:rsidRPr="00D137F9" w:rsidRDefault="00FE5BEA" w:rsidP="0036581D">
            <w:pPr>
              <w:pStyle w:val="acctmergecolhdg"/>
              <w:spacing w:line="240" w:lineRule="auto"/>
              <w:rPr>
                <w:b w:val="0"/>
                <w:bCs/>
                <w:szCs w:val="22"/>
              </w:rPr>
            </w:pPr>
          </w:p>
        </w:tc>
        <w:tc>
          <w:tcPr>
            <w:tcW w:w="990" w:type="dxa"/>
          </w:tcPr>
          <w:p w14:paraId="5B3956F6" w14:textId="3B78D1F7" w:rsidR="00FE5BEA" w:rsidRPr="00D137F9" w:rsidRDefault="00FE5BEA" w:rsidP="0036581D">
            <w:pPr>
              <w:pStyle w:val="acctmergecolhdg"/>
              <w:spacing w:line="240" w:lineRule="auto"/>
              <w:rPr>
                <w:b w:val="0"/>
                <w:bCs/>
                <w:szCs w:val="22"/>
              </w:rPr>
            </w:pPr>
            <w:r>
              <w:rPr>
                <w:b w:val="0"/>
                <w:bCs/>
                <w:szCs w:val="22"/>
              </w:rPr>
              <w:t>2021</w:t>
            </w:r>
          </w:p>
        </w:tc>
        <w:tc>
          <w:tcPr>
            <w:tcW w:w="180" w:type="dxa"/>
          </w:tcPr>
          <w:p w14:paraId="41CA0757" w14:textId="77777777" w:rsidR="00FE5BEA" w:rsidRPr="00D137F9" w:rsidRDefault="00FE5BEA" w:rsidP="0036581D">
            <w:pPr>
              <w:pStyle w:val="acctmergecolhdg"/>
              <w:spacing w:line="240" w:lineRule="auto"/>
              <w:rPr>
                <w:b w:val="0"/>
                <w:bCs/>
                <w:szCs w:val="22"/>
              </w:rPr>
            </w:pPr>
          </w:p>
        </w:tc>
        <w:tc>
          <w:tcPr>
            <w:tcW w:w="990" w:type="dxa"/>
          </w:tcPr>
          <w:p w14:paraId="7E8864A0" w14:textId="23EDCF9B" w:rsidR="00FE5BEA" w:rsidRPr="00D137F9" w:rsidRDefault="00FE5BEA" w:rsidP="0036581D">
            <w:pPr>
              <w:pStyle w:val="acctmergecolhdg"/>
              <w:spacing w:line="240" w:lineRule="auto"/>
              <w:rPr>
                <w:b w:val="0"/>
                <w:bCs/>
                <w:szCs w:val="22"/>
              </w:rPr>
            </w:pPr>
            <w:r>
              <w:rPr>
                <w:b w:val="0"/>
                <w:bCs/>
                <w:szCs w:val="22"/>
              </w:rPr>
              <w:t>2022</w:t>
            </w:r>
          </w:p>
        </w:tc>
        <w:tc>
          <w:tcPr>
            <w:tcW w:w="180" w:type="dxa"/>
          </w:tcPr>
          <w:p w14:paraId="51894E07" w14:textId="77777777" w:rsidR="00FE5BEA" w:rsidRPr="00D137F9" w:rsidRDefault="00FE5BEA" w:rsidP="0036581D">
            <w:pPr>
              <w:pStyle w:val="acctmergecolhdg"/>
              <w:spacing w:line="240" w:lineRule="auto"/>
              <w:rPr>
                <w:b w:val="0"/>
                <w:bCs/>
                <w:szCs w:val="22"/>
              </w:rPr>
            </w:pPr>
          </w:p>
        </w:tc>
        <w:tc>
          <w:tcPr>
            <w:tcW w:w="988" w:type="dxa"/>
          </w:tcPr>
          <w:p w14:paraId="1B833EC8" w14:textId="1839AEAE" w:rsidR="00FE5BEA" w:rsidRPr="00D137F9" w:rsidRDefault="00FE5BEA" w:rsidP="0036581D">
            <w:pPr>
              <w:pStyle w:val="acctmergecolhdg"/>
              <w:spacing w:line="240" w:lineRule="auto"/>
              <w:rPr>
                <w:b w:val="0"/>
                <w:bCs/>
                <w:szCs w:val="22"/>
              </w:rPr>
            </w:pPr>
            <w:r>
              <w:rPr>
                <w:b w:val="0"/>
                <w:bCs/>
                <w:szCs w:val="22"/>
              </w:rPr>
              <w:t>2021</w:t>
            </w:r>
          </w:p>
        </w:tc>
      </w:tr>
      <w:tr w:rsidR="00FE5BEA" w:rsidRPr="00D137F9" w14:paraId="251EF484" w14:textId="77777777" w:rsidTr="0036581D">
        <w:trPr>
          <w:cantSplit/>
          <w:tblHeader/>
        </w:trPr>
        <w:tc>
          <w:tcPr>
            <w:tcW w:w="4590" w:type="dxa"/>
          </w:tcPr>
          <w:p w14:paraId="135E8C53" w14:textId="77777777" w:rsidR="00FE5BEA" w:rsidRPr="00D137F9" w:rsidRDefault="00FE5BEA" w:rsidP="0036581D">
            <w:pPr>
              <w:spacing w:line="240" w:lineRule="auto"/>
              <w:rPr>
                <w:rFonts w:cs="Times New Roman"/>
                <w:b/>
                <w:bCs/>
                <w:i/>
                <w:iCs/>
              </w:rPr>
            </w:pPr>
          </w:p>
        </w:tc>
        <w:tc>
          <w:tcPr>
            <w:tcW w:w="4588" w:type="dxa"/>
            <w:gridSpan w:val="7"/>
          </w:tcPr>
          <w:p w14:paraId="2D3A0001" w14:textId="77777777" w:rsidR="00FE5BEA" w:rsidRPr="00D137F9" w:rsidRDefault="00FE5BEA" w:rsidP="0036581D">
            <w:pPr>
              <w:pStyle w:val="acctfourfigures"/>
              <w:spacing w:line="240" w:lineRule="auto"/>
              <w:jc w:val="center"/>
              <w:rPr>
                <w:i/>
                <w:iCs/>
                <w:szCs w:val="22"/>
              </w:rPr>
            </w:pPr>
            <w:r w:rsidRPr="00AA4DBD">
              <w:rPr>
                <w:i/>
                <w:iCs/>
                <w:szCs w:val="22"/>
              </w:rPr>
              <w:t>(in thousand Baht)</w:t>
            </w:r>
          </w:p>
        </w:tc>
      </w:tr>
      <w:tr w:rsidR="00FE5BEA" w:rsidRPr="00D137F9" w14:paraId="19ABB3E8" w14:textId="77777777" w:rsidTr="0036581D">
        <w:trPr>
          <w:cantSplit/>
        </w:trPr>
        <w:tc>
          <w:tcPr>
            <w:tcW w:w="4590" w:type="dxa"/>
          </w:tcPr>
          <w:p w14:paraId="2F9730BD" w14:textId="0A30B907" w:rsidR="00FE5BEA" w:rsidRPr="00D137F9" w:rsidRDefault="00FE5BEA" w:rsidP="0036581D">
            <w:pPr>
              <w:spacing w:line="240" w:lineRule="auto"/>
              <w:rPr>
                <w:rFonts w:cs="Times New Roman"/>
                <w:b/>
                <w:bCs/>
              </w:rPr>
            </w:pPr>
            <w:r w:rsidRPr="00D137F9">
              <w:rPr>
                <w:rFonts w:cs="Times New Roman"/>
                <w:b/>
                <w:bCs/>
              </w:rPr>
              <w:t>Subsidiar</w:t>
            </w:r>
            <w:r w:rsidR="00996170">
              <w:rPr>
                <w:rFonts w:cs="Times New Roman"/>
                <w:b/>
                <w:bCs/>
              </w:rPr>
              <w:t>ies</w:t>
            </w:r>
          </w:p>
        </w:tc>
        <w:tc>
          <w:tcPr>
            <w:tcW w:w="1080" w:type="dxa"/>
          </w:tcPr>
          <w:p w14:paraId="563592C2" w14:textId="315C79AD" w:rsidR="00FE5BEA" w:rsidRPr="00D137F9" w:rsidRDefault="00FE5BEA" w:rsidP="0036581D">
            <w:pPr>
              <w:pStyle w:val="acctfourfigures"/>
              <w:spacing w:line="240" w:lineRule="auto"/>
              <w:rPr>
                <w:szCs w:val="22"/>
              </w:rPr>
            </w:pPr>
          </w:p>
        </w:tc>
        <w:tc>
          <w:tcPr>
            <w:tcW w:w="180" w:type="dxa"/>
          </w:tcPr>
          <w:p w14:paraId="604BFCFC" w14:textId="77777777" w:rsidR="00FE5BEA" w:rsidRPr="00D137F9" w:rsidRDefault="00FE5BEA" w:rsidP="0036581D">
            <w:pPr>
              <w:pStyle w:val="acctfourfigures"/>
              <w:spacing w:line="240" w:lineRule="auto"/>
              <w:rPr>
                <w:szCs w:val="22"/>
              </w:rPr>
            </w:pPr>
          </w:p>
        </w:tc>
        <w:tc>
          <w:tcPr>
            <w:tcW w:w="990" w:type="dxa"/>
          </w:tcPr>
          <w:p w14:paraId="5E352796" w14:textId="77777777" w:rsidR="00FE5BEA" w:rsidRPr="00D137F9" w:rsidRDefault="00FE5BEA" w:rsidP="0036581D">
            <w:pPr>
              <w:pStyle w:val="acctfourfigures"/>
              <w:spacing w:line="240" w:lineRule="auto"/>
              <w:rPr>
                <w:szCs w:val="22"/>
              </w:rPr>
            </w:pPr>
          </w:p>
        </w:tc>
        <w:tc>
          <w:tcPr>
            <w:tcW w:w="180" w:type="dxa"/>
          </w:tcPr>
          <w:p w14:paraId="383C8FBE" w14:textId="77777777" w:rsidR="00FE5BEA" w:rsidRPr="00D137F9" w:rsidRDefault="00FE5BEA" w:rsidP="0036581D">
            <w:pPr>
              <w:pStyle w:val="acctfourfigures"/>
              <w:spacing w:line="240" w:lineRule="auto"/>
              <w:rPr>
                <w:szCs w:val="22"/>
              </w:rPr>
            </w:pPr>
          </w:p>
        </w:tc>
        <w:tc>
          <w:tcPr>
            <w:tcW w:w="990" w:type="dxa"/>
          </w:tcPr>
          <w:p w14:paraId="0663353B" w14:textId="77777777" w:rsidR="00FE5BEA" w:rsidRPr="00D137F9" w:rsidRDefault="00FE5BEA" w:rsidP="0036581D">
            <w:pPr>
              <w:pStyle w:val="acctfourfigures"/>
              <w:spacing w:line="240" w:lineRule="auto"/>
              <w:rPr>
                <w:szCs w:val="22"/>
              </w:rPr>
            </w:pPr>
          </w:p>
        </w:tc>
        <w:tc>
          <w:tcPr>
            <w:tcW w:w="180" w:type="dxa"/>
          </w:tcPr>
          <w:p w14:paraId="26FDDDAB" w14:textId="77777777" w:rsidR="00FE5BEA" w:rsidRPr="00D137F9" w:rsidRDefault="00FE5BEA" w:rsidP="0036581D">
            <w:pPr>
              <w:pStyle w:val="acctfourfigures"/>
              <w:spacing w:line="240" w:lineRule="auto"/>
              <w:rPr>
                <w:szCs w:val="22"/>
              </w:rPr>
            </w:pPr>
          </w:p>
        </w:tc>
        <w:tc>
          <w:tcPr>
            <w:tcW w:w="988" w:type="dxa"/>
          </w:tcPr>
          <w:p w14:paraId="742DBCAA" w14:textId="77777777" w:rsidR="00FE5BEA" w:rsidRPr="00D137F9" w:rsidRDefault="00FE5BEA" w:rsidP="0036581D">
            <w:pPr>
              <w:pStyle w:val="acctfourfigures"/>
              <w:spacing w:line="240" w:lineRule="auto"/>
              <w:rPr>
                <w:szCs w:val="22"/>
              </w:rPr>
            </w:pPr>
          </w:p>
        </w:tc>
      </w:tr>
      <w:tr w:rsidR="00FE5BEA" w:rsidRPr="00D137F9" w14:paraId="2898F567" w14:textId="77777777" w:rsidTr="0036581D">
        <w:trPr>
          <w:cantSplit/>
        </w:trPr>
        <w:tc>
          <w:tcPr>
            <w:tcW w:w="4590" w:type="dxa"/>
          </w:tcPr>
          <w:p w14:paraId="6B217F5B" w14:textId="77777777" w:rsidR="00FE5BEA" w:rsidRPr="00D137F9" w:rsidRDefault="00FE5BEA" w:rsidP="00FE5BEA">
            <w:pPr>
              <w:spacing w:line="240" w:lineRule="auto"/>
              <w:rPr>
                <w:rFonts w:cs="Times New Roman"/>
              </w:rPr>
            </w:pPr>
            <w:r w:rsidRPr="00D137F9">
              <w:rPr>
                <w:rFonts w:cs="Times New Roman"/>
                <w:lang w:val="en-US"/>
              </w:rPr>
              <w:t>Sales</w:t>
            </w:r>
            <w:r w:rsidRPr="00D137F9">
              <w:rPr>
                <w:rFonts w:cs="Times New Roman"/>
              </w:rPr>
              <w:t xml:space="preserve"> of goods or rendering of services</w:t>
            </w:r>
          </w:p>
        </w:tc>
        <w:tc>
          <w:tcPr>
            <w:tcW w:w="1080" w:type="dxa"/>
          </w:tcPr>
          <w:p w14:paraId="7F1FA91C" w14:textId="0C5DA477" w:rsidR="00FE5BEA" w:rsidRPr="00A80FFC" w:rsidRDefault="00627CF9" w:rsidP="00FE5BEA">
            <w:pPr>
              <w:pStyle w:val="acctfourfigures"/>
              <w:tabs>
                <w:tab w:val="clear" w:pos="765"/>
                <w:tab w:val="decimal" w:pos="647"/>
              </w:tabs>
              <w:spacing w:line="240" w:lineRule="auto"/>
              <w:ind w:right="9"/>
              <w:rPr>
                <w:szCs w:val="22"/>
              </w:rPr>
            </w:pPr>
            <w:r>
              <w:rPr>
                <w:szCs w:val="22"/>
              </w:rPr>
              <w:t>-</w:t>
            </w:r>
          </w:p>
        </w:tc>
        <w:tc>
          <w:tcPr>
            <w:tcW w:w="180" w:type="dxa"/>
          </w:tcPr>
          <w:p w14:paraId="7CA79C77" w14:textId="77777777" w:rsidR="00FE5BEA" w:rsidRPr="00A80FFC" w:rsidRDefault="00FE5BEA" w:rsidP="00FE5BEA">
            <w:pPr>
              <w:pStyle w:val="acctfourfigures"/>
              <w:tabs>
                <w:tab w:val="clear" w:pos="765"/>
                <w:tab w:val="decimal" w:pos="911"/>
              </w:tabs>
              <w:spacing w:line="240" w:lineRule="auto"/>
              <w:rPr>
                <w:szCs w:val="22"/>
              </w:rPr>
            </w:pPr>
          </w:p>
        </w:tc>
        <w:tc>
          <w:tcPr>
            <w:tcW w:w="990" w:type="dxa"/>
          </w:tcPr>
          <w:p w14:paraId="452A86D4" w14:textId="33BEBC2F" w:rsidR="00FE5BEA" w:rsidRPr="00A80FFC" w:rsidRDefault="00627CF9" w:rsidP="00FE5BEA">
            <w:pPr>
              <w:pStyle w:val="acctfourfigures"/>
              <w:tabs>
                <w:tab w:val="clear" w:pos="765"/>
                <w:tab w:val="decimal" w:pos="552"/>
              </w:tabs>
              <w:spacing w:line="240" w:lineRule="auto"/>
              <w:ind w:right="9"/>
              <w:rPr>
                <w:szCs w:val="22"/>
              </w:rPr>
            </w:pPr>
            <w:r>
              <w:rPr>
                <w:szCs w:val="22"/>
              </w:rPr>
              <w:t>-</w:t>
            </w:r>
          </w:p>
        </w:tc>
        <w:tc>
          <w:tcPr>
            <w:tcW w:w="180" w:type="dxa"/>
          </w:tcPr>
          <w:p w14:paraId="0B8347C3" w14:textId="77777777" w:rsidR="00FE5BEA" w:rsidRPr="00D137F9" w:rsidRDefault="00FE5BEA" w:rsidP="00FE5BEA">
            <w:pPr>
              <w:pStyle w:val="acctfourfigures"/>
              <w:tabs>
                <w:tab w:val="clear" w:pos="765"/>
                <w:tab w:val="decimal" w:pos="911"/>
              </w:tabs>
              <w:spacing w:line="240" w:lineRule="auto"/>
              <w:rPr>
                <w:szCs w:val="22"/>
              </w:rPr>
            </w:pPr>
          </w:p>
        </w:tc>
        <w:tc>
          <w:tcPr>
            <w:tcW w:w="990" w:type="dxa"/>
          </w:tcPr>
          <w:p w14:paraId="4664C806" w14:textId="31376450" w:rsidR="00FE5BEA" w:rsidRPr="00B70F37" w:rsidRDefault="00627CF9" w:rsidP="00FE5BEA">
            <w:pPr>
              <w:pStyle w:val="acctfourfigures"/>
              <w:tabs>
                <w:tab w:val="clear" w:pos="765"/>
                <w:tab w:val="decimal" w:pos="997"/>
              </w:tabs>
              <w:spacing w:line="240" w:lineRule="auto"/>
              <w:ind w:right="11"/>
              <w:rPr>
                <w:szCs w:val="22"/>
              </w:rPr>
            </w:pPr>
            <w:r>
              <w:rPr>
                <w:szCs w:val="22"/>
              </w:rPr>
              <w:t>7,905</w:t>
            </w:r>
          </w:p>
        </w:tc>
        <w:tc>
          <w:tcPr>
            <w:tcW w:w="180" w:type="dxa"/>
          </w:tcPr>
          <w:p w14:paraId="235A7343" w14:textId="77777777" w:rsidR="00FE5BEA" w:rsidRPr="00D137F9" w:rsidRDefault="00FE5BEA" w:rsidP="00FE5BEA">
            <w:pPr>
              <w:pStyle w:val="acctfourfigures"/>
              <w:tabs>
                <w:tab w:val="clear" w:pos="765"/>
                <w:tab w:val="decimal" w:pos="911"/>
              </w:tabs>
              <w:spacing w:line="240" w:lineRule="auto"/>
              <w:rPr>
                <w:szCs w:val="22"/>
              </w:rPr>
            </w:pPr>
          </w:p>
        </w:tc>
        <w:tc>
          <w:tcPr>
            <w:tcW w:w="988" w:type="dxa"/>
          </w:tcPr>
          <w:p w14:paraId="60048616" w14:textId="326AE9A4" w:rsidR="00FE5BEA" w:rsidRPr="00B70F37" w:rsidRDefault="00FE5BEA" w:rsidP="00FE5BEA">
            <w:pPr>
              <w:pStyle w:val="acctfourfigures"/>
              <w:tabs>
                <w:tab w:val="clear" w:pos="765"/>
                <w:tab w:val="decimal" w:pos="997"/>
              </w:tabs>
              <w:spacing w:line="240" w:lineRule="auto"/>
              <w:ind w:right="11"/>
              <w:rPr>
                <w:szCs w:val="22"/>
              </w:rPr>
            </w:pPr>
            <w:r>
              <w:rPr>
                <w:szCs w:val="22"/>
              </w:rPr>
              <w:t>3,715</w:t>
            </w:r>
          </w:p>
        </w:tc>
      </w:tr>
      <w:tr w:rsidR="00FE5BEA" w:rsidRPr="00B70F37" w14:paraId="545A5A6D" w14:textId="77777777" w:rsidTr="0036581D">
        <w:trPr>
          <w:cantSplit/>
        </w:trPr>
        <w:tc>
          <w:tcPr>
            <w:tcW w:w="4590" w:type="dxa"/>
          </w:tcPr>
          <w:p w14:paraId="0F0B2A1E" w14:textId="77777777" w:rsidR="00FE5BEA" w:rsidRPr="00D137F9" w:rsidRDefault="00FE5BEA" w:rsidP="00FE5BEA">
            <w:pPr>
              <w:spacing w:line="240" w:lineRule="auto"/>
              <w:rPr>
                <w:rFonts w:cs="Times New Roman"/>
              </w:rPr>
            </w:pPr>
            <w:r w:rsidRPr="00D137F9">
              <w:rPr>
                <w:rFonts w:cs="Times New Roman"/>
              </w:rPr>
              <w:t>Purchases of goods or receiving of services</w:t>
            </w:r>
          </w:p>
        </w:tc>
        <w:tc>
          <w:tcPr>
            <w:tcW w:w="1080" w:type="dxa"/>
          </w:tcPr>
          <w:p w14:paraId="3A5B6F21" w14:textId="43B4B6E4" w:rsidR="00FE5BEA" w:rsidRPr="00A80FFC" w:rsidRDefault="00627CF9" w:rsidP="00FE5BEA">
            <w:pPr>
              <w:pStyle w:val="acctfourfigures"/>
              <w:tabs>
                <w:tab w:val="clear" w:pos="765"/>
                <w:tab w:val="decimal" w:pos="647"/>
              </w:tabs>
              <w:spacing w:line="240" w:lineRule="auto"/>
              <w:ind w:right="9"/>
              <w:rPr>
                <w:szCs w:val="22"/>
              </w:rPr>
            </w:pPr>
            <w:r>
              <w:rPr>
                <w:szCs w:val="22"/>
              </w:rPr>
              <w:t>-</w:t>
            </w:r>
          </w:p>
        </w:tc>
        <w:tc>
          <w:tcPr>
            <w:tcW w:w="180" w:type="dxa"/>
          </w:tcPr>
          <w:p w14:paraId="60C32199" w14:textId="77777777" w:rsidR="00FE5BEA" w:rsidRPr="00A80FFC" w:rsidRDefault="00FE5BEA" w:rsidP="00FE5BEA">
            <w:pPr>
              <w:pStyle w:val="acctfourfigures"/>
              <w:tabs>
                <w:tab w:val="clear" w:pos="765"/>
                <w:tab w:val="decimal" w:pos="911"/>
              </w:tabs>
              <w:spacing w:line="240" w:lineRule="auto"/>
              <w:rPr>
                <w:szCs w:val="22"/>
              </w:rPr>
            </w:pPr>
          </w:p>
        </w:tc>
        <w:tc>
          <w:tcPr>
            <w:tcW w:w="990" w:type="dxa"/>
          </w:tcPr>
          <w:p w14:paraId="38ECD7E7" w14:textId="3746290C" w:rsidR="00FE5BEA" w:rsidRPr="00A80FFC" w:rsidRDefault="00627CF9" w:rsidP="0059259E">
            <w:pPr>
              <w:pStyle w:val="acctfourfigures"/>
              <w:tabs>
                <w:tab w:val="clear" w:pos="765"/>
                <w:tab w:val="decimal" w:pos="552"/>
              </w:tabs>
              <w:spacing w:line="240" w:lineRule="auto"/>
              <w:ind w:right="11"/>
              <w:rPr>
                <w:szCs w:val="22"/>
              </w:rPr>
            </w:pPr>
            <w:r>
              <w:rPr>
                <w:szCs w:val="22"/>
              </w:rPr>
              <w:t>-</w:t>
            </w:r>
          </w:p>
        </w:tc>
        <w:tc>
          <w:tcPr>
            <w:tcW w:w="180" w:type="dxa"/>
          </w:tcPr>
          <w:p w14:paraId="71239347" w14:textId="77777777" w:rsidR="00FE5BEA" w:rsidRPr="00D137F9" w:rsidRDefault="00FE5BEA" w:rsidP="00FE5BEA">
            <w:pPr>
              <w:pStyle w:val="acctfourfigures"/>
              <w:tabs>
                <w:tab w:val="clear" w:pos="765"/>
                <w:tab w:val="decimal" w:pos="911"/>
              </w:tabs>
              <w:spacing w:line="240" w:lineRule="auto"/>
              <w:rPr>
                <w:szCs w:val="22"/>
              </w:rPr>
            </w:pPr>
          </w:p>
        </w:tc>
        <w:tc>
          <w:tcPr>
            <w:tcW w:w="990" w:type="dxa"/>
          </w:tcPr>
          <w:p w14:paraId="7CD60D3D" w14:textId="76C7309D" w:rsidR="00FE5BEA" w:rsidRPr="00B70F37" w:rsidRDefault="00627CF9" w:rsidP="00FE5BEA">
            <w:pPr>
              <w:pStyle w:val="acctfourfigures"/>
              <w:tabs>
                <w:tab w:val="clear" w:pos="765"/>
                <w:tab w:val="decimal" w:pos="997"/>
              </w:tabs>
              <w:spacing w:line="240" w:lineRule="auto"/>
              <w:ind w:right="11"/>
              <w:rPr>
                <w:szCs w:val="22"/>
              </w:rPr>
            </w:pPr>
            <w:r>
              <w:rPr>
                <w:szCs w:val="22"/>
              </w:rPr>
              <w:t>1,372</w:t>
            </w:r>
          </w:p>
        </w:tc>
        <w:tc>
          <w:tcPr>
            <w:tcW w:w="180" w:type="dxa"/>
          </w:tcPr>
          <w:p w14:paraId="3AC6E681" w14:textId="77777777" w:rsidR="00FE5BEA" w:rsidRPr="00D137F9" w:rsidRDefault="00FE5BEA" w:rsidP="00FE5BEA">
            <w:pPr>
              <w:pStyle w:val="acctfourfigures"/>
              <w:tabs>
                <w:tab w:val="clear" w:pos="765"/>
                <w:tab w:val="decimal" w:pos="911"/>
              </w:tabs>
              <w:spacing w:line="240" w:lineRule="auto"/>
              <w:rPr>
                <w:szCs w:val="22"/>
              </w:rPr>
            </w:pPr>
          </w:p>
        </w:tc>
        <w:tc>
          <w:tcPr>
            <w:tcW w:w="988" w:type="dxa"/>
          </w:tcPr>
          <w:p w14:paraId="7B85BAC0" w14:textId="61497F7F" w:rsidR="00FE5BEA" w:rsidRPr="00B70F37" w:rsidRDefault="00FE5BEA" w:rsidP="00FE5BEA">
            <w:pPr>
              <w:pStyle w:val="acctfourfigures"/>
              <w:tabs>
                <w:tab w:val="clear" w:pos="765"/>
                <w:tab w:val="decimal" w:pos="997"/>
              </w:tabs>
              <w:spacing w:line="240" w:lineRule="auto"/>
              <w:ind w:right="11"/>
              <w:rPr>
                <w:szCs w:val="22"/>
              </w:rPr>
            </w:pPr>
            <w:r>
              <w:rPr>
                <w:szCs w:val="22"/>
              </w:rPr>
              <w:t>677</w:t>
            </w:r>
          </w:p>
        </w:tc>
      </w:tr>
      <w:tr w:rsidR="00FE5BEA" w:rsidRPr="00D137F9" w14:paraId="34458282" w14:textId="77777777" w:rsidTr="0036581D">
        <w:trPr>
          <w:cantSplit/>
        </w:trPr>
        <w:tc>
          <w:tcPr>
            <w:tcW w:w="4590" w:type="dxa"/>
          </w:tcPr>
          <w:p w14:paraId="294BD90C" w14:textId="77777777" w:rsidR="00FE5BEA" w:rsidRPr="00D137F9" w:rsidRDefault="00FE5BEA" w:rsidP="00FE5BEA">
            <w:pPr>
              <w:spacing w:line="240" w:lineRule="auto"/>
              <w:rPr>
                <w:rFonts w:cs="Times New Roman"/>
              </w:rPr>
            </w:pPr>
            <w:r w:rsidRPr="00D137F9">
              <w:rPr>
                <w:rFonts w:cs="Times New Roman"/>
              </w:rPr>
              <w:t>Interest income</w:t>
            </w:r>
          </w:p>
        </w:tc>
        <w:tc>
          <w:tcPr>
            <w:tcW w:w="1080" w:type="dxa"/>
          </w:tcPr>
          <w:p w14:paraId="5DD265D8" w14:textId="5402610F" w:rsidR="00FE5BEA" w:rsidRPr="00A80FFC" w:rsidRDefault="00627CF9" w:rsidP="00FE5BEA">
            <w:pPr>
              <w:pStyle w:val="acctfourfigures"/>
              <w:tabs>
                <w:tab w:val="clear" w:pos="765"/>
                <w:tab w:val="decimal" w:pos="647"/>
              </w:tabs>
              <w:spacing w:line="240" w:lineRule="auto"/>
              <w:ind w:right="9"/>
              <w:rPr>
                <w:szCs w:val="22"/>
              </w:rPr>
            </w:pPr>
            <w:r>
              <w:rPr>
                <w:szCs w:val="22"/>
              </w:rPr>
              <w:t>-</w:t>
            </w:r>
          </w:p>
        </w:tc>
        <w:tc>
          <w:tcPr>
            <w:tcW w:w="180" w:type="dxa"/>
          </w:tcPr>
          <w:p w14:paraId="6B99EA0E" w14:textId="77777777" w:rsidR="00FE5BEA" w:rsidRPr="00A80FFC" w:rsidRDefault="00FE5BEA" w:rsidP="00FE5BEA">
            <w:pPr>
              <w:pStyle w:val="acctfourfigures"/>
              <w:tabs>
                <w:tab w:val="clear" w:pos="765"/>
                <w:tab w:val="decimal" w:pos="911"/>
              </w:tabs>
              <w:spacing w:line="240" w:lineRule="auto"/>
              <w:rPr>
                <w:szCs w:val="22"/>
              </w:rPr>
            </w:pPr>
          </w:p>
        </w:tc>
        <w:tc>
          <w:tcPr>
            <w:tcW w:w="990" w:type="dxa"/>
          </w:tcPr>
          <w:p w14:paraId="0AB50C15" w14:textId="19A18043" w:rsidR="00FE5BEA" w:rsidRPr="00A80FFC" w:rsidRDefault="00627CF9" w:rsidP="0059259E">
            <w:pPr>
              <w:pStyle w:val="acctfourfigures"/>
              <w:tabs>
                <w:tab w:val="clear" w:pos="765"/>
                <w:tab w:val="decimal" w:pos="552"/>
              </w:tabs>
              <w:spacing w:line="240" w:lineRule="auto"/>
              <w:ind w:right="11"/>
              <w:rPr>
                <w:szCs w:val="22"/>
              </w:rPr>
            </w:pPr>
            <w:r>
              <w:rPr>
                <w:szCs w:val="22"/>
              </w:rPr>
              <w:t>-</w:t>
            </w:r>
          </w:p>
        </w:tc>
        <w:tc>
          <w:tcPr>
            <w:tcW w:w="180" w:type="dxa"/>
          </w:tcPr>
          <w:p w14:paraId="5E9D31CE" w14:textId="77777777" w:rsidR="00FE5BEA" w:rsidRPr="00D137F9" w:rsidRDefault="00FE5BEA" w:rsidP="00FE5BEA">
            <w:pPr>
              <w:pStyle w:val="acctfourfigures"/>
              <w:tabs>
                <w:tab w:val="clear" w:pos="765"/>
                <w:tab w:val="decimal" w:pos="911"/>
              </w:tabs>
              <w:spacing w:line="240" w:lineRule="auto"/>
              <w:rPr>
                <w:szCs w:val="22"/>
              </w:rPr>
            </w:pPr>
          </w:p>
        </w:tc>
        <w:tc>
          <w:tcPr>
            <w:tcW w:w="990" w:type="dxa"/>
          </w:tcPr>
          <w:p w14:paraId="4F8CA42C" w14:textId="013A335E" w:rsidR="00FE5BEA" w:rsidRPr="00B70F37" w:rsidRDefault="00627CF9" w:rsidP="00FE5BEA">
            <w:pPr>
              <w:pStyle w:val="acctfourfigures"/>
              <w:tabs>
                <w:tab w:val="clear" w:pos="765"/>
                <w:tab w:val="decimal" w:pos="997"/>
              </w:tabs>
              <w:spacing w:line="240" w:lineRule="auto"/>
              <w:ind w:right="11"/>
              <w:rPr>
                <w:szCs w:val="22"/>
              </w:rPr>
            </w:pPr>
            <w:r>
              <w:rPr>
                <w:szCs w:val="22"/>
              </w:rPr>
              <w:t>63</w:t>
            </w:r>
          </w:p>
        </w:tc>
        <w:tc>
          <w:tcPr>
            <w:tcW w:w="180" w:type="dxa"/>
          </w:tcPr>
          <w:p w14:paraId="6182FAE2" w14:textId="77777777" w:rsidR="00FE5BEA" w:rsidRPr="00D137F9" w:rsidRDefault="00FE5BEA" w:rsidP="00FE5BEA">
            <w:pPr>
              <w:pStyle w:val="acctfourfigures"/>
              <w:tabs>
                <w:tab w:val="clear" w:pos="765"/>
                <w:tab w:val="decimal" w:pos="911"/>
              </w:tabs>
              <w:spacing w:line="240" w:lineRule="auto"/>
              <w:rPr>
                <w:szCs w:val="22"/>
              </w:rPr>
            </w:pPr>
          </w:p>
        </w:tc>
        <w:tc>
          <w:tcPr>
            <w:tcW w:w="988" w:type="dxa"/>
          </w:tcPr>
          <w:p w14:paraId="78DF9434" w14:textId="1C3C679A" w:rsidR="00FE5BEA" w:rsidRPr="00B70F37" w:rsidRDefault="00FE5BEA" w:rsidP="00FE5BEA">
            <w:pPr>
              <w:pStyle w:val="acctfourfigures"/>
              <w:tabs>
                <w:tab w:val="clear" w:pos="765"/>
                <w:tab w:val="decimal" w:pos="997"/>
              </w:tabs>
              <w:spacing w:line="240" w:lineRule="auto"/>
              <w:ind w:right="11"/>
              <w:rPr>
                <w:szCs w:val="22"/>
              </w:rPr>
            </w:pPr>
            <w:r>
              <w:rPr>
                <w:szCs w:val="22"/>
              </w:rPr>
              <w:t>148</w:t>
            </w:r>
          </w:p>
        </w:tc>
      </w:tr>
      <w:tr w:rsidR="00627CF9" w:rsidRPr="00D137F9" w14:paraId="54958101" w14:textId="77777777" w:rsidTr="0036581D">
        <w:trPr>
          <w:cantSplit/>
        </w:trPr>
        <w:tc>
          <w:tcPr>
            <w:tcW w:w="4590" w:type="dxa"/>
          </w:tcPr>
          <w:p w14:paraId="3D7E0842" w14:textId="58095A51" w:rsidR="00627CF9" w:rsidRPr="00D137F9" w:rsidRDefault="00627CF9" w:rsidP="00FE5BEA">
            <w:pPr>
              <w:spacing w:line="240" w:lineRule="auto"/>
              <w:rPr>
                <w:rFonts w:cs="Times New Roman"/>
              </w:rPr>
            </w:pPr>
            <w:r>
              <w:rPr>
                <w:rFonts w:cs="Times New Roman"/>
              </w:rPr>
              <w:t>Sales of assets</w:t>
            </w:r>
          </w:p>
        </w:tc>
        <w:tc>
          <w:tcPr>
            <w:tcW w:w="1080" w:type="dxa"/>
          </w:tcPr>
          <w:p w14:paraId="270F96C2" w14:textId="06D928E4" w:rsidR="00627CF9" w:rsidRPr="00A80FFC" w:rsidRDefault="00627CF9" w:rsidP="00FE5BEA">
            <w:pPr>
              <w:pStyle w:val="acctfourfigures"/>
              <w:tabs>
                <w:tab w:val="clear" w:pos="765"/>
                <w:tab w:val="decimal" w:pos="647"/>
              </w:tabs>
              <w:spacing w:line="240" w:lineRule="auto"/>
              <w:ind w:right="9"/>
              <w:rPr>
                <w:szCs w:val="22"/>
              </w:rPr>
            </w:pPr>
            <w:r>
              <w:rPr>
                <w:szCs w:val="22"/>
              </w:rPr>
              <w:t>-</w:t>
            </w:r>
          </w:p>
        </w:tc>
        <w:tc>
          <w:tcPr>
            <w:tcW w:w="180" w:type="dxa"/>
          </w:tcPr>
          <w:p w14:paraId="1C174E98" w14:textId="77777777" w:rsidR="00627CF9" w:rsidRPr="00A80FFC" w:rsidRDefault="00627CF9" w:rsidP="00FE5BEA">
            <w:pPr>
              <w:pStyle w:val="acctfourfigures"/>
              <w:tabs>
                <w:tab w:val="clear" w:pos="765"/>
                <w:tab w:val="decimal" w:pos="911"/>
              </w:tabs>
              <w:spacing w:line="240" w:lineRule="auto"/>
              <w:rPr>
                <w:szCs w:val="22"/>
              </w:rPr>
            </w:pPr>
          </w:p>
        </w:tc>
        <w:tc>
          <w:tcPr>
            <w:tcW w:w="990" w:type="dxa"/>
          </w:tcPr>
          <w:p w14:paraId="452EE6F3" w14:textId="63C24814" w:rsidR="00627CF9" w:rsidRPr="00A80FFC" w:rsidRDefault="00627CF9" w:rsidP="0059259E">
            <w:pPr>
              <w:pStyle w:val="acctfourfigures"/>
              <w:tabs>
                <w:tab w:val="clear" w:pos="765"/>
                <w:tab w:val="decimal" w:pos="552"/>
              </w:tabs>
              <w:spacing w:line="240" w:lineRule="auto"/>
              <w:ind w:right="11"/>
              <w:rPr>
                <w:szCs w:val="22"/>
              </w:rPr>
            </w:pPr>
            <w:r>
              <w:rPr>
                <w:szCs w:val="22"/>
              </w:rPr>
              <w:t>-</w:t>
            </w:r>
          </w:p>
        </w:tc>
        <w:tc>
          <w:tcPr>
            <w:tcW w:w="180" w:type="dxa"/>
          </w:tcPr>
          <w:p w14:paraId="335EC7ED" w14:textId="77777777" w:rsidR="00627CF9" w:rsidRPr="00D137F9" w:rsidRDefault="00627CF9" w:rsidP="00FE5BEA">
            <w:pPr>
              <w:pStyle w:val="acctfourfigures"/>
              <w:tabs>
                <w:tab w:val="clear" w:pos="765"/>
                <w:tab w:val="decimal" w:pos="911"/>
              </w:tabs>
              <w:spacing w:line="240" w:lineRule="auto"/>
              <w:rPr>
                <w:szCs w:val="22"/>
              </w:rPr>
            </w:pPr>
          </w:p>
        </w:tc>
        <w:tc>
          <w:tcPr>
            <w:tcW w:w="990" w:type="dxa"/>
          </w:tcPr>
          <w:p w14:paraId="5628AC28" w14:textId="2D971E7B" w:rsidR="00627CF9" w:rsidRPr="00B70F37" w:rsidRDefault="00627CF9" w:rsidP="00FE5BEA">
            <w:pPr>
              <w:pStyle w:val="acctfourfigures"/>
              <w:tabs>
                <w:tab w:val="clear" w:pos="765"/>
                <w:tab w:val="decimal" w:pos="997"/>
              </w:tabs>
              <w:spacing w:line="240" w:lineRule="auto"/>
              <w:ind w:right="11"/>
              <w:rPr>
                <w:szCs w:val="22"/>
              </w:rPr>
            </w:pPr>
            <w:r>
              <w:rPr>
                <w:szCs w:val="22"/>
              </w:rPr>
              <w:t>296</w:t>
            </w:r>
          </w:p>
        </w:tc>
        <w:tc>
          <w:tcPr>
            <w:tcW w:w="180" w:type="dxa"/>
          </w:tcPr>
          <w:p w14:paraId="71616B4C" w14:textId="77777777" w:rsidR="00627CF9" w:rsidRPr="00D137F9" w:rsidRDefault="00627CF9" w:rsidP="00FE5BEA">
            <w:pPr>
              <w:pStyle w:val="acctfourfigures"/>
              <w:tabs>
                <w:tab w:val="clear" w:pos="765"/>
                <w:tab w:val="decimal" w:pos="911"/>
              </w:tabs>
              <w:spacing w:line="240" w:lineRule="auto"/>
              <w:rPr>
                <w:szCs w:val="22"/>
              </w:rPr>
            </w:pPr>
          </w:p>
        </w:tc>
        <w:tc>
          <w:tcPr>
            <w:tcW w:w="988" w:type="dxa"/>
          </w:tcPr>
          <w:p w14:paraId="415E2A9C" w14:textId="10CDC71A" w:rsidR="00627CF9" w:rsidRDefault="00627CF9" w:rsidP="0059259E">
            <w:pPr>
              <w:pStyle w:val="acctfourfigures"/>
              <w:tabs>
                <w:tab w:val="clear" w:pos="765"/>
                <w:tab w:val="decimal" w:pos="647"/>
              </w:tabs>
              <w:spacing w:line="240" w:lineRule="auto"/>
              <w:ind w:right="9"/>
              <w:rPr>
                <w:szCs w:val="22"/>
              </w:rPr>
            </w:pPr>
            <w:r>
              <w:rPr>
                <w:szCs w:val="22"/>
              </w:rPr>
              <w:t>-</w:t>
            </w:r>
          </w:p>
        </w:tc>
      </w:tr>
      <w:tr w:rsidR="00FE5BEA" w:rsidRPr="00D137F9" w14:paraId="61322952" w14:textId="77777777" w:rsidTr="0036581D">
        <w:trPr>
          <w:cantSplit/>
        </w:trPr>
        <w:tc>
          <w:tcPr>
            <w:tcW w:w="4590" w:type="dxa"/>
          </w:tcPr>
          <w:p w14:paraId="69AC7331" w14:textId="77777777" w:rsidR="00FE5BEA" w:rsidRPr="00D137F9" w:rsidRDefault="00FE5BEA" w:rsidP="00FE5BEA">
            <w:pPr>
              <w:spacing w:line="240" w:lineRule="auto"/>
              <w:rPr>
                <w:rFonts w:cs="Times New Roman"/>
              </w:rPr>
            </w:pPr>
            <w:r w:rsidRPr="008A5E25">
              <w:rPr>
                <w:rFonts w:cs="Times New Roman"/>
              </w:rPr>
              <w:t>Other income</w:t>
            </w:r>
          </w:p>
        </w:tc>
        <w:tc>
          <w:tcPr>
            <w:tcW w:w="1080" w:type="dxa"/>
          </w:tcPr>
          <w:p w14:paraId="17CC00F6" w14:textId="7A52590F" w:rsidR="00FE5BEA" w:rsidRPr="00A80FFC" w:rsidRDefault="00627CF9" w:rsidP="00FE5BEA">
            <w:pPr>
              <w:pStyle w:val="acctfourfigures"/>
              <w:tabs>
                <w:tab w:val="clear" w:pos="765"/>
                <w:tab w:val="decimal" w:pos="647"/>
              </w:tabs>
              <w:spacing w:line="240" w:lineRule="auto"/>
              <w:ind w:right="9"/>
              <w:rPr>
                <w:szCs w:val="22"/>
              </w:rPr>
            </w:pPr>
            <w:r>
              <w:rPr>
                <w:szCs w:val="22"/>
              </w:rPr>
              <w:t>-</w:t>
            </w:r>
          </w:p>
        </w:tc>
        <w:tc>
          <w:tcPr>
            <w:tcW w:w="180" w:type="dxa"/>
          </w:tcPr>
          <w:p w14:paraId="084D8EE6" w14:textId="77777777" w:rsidR="00FE5BEA" w:rsidRPr="00A80FFC" w:rsidRDefault="00FE5BEA" w:rsidP="00FE5BEA">
            <w:pPr>
              <w:pStyle w:val="acctfourfigures"/>
              <w:tabs>
                <w:tab w:val="clear" w:pos="765"/>
                <w:tab w:val="decimal" w:pos="911"/>
              </w:tabs>
              <w:spacing w:line="240" w:lineRule="auto"/>
              <w:rPr>
                <w:szCs w:val="22"/>
              </w:rPr>
            </w:pPr>
          </w:p>
        </w:tc>
        <w:tc>
          <w:tcPr>
            <w:tcW w:w="990" w:type="dxa"/>
          </w:tcPr>
          <w:p w14:paraId="226FC381" w14:textId="2F541AE2" w:rsidR="00FE5BEA" w:rsidRPr="00A80FFC" w:rsidRDefault="00627CF9" w:rsidP="0059259E">
            <w:pPr>
              <w:pStyle w:val="acctfourfigures"/>
              <w:tabs>
                <w:tab w:val="clear" w:pos="765"/>
                <w:tab w:val="decimal" w:pos="552"/>
              </w:tabs>
              <w:spacing w:line="240" w:lineRule="auto"/>
              <w:ind w:right="11"/>
              <w:rPr>
                <w:szCs w:val="22"/>
              </w:rPr>
            </w:pPr>
            <w:r>
              <w:rPr>
                <w:szCs w:val="22"/>
              </w:rPr>
              <w:t>-</w:t>
            </w:r>
          </w:p>
        </w:tc>
        <w:tc>
          <w:tcPr>
            <w:tcW w:w="180" w:type="dxa"/>
          </w:tcPr>
          <w:p w14:paraId="34ABFD50" w14:textId="77777777" w:rsidR="00FE5BEA" w:rsidRPr="00D137F9" w:rsidRDefault="00FE5BEA" w:rsidP="00FE5BEA">
            <w:pPr>
              <w:pStyle w:val="acctfourfigures"/>
              <w:tabs>
                <w:tab w:val="clear" w:pos="765"/>
                <w:tab w:val="decimal" w:pos="911"/>
              </w:tabs>
              <w:spacing w:line="240" w:lineRule="auto"/>
              <w:rPr>
                <w:szCs w:val="22"/>
              </w:rPr>
            </w:pPr>
          </w:p>
        </w:tc>
        <w:tc>
          <w:tcPr>
            <w:tcW w:w="990" w:type="dxa"/>
          </w:tcPr>
          <w:p w14:paraId="4521AA8C" w14:textId="6AB5D01E" w:rsidR="00FE5BEA" w:rsidRDefault="00627CF9" w:rsidP="00FE5BEA">
            <w:pPr>
              <w:pStyle w:val="acctfourfigures"/>
              <w:tabs>
                <w:tab w:val="clear" w:pos="765"/>
                <w:tab w:val="decimal" w:pos="997"/>
              </w:tabs>
              <w:spacing w:line="240" w:lineRule="auto"/>
              <w:ind w:right="11"/>
              <w:rPr>
                <w:szCs w:val="22"/>
              </w:rPr>
            </w:pPr>
            <w:r>
              <w:rPr>
                <w:szCs w:val="22"/>
              </w:rPr>
              <w:t>932</w:t>
            </w:r>
          </w:p>
        </w:tc>
        <w:tc>
          <w:tcPr>
            <w:tcW w:w="180" w:type="dxa"/>
          </w:tcPr>
          <w:p w14:paraId="37989773" w14:textId="77777777" w:rsidR="00FE5BEA" w:rsidRPr="00D137F9" w:rsidRDefault="00FE5BEA" w:rsidP="00FE5BEA">
            <w:pPr>
              <w:pStyle w:val="acctfourfigures"/>
              <w:tabs>
                <w:tab w:val="clear" w:pos="765"/>
                <w:tab w:val="decimal" w:pos="911"/>
              </w:tabs>
              <w:spacing w:line="240" w:lineRule="auto"/>
              <w:rPr>
                <w:szCs w:val="22"/>
              </w:rPr>
            </w:pPr>
          </w:p>
        </w:tc>
        <w:tc>
          <w:tcPr>
            <w:tcW w:w="988" w:type="dxa"/>
          </w:tcPr>
          <w:p w14:paraId="73F6E167" w14:textId="636BC76A" w:rsidR="00FE5BEA" w:rsidRPr="00B70F37" w:rsidRDefault="00FE5BEA" w:rsidP="00FE5BEA">
            <w:pPr>
              <w:pStyle w:val="acctfourfigures"/>
              <w:tabs>
                <w:tab w:val="clear" w:pos="765"/>
                <w:tab w:val="decimal" w:pos="997"/>
              </w:tabs>
              <w:spacing w:line="240" w:lineRule="auto"/>
              <w:ind w:right="11"/>
              <w:rPr>
                <w:szCs w:val="22"/>
              </w:rPr>
            </w:pPr>
            <w:r>
              <w:rPr>
                <w:rFonts w:cs="Angsana New"/>
                <w:szCs w:val="28"/>
                <w:lang w:bidi="th-TH"/>
              </w:rPr>
              <w:t>852</w:t>
            </w:r>
          </w:p>
        </w:tc>
      </w:tr>
      <w:tr w:rsidR="00FE5BEA" w:rsidRPr="00D137F9" w14:paraId="0256FAD9" w14:textId="77777777" w:rsidTr="0036581D">
        <w:trPr>
          <w:cantSplit/>
        </w:trPr>
        <w:tc>
          <w:tcPr>
            <w:tcW w:w="4590" w:type="dxa"/>
          </w:tcPr>
          <w:p w14:paraId="5C682733" w14:textId="77777777" w:rsidR="00FE5BEA" w:rsidRPr="00D137F9" w:rsidRDefault="00FE5BEA" w:rsidP="00FE5BEA">
            <w:pPr>
              <w:spacing w:line="240" w:lineRule="auto"/>
              <w:rPr>
                <w:rFonts w:cs="Times New Roman"/>
              </w:rPr>
            </w:pPr>
            <w:r>
              <w:rPr>
                <w:rFonts w:cs="Times New Roman"/>
              </w:rPr>
              <w:t>Technical assistance and other service expenses</w:t>
            </w:r>
          </w:p>
        </w:tc>
        <w:tc>
          <w:tcPr>
            <w:tcW w:w="1080" w:type="dxa"/>
          </w:tcPr>
          <w:p w14:paraId="22B4A566" w14:textId="1AD37052" w:rsidR="00FE5BEA" w:rsidRPr="00A80FFC" w:rsidRDefault="00627CF9" w:rsidP="00FE5BEA">
            <w:pPr>
              <w:pStyle w:val="acctfourfigures"/>
              <w:tabs>
                <w:tab w:val="clear" w:pos="765"/>
                <w:tab w:val="decimal" w:pos="647"/>
              </w:tabs>
              <w:spacing w:line="240" w:lineRule="auto"/>
              <w:ind w:right="9"/>
              <w:rPr>
                <w:szCs w:val="22"/>
              </w:rPr>
            </w:pPr>
            <w:r>
              <w:rPr>
                <w:szCs w:val="22"/>
              </w:rPr>
              <w:t>-</w:t>
            </w:r>
          </w:p>
        </w:tc>
        <w:tc>
          <w:tcPr>
            <w:tcW w:w="180" w:type="dxa"/>
          </w:tcPr>
          <w:p w14:paraId="0739F3AE" w14:textId="77777777" w:rsidR="00FE5BEA" w:rsidRPr="00A80FFC" w:rsidRDefault="00FE5BEA" w:rsidP="00FE5BEA">
            <w:pPr>
              <w:pStyle w:val="acctfourfigures"/>
              <w:tabs>
                <w:tab w:val="clear" w:pos="765"/>
                <w:tab w:val="decimal" w:pos="911"/>
              </w:tabs>
              <w:spacing w:line="240" w:lineRule="auto"/>
              <w:rPr>
                <w:szCs w:val="22"/>
              </w:rPr>
            </w:pPr>
          </w:p>
        </w:tc>
        <w:tc>
          <w:tcPr>
            <w:tcW w:w="990" w:type="dxa"/>
          </w:tcPr>
          <w:p w14:paraId="55460179" w14:textId="48980DFE" w:rsidR="00FE5BEA" w:rsidRPr="00A80FFC" w:rsidRDefault="00627CF9" w:rsidP="0059259E">
            <w:pPr>
              <w:pStyle w:val="acctfourfigures"/>
              <w:tabs>
                <w:tab w:val="clear" w:pos="765"/>
                <w:tab w:val="decimal" w:pos="552"/>
              </w:tabs>
              <w:spacing w:line="240" w:lineRule="auto"/>
              <w:ind w:right="11"/>
              <w:rPr>
                <w:szCs w:val="22"/>
              </w:rPr>
            </w:pPr>
            <w:r>
              <w:rPr>
                <w:szCs w:val="22"/>
              </w:rPr>
              <w:t>-</w:t>
            </w:r>
          </w:p>
        </w:tc>
        <w:tc>
          <w:tcPr>
            <w:tcW w:w="180" w:type="dxa"/>
          </w:tcPr>
          <w:p w14:paraId="79B35FB0" w14:textId="77777777" w:rsidR="00FE5BEA" w:rsidRPr="00D137F9" w:rsidRDefault="00FE5BEA" w:rsidP="00FE5BEA">
            <w:pPr>
              <w:pStyle w:val="acctfourfigures"/>
              <w:tabs>
                <w:tab w:val="clear" w:pos="765"/>
                <w:tab w:val="decimal" w:pos="911"/>
              </w:tabs>
              <w:spacing w:line="240" w:lineRule="auto"/>
              <w:rPr>
                <w:szCs w:val="22"/>
              </w:rPr>
            </w:pPr>
          </w:p>
        </w:tc>
        <w:tc>
          <w:tcPr>
            <w:tcW w:w="990" w:type="dxa"/>
          </w:tcPr>
          <w:p w14:paraId="716ACFE1" w14:textId="264B6DEE" w:rsidR="00FE5BEA" w:rsidRPr="00B70F37" w:rsidRDefault="00627CF9" w:rsidP="00FE5BEA">
            <w:pPr>
              <w:pStyle w:val="acctfourfigures"/>
              <w:tabs>
                <w:tab w:val="clear" w:pos="765"/>
                <w:tab w:val="decimal" w:pos="997"/>
              </w:tabs>
              <w:spacing w:line="240" w:lineRule="auto"/>
              <w:ind w:right="11"/>
              <w:rPr>
                <w:szCs w:val="22"/>
              </w:rPr>
            </w:pPr>
            <w:r>
              <w:rPr>
                <w:szCs w:val="22"/>
              </w:rPr>
              <w:t>4,147</w:t>
            </w:r>
          </w:p>
        </w:tc>
        <w:tc>
          <w:tcPr>
            <w:tcW w:w="180" w:type="dxa"/>
          </w:tcPr>
          <w:p w14:paraId="29B5EF23" w14:textId="77777777" w:rsidR="00FE5BEA" w:rsidRPr="00D137F9" w:rsidRDefault="00FE5BEA" w:rsidP="00FE5BEA">
            <w:pPr>
              <w:pStyle w:val="acctfourfigures"/>
              <w:tabs>
                <w:tab w:val="clear" w:pos="765"/>
                <w:tab w:val="decimal" w:pos="911"/>
              </w:tabs>
              <w:spacing w:line="240" w:lineRule="auto"/>
              <w:rPr>
                <w:szCs w:val="22"/>
              </w:rPr>
            </w:pPr>
          </w:p>
        </w:tc>
        <w:tc>
          <w:tcPr>
            <w:tcW w:w="988" w:type="dxa"/>
          </w:tcPr>
          <w:p w14:paraId="43A3EA0E" w14:textId="537E0D2F" w:rsidR="00FE5BEA" w:rsidRPr="00B70F37" w:rsidRDefault="00FE5BEA" w:rsidP="00FE5BEA">
            <w:pPr>
              <w:pStyle w:val="acctfourfigures"/>
              <w:tabs>
                <w:tab w:val="clear" w:pos="765"/>
                <w:tab w:val="decimal" w:pos="997"/>
              </w:tabs>
              <w:spacing w:line="240" w:lineRule="auto"/>
              <w:ind w:right="11"/>
              <w:rPr>
                <w:szCs w:val="22"/>
              </w:rPr>
            </w:pPr>
            <w:r>
              <w:rPr>
                <w:szCs w:val="22"/>
              </w:rPr>
              <w:t>734</w:t>
            </w:r>
          </w:p>
        </w:tc>
      </w:tr>
      <w:tr w:rsidR="00FE5BEA" w:rsidRPr="00D137F9" w14:paraId="1BA62D60" w14:textId="77777777" w:rsidTr="0036581D">
        <w:trPr>
          <w:cantSplit/>
        </w:trPr>
        <w:tc>
          <w:tcPr>
            <w:tcW w:w="4590" w:type="dxa"/>
          </w:tcPr>
          <w:p w14:paraId="5DE20F8D" w14:textId="77777777" w:rsidR="00FE5BEA" w:rsidRPr="004D1E21" w:rsidRDefault="00FE5BEA" w:rsidP="00FE5BEA">
            <w:pPr>
              <w:spacing w:line="240" w:lineRule="auto"/>
              <w:rPr>
                <w:rFonts w:cstheme="minorBidi"/>
                <w:b/>
                <w:bCs/>
              </w:rPr>
            </w:pPr>
          </w:p>
        </w:tc>
        <w:tc>
          <w:tcPr>
            <w:tcW w:w="1080" w:type="dxa"/>
          </w:tcPr>
          <w:p w14:paraId="447B8152" w14:textId="77777777" w:rsidR="00FE5BEA" w:rsidRPr="008A5E25" w:rsidRDefault="00FE5BEA" w:rsidP="00FE5BEA">
            <w:pPr>
              <w:pStyle w:val="acctfourfigures"/>
              <w:tabs>
                <w:tab w:val="clear" w:pos="765"/>
                <w:tab w:val="decimal" w:pos="1004"/>
              </w:tabs>
              <w:spacing w:line="240" w:lineRule="auto"/>
              <w:ind w:right="11"/>
              <w:rPr>
                <w:szCs w:val="22"/>
              </w:rPr>
            </w:pPr>
          </w:p>
        </w:tc>
        <w:tc>
          <w:tcPr>
            <w:tcW w:w="180" w:type="dxa"/>
          </w:tcPr>
          <w:p w14:paraId="511D0340" w14:textId="77777777" w:rsidR="00FE5BEA" w:rsidRPr="008A5E25" w:rsidRDefault="00FE5BEA" w:rsidP="00FE5BEA">
            <w:pPr>
              <w:pStyle w:val="acctfourfigures"/>
              <w:tabs>
                <w:tab w:val="clear" w:pos="765"/>
                <w:tab w:val="decimal" w:pos="911"/>
              </w:tabs>
              <w:spacing w:line="240" w:lineRule="auto"/>
              <w:rPr>
                <w:szCs w:val="22"/>
              </w:rPr>
            </w:pPr>
          </w:p>
        </w:tc>
        <w:tc>
          <w:tcPr>
            <w:tcW w:w="990" w:type="dxa"/>
          </w:tcPr>
          <w:p w14:paraId="61128DA2" w14:textId="77777777" w:rsidR="00FE5BEA" w:rsidRPr="008A5E25" w:rsidRDefault="00FE5BEA" w:rsidP="00FE5BEA">
            <w:pPr>
              <w:pStyle w:val="acctfourfigures"/>
              <w:tabs>
                <w:tab w:val="clear" w:pos="765"/>
                <w:tab w:val="decimal" w:pos="911"/>
              </w:tabs>
              <w:spacing w:line="240" w:lineRule="auto"/>
              <w:ind w:right="11"/>
              <w:rPr>
                <w:szCs w:val="22"/>
              </w:rPr>
            </w:pPr>
          </w:p>
        </w:tc>
        <w:tc>
          <w:tcPr>
            <w:tcW w:w="180" w:type="dxa"/>
          </w:tcPr>
          <w:p w14:paraId="1FD06276" w14:textId="77777777" w:rsidR="00FE5BEA" w:rsidRPr="008A5E25" w:rsidRDefault="00FE5BEA" w:rsidP="00FE5BEA">
            <w:pPr>
              <w:pStyle w:val="acctfourfigures"/>
              <w:tabs>
                <w:tab w:val="clear" w:pos="765"/>
                <w:tab w:val="decimal" w:pos="911"/>
              </w:tabs>
              <w:spacing w:line="240" w:lineRule="auto"/>
              <w:rPr>
                <w:szCs w:val="22"/>
              </w:rPr>
            </w:pPr>
          </w:p>
        </w:tc>
        <w:tc>
          <w:tcPr>
            <w:tcW w:w="990" w:type="dxa"/>
          </w:tcPr>
          <w:p w14:paraId="185DFDD8" w14:textId="77777777" w:rsidR="00FE5BEA" w:rsidRPr="008A5E25" w:rsidRDefault="00FE5BEA" w:rsidP="00FE5BEA">
            <w:pPr>
              <w:pStyle w:val="acctfourfigures"/>
              <w:tabs>
                <w:tab w:val="clear" w:pos="765"/>
                <w:tab w:val="decimal" w:pos="997"/>
              </w:tabs>
              <w:spacing w:line="240" w:lineRule="auto"/>
              <w:ind w:right="11"/>
              <w:rPr>
                <w:szCs w:val="22"/>
              </w:rPr>
            </w:pPr>
          </w:p>
        </w:tc>
        <w:tc>
          <w:tcPr>
            <w:tcW w:w="180" w:type="dxa"/>
          </w:tcPr>
          <w:p w14:paraId="68E00B0D" w14:textId="77777777" w:rsidR="00FE5BEA" w:rsidRPr="008A5E25" w:rsidRDefault="00FE5BEA" w:rsidP="00FE5BEA">
            <w:pPr>
              <w:pStyle w:val="acctfourfigures"/>
              <w:tabs>
                <w:tab w:val="clear" w:pos="765"/>
                <w:tab w:val="decimal" w:pos="911"/>
              </w:tabs>
              <w:spacing w:line="240" w:lineRule="auto"/>
              <w:rPr>
                <w:szCs w:val="22"/>
              </w:rPr>
            </w:pPr>
          </w:p>
        </w:tc>
        <w:tc>
          <w:tcPr>
            <w:tcW w:w="988" w:type="dxa"/>
          </w:tcPr>
          <w:p w14:paraId="7614EBC7" w14:textId="0F5CC7B2" w:rsidR="00FE5BEA" w:rsidRPr="00D137F9" w:rsidRDefault="00FE5BEA" w:rsidP="00FE5BEA">
            <w:pPr>
              <w:pStyle w:val="acctfourfigures"/>
              <w:tabs>
                <w:tab w:val="clear" w:pos="765"/>
                <w:tab w:val="decimal" w:pos="911"/>
              </w:tabs>
              <w:spacing w:line="240" w:lineRule="auto"/>
              <w:ind w:right="11"/>
              <w:rPr>
                <w:szCs w:val="22"/>
              </w:rPr>
            </w:pPr>
          </w:p>
        </w:tc>
      </w:tr>
      <w:tr w:rsidR="00FE5BEA" w:rsidRPr="00D137F9" w14:paraId="768A3C72" w14:textId="77777777" w:rsidTr="0036581D">
        <w:trPr>
          <w:cantSplit/>
        </w:trPr>
        <w:tc>
          <w:tcPr>
            <w:tcW w:w="4590" w:type="dxa"/>
          </w:tcPr>
          <w:p w14:paraId="51278DEC" w14:textId="77777777" w:rsidR="00FE5BEA" w:rsidRPr="00215D18" w:rsidRDefault="00FE5BEA" w:rsidP="00FE5BEA">
            <w:pPr>
              <w:spacing w:line="240" w:lineRule="auto"/>
              <w:rPr>
                <w:rFonts w:cs="Times New Roman"/>
                <w:b/>
                <w:bCs/>
              </w:rPr>
            </w:pPr>
            <w:r w:rsidRPr="00215D18">
              <w:rPr>
                <w:rFonts w:cs="Times New Roman"/>
                <w:b/>
                <w:bCs/>
              </w:rPr>
              <w:t>Key management personnel</w:t>
            </w:r>
          </w:p>
        </w:tc>
        <w:tc>
          <w:tcPr>
            <w:tcW w:w="1080" w:type="dxa"/>
          </w:tcPr>
          <w:p w14:paraId="757C6C99" w14:textId="77777777" w:rsidR="00FE5BEA" w:rsidRPr="00215D18" w:rsidRDefault="00FE5BEA" w:rsidP="00FE5BEA">
            <w:pPr>
              <w:pStyle w:val="acctfourfigures"/>
              <w:tabs>
                <w:tab w:val="clear" w:pos="765"/>
                <w:tab w:val="decimal" w:pos="1004"/>
              </w:tabs>
              <w:spacing w:line="240" w:lineRule="auto"/>
              <w:ind w:right="11"/>
              <w:rPr>
                <w:szCs w:val="22"/>
              </w:rPr>
            </w:pPr>
          </w:p>
        </w:tc>
        <w:tc>
          <w:tcPr>
            <w:tcW w:w="180" w:type="dxa"/>
          </w:tcPr>
          <w:p w14:paraId="415F2FEE" w14:textId="77777777" w:rsidR="00FE5BEA" w:rsidRPr="00215D18" w:rsidRDefault="00FE5BEA" w:rsidP="00FE5BEA">
            <w:pPr>
              <w:pStyle w:val="acctfourfigures"/>
              <w:tabs>
                <w:tab w:val="clear" w:pos="765"/>
                <w:tab w:val="decimal" w:pos="911"/>
              </w:tabs>
              <w:spacing w:line="240" w:lineRule="auto"/>
              <w:rPr>
                <w:szCs w:val="22"/>
              </w:rPr>
            </w:pPr>
          </w:p>
        </w:tc>
        <w:tc>
          <w:tcPr>
            <w:tcW w:w="990" w:type="dxa"/>
          </w:tcPr>
          <w:p w14:paraId="7BBE8B29" w14:textId="77777777" w:rsidR="00FE5BEA" w:rsidRPr="00215D18" w:rsidRDefault="00FE5BEA" w:rsidP="00FE5BEA">
            <w:pPr>
              <w:pStyle w:val="acctfourfigures"/>
              <w:tabs>
                <w:tab w:val="clear" w:pos="765"/>
                <w:tab w:val="decimal" w:pos="911"/>
              </w:tabs>
              <w:spacing w:line="240" w:lineRule="auto"/>
              <w:ind w:right="11"/>
              <w:rPr>
                <w:szCs w:val="22"/>
              </w:rPr>
            </w:pPr>
          </w:p>
        </w:tc>
        <w:tc>
          <w:tcPr>
            <w:tcW w:w="180" w:type="dxa"/>
          </w:tcPr>
          <w:p w14:paraId="57ED8B98" w14:textId="77777777" w:rsidR="00FE5BEA" w:rsidRPr="00215D18" w:rsidRDefault="00FE5BEA" w:rsidP="00FE5BEA">
            <w:pPr>
              <w:pStyle w:val="acctfourfigures"/>
              <w:tabs>
                <w:tab w:val="clear" w:pos="765"/>
                <w:tab w:val="decimal" w:pos="911"/>
              </w:tabs>
              <w:spacing w:line="240" w:lineRule="auto"/>
              <w:rPr>
                <w:szCs w:val="22"/>
              </w:rPr>
            </w:pPr>
          </w:p>
        </w:tc>
        <w:tc>
          <w:tcPr>
            <w:tcW w:w="990" w:type="dxa"/>
          </w:tcPr>
          <w:p w14:paraId="4F112F0B" w14:textId="77777777" w:rsidR="00FE5BEA" w:rsidRPr="00215D18" w:rsidRDefault="00FE5BEA" w:rsidP="00FE5BEA">
            <w:pPr>
              <w:pStyle w:val="acctfourfigures"/>
              <w:tabs>
                <w:tab w:val="clear" w:pos="765"/>
                <w:tab w:val="decimal" w:pos="997"/>
              </w:tabs>
              <w:spacing w:line="240" w:lineRule="auto"/>
              <w:ind w:right="11"/>
              <w:rPr>
                <w:szCs w:val="22"/>
              </w:rPr>
            </w:pPr>
          </w:p>
        </w:tc>
        <w:tc>
          <w:tcPr>
            <w:tcW w:w="180" w:type="dxa"/>
          </w:tcPr>
          <w:p w14:paraId="61469741" w14:textId="77777777" w:rsidR="00FE5BEA" w:rsidRPr="00215D18" w:rsidRDefault="00FE5BEA" w:rsidP="00FE5BEA">
            <w:pPr>
              <w:pStyle w:val="acctfourfigures"/>
              <w:tabs>
                <w:tab w:val="clear" w:pos="765"/>
                <w:tab w:val="decimal" w:pos="911"/>
              </w:tabs>
              <w:spacing w:line="240" w:lineRule="auto"/>
              <w:rPr>
                <w:szCs w:val="22"/>
              </w:rPr>
            </w:pPr>
          </w:p>
        </w:tc>
        <w:tc>
          <w:tcPr>
            <w:tcW w:w="988" w:type="dxa"/>
          </w:tcPr>
          <w:p w14:paraId="6C2585C8" w14:textId="77777777" w:rsidR="00FE5BEA" w:rsidRPr="00215D18" w:rsidRDefault="00FE5BEA" w:rsidP="00FE5BEA">
            <w:pPr>
              <w:pStyle w:val="acctfourfigures"/>
              <w:tabs>
                <w:tab w:val="clear" w:pos="765"/>
                <w:tab w:val="decimal" w:pos="911"/>
              </w:tabs>
              <w:spacing w:line="240" w:lineRule="auto"/>
              <w:ind w:right="11"/>
              <w:rPr>
                <w:szCs w:val="22"/>
              </w:rPr>
            </w:pPr>
          </w:p>
        </w:tc>
      </w:tr>
      <w:tr w:rsidR="00FE5BEA" w:rsidRPr="00D137F9" w14:paraId="7152B8EB" w14:textId="77777777" w:rsidTr="0036581D">
        <w:trPr>
          <w:cantSplit/>
        </w:trPr>
        <w:tc>
          <w:tcPr>
            <w:tcW w:w="4590" w:type="dxa"/>
          </w:tcPr>
          <w:p w14:paraId="303DC5BF" w14:textId="77777777" w:rsidR="00FE5BEA" w:rsidRPr="00215D18" w:rsidRDefault="00FE5BEA" w:rsidP="00FE5BEA">
            <w:pPr>
              <w:spacing w:line="240" w:lineRule="auto"/>
              <w:rPr>
                <w:rFonts w:cs="Times New Roman"/>
                <w:b/>
                <w:bCs/>
              </w:rPr>
            </w:pPr>
            <w:r w:rsidRPr="00215D18">
              <w:rPr>
                <w:rFonts w:cs="Times New Roman"/>
              </w:rPr>
              <w:t>Interest income</w:t>
            </w:r>
          </w:p>
        </w:tc>
        <w:tc>
          <w:tcPr>
            <w:tcW w:w="1080" w:type="dxa"/>
          </w:tcPr>
          <w:p w14:paraId="4CD7EC41" w14:textId="78B33A60" w:rsidR="00FE5BEA" w:rsidRPr="00215D18" w:rsidRDefault="00996170" w:rsidP="00FE5BEA">
            <w:pPr>
              <w:pStyle w:val="acctfourfigures"/>
              <w:tabs>
                <w:tab w:val="clear" w:pos="765"/>
                <w:tab w:val="decimal" w:pos="997"/>
              </w:tabs>
              <w:spacing w:line="240" w:lineRule="auto"/>
              <w:ind w:right="11"/>
              <w:rPr>
                <w:szCs w:val="22"/>
              </w:rPr>
            </w:pPr>
            <w:r>
              <w:rPr>
                <w:szCs w:val="22"/>
              </w:rPr>
              <w:t>94</w:t>
            </w:r>
          </w:p>
        </w:tc>
        <w:tc>
          <w:tcPr>
            <w:tcW w:w="180" w:type="dxa"/>
          </w:tcPr>
          <w:p w14:paraId="128F587A" w14:textId="77777777" w:rsidR="00FE5BEA" w:rsidRPr="00215D18" w:rsidRDefault="00FE5BEA" w:rsidP="00FE5BEA">
            <w:pPr>
              <w:rPr>
                <w:rFonts w:cs="Times New Roman"/>
              </w:rPr>
            </w:pPr>
          </w:p>
        </w:tc>
        <w:tc>
          <w:tcPr>
            <w:tcW w:w="990" w:type="dxa"/>
          </w:tcPr>
          <w:p w14:paraId="2041F226" w14:textId="4010A38F" w:rsidR="00FE5BEA" w:rsidRPr="00215D18" w:rsidRDefault="00FE5BEA" w:rsidP="00FE5BEA">
            <w:pPr>
              <w:pStyle w:val="acctfourfigures"/>
              <w:tabs>
                <w:tab w:val="clear" w:pos="765"/>
                <w:tab w:val="decimal" w:pos="997"/>
              </w:tabs>
              <w:spacing w:line="240" w:lineRule="auto"/>
              <w:ind w:right="11"/>
              <w:rPr>
                <w:szCs w:val="22"/>
              </w:rPr>
            </w:pPr>
            <w:r>
              <w:rPr>
                <w:szCs w:val="22"/>
              </w:rPr>
              <w:t>105</w:t>
            </w:r>
          </w:p>
        </w:tc>
        <w:tc>
          <w:tcPr>
            <w:tcW w:w="180" w:type="dxa"/>
          </w:tcPr>
          <w:p w14:paraId="1CF36DA1" w14:textId="77777777" w:rsidR="00FE5BEA" w:rsidRPr="00215D18" w:rsidRDefault="00FE5BEA" w:rsidP="00FE5BEA">
            <w:pPr>
              <w:rPr>
                <w:rFonts w:cs="Times New Roman"/>
              </w:rPr>
            </w:pPr>
          </w:p>
        </w:tc>
        <w:tc>
          <w:tcPr>
            <w:tcW w:w="990" w:type="dxa"/>
          </w:tcPr>
          <w:p w14:paraId="41C17A74" w14:textId="7D3D97AB" w:rsidR="00FE5BEA" w:rsidRPr="00215D18" w:rsidRDefault="00996170" w:rsidP="00FE5BEA">
            <w:pPr>
              <w:pStyle w:val="acctfourfigures"/>
              <w:tabs>
                <w:tab w:val="clear" w:pos="765"/>
                <w:tab w:val="decimal" w:pos="997"/>
              </w:tabs>
              <w:spacing w:line="240" w:lineRule="auto"/>
              <w:ind w:right="11"/>
              <w:rPr>
                <w:szCs w:val="22"/>
              </w:rPr>
            </w:pPr>
            <w:r>
              <w:rPr>
                <w:szCs w:val="22"/>
              </w:rPr>
              <w:t>94</w:t>
            </w:r>
          </w:p>
        </w:tc>
        <w:tc>
          <w:tcPr>
            <w:tcW w:w="180" w:type="dxa"/>
          </w:tcPr>
          <w:p w14:paraId="36837A20" w14:textId="77777777" w:rsidR="00FE5BEA" w:rsidRPr="00215D18" w:rsidRDefault="00FE5BEA" w:rsidP="00FE5BEA">
            <w:pPr>
              <w:pStyle w:val="acctfourfigures"/>
              <w:tabs>
                <w:tab w:val="clear" w:pos="765"/>
                <w:tab w:val="decimal" w:pos="630"/>
              </w:tabs>
              <w:spacing w:line="240" w:lineRule="auto"/>
              <w:ind w:right="9"/>
              <w:rPr>
                <w:b/>
                <w:bCs/>
                <w:szCs w:val="22"/>
              </w:rPr>
            </w:pPr>
          </w:p>
        </w:tc>
        <w:tc>
          <w:tcPr>
            <w:tcW w:w="988" w:type="dxa"/>
          </w:tcPr>
          <w:p w14:paraId="6CF0EA20" w14:textId="36B60177" w:rsidR="00FE5BEA" w:rsidRPr="00215D18" w:rsidRDefault="00FE5BEA" w:rsidP="00FE5BEA">
            <w:pPr>
              <w:pStyle w:val="acctfourfigures"/>
              <w:tabs>
                <w:tab w:val="clear" w:pos="765"/>
                <w:tab w:val="decimal" w:pos="997"/>
              </w:tabs>
              <w:spacing w:line="240" w:lineRule="auto"/>
              <w:ind w:right="11"/>
              <w:rPr>
                <w:szCs w:val="22"/>
              </w:rPr>
            </w:pPr>
            <w:r>
              <w:rPr>
                <w:szCs w:val="22"/>
              </w:rPr>
              <w:t>105</w:t>
            </w:r>
          </w:p>
        </w:tc>
      </w:tr>
      <w:tr w:rsidR="00FE5BEA" w:rsidRPr="00D137F9" w14:paraId="4E75792E" w14:textId="77777777" w:rsidTr="0036581D">
        <w:trPr>
          <w:cantSplit/>
        </w:trPr>
        <w:tc>
          <w:tcPr>
            <w:tcW w:w="4590" w:type="dxa"/>
          </w:tcPr>
          <w:p w14:paraId="0D8D13C6" w14:textId="77777777" w:rsidR="00FE5BEA" w:rsidRPr="00215D18" w:rsidRDefault="00FE5BEA" w:rsidP="00FE5BEA">
            <w:pPr>
              <w:spacing w:line="240" w:lineRule="auto"/>
              <w:rPr>
                <w:rFonts w:cs="Times New Roman"/>
              </w:rPr>
            </w:pPr>
            <w:r w:rsidRPr="00215D18">
              <w:rPr>
                <w:rFonts w:cs="Times New Roman"/>
              </w:rPr>
              <w:t>Key management personnel compensation</w:t>
            </w:r>
          </w:p>
        </w:tc>
        <w:tc>
          <w:tcPr>
            <w:tcW w:w="1080" w:type="dxa"/>
          </w:tcPr>
          <w:p w14:paraId="783C44E7" w14:textId="77777777" w:rsidR="00FE5BEA" w:rsidRPr="00215D18" w:rsidRDefault="00FE5BEA" w:rsidP="00FE5BEA">
            <w:pPr>
              <w:pStyle w:val="acctfourfigures"/>
              <w:tabs>
                <w:tab w:val="clear" w:pos="765"/>
                <w:tab w:val="decimal" w:pos="1004"/>
              </w:tabs>
              <w:spacing w:line="240" w:lineRule="auto"/>
              <w:ind w:right="11"/>
              <w:rPr>
                <w:szCs w:val="22"/>
              </w:rPr>
            </w:pPr>
          </w:p>
        </w:tc>
        <w:tc>
          <w:tcPr>
            <w:tcW w:w="180" w:type="dxa"/>
          </w:tcPr>
          <w:p w14:paraId="3B2C580A" w14:textId="77777777" w:rsidR="00FE5BEA" w:rsidRPr="00215D18" w:rsidRDefault="00FE5BEA" w:rsidP="00FE5BEA">
            <w:pPr>
              <w:pStyle w:val="acctfourfigures"/>
              <w:tabs>
                <w:tab w:val="clear" w:pos="765"/>
                <w:tab w:val="decimal" w:pos="911"/>
              </w:tabs>
              <w:spacing w:line="240" w:lineRule="auto"/>
              <w:rPr>
                <w:szCs w:val="22"/>
              </w:rPr>
            </w:pPr>
          </w:p>
        </w:tc>
        <w:tc>
          <w:tcPr>
            <w:tcW w:w="990" w:type="dxa"/>
          </w:tcPr>
          <w:p w14:paraId="2F3A56DE" w14:textId="77777777" w:rsidR="00FE5BEA" w:rsidRPr="00215D18" w:rsidRDefault="00FE5BEA" w:rsidP="00FE5BEA">
            <w:pPr>
              <w:pStyle w:val="acctfourfigures"/>
              <w:tabs>
                <w:tab w:val="clear" w:pos="765"/>
                <w:tab w:val="decimal" w:pos="1004"/>
              </w:tabs>
              <w:spacing w:line="240" w:lineRule="auto"/>
              <w:ind w:right="11"/>
              <w:rPr>
                <w:szCs w:val="22"/>
              </w:rPr>
            </w:pPr>
          </w:p>
        </w:tc>
        <w:tc>
          <w:tcPr>
            <w:tcW w:w="180" w:type="dxa"/>
          </w:tcPr>
          <w:p w14:paraId="6C235751" w14:textId="77777777" w:rsidR="00FE5BEA" w:rsidRPr="00215D18" w:rsidRDefault="00FE5BEA" w:rsidP="00FE5BEA">
            <w:pPr>
              <w:pStyle w:val="acctfourfigures"/>
              <w:tabs>
                <w:tab w:val="clear" w:pos="765"/>
                <w:tab w:val="decimal" w:pos="911"/>
              </w:tabs>
              <w:spacing w:line="240" w:lineRule="auto"/>
              <w:rPr>
                <w:szCs w:val="22"/>
              </w:rPr>
            </w:pPr>
          </w:p>
        </w:tc>
        <w:tc>
          <w:tcPr>
            <w:tcW w:w="990" w:type="dxa"/>
          </w:tcPr>
          <w:p w14:paraId="22D9A202" w14:textId="77777777" w:rsidR="00FE5BEA" w:rsidRPr="00215D18" w:rsidRDefault="00FE5BEA" w:rsidP="00FE5BEA">
            <w:pPr>
              <w:pStyle w:val="acctfourfigures"/>
              <w:tabs>
                <w:tab w:val="clear" w:pos="765"/>
                <w:tab w:val="decimal" w:pos="997"/>
              </w:tabs>
              <w:spacing w:line="240" w:lineRule="auto"/>
              <w:ind w:right="11"/>
              <w:rPr>
                <w:szCs w:val="22"/>
              </w:rPr>
            </w:pPr>
          </w:p>
        </w:tc>
        <w:tc>
          <w:tcPr>
            <w:tcW w:w="180" w:type="dxa"/>
          </w:tcPr>
          <w:p w14:paraId="1228E9A4" w14:textId="77777777" w:rsidR="00FE5BEA" w:rsidRPr="00215D18" w:rsidRDefault="00FE5BEA" w:rsidP="00FE5BEA">
            <w:pPr>
              <w:pStyle w:val="acctfourfigures"/>
              <w:tabs>
                <w:tab w:val="clear" w:pos="765"/>
                <w:tab w:val="decimal" w:pos="911"/>
              </w:tabs>
              <w:spacing w:line="240" w:lineRule="auto"/>
              <w:rPr>
                <w:szCs w:val="22"/>
              </w:rPr>
            </w:pPr>
          </w:p>
        </w:tc>
        <w:tc>
          <w:tcPr>
            <w:tcW w:w="988" w:type="dxa"/>
          </w:tcPr>
          <w:p w14:paraId="4697F3EC" w14:textId="77777777" w:rsidR="00FE5BEA" w:rsidRPr="00215D18" w:rsidRDefault="00FE5BEA" w:rsidP="00FE5BEA">
            <w:pPr>
              <w:pStyle w:val="acctfourfigures"/>
              <w:tabs>
                <w:tab w:val="clear" w:pos="765"/>
                <w:tab w:val="decimal" w:pos="997"/>
              </w:tabs>
              <w:spacing w:line="240" w:lineRule="auto"/>
              <w:ind w:right="11"/>
              <w:rPr>
                <w:szCs w:val="22"/>
              </w:rPr>
            </w:pPr>
          </w:p>
        </w:tc>
      </w:tr>
      <w:tr w:rsidR="00FE5BEA" w:rsidRPr="00D137F9" w14:paraId="4E510FCB" w14:textId="77777777" w:rsidTr="0036581D">
        <w:trPr>
          <w:cantSplit/>
        </w:trPr>
        <w:tc>
          <w:tcPr>
            <w:tcW w:w="4590" w:type="dxa"/>
          </w:tcPr>
          <w:p w14:paraId="0BB6A864" w14:textId="494D1897" w:rsidR="00FE5BEA" w:rsidRPr="00215D18" w:rsidRDefault="00FE5BEA" w:rsidP="00FE5BEA">
            <w:pPr>
              <w:ind w:left="290"/>
              <w:rPr>
                <w:rFonts w:cs="Times New Roman"/>
              </w:rPr>
            </w:pPr>
            <w:r w:rsidRPr="00215D18">
              <w:rPr>
                <w:rFonts w:cs="Times New Roman"/>
              </w:rPr>
              <w:t>Short-term benefits</w:t>
            </w:r>
          </w:p>
        </w:tc>
        <w:tc>
          <w:tcPr>
            <w:tcW w:w="1080" w:type="dxa"/>
          </w:tcPr>
          <w:p w14:paraId="7966AD29" w14:textId="12D29D83" w:rsidR="00FE5BEA" w:rsidRPr="00A01FE8" w:rsidRDefault="00996170" w:rsidP="00FE5BEA">
            <w:pPr>
              <w:pStyle w:val="acctfourfigures"/>
              <w:tabs>
                <w:tab w:val="clear" w:pos="765"/>
                <w:tab w:val="decimal" w:pos="997"/>
              </w:tabs>
              <w:spacing w:line="240" w:lineRule="auto"/>
              <w:ind w:right="11"/>
              <w:rPr>
                <w:rFonts w:cs="Angsana New"/>
                <w:szCs w:val="28"/>
                <w:lang w:val="en-US" w:bidi="th-TH"/>
              </w:rPr>
            </w:pPr>
            <w:r>
              <w:rPr>
                <w:rFonts w:cs="Angsana New"/>
                <w:szCs w:val="28"/>
                <w:lang w:val="en-US" w:bidi="th-TH"/>
              </w:rPr>
              <w:t>15,647</w:t>
            </w:r>
          </w:p>
        </w:tc>
        <w:tc>
          <w:tcPr>
            <w:tcW w:w="180" w:type="dxa"/>
          </w:tcPr>
          <w:p w14:paraId="730DFDDF" w14:textId="77777777" w:rsidR="00FE5BEA" w:rsidRPr="00D575CE" w:rsidRDefault="00FE5BEA" w:rsidP="00FE5BEA">
            <w:pPr>
              <w:rPr>
                <w:rFonts w:cs="Times New Roman"/>
              </w:rPr>
            </w:pPr>
          </w:p>
        </w:tc>
        <w:tc>
          <w:tcPr>
            <w:tcW w:w="990" w:type="dxa"/>
          </w:tcPr>
          <w:p w14:paraId="7AD13723" w14:textId="3FAF7BA2" w:rsidR="00FE5BEA" w:rsidRPr="00D575CE" w:rsidRDefault="00FE5BEA" w:rsidP="00FE5BEA">
            <w:pPr>
              <w:pStyle w:val="acctfourfigures"/>
              <w:tabs>
                <w:tab w:val="clear" w:pos="765"/>
                <w:tab w:val="decimal" w:pos="997"/>
              </w:tabs>
              <w:spacing w:line="240" w:lineRule="auto"/>
              <w:ind w:right="11"/>
              <w:rPr>
                <w:szCs w:val="22"/>
              </w:rPr>
            </w:pPr>
            <w:r>
              <w:rPr>
                <w:rFonts w:cs="Angsana New"/>
                <w:szCs w:val="28"/>
                <w:lang w:bidi="th-TH"/>
              </w:rPr>
              <w:t>12,450</w:t>
            </w:r>
          </w:p>
        </w:tc>
        <w:tc>
          <w:tcPr>
            <w:tcW w:w="180" w:type="dxa"/>
          </w:tcPr>
          <w:p w14:paraId="473D45E8" w14:textId="77777777" w:rsidR="00FE5BEA" w:rsidRPr="00D575CE" w:rsidRDefault="00FE5BEA" w:rsidP="00FE5BEA">
            <w:pPr>
              <w:rPr>
                <w:rFonts w:cs="Times New Roman"/>
              </w:rPr>
            </w:pPr>
          </w:p>
        </w:tc>
        <w:tc>
          <w:tcPr>
            <w:tcW w:w="990" w:type="dxa"/>
          </w:tcPr>
          <w:p w14:paraId="14AFA96E" w14:textId="6878A3C9" w:rsidR="00FE5BEA" w:rsidRPr="00D575CE" w:rsidRDefault="00996170" w:rsidP="00FE5BEA">
            <w:pPr>
              <w:pStyle w:val="acctfourfigures"/>
              <w:tabs>
                <w:tab w:val="clear" w:pos="765"/>
                <w:tab w:val="decimal" w:pos="997"/>
              </w:tabs>
              <w:spacing w:line="240" w:lineRule="auto"/>
              <w:ind w:right="11"/>
              <w:rPr>
                <w:szCs w:val="22"/>
                <w:cs/>
                <w:lang w:val="en-US" w:bidi="th-TH"/>
              </w:rPr>
            </w:pPr>
            <w:r>
              <w:rPr>
                <w:szCs w:val="22"/>
                <w:lang w:val="en-US" w:bidi="th-TH"/>
              </w:rPr>
              <w:t>15,647</w:t>
            </w:r>
          </w:p>
        </w:tc>
        <w:tc>
          <w:tcPr>
            <w:tcW w:w="180" w:type="dxa"/>
          </w:tcPr>
          <w:p w14:paraId="320393C3" w14:textId="77777777" w:rsidR="00FE5BEA" w:rsidRPr="00215D18" w:rsidRDefault="00FE5BEA" w:rsidP="00FE5BEA">
            <w:pPr>
              <w:rPr>
                <w:rFonts w:cs="Times New Roman"/>
              </w:rPr>
            </w:pPr>
          </w:p>
        </w:tc>
        <w:tc>
          <w:tcPr>
            <w:tcW w:w="988" w:type="dxa"/>
          </w:tcPr>
          <w:p w14:paraId="4E487F86" w14:textId="12F5E131" w:rsidR="00FE5BEA" w:rsidRPr="00215D18" w:rsidRDefault="00FE5BEA" w:rsidP="00FE5BEA">
            <w:pPr>
              <w:pStyle w:val="acctfourfigures"/>
              <w:tabs>
                <w:tab w:val="clear" w:pos="765"/>
                <w:tab w:val="decimal" w:pos="997"/>
              </w:tabs>
              <w:spacing w:line="240" w:lineRule="auto"/>
              <w:ind w:right="11"/>
              <w:rPr>
                <w:szCs w:val="22"/>
                <w:cs/>
                <w:lang w:val="en-US" w:bidi="th-TH"/>
              </w:rPr>
            </w:pPr>
            <w:r>
              <w:rPr>
                <w:szCs w:val="22"/>
                <w:lang w:val="en-US" w:bidi="th-TH"/>
              </w:rPr>
              <w:t>12,450</w:t>
            </w:r>
          </w:p>
        </w:tc>
      </w:tr>
      <w:tr w:rsidR="00FE5BEA" w:rsidRPr="00D137F9" w14:paraId="3E713CCE" w14:textId="77777777" w:rsidTr="0036581D">
        <w:trPr>
          <w:cantSplit/>
        </w:trPr>
        <w:tc>
          <w:tcPr>
            <w:tcW w:w="4590" w:type="dxa"/>
          </w:tcPr>
          <w:p w14:paraId="16D7CFF7" w14:textId="77777777" w:rsidR="00FE5BEA" w:rsidRPr="00215D18" w:rsidRDefault="00FE5BEA" w:rsidP="00FE5BEA">
            <w:pPr>
              <w:ind w:left="290"/>
              <w:rPr>
                <w:rFonts w:cs="Times New Roman"/>
              </w:rPr>
            </w:pPr>
            <w:r w:rsidRPr="00215D18">
              <w:rPr>
                <w:rFonts w:cs="Times New Roman"/>
              </w:rPr>
              <w:t>Share-based payments</w:t>
            </w:r>
          </w:p>
        </w:tc>
        <w:tc>
          <w:tcPr>
            <w:tcW w:w="1080" w:type="dxa"/>
            <w:tcBorders>
              <w:bottom w:val="single" w:sz="4" w:space="0" w:color="auto"/>
            </w:tcBorders>
          </w:tcPr>
          <w:p w14:paraId="7051FBD0" w14:textId="6E7D5383" w:rsidR="00FE5BEA" w:rsidRPr="00D575CE" w:rsidRDefault="00996170" w:rsidP="00FE5BEA">
            <w:pPr>
              <w:pStyle w:val="acctfourfigures"/>
              <w:tabs>
                <w:tab w:val="clear" w:pos="765"/>
                <w:tab w:val="decimal" w:pos="997"/>
              </w:tabs>
              <w:spacing w:line="240" w:lineRule="auto"/>
              <w:ind w:right="11"/>
              <w:rPr>
                <w:szCs w:val="22"/>
              </w:rPr>
            </w:pPr>
            <w:r>
              <w:rPr>
                <w:szCs w:val="22"/>
              </w:rPr>
              <w:t>651</w:t>
            </w:r>
          </w:p>
        </w:tc>
        <w:tc>
          <w:tcPr>
            <w:tcW w:w="180" w:type="dxa"/>
          </w:tcPr>
          <w:p w14:paraId="1436468A" w14:textId="77777777" w:rsidR="00FE5BEA" w:rsidRPr="00D575CE" w:rsidRDefault="00FE5BEA" w:rsidP="00FE5BEA">
            <w:pPr>
              <w:rPr>
                <w:rFonts w:cs="Times New Roman"/>
              </w:rPr>
            </w:pPr>
          </w:p>
        </w:tc>
        <w:tc>
          <w:tcPr>
            <w:tcW w:w="990" w:type="dxa"/>
            <w:tcBorders>
              <w:bottom w:val="single" w:sz="4" w:space="0" w:color="auto"/>
            </w:tcBorders>
          </w:tcPr>
          <w:p w14:paraId="013CC5DF" w14:textId="4CDDF7C7" w:rsidR="00FE5BEA" w:rsidRPr="00D575CE" w:rsidRDefault="00FE5BEA" w:rsidP="00FE5BEA">
            <w:pPr>
              <w:pStyle w:val="acctfourfigures"/>
              <w:tabs>
                <w:tab w:val="clear" w:pos="765"/>
                <w:tab w:val="decimal" w:pos="997"/>
              </w:tabs>
              <w:spacing w:line="240" w:lineRule="auto"/>
              <w:ind w:right="11"/>
              <w:rPr>
                <w:szCs w:val="22"/>
              </w:rPr>
            </w:pPr>
            <w:r w:rsidRPr="00D575CE">
              <w:rPr>
                <w:szCs w:val="22"/>
              </w:rPr>
              <w:t>793</w:t>
            </w:r>
          </w:p>
        </w:tc>
        <w:tc>
          <w:tcPr>
            <w:tcW w:w="180" w:type="dxa"/>
          </w:tcPr>
          <w:p w14:paraId="137FB629" w14:textId="77777777" w:rsidR="00FE5BEA" w:rsidRPr="00D575CE" w:rsidRDefault="00FE5BEA" w:rsidP="00FE5BEA">
            <w:pPr>
              <w:rPr>
                <w:rFonts w:cs="Times New Roman"/>
              </w:rPr>
            </w:pPr>
          </w:p>
        </w:tc>
        <w:tc>
          <w:tcPr>
            <w:tcW w:w="990" w:type="dxa"/>
            <w:tcBorders>
              <w:bottom w:val="single" w:sz="4" w:space="0" w:color="auto"/>
            </w:tcBorders>
          </w:tcPr>
          <w:p w14:paraId="257BF493" w14:textId="6C29E63F" w:rsidR="00FE5BEA" w:rsidRPr="00D575CE" w:rsidRDefault="00996170" w:rsidP="00FE5BEA">
            <w:pPr>
              <w:pStyle w:val="acctfourfigures"/>
              <w:tabs>
                <w:tab w:val="clear" w:pos="765"/>
                <w:tab w:val="decimal" w:pos="997"/>
              </w:tabs>
              <w:spacing w:line="240" w:lineRule="auto"/>
              <w:ind w:right="11"/>
              <w:rPr>
                <w:szCs w:val="22"/>
              </w:rPr>
            </w:pPr>
            <w:r>
              <w:rPr>
                <w:szCs w:val="22"/>
              </w:rPr>
              <w:t>651</w:t>
            </w:r>
          </w:p>
        </w:tc>
        <w:tc>
          <w:tcPr>
            <w:tcW w:w="180" w:type="dxa"/>
          </w:tcPr>
          <w:p w14:paraId="1F627ACB" w14:textId="77777777" w:rsidR="00FE5BEA" w:rsidRPr="00215D18" w:rsidRDefault="00FE5BEA" w:rsidP="00FE5BEA">
            <w:pPr>
              <w:pStyle w:val="acctfourfigures"/>
              <w:tabs>
                <w:tab w:val="clear" w:pos="765"/>
                <w:tab w:val="decimal" w:pos="630"/>
              </w:tabs>
              <w:spacing w:line="240" w:lineRule="auto"/>
              <w:ind w:right="9"/>
              <w:rPr>
                <w:b/>
                <w:bCs/>
                <w:szCs w:val="22"/>
              </w:rPr>
            </w:pPr>
          </w:p>
        </w:tc>
        <w:tc>
          <w:tcPr>
            <w:tcW w:w="988" w:type="dxa"/>
            <w:tcBorders>
              <w:bottom w:val="single" w:sz="4" w:space="0" w:color="auto"/>
            </w:tcBorders>
          </w:tcPr>
          <w:p w14:paraId="200D6F3D" w14:textId="365F841E" w:rsidR="00FE5BEA" w:rsidRPr="00215D18" w:rsidRDefault="00FE5BEA" w:rsidP="00FE5BEA">
            <w:pPr>
              <w:pStyle w:val="acctfourfigures"/>
              <w:tabs>
                <w:tab w:val="clear" w:pos="765"/>
                <w:tab w:val="decimal" w:pos="997"/>
              </w:tabs>
              <w:spacing w:line="240" w:lineRule="auto"/>
              <w:ind w:right="11"/>
              <w:rPr>
                <w:szCs w:val="22"/>
              </w:rPr>
            </w:pPr>
            <w:r w:rsidRPr="00D575CE">
              <w:rPr>
                <w:szCs w:val="22"/>
              </w:rPr>
              <w:t>793</w:t>
            </w:r>
          </w:p>
        </w:tc>
      </w:tr>
      <w:tr w:rsidR="00FE5BEA" w:rsidRPr="00D137F9" w14:paraId="59C02525" w14:textId="77777777" w:rsidTr="0036581D">
        <w:trPr>
          <w:cantSplit/>
        </w:trPr>
        <w:tc>
          <w:tcPr>
            <w:tcW w:w="4590" w:type="dxa"/>
          </w:tcPr>
          <w:p w14:paraId="19369187" w14:textId="77777777" w:rsidR="00FE5BEA" w:rsidRDefault="00FE5BEA" w:rsidP="00FE5BEA">
            <w:pPr>
              <w:ind w:left="290"/>
              <w:rPr>
                <w:rFonts w:cstheme="minorBidi"/>
                <w:b/>
                <w:bCs/>
              </w:rPr>
            </w:pPr>
            <w:r w:rsidRPr="00010D25">
              <w:rPr>
                <w:rFonts w:cs="Times New Roman"/>
                <w:b/>
                <w:bCs/>
              </w:rPr>
              <w:t xml:space="preserve">Total key management personnel </w:t>
            </w:r>
          </w:p>
          <w:p w14:paraId="5D79AC60" w14:textId="77777777" w:rsidR="00FE5BEA" w:rsidRPr="00010D25" w:rsidRDefault="00FE5BEA" w:rsidP="00FE5BEA">
            <w:pPr>
              <w:ind w:left="290"/>
              <w:rPr>
                <w:rFonts w:cs="Times New Roman"/>
                <w:b/>
                <w:bCs/>
              </w:rPr>
            </w:pPr>
            <w:r>
              <w:rPr>
                <w:rFonts w:cstheme="minorBidi" w:hint="cs"/>
                <w:b/>
                <w:bCs/>
                <w:cs/>
              </w:rPr>
              <w:t xml:space="preserve">    </w:t>
            </w:r>
            <w:r w:rsidRPr="00010D25">
              <w:rPr>
                <w:rFonts w:cs="Times New Roman"/>
                <w:b/>
                <w:bCs/>
              </w:rPr>
              <w:t>compensation</w:t>
            </w:r>
          </w:p>
        </w:tc>
        <w:tc>
          <w:tcPr>
            <w:tcW w:w="1080" w:type="dxa"/>
            <w:tcBorders>
              <w:top w:val="single" w:sz="4" w:space="0" w:color="auto"/>
              <w:bottom w:val="double" w:sz="4" w:space="0" w:color="auto"/>
            </w:tcBorders>
          </w:tcPr>
          <w:p w14:paraId="7762179D" w14:textId="77777777" w:rsidR="00996170" w:rsidRDefault="00996170" w:rsidP="00FE5BEA">
            <w:pPr>
              <w:pStyle w:val="acctfourfigures"/>
              <w:tabs>
                <w:tab w:val="clear" w:pos="765"/>
                <w:tab w:val="decimal" w:pos="997"/>
              </w:tabs>
              <w:spacing w:line="240" w:lineRule="auto"/>
              <w:ind w:right="11"/>
              <w:rPr>
                <w:rFonts w:cstheme="minorBidi"/>
                <w:b/>
                <w:bCs/>
                <w:szCs w:val="28"/>
                <w:lang w:val="en-US" w:bidi="th-TH"/>
              </w:rPr>
            </w:pPr>
          </w:p>
          <w:p w14:paraId="0F3EEAB4" w14:textId="5B80CDC0" w:rsidR="00FE5BEA" w:rsidRPr="00B257A1" w:rsidRDefault="00996170" w:rsidP="00FE5BEA">
            <w:pPr>
              <w:pStyle w:val="acctfourfigures"/>
              <w:tabs>
                <w:tab w:val="clear" w:pos="765"/>
                <w:tab w:val="decimal" w:pos="997"/>
              </w:tabs>
              <w:spacing w:line="240" w:lineRule="auto"/>
              <w:ind w:right="11"/>
              <w:rPr>
                <w:rFonts w:cstheme="minorBidi"/>
                <w:b/>
                <w:bCs/>
                <w:szCs w:val="28"/>
                <w:lang w:val="en-US" w:bidi="th-TH"/>
              </w:rPr>
            </w:pPr>
            <w:r>
              <w:rPr>
                <w:rFonts w:cstheme="minorBidi"/>
                <w:b/>
                <w:bCs/>
                <w:szCs w:val="28"/>
                <w:lang w:val="en-US" w:bidi="th-TH"/>
              </w:rPr>
              <w:t>16,298</w:t>
            </w:r>
          </w:p>
        </w:tc>
        <w:tc>
          <w:tcPr>
            <w:tcW w:w="180" w:type="dxa"/>
          </w:tcPr>
          <w:p w14:paraId="7BBEAAD1" w14:textId="77777777" w:rsidR="00FE5BEA" w:rsidRPr="00D575CE" w:rsidRDefault="00FE5BEA" w:rsidP="00FE5BEA">
            <w:pPr>
              <w:rPr>
                <w:rFonts w:cs="Times New Roman"/>
                <w:b/>
                <w:bCs/>
              </w:rPr>
            </w:pPr>
          </w:p>
        </w:tc>
        <w:tc>
          <w:tcPr>
            <w:tcW w:w="990" w:type="dxa"/>
            <w:tcBorders>
              <w:top w:val="single" w:sz="4" w:space="0" w:color="auto"/>
              <w:bottom w:val="double" w:sz="4" w:space="0" w:color="auto"/>
            </w:tcBorders>
          </w:tcPr>
          <w:p w14:paraId="4F918DFC" w14:textId="77777777" w:rsidR="00FE5BEA" w:rsidRPr="00D575CE" w:rsidRDefault="00FE5BEA" w:rsidP="00FE5BEA">
            <w:pPr>
              <w:pStyle w:val="acctfourfigures"/>
              <w:tabs>
                <w:tab w:val="clear" w:pos="765"/>
                <w:tab w:val="decimal" w:pos="997"/>
              </w:tabs>
              <w:spacing w:line="240" w:lineRule="auto"/>
              <w:ind w:right="11"/>
              <w:rPr>
                <w:b/>
                <w:bCs/>
                <w:szCs w:val="22"/>
              </w:rPr>
            </w:pPr>
          </w:p>
          <w:p w14:paraId="506D6915" w14:textId="1E00CBC0" w:rsidR="00FE5BEA" w:rsidRPr="00D575CE" w:rsidRDefault="00FE5BEA" w:rsidP="00FE5BEA">
            <w:pPr>
              <w:pStyle w:val="acctfourfigures"/>
              <w:tabs>
                <w:tab w:val="clear" w:pos="765"/>
                <w:tab w:val="decimal" w:pos="997"/>
              </w:tabs>
              <w:spacing w:line="240" w:lineRule="auto"/>
              <w:ind w:right="11"/>
              <w:rPr>
                <w:b/>
                <w:bCs/>
                <w:szCs w:val="22"/>
              </w:rPr>
            </w:pPr>
            <w:r>
              <w:rPr>
                <w:b/>
                <w:bCs/>
                <w:szCs w:val="22"/>
              </w:rPr>
              <w:t>13,</w:t>
            </w:r>
            <w:r>
              <w:rPr>
                <w:rFonts w:cstheme="minorBidi"/>
                <w:b/>
                <w:bCs/>
                <w:szCs w:val="28"/>
                <w:lang w:val="en-US" w:bidi="th-TH"/>
              </w:rPr>
              <w:t>243</w:t>
            </w:r>
          </w:p>
        </w:tc>
        <w:tc>
          <w:tcPr>
            <w:tcW w:w="180" w:type="dxa"/>
          </w:tcPr>
          <w:p w14:paraId="10652AFD" w14:textId="77777777" w:rsidR="00FE5BEA" w:rsidRPr="00D575CE" w:rsidRDefault="00FE5BEA" w:rsidP="00FE5BEA">
            <w:pPr>
              <w:rPr>
                <w:rFonts w:cs="Times New Roman"/>
                <w:b/>
                <w:bCs/>
              </w:rPr>
            </w:pPr>
          </w:p>
        </w:tc>
        <w:tc>
          <w:tcPr>
            <w:tcW w:w="990" w:type="dxa"/>
            <w:tcBorders>
              <w:top w:val="single" w:sz="4" w:space="0" w:color="auto"/>
              <w:bottom w:val="double" w:sz="4" w:space="0" w:color="auto"/>
            </w:tcBorders>
          </w:tcPr>
          <w:p w14:paraId="11A051AF" w14:textId="77777777" w:rsidR="00996170" w:rsidRDefault="00996170" w:rsidP="00FE5BEA">
            <w:pPr>
              <w:pStyle w:val="acctfourfigures"/>
              <w:tabs>
                <w:tab w:val="clear" w:pos="765"/>
                <w:tab w:val="decimal" w:pos="997"/>
              </w:tabs>
              <w:spacing w:line="240" w:lineRule="auto"/>
              <w:ind w:right="11"/>
              <w:rPr>
                <w:rFonts w:cstheme="minorBidi"/>
                <w:b/>
                <w:bCs/>
                <w:szCs w:val="28"/>
                <w:lang w:bidi="th-TH"/>
              </w:rPr>
            </w:pPr>
          </w:p>
          <w:p w14:paraId="68A0C394" w14:textId="5F065965" w:rsidR="00996170" w:rsidRPr="00D575CE" w:rsidRDefault="00996170" w:rsidP="00FE5BEA">
            <w:pPr>
              <w:pStyle w:val="acctfourfigures"/>
              <w:tabs>
                <w:tab w:val="clear" w:pos="765"/>
                <w:tab w:val="decimal" w:pos="997"/>
              </w:tabs>
              <w:spacing w:line="240" w:lineRule="auto"/>
              <w:ind w:right="11"/>
              <w:rPr>
                <w:rFonts w:cstheme="minorBidi"/>
                <w:b/>
                <w:bCs/>
                <w:szCs w:val="28"/>
                <w:cs/>
                <w:lang w:bidi="th-TH"/>
              </w:rPr>
            </w:pPr>
            <w:r>
              <w:rPr>
                <w:rFonts w:cstheme="minorBidi"/>
                <w:b/>
                <w:bCs/>
                <w:szCs w:val="28"/>
                <w:lang w:bidi="th-TH"/>
              </w:rPr>
              <w:t>16,298</w:t>
            </w:r>
          </w:p>
        </w:tc>
        <w:tc>
          <w:tcPr>
            <w:tcW w:w="180" w:type="dxa"/>
          </w:tcPr>
          <w:p w14:paraId="7A7BF395" w14:textId="77777777" w:rsidR="00FE5BEA" w:rsidRPr="00215D18" w:rsidRDefault="00FE5BEA" w:rsidP="00FE5BEA">
            <w:pPr>
              <w:rPr>
                <w:rFonts w:cs="Times New Roman"/>
                <w:b/>
                <w:bCs/>
              </w:rPr>
            </w:pPr>
          </w:p>
        </w:tc>
        <w:tc>
          <w:tcPr>
            <w:tcW w:w="988" w:type="dxa"/>
            <w:tcBorders>
              <w:top w:val="single" w:sz="4" w:space="0" w:color="auto"/>
              <w:bottom w:val="double" w:sz="4" w:space="0" w:color="auto"/>
            </w:tcBorders>
          </w:tcPr>
          <w:p w14:paraId="349CC479" w14:textId="77777777" w:rsidR="00FE5BEA" w:rsidRPr="00D575CE" w:rsidRDefault="00FE5BEA" w:rsidP="00FE5BEA">
            <w:pPr>
              <w:pStyle w:val="acctfourfigures"/>
              <w:tabs>
                <w:tab w:val="clear" w:pos="765"/>
                <w:tab w:val="decimal" w:pos="997"/>
              </w:tabs>
              <w:spacing w:line="240" w:lineRule="auto"/>
              <w:ind w:right="11"/>
              <w:rPr>
                <w:b/>
                <w:bCs/>
                <w:szCs w:val="22"/>
              </w:rPr>
            </w:pPr>
          </w:p>
          <w:p w14:paraId="2E17951C" w14:textId="7D2A19C4" w:rsidR="00FE5BEA" w:rsidRPr="00215D18" w:rsidRDefault="00FE5BEA" w:rsidP="00FE5BEA">
            <w:pPr>
              <w:pStyle w:val="acctfourfigures"/>
              <w:tabs>
                <w:tab w:val="clear" w:pos="765"/>
                <w:tab w:val="decimal" w:pos="997"/>
              </w:tabs>
              <w:spacing w:line="240" w:lineRule="auto"/>
              <w:ind w:right="11"/>
              <w:rPr>
                <w:b/>
                <w:bCs/>
                <w:szCs w:val="22"/>
              </w:rPr>
            </w:pPr>
            <w:r>
              <w:rPr>
                <w:b/>
                <w:bCs/>
                <w:szCs w:val="22"/>
              </w:rPr>
              <w:t>13,</w:t>
            </w:r>
            <w:r>
              <w:rPr>
                <w:rFonts w:cstheme="minorBidi"/>
                <w:b/>
                <w:bCs/>
                <w:szCs w:val="28"/>
                <w:lang w:val="en-US" w:bidi="th-TH"/>
              </w:rPr>
              <w:t>243</w:t>
            </w:r>
          </w:p>
        </w:tc>
      </w:tr>
      <w:tr w:rsidR="00FE5BEA" w:rsidRPr="00D137F9" w14:paraId="08949269" w14:textId="77777777" w:rsidTr="0036581D">
        <w:trPr>
          <w:cantSplit/>
        </w:trPr>
        <w:tc>
          <w:tcPr>
            <w:tcW w:w="4590" w:type="dxa"/>
          </w:tcPr>
          <w:p w14:paraId="3B5DD9BA" w14:textId="77777777" w:rsidR="00FE5BEA" w:rsidRPr="00215D18" w:rsidRDefault="00FE5BEA" w:rsidP="00FE5BEA">
            <w:pPr>
              <w:rPr>
                <w:rFonts w:cs="Times New Roman"/>
              </w:rPr>
            </w:pPr>
          </w:p>
        </w:tc>
        <w:tc>
          <w:tcPr>
            <w:tcW w:w="1080" w:type="dxa"/>
            <w:tcBorders>
              <w:top w:val="double" w:sz="4" w:space="0" w:color="auto"/>
            </w:tcBorders>
          </w:tcPr>
          <w:p w14:paraId="1A7693E2" w14:textId="77777777" w:rsidR="00FE5BEA" w:rsidRPr="00215D18" w:rsidRDefault="00FE5BEA" w:rsidP="00FE5BEA">
            <w:pPr>
              <w:pStyle w:val="acctfourfigures"/>
              <w:tabs>
                <w:tab w:val="clear" w:pos="765"/>
                <w:tab w:val="decimal" w:pos="1004"/>
              </w:tabs>
              <w:spacing w:line="240" w:lineRule="auto"/>
              <w:ind w:right="11"/>
              <w:rPr>
                <w:szCs w:val="22"/>
              </w:rPr>
            </w:pPr>
          </w:p>
        </w:tc>
        <w:tc>
          <w:tcPr>
            <w:tcW w:w="180" w:type="dxa"/>
          </w:tcPr>
          <w:p w14:paraId="5213FA60" w14:textId="77777777" w:rsidR="00FE5BEA" w:rsidRPr="00215D18" w:rsidRDefault="00FE5BEA" w:rsidP="00FE5BEA">
            <w:pPr>
              <w:pStyle w:val="acctfourfigures"/>
              <w:tabs>
                <w:tab w:val="clear" w:pos="765"/>
                <w:tab w:val="decimal" w:pos="911"/>
              </w:tabs>
              <w:spacing w:line="240" w:lineRule="auto"/>
              <w:rPr>
                <w:szCs w:val="22"/>
              </w:rPr>
            </w:pPr>
          </w:p>
        </w:tc>
        <w:tc>
          <w:tcPr>
            <w:tcW w:w="990" w:type="dxa"/>
            <w:tcBorders>
              <w:top w:val="double" w:sz="4" w:space="0" w:color="auto"/>
            </w:tcBorders>
          </w:tcPr>
          <w:p w14:paraId="63791455" w14:textId="77777777" w:rsidR="00FE5BEA" w:rsidRPr="00215D18" w:rsidRDefault="00FE5BEA" w:rsidP="00FE5BEA">
            <w:pPr>
              <w:pStyle w:val="acctfourfigures"/>
              <w:tabs>
                <w:tab w:val="clear" w:pos="765"/>
                <w:tab w:val="decimal" w:pos="1004"/>
              </w:tabs>
              <w:spacing w:line="240" w:lineRule="auto"/>
              <w:ind w:right="11"/>
              <w:rPr>
                <w:szCs w:val="22"/>
              </w:rPr>
            </w:pPr>
          </w:p>
        </w:tc>
        <w:tc>
          <w:tcPr>
            <w:tcW w:w="180" w:type="dxa"/>
          </w:tcPr>
          <w:p w14:paraId="370DEA74" w14:textId="77777777" w:rsidR="00FE5BEA" w:rsidRPr="00215D18" w:rsidRDefault="00FE5BEA" w:rsidP="00FE5BEA">
            <w:pPr>
              <w:pStyle w:val="acctfourfigures"/>
              <w:tabs>
                <w:tab w:val="clear" w:pos="765"/>
                <w:tab w:val="decimal" w:pos="911"/>
              </w:tabs>
              <w:spacing w:line="240" w:lineRule="auto"/>
              <w:rPr>
                <w:szCs w:val="22"/>
              </w:rPr>
            </w:pPr>
          </w:p>
        </w:tc>
        <w:tc>
          <w:tcPr>
            <w:tcW w:w="990" w:type="dxa"/>
            <w:tcBorders>
              <w:top w:val="double" w:sz="4" w:space="0" w:color="auto"/>
            </w:tcBorders>
          </w:tcPr>
          <w:p w14:paraId="2BE83B5C" w14:textId="77777777" w:rsidR="00FE5BEA" w:rsidRPr="00215D18" w:rsidRDefault="00FE5BEA" w:rsidP="00FE5BEA">
            <w:pPr>
              <w:pStyle w:val="acctfourfigures"/>
              <w:tabs>
                <w:tab w:val="clear" w:pos="765"/>
                <w:tab w:val="decimal" w:pos="997"/>
              </w:tabs>
              <w:spacing w:line="240" w:lineRule="auto"/>
              <w:ind w:right="11"/>
              <w:rPr>
                <w:szCs w:val="22"/>
              </w:rPr>
            </w:pPr>
          </w:p>
        </w:tc>
        <w:tc>
          <w:tcPr>
            <w:tcW w:w="180" w:type="dxa"/>
          </w:tcPr>
          <w:p w14:paraId="0739FC63" w14:textId="77777777" w:rsidR="00FE5BEA" w:rsidRPr="00215D18" w:rsidRDefault="00FE5BEA" w:rsidP="00FE5BEA">
            <w:pPr>
              <w:pStyle w:val="acctfourfigures"/>
              <w:tabs>
                <w:tab w:val="clear" w:pos="765"/>
                <w:tab w:val="decimal" w:pos="911"/>
              </w:tabs>
              <w:spacing w:line="240" w:lineRule="auto"/>
              <w:rPr>
                <w:szCs w:val="22"/>
              </w:rPr>
            </w:pPr>
          </w:p>
        </w:tc>
        <w:tc>
          <w:tcPr>
            <w:tcW w:w="988" w:type="dxa"/>
            <w:tcBorders>
              <w:top w:val="double" w:sz="4" w:space="0" w:color="auto"/>
            </w:tcBorders>
          </w:tcPr>
          <w:p w14:paraId="56940BC6" w14:textId="77777777" w:rsidR="00FE5BEA" w:rsidRPr="00215D18" w:rsidRDefault="00FE5BEA" w:rsidP="00FE5BEA">
            <w:pPr>
              <w:pStyle w:val="acctfourfigures"/>
              <w:tabs>
                <w:tab w:val="clear" w:pos="765"/>
                <w:tab w:val="decimal" w:pos="997"/>
              </w:tabs>
              <w:spacing w:line="240" w:lineRule="auto"/>
              <w:ind w:right="11"/>
              <w:rPr>
                <w:szCs w:val="22"/>
              </w:rPr>
            </w:pPr>
          </w:p>
        </w:tc>
      </w:tr>
      <w:tr w:rsidR="00FE5BEA" w:rsidRPr="00D137F9" w14:paraId="30F27F65" w14:textId="77777777" w:rsidTr="0036581D">
        <w:trPr>
          <w:cantSplit/>
        </w:trPr>
        <w:tc>
          <w:tcPr>
            <w:tcW w:w="4590" w:type="dxa"/>
            <w:shd w:val="clear" w:color="auto" w:fill="auto"/>
          </w:tcPr>
          <w:p w14:paraId="46C173B3" w14:textId="77777777" w:rsidR="00FE5BEA" w:rsidRPr="00215D18" w:rsidRDefault="00FE5BEA" w:rsidP="00FE5BEA">
            <w:pPr>
              <w:spacing w:line="240" w:lineRule="auto"/>
              <w:rPr>
                <w:rFonts w:cs="Times New Roman"/>
                <w:b/>
                <w:bCs/>
              </w:rPr>
            </w:pPr>
            <w:r>
              <w:rPr>
                <w:rFonts w:cs="Times New Roman"/>
                <w:b/>
                <w:bCs/>
              </w:rPr>
              <w:t xml:space="preserve">Associate and </w:t>
            </w:r>
            <w:r w:rsidRPr="00215D18">
              <w:rPr>
                <w:rFonts w:cs="Times New Roman"/>
                <w:b/>
                <w:bCs/>
              </w:rPr>
              <w:t xml:space="preserve">Joint venture  </w:t>
            </w:r>
          </w:p>
        </w:tc>
        <w:tc>
          <w:tcPr>
            <w:tcW w:w="1080" w:type="dxa"/>
          </w:tcPr>
          <w:p w14:paraId="068084A7" w14:textId="77777777" w:rsidR="00FE5BEA" w:rsidRPr="00215D18" w:rsidRDefault="00FE5BEA" w:rsidP="00FE5BEA">
            <w:pPr>
              <w:pStyle w:val="acctfourfigures"/>
              <w:tabs>
                <w:tab w:val="clear" w:pos="765"/>
                <w:tab w:val="decimal" w:pos="1004"/>
              </w:tabs>
              <w:spacing w:line="240" w:lineRule="auto"/>
              <w:ind w:right="11"/>
              <w:rPr>
                <w:szCs w:val="22"/>
              </w:rPr>
            </w:pPr>
          </w:p>
        </w:tc>
        <w:tc>
          <w:tcPr>
            <w:tcW w:w="180" w:type="dxa"/>
          </w:tcPr>
          <w:p w14:paraId="0B6DC05B" w14:textId="77777777" w:rsidR="00FE5BEA" w:rsidRPr="00215D18" w:rsidRDefault="00FE5BEA" w:rsidP="00FE5BEA">
            <w:pPr>
              <w:pStyle w:val="acctfourfigures"/>
              <w:tabs>
                <w:tab w:val="clear" w:pos="765"/>
                <w:tab w:val="decimal" w:pos="911"/>
              </w:tabs>
              <w:spacing w:line="240" w:lineRule="auto"/>
              <w:rPr>
                <w:szCs w:val="22"/>
              </w:rPr>
            </w:pPr>
          </w:p>
        </w:tc>
        <w:tc>
          <w:tcPr>
            <w:tcW w:w="990" w:type="dxa"/>
          </w:tcPr>
          <w:p w14:paraId="0C7913B1" w14:textId="77777777" w:rsidR="00FE5BEA" w:rsidRPr="00215D18" w:rsidRDefault="00FE5BEA" w:rsidP="00FE5BEA">
            <w:pPr>
              <w:pStyle w:val="acctfourfigures"/>
              <w:tabs>
                <w:tab w:val="clear" w:pos="765"/>
                <w:tab w:val="decimal" w:pos="1004"/>
              </w:tabs>
              <w:spacing w:line="240" w:lineRule="auto"/>
              <w:ind w:right="11"/>
              <w:rPr>
                <w:szCs w:val="22"/>
              </w:rPr>
            </w:pPr>
          </w:p>
        </w:tc>
        <w:tc>
          <w:tcPr>
            <w:tcW w:w="180" w:type="dxa"/>
          </w:tcPr>
          <w:p w14:paraId="1BF51C5C" w14:textId="77777777" w:rsidR="00FE5BEA" w:rsidRPr="00215D18" w:rsidRDefault="00FE5BEA" w:rsidP="00FE5BEA">
            <w:pPr>
              <w:pStyle w:val="acctfourfigures"/>
              <w:tabs>
                <w:tab w:val="clear" w:pos="765"/>
                <w:tab w:val="decimal" w:pos="911"/>
              </w:tabs>
              <w:spacing w:line="240" w:lineRule="auto"/>
              <w:rPr>
                <w:szCs w:val="22"/>
              </w:rPr>
            </w:pPr>
          </w:p>
        </w:tc>
        <w:tc>
          <w:tcPr>
            <w:tcW w:w="990" w:type="dxa"/>
          </w:tcPr>
          <w:p w14:paraId="254DAB99" w14:textId="77777777" w:rsidR="00FE5BEA" w:rsidRPr="00215D18" w:rsidRDefault="00FE5BEA" w:rsidP="00FE5BEA">
            <w:pPr>
              <w:pStyle w:val="acctfourfigures"/>
              <w:tabs>
                <w:tab w:val="clear" w:pos="765"/>
                <w:tab w:val="decimal" w:pos="997"/>
              </w:tabs>
              <w:spacing w:line="240" w:lineRule="auto"/>
              <w:ind w:right="11"/>
              <w:rPr>
                <w:szCs w:val="22"/>
              </w:rPr>
            </w:pPr>
          </w:p>
        </w:tc>
        <w:tc>
          <w:tcPr>
            <w:tcW w:w="180" w:type="dxa"/>
          </w:tcPr>
          <w:p w14:paraId="2FBCCC92" w14:textId="77777777" w:rsidR="00FE5BEA" w:rsidRPr="00215D18" w:rsidRDefault="00FE5BEA" w:rsidP="00FE5BEA">
            <w:pPr>
              <w:pStyle w:val="acctfourfigures"/>
              <w:tabs>
                <w:tab w:val="clear" w:pos="765"/>
                <w:tab w:val="decimal" w:pos="911"/>
              </w:tabs>
              <w:spacing w:line="240" w:lineRule="auto"/>
              <w:rPr>
                <w:szCs w:val="22"/>
              </w:rPr>
            </w:pPr>
          </w:p>
        </w:tc>
        <w:tc>
          <w:tcPr>
            <w:tcW w:w="988" w:type="dxa"/>
          </w:tcPr>
          <w:p w14:paraId="7900DB85" w14:textId="77777777" w:rsidR="00FE5BEA" w:rsidRPr="00215D18" w:rsidRDefault="00FE5BEA" w:rsidP="00FE5BEA">
            <w:pPr>
              <w:pStyle w:val="acctfourfigures"/>
              <w:tabs>
                <w:tab w:val="clear" w:pos="765"/>
                <w:tab w:val="decimal" w:pos="997"/>
              </w:tabs>
              <w:spacing w:line="240" w:lineRule="auto"/>
              <w:ind w:right="11"/>
              <w:rPr>
                <w:szCs w:val="22"/>
              </w:rPr>
            </w:pPr>
          </w:p>
        </w:tc>
      </w:tr>
      <w:tr w:rsidR="00FE5BEA" w:rsidRPr="00D137F9" w14:paraId="34FA8E81" w14:textId="77777777" w:rsidTr="0036581D">
        <w:trPr>
          <w:cantSplit/>
        </w:trPr>
        <w:tc>
          <w:tcPr>
            <w:tcW w:w="4590" w:type="dxa"/>
            <w:shd w:val="clear" w:color="auto" w:fill="auto"/>
          </w:tcPr>
          <w:p w14:paraId="620E05C1" w14:textId="77777777" w:rsidR="00FE5BEA" w:rsidRPr="00215D18" w:rsidRDefault="00FE5BEA" w:rsidP="00FE5BEA">
            <w:pPr>
              <w:rPr>
                <w:rFonts w:cs="Times New Roman"/>
              </w:rPr>
            </w:pPr>
            <w:r w:rsidRPr="00215D18">
              <w:rPr>
                <w:rFonts w:cs="Times New Roman"/>
              </w:rPr>
              <w:t>Sales of goods or rendering of services</w:t>
            </w:r>
          </w:p>
        </w:tc>
        <w:tc>
          <w:tcPr>
            <w:tcW w:w="1080" w:type="dxa"/>
          </w:tcPr>
          <w:p w14:paraId="4EFFA291" w14:textId="66DF3B60" w:rsidR="00FE5BEA" w:rsidRPr="00215D18" w:rsidRDefault="00627CF9" w:rsidP="00D0796D">
            <w:pPr>
              <w:pStyle w:val="acctfourfigures"/>
              <w:tabs>
                <w:tab w:val="clear" w:pos="765"/>
                <w:tab w:val="decimal" w:pos="647"/>
              </w:tabs>
              <w:spacing w:line="240" w:lineRule="auto"/>
              <w:ind w:right="9"/>
              <w:rPr>
                <w:szCs w:val="22"/>
              </w:rPr>
            </w:pPr>
            <w:r>
              <w:rPr>
                <w:szCs w:val="22"/>
              </w:rPr>
              <w:t>-</w:t>
            </w:r>
          </w:p>
        </w:tc>
        <w:tc>
          <w:tcPr>
            <w:tcW w:w="180" w:type="dxa"/>
          </w:tcPr>
          <w:p w14:paraId="400C6C44" w14:textId="77777777" w:rsidR="00FE5BEA" w:rsidRPr="00215D18" w:rsidRDefault="00FE5BEA" w:rsidP="0059259E">
            <w:pPr>
              <w:pStyle w:val="acctfourfigures"/>
              <w:tabs>
                <w:tab w:val="clear" w:pos="765"/>
                <w:tab w:val="decimal" w:pos="647"/>
              </w:tabs>
              <w:spacing w:line="240" w:lineRule="auto"/>
              <w:ind w:right="9"/>
              <w:rPr>
                <w:szCs w:val="22"/>
              </w:rPr>
            </w:pPr>
          </w:p>
        </w:tc>
        <w:tc>
          <w:tcPr>
            <w:tcW w:w="990" w:type="dxa"/>
          </w:tcPr>
          <w:p w14:paraId="37A25381" w14:textId="3A923B21" w:rsidR="00FE5BEA" w:rsidRPr="00215D18" w:rsidRDefault="00FE5BEA" w:rsidP="00FE5BEA">
            <w:pPr>
              <w:pStyle w:val="acctfourfigures"/>
              <w:tabs>
                <w:tab w:val="clear" w:pos="765"/>
                <w:tab w:val="decimal" w:pos="997"/>
              </w:tabs>
              <w:spacing w:line="240" w:lineRule="auto"/>
              <w:ind w:right="11"/>
              <w:rPr>
                <w:szCs w:val="22"/>
              </w:rPr>
            </w:pPr>
            <w:r>
              <w:rPr>
                <w:szCs w:val="22"/>
              </w:rPr>
              <w:t>340</w:t>
            </w:r>
          </w:p>
        </w:tc>
        <w:tc>
          <w:tcPr>
            <w:tcW w:w="180" w:type="dxa"/>
          </w:tcPr>
          <w:p w14:paraId="696A5DCB" w14:textId="77777777" w:rsidR="00FE5BEA" w:rsidRPr="00215D18" w:rsidRDefault="00FE5BEA" w:rsidP="00FE5BEA">
            <w:pPr>
              <w:pStyle w:val="acctfourfigures"/>
              <w:tabs>
                <w:tab w:val="clear" w:pos="765"/>
                <w:tab w:val="decimal" w:pos="997"/>
              </w:tabs>
              <w:spacing w:line="240" w:lineRule="auto"/>
              <w:ind w:right="11"/>
              <w:rPr>
                <w:szCs w:val="22"/>
              </w:rPr>
            </w:pPr>
          </w:p>
        </w:tc>
        <w:tc>
          <w:tcPr>
            <w:tcW w:w="990" w:type="dxa"/>
          </w:tcPr>
          <w:p w14:paraId="309D1E19" w14:textId="26D0DF30" w:rsidR="00FE5BEA" w:rsidRPr="00215D18" w:rsidRDefault="00627CF9" w:rsidP="0059259E">
            <w:pPr>
              <w:pStyle w:val="acctfourfigures"/>
              <w:tabs>
                <w:tab w:val="clear" w:pos="765"/>
                <w:tab w:val="decimal" w:pos="647"/>
              </w:tabs>
              <w:spacing w:line="240" w:lineRule="auto"/>
              <w:ind w:right="9"/>
              <w:rPr>
                <w:szCs w:val="22"/>
              </w:rPr>
            </w:pPr>
            <w:r>
              <w:rPr>
                <w:szCs w:val="22"/>
              </w:rPr>
              <w:t>-</w:t>
            </w:r>
          </w:p>
        </w:tc>
        <w:tc>
          <w:tcPr>
            <w:tcW w:w="180" w:type="dxa"/>
          </w:tcPr>
          <w:p w14:paraId="16986765" w14:textId="77777777" w:rsidR="00FE5BEA" w:rsidRPr="00215D18" w:rsidRDefault="00FE5BEA" w:rsidP="0059259E">
            <w:pPr>
              <w:pStyle w:val="acctfourfigures"/>
              <w:tabs>
                <w:tab w:val="clear" w:pos="765"/>
                <w:tab w:val="decimal" w:pos="647"/>
              </w:tabs>
              <w:spacing w:line="240" w:lineRule="auto"/>
              <w:ind w:right="9"/>
              <w:rPr>
                <w:szCs w:val="22"/>
              </w:rPr>
            </w:pPr>
          </w:p>
        </w:tc>
        <w:tc>
          <w:tcPr>
            <w:tcW w:w="988" w:type="dxa"/>
          </w:tcPr>
          <w:p w14:paraId="6FC35E03" w14:textId="41941431" w:rsidR="00FE5BEA" w:rsidRPr="00215D18" w:rsidRDefault="00FE5BEA" w:rsidP="00FE5BEA">
            <w:pPr>
              <w:pStyle w:val="acctfourfigures"/>
              <w:tabs>
                <w:tab w:val="clear" w:pos="765"/>
                <w:tab w:val="decimal" w:pos="997"/>
              </w:tabs>
              <w:spacing w:line="240" w:lineRule="auto"/>
              <w:ind w:right="11"/>
              <w:rPr>
                <w:szCs w:val="22"/>
              </w:rPr>
            </w:pPr>
            <w:r>
              <w:rPr>
                <w:szCs w:val="22"/>
              </w:rPr>
              <w:t>340</w:t>
            </w:r>
          </w:p>
        </w:tc>
      </w:tr>
      <w:tr w:rsidR="00FE5BEA" w:rsidRPr="00D137F9" w14:paraId="623F6B91" w14:textId="77777777" w:rsidTr="0036581D">
        <w:trPr>
          <w:cantSplit/>
        </w:trPr>
        <w:tc>
          <w:tcPr>
            <w:tcW w:w="4590" w:type="dxa"/>
            <w:shd w:val="clear" w:color="auto" w:fill="auto"/>
          </w:tcPr>
          <w:p w14:paraId="0B39B69F" w14:textId="77777777" w:rsidR="00FE5BEA" w:rsidRPr="00215D18" w:rsidRDefault="00FE5BEA" w:rsidP="00FE5BEA">
            <w:pPr>
              <w:rPr>
                <w:rFonts w:cs="Times New Roman"/>
              </w:rPr>
            </w:pPr>
            <w:r w:rsidRPr="00215D18">
              <w:rPr>
                <w:rFonts w:cs="Times New Roman"/>
              </w:rPr>
              <w:t>Purchases of goods or receiving of services</w:t>
            </w:r>
          </w:p>
        </w:tc>
        <w:tc>
          <w:tcPr>
            <w:tcW w:w="1080" w:type="dxa"/>
          </w:tcPr>
          <w:p w14:paraId="401F9760" w14:textId="1CF5B42F" w:rsidR="00FE5BEA" w:rsidRPr="00215D18" w:rsidRDefault="00627CF9" w:rsidP="0059259E">
            <w:pPr>
              <w:pStyle w:val="acctfourfigures"/>
              <w:tabs>
                <w:tab w:val="clear" w:pos="765"/>
                <w:tab w:val="decimal" w:pos="647"/>
              </w:tabs>
              <w:spacing w:line="240" w:lineRule="auto"/>
              <w:ind w:right="9"/>
              <w:rPr>
                <w:szCs w:val="22"/>
              </w:rPr>
            </w:pPr>
            <w:r>
              <w:rPr>
                <w:szCs w:val="22"/>
              </w:rPr>
              <w:t>-</w:t>
            </w:r>
          </w:p>
        </w:tc>
        <w:tc>
          <w:tcPr>
            <w:tcW w:w="180" w:type="dxa"/>
          </w:tcPr>
          <w:p w14:paraId="16FF1EC3" w14:textId="77777777" w:rsidR="00FE5BEA" w:rsidRPr="00215D18" w:rsidRDefault="00FE5BEA" w:rsidP="0059259E">
            <w:pPr>
              <w:pStyle w:val="acctfourfigures"/>
              <w:tabs>
                <w:tab w:val="clear" w:pos="765"/>
                <w:tab w:val="decimal" w:pos="647"/>
              </w:tabs>
              <w:spacing w:line="240" w:lineRule="auto"/>
              <w:ind w:right="9"/>
              <w:rPr>
                <w:szCs w:val="22"/>
              </w:rPr>
            </w:pPr>
          </w:p>
        </w:tc>
        <w:tc>
          <w:tcPr>
            <w:tcW w:w="990" w:type="dxa"/>
          </w:tcPr>
          <w:p w14:paraId="544BCCFF" w14:textId="0DEDB421" w:rsidR="00FE5BEA" w:rsidRPr="00215D18" w:rsidRDefault="00FE5BEA" w:rsidP="00FE5BEA">
            <w:pPr>
              <w:pStyle w:val="acctfourfigures"/>
              <w:tabs>
                <w:tab w:val="clear" w:pos="765"/>
                <w:tab w:val="decimal" w:pos="997"/>
              </w:tabs>
              <w:spacing w:line="240" w:lineRule="auto"/>
              <w:ind w:right="11"/>
              <w:rPr>
                <w:szCs w:val="22"/>
              </w:rPr>
            </w:pPr>
            <w:r>
              <w:rPr>
                <w:szCs w:val="22"/>
              </w:rPr>
              <w:t>214</w:t>
            </w:r>
          </w:p>
        </w:tc>
        <w:tc>
          <w:tcPr>
            <w:tcW w:w="180" w:type="dxa"/>
          </w:tcPr>
          <w:p w14:paraId="7B042847" w14:textId="77777777" w:rsidR="00FE5BEA" w:rsidRPr="00215D18" w:rsidRDefault="00FE5BEA" w:rsidP="00FE5BEA">
            <w:pPr>
              <w:pStyle w:val="acctfourfigures"/>
              <w:tabs>
                <w:tab w:val="clear" w:pos="765"/>
                <w:tab w:val="decimal" w:pos="997"/>
              </w:tabs>
              <w:spacing w:line="240" w:lineRule="auto"/>
              <w:ind w:right="11"/>
              <w:rPr>
                <w:szCs w:val="22"/>
              </w:rPr>
            </w:pPr>
          </w:p>
        </w:tc>
        <w:tc>
          <w:tcPr>
            <w:tcW w:w="990" w:type="dxa"/>
          </w:tcPr>
          <w:p w14:paraId="698A1D3B" w14:textId="360F0DE7" w:rsidR="00FE5BEA" w:rsidRPr="00215D18" w:rsidRDefault="00627CF9" w:rsidP="0059259E">
            <w:pPr>
              <w:pStyle w:val="acctfourfigures"/>
              <w:tabs>
                <w:tab w:val="clear" w:pos="765"/>
                <w:tab w:val="decimal" w:pos="647"/>
              </w:tabs>
              <w:spacing w:line="240" w:lineRule="auto"/>
              <w:ind w:right="9"/>
              <w:rPr>
                <w:szCs w:val="22"/>
              </w:rPr>
            </w:pPr>
            <w:r>
              <w:rPr>
                <w:szCs w:val="22"/>
              </w:rPr>
              <w:t>-</w:t>
            </w:r>
          </w:p>
        </w:tc>
        <w:tc>
          <w:tcPr>
            <w:tcW w:w="180" w:type="dxa"/>
          </w:tcPr>
          <w:p w14:paraId="729060EF" w14:textId="77777777" w:rsidR="00FE5BEA" w:rsidRPr="00215D18" w:rsidRDefault="00FE5BEA" w:rsidP="0059259E">
            <w:pPr>
              <w:pStyle w:val="acctfourfigures"/>
              <w:tabs>
                <w:tab w:val="clear" w:pos="765"/>
                <w:tab w:val="decimal" w:pos="647"/>
              </w:tabs>
              <w:spacing w:line="240" w:lineRule="auto"/>
              <w:ind w:right="9"/>
              <w:rPr>
                <w:szCs w:val="22"/>
              </w:rPr>
            </w:pPr>
          </w:p>
        </w:tc>
        <w:tc>
          <w:tcPr>
            <w:tcW w:w="988" w:type="dxa"/>
          </w:tcPr>
          <w:p w14:paraId="27E39E5F" w14:textId="2BC911C3" w:rsidR="00FE5BEA" w:rsidRPr="00215D18" w:rsidRDefault="00FE5BEA" w:rsidP="00FE5BEA">
            <w:pPr>
              <w:pStyle w:val="acctfourfigures"/>
              <w:tabs>
                <w:tab w:val="clear" w:pos="765"/>
                <w:tab w:val="decimal" w:pos="997"/>
              </w:tabs>
              <w:spacing w:line="240" w:lineRule="auto"/>
              <w:ind w:right="11"/>
              <w:rPr>
                <w:szCs w:val="22"/>
              </w:rPr>
            </w:pPr>
            <w:r>
              <w:rPr>
                <w:szCs w:val="22"/>
              </w:rPr>
              <w:t>214</w:t>
            </w:r>
          </w:p>
        </w:tc>
      </w:tr>
      <w:tr w:rsidR="00FE5BEA" w:rsidRPr="003D4E0A" w14:paraId="0C47DBE5" w14:textId="77777777" w:rsidTr="0036581D">
        <w:trPr>
          <w:cantSplit/>
        </w:trPr>
        <w:tc>
          <w:tcPr>
            <w:tcW w:w="4590" w:type="dxa"/>
            <w:shd w:val="clear" w:color="auto" w:fill="auto"/>
          </w:tcPr>
          <w:p w14:paraId="360E7756" w14:textId="77777777" w:rsidR="00FE5BEA" w:rsidRPr="00215D18" w:rsidRDefault="00FE5BEA" w:rsidP="00FE5BEA">
            <w:pPr>
              <w:rPr>
                <w:rFonts w:cs="Times New Roman"/>
              </w:rPr>
            </w:pPr>
            <w:r w:rsidRPr="00215D18">
              <w:rPr>
                <w:rFonts w:cs="Times New Roman"/>
              </w:rPr>
              <w:t>Interest income</w:t>
            </w:r>
          </w:p>
        </w:tc>
        <w:tc>
          <w:tcPr>
            <w:tcW w:w="1080" w:type="dxa"/>
          </w:tcPr>
          <w:p w14:paraId="6404FA07" w14:textId="396BD9DA" w:rsidR="00FE5BEA" w:rsidRPr="00A80FFC" w:rsidRDefault="00627CF9" w:rsidP="00D0796D">
            <w:pPr>
              <w:pStyle w:val="acctfourfigures"/>
              <w:tabs>
                <w:tab w:val="clear" w:pos="765"/>
                <w:tab w:val="decimal" w:pos="909"/>
              </w:tabs>
              <w:spacing w:line="240" w:lineRule="auto"/>
              <w:ind w:right="11"/>
              <w:rPr>
                <w:szCs w:val="22"/>
              </w:rPr>
            </w:pPr>
            <w:r>
              <w:rPr>
                <w:szCs w:val="22"/>
              </w:rPr>
              <w:t>407</w:t>
            </w:r>
          </w:p>
        </w:tc>
        <w:tc>
          <w:tcPr>
            <w:tcW w:w="180" w:type="dxa"/>
          </w:tcPr>
          <w:p w14:paraId="2DF8CBF1" w14:textId="77777777" w:rsidR="00FE5BEA" w:rsidRPr="00215D18" w:rsidRDefault="00FE5BEA" w:rsidP="0059259E">
            <w:pPr>
              <w:pStyle w:val="acctfourfigures"/>
              <w:tabs>
                <w:tab w:val="clear" w:pos="765"/>
                <w:tab w:val="decimal" w:pos="997"/>
              </w:tabs>
              <w:spacing w:line="240" w:lineRule="auto"/>
              <w:ind w:right="11"/>
              <w:rPr>
                <w:szCs w:val="22"/>
              </w:rPr>
            </w:pPr>
          </w:p>
        </w:tc>
        <w:tc>
          <w:tcPr>
            <w:tcW w:w="990" w:type="dxa"/>
          </w:tcPr>
          <w:p w14:paraId="3CB49785" w14:textId="4804D1FB" w:rsidR="00FE5BEA" w:rsidRPr="00215D18" w:rsidRDefault="00FE5BEA" w:rsidP="0059259E">
            <w:pPr>
              <w:pStyle w:val="acctfourfigures"/>
              <w:tabs>
                <w:tab w:val="clear" w:pos="765"/>
                <w:tab w:val="decimal" w:pos="647"/>
              </w:tabs>
              <w:spacing w:line="240" w:lineRule="auto"/>
              <w:ind w:right="9"/>
              <w:rPr>
                <w:szCs w:val="22"/>
              </w:rPr>
            </w:pPr>
            <w:r w:rsidRPr="00A80FFC">
              <w:rPr>
                <w:szCs w:val="22"/>
              </w:rPr>
              <w:t>-</w:t>
            </w:r>
          </w:p>
        </w:tc>
        <w:tc>
          <w:tcPr>
            <w:tcW w:w="180" w:type="dxa"/>
          </w:tcPr>
          <w:p w14:paraId="7725A147" w14:textId="77777777" w:rsidR="00FE5BEA" w:rsidRPr="00215D18" w:rsidRDefault="00FE5BEA" w:rsidP="00FE5BEA">
            <w:pPr>
              <w:pStyle w:val="acctfourfigures"/>
              <w:tabs>
                <w:tab w:val="clear" w:pos="765"/>
                <w:tab w:val="decimal" w:pos="630"/>
              </w:tabs>
              <w:spacing w:line="240" w:lineRule="auto"/>
              <w:ind w:right="9"/>
              <w:rPr>
                <w:b/>
                <w:bCs/>
                <w:szCs w:val="22"/>
              </w:rPr>
            </w:pPr>
          </w:p>
        </w:tc>
        <w:tc>
          <w:tcPr>
            <w:tcW w:w="990" w:type="dxa"/>
          </w:tcPr>
          <w:p w14:paraId="79A92A6F" w14:textId="2FA769F9" w:rsidR="00FE5BEA" w:rsidRPr="00A80FFC" w:rsidRDefault="00627CF9" w:rsidP="0059259E">
            <w:pPr>
              <w:pStyle w:val="acctfourfigures"/>
              <w:tabs>
                <w:tab w:val="clear" w:pos="765"/>
                <w:tab w:val="decimal" w:pos="997"/>
              </w:tabs>
              <w:spacing w:line="240" w:lineRule="auto"/>
              <w:ind w:right="11"/>
              <w:rPr>
                <w:szCs w:val="22"/>
              </w:rPr>
            </w:pPr>
            <w:r>
              <w:rPr>
                <w:szCs w:val="22"/>
              </w:rPr>
              <w:t>407</w:t>
            </w:r>
          </w:p>
        </w:tc>
        <w:tc>
          <w:tcPr>
            <w:tcW w:w="180" w:type="dxa"/>
          </w:tcPr>
          <w:p w14:paraId="69CDD816" w14:textId="77777777" w:rsidR="00FE5BEA" w:rsidRPr="00215D18" w:rsidRDefault="00FE5BEA" w:rsidP="00FE5BEA">
            <w:pPr>
              <w:pStyle w:val="acctfourfigures"/>
              <w:tabs>
                <w:tab w:val="clear" w:pos="765"/>
                <w:tab w:val="decimal" w:pos="997"/>
              </w:tabs>
              <w:spacing w:line="240" w:lineRule="auto"/>
              <w:ind w:right="11"/>
              <w:rPr>
                <w:szCs w:val="22"/>
              </w:rPr>
            </w:pPr>
          </w:p>
        </w:tc>
        <w:tc>
          <w:tcPr>
            <w:tcW w:w="988" w:type="dxa"/>
          </w:tcPr>
          <w:p w14:paraId="18E7B643" w14:textId="36EEC5C2" w:rsidR="00FE5BEA" w:rsidRPr="00215D18" w:rsidRDefault="00FE5BEA" w:rsidP="0059259E">
            <w:pPr>
              <w:pStyle w:val="acctfourfigures"/>
              <w:tabs>
                <w:tab w:val="clear" w:pos="765"/>
                <w:tab w:val="decimal" w:pos="647"/>
              </w:tabs>
              <w:spacing w:line="240" w:lineRule="auto"/>
              <w:ind w:right="9"/>
              <w:rPr>
                <w:szCs w:val="22"/>
              </w:rPr>
            </w:pPr>
            <w:r w:rsidRPr="00A80FFC">
              <w:rPr>
                <w:szCs w:val="22"/>
              </w:rPr>
              <w:t>-</w:t>
            </w:r>
          </w:p>
        </w:tc>
      </w:tr>
      <w:tr w:rsidR="00FE5BEA" w:rsidRPr="00D137F9" w14:paraId="53526E12" w14:textId="77777777" w:rsidTr="0036581D">
        <w:trPr>
          <w:cantSplit/>
        </w:trPr>
        <w:tc>
          <w:tcPr>
            <w:tcW w:w="4590" w:type="dxa"/>
            <w:shd w:val="clear" w:color="auto" w:fill="auto"/>
          </w:tcPr>
          <w:p w14:paraId="3BCB9278" w14:textId="77777777" w:rsidR="00FE5BEA" w:rsidRPr="00215D18" w:rsidRDefault="00FE5BEA" w:rsidP="00FE5BEA">
            <w:pPr>
              <w:rPr>
                <w:rFonts w:cs="Times New Roman"/>
              </w:rPr>
            </w:pPr>
            <w:r w:rsidRPr="00215D18">
              <w:rPr>
                <w:rFonts w:cs="Times New Roman"/>
              </w:rPr>
              <w:t>Other income</w:t>
            </w:r>
          </w:p>
        </w:tc>
        <w:tc>
          <w:tcPr>
            <w:tcW w:w="1080" w:type="dxa"/>
          </w:tcPr>
          <w:p w14:paraId="0BBEDADE" w14:textId="5279D443" w:rsidR="00FE5BEA" w:rsidRPr="00215D18" w:rsidRDefault="00627CF9" w:rsidP="0059259E">
            <w:pPr>
              <w:pStyle w:val="acctfourfigures"/>
              <w:tabs>
                <w:tab w:val="clear" w:pos="765"/>
                <w:tab w:val="decimal" w:pos="647"/>
              </w:tabs>
              <w:spacing w:line="240" w:lineRule="auto"/>
              <w:ind w:right="9"/>
              <w:rPr>
                <w:szCs w:val="22"/>
              </w:rPr>
            </w:pPr>
            <w:r>
              <w:rPr>
                <w:szCs w:val="22"/>
              </w:rPr>
              <w:t>-</w:t>
            </w:r>
          </w:p>
        </w:tc>
        <w:tc>
          <w:tcPr>
            <w:tcW w:w="180" w:type="dxa"/>
          </w:tcPr>
          <w:p w14:paraId="33DF1EE3" w14:textId="77777777" w:rsidR="00FE5BEA" w:rsidRPr="00215D18" w:rsidRDefault="00FE5BEA" w:rsidP="00FE5BEA">
            <w:pPr>
              <w:pStyle w:val="acctfourfigures"/>
              <w:tabs>
                <w:tab w:val="clear" w:pos="765"/>
                <w:tab w:val="decimal" w:pos="997"/>
              </w:tabs>
              <w:spacing w:line="240" w:lineRule="auto"/>
              <w:ind w:right="11"/>
              <w:rPr>
                <w:szCs w:val="22"/>
              </w:rPr>
            </w:pPr>
          </w:p>
        </w:tc>
        <w:tc>
          <w:tcPr>
            <w:tcW w:w="990" w:type="dxa"/>
          </w:tcPr>
          <w:p w14:paraId="11B0B2B3" w14:textId="035B8945" w:rsidR="00FE5BEA" w:rsidRPr="00215D18" w:rsidRDefault="00FE5BEA" w:rsidP="00FE5BEA">
            <w:pPr>
              <w:pStyle w:val="acctfourfigures"/>
              <w:tabs>
                <w:tab w:val="clear" w:pos="765"/>
                <w:tab w:val="decimal" w:pos="997"/>
              </w:tabs>
              <w:spacing w:line="240" w:lineRule="auto"/>
              <w:ind w:right="11"/>
              <w:rPr>
                <w:szCs w:val="22"/>
              </w:rPr>
            </w:pPr>
            <w:r>
              <w:rPr>
                <w:szCs w:val="22"/>
              </w:rPr>
              <w:t>165</w:t>
            </w:r>
          </w:p>
        </w:tc>
        <w:tc>
          <w:tcPr>
            <w:tcW w:w="180" w:type="dxa"/>
          </w:tcPr>
          <w:p w14:paraId="42C43466" w14:textId="77777777" w:rsidR="00FE5BEA" w:rsidRPr="00215D18" w:rsidRDefault="00FE5BEA" w:rsidP="00FE5BEA">
            <w:pPr>
              <w:pStyle w:val="acctfourfigures"/>
              <w:tabs>
                <w:tab w:val="clear" w:pos="765"/>
                <w:tab w:val="decimal" w:pos="997"/>
              </w:tabs>
              <w:spacing w:line="240" w:lineRule="auto"/>
              <w:ind w:right="11"/>
              <w:rPr>
                <w:szCs w:val="22"/>
              </w:rPr>
            </w:pPr>
          </w:p>
        </w:tc>
        <w:tc>
          <w:tcPr>
            <w:tcW w:w="990" w:type="dxa"/>
          </w:tcPr>
          <w:p w14:paraId="7C1B0FCF" w14:textId="46605C68" w:rsidR="00FE5BEA" w:rsidRPr="00215D18" w:rsidRDefault="00627CF9" w:rsidP="0059259E">
            <w:pPr>
              <w:pStyle w:val="acctfourfigures"/>
              <w:tabs>
                <w:tab w:val="clear" w:pos="765"/>
                <w:tab w:val="decimal" w:pos="647"/>
              </w:tabs>
              <w:spacing w:line="240" w:lineRule="auto"/>
              <w:ind w:right="9"/>
              <w:rPr>
                <w:szCs w:val="22"/>
              </w:rPr>
            </w:pPr>
            <w:r>
              <w:rPr>
                <w:szCs w:val="22"/>
              </w:rPr>
              <w:t>-</w:t>
            </w:r>
          </w:p>
        </w:tc>
        <w:tc>
          <w:tcPr>
            <w:tcW w:w="180" w:type="dxa"/>
          </w:tcPr>
          <w:p w14:paraId="353A6179" w14:textId="77777777" w:rsidR="00FE5BEA" w:rsidRPr="00215D18" w:rsidRDefault="00FE5BEA" w:rsidP="0059259E">
            <w:pPr>
              <w:pStyle w:val="acctfourfigures"/>
              <w:tabs>
                <w:tab w:val="clear" w:pos="765"/>
                <w:tab w:val="decimal" w:pos="647"/>
              </w:tabs>
              <w:spacing w:line="240" w:lineRule="auto"/>
              <w:ind w:right="9"/>
              <w:rPr>
                <w:szCs w:val="22"/>
              </w:rPr>
            </w:pPr>
          </w:p>
        </w:tc>
        <w:tc>
          <w:tcPr>
            <w:tcW w:w="988" w:type="dxa"/>
          </w:tcPr>
          <w:p w14:paraId="1BBA40BE" w14:textId="15230B2A" w:rsidR="00FE5BEA" w:rsidRPr="00215D18" w:rsidRDefault="00FE5BEA" w:rsidP="00FE5BEA">
            <w:pPr>
              <w:pStyle w:val="acctfourfigures"/>
              <w:tabs>
                <w:tab w:val="clear" w:pos="765"/>
                <w:tab w:val="decimal" w:pos="997"/>
              </w:tabs>
              <w:spacing w:line="240" w:lineRule="auto"/>
              <w:ind w:right="11"/>
              <w:rPr>
                <w:szCs w:val="22"/>
              </w:rPr>
            </w:pPr>
            <w:r>
              <w:rPr>
                <w:szCs w:val="22"/>
              </w:rPr>
              <w:t>165</w:t>
            </w:r>
          </w:p>
        </w:tc>
      </w:tr>
      <w:tr w:rsidR="00FE5BEA" w:rsidRPr="00D137F9" w14:paraId="48511529" w14:textId="77777777" w:rsidTr="0036581D">
        <w:trPr>
          <w:cantSplit/>
        </w:trPr>
        <w:tc>
          <w:tcPr>
            <w:tcW w:w="4590" w:type="dxa"/>
            <w:shd w:val="clear" w:color="auto" w:fill="auto"/>
          </w:tcPr>
          <w:p w14:paraId="1C559975" w14:textId="77777777" w:rsidR="00FE5BEA" w:rsidRPr="00215D18" w:rsidRDefault="00FE5BEA" w:rsidP="00FE5BEA">
            <w:pPr>
              <w:rPr>
                <w:rFonts w:cs="Times New Roman"/>
              </w:rPr>
            </w:pPr>
          </w:p>
        </w:tc>
        <w:tc>
          <w:tcPr>
            <w:tcW w:w="1080" w:type="dxa"/>
          </w:tcPr>
          <w:p w14:paraId="1AECED15" w14:textId="77777777" w:rsidR="00FE5BEA" w:rsidRPr="00215D18" w:rsidRDefault="00FE5BEA" w:rsidP="00FE5BEA">
            <w:pPr>
              <w:pStyle w:val="acctfourfigures"/>
              <w:tabs>
                <w:tab w:val="clear" w:pos="765"/>
                <w:tab w:val="decimal" w:pos="997"/>
              </w:tabs>
              <w:spacing w:line="240" w:lineRule="auto"/>
              <w:ind w:right="11"/>
              <w:rPr>
                <w:szCs w:val="22"/>
              </w:rPr>
            </w:pPr>
          </w:p>
        </w:tc>
        <w:tc>
          <w:tcPr>
            <w:tcW w:w="180" w:type="dxa"/>
          </w:tcPr>
          <w:p w14:paraId="0E4FEE5D" w14:textId="77777777" w:rsidR="00FE5BEA" w:rsidRPr="00215D18" w:rsidRDefault="00FE5BEA" w:rsidP="00FE5BEA">
            <w:pPr>
              <w:pStyle w:val="acctfourfigures"/>
              <w:tabs>
                <w:tab w:val="clear" w:pos="765"/>
                <w:tab w:val="decimal" w:pos="997"/>
              </w:tabs>
              <w:spacing w:line="240" w:lineRule="auto"/>
              <w:ind w:right="11"/>
              <w:rPr>
                <w:szCs w:val="22"/>
              </w:rPr>
            </w:pPr>
          </w:p>
        </w:tc>
        <w:tc>
          <w:tcPr>
            <w:tcW w:w="990" w:type="dxa"/>
          </w:tcPr>
          <w:p w14:paraId="2B780DF3" w14:textId="77777777" w:rsidR="00FE5BEA" w:rsidRPr="00215D18" w:rsidRDefault="00FE5BEA" w:rsidP="00FE5BEA">
            <w:pPr>
              <w:pStyle w:val="acctfourfigures"/>
              <w:tabs>
                <w:tab w:val="clear" w:pos="765"/>
                <w:tab w:val="decimal" w:pos="997"/>
              </w:tabs>
              <w:spacing w:line="240" w:lineRule="auto"/>
              <w:ind w:right="11"/>
              <w:rPr>
                <w:szCs w:val="22"/>
              </w:rPr>
            </w:pPr>
          </w:p>
        </w:tc>
        <w:tc>
          <w:tcPr>
            <w:tcW w:w="180" w:type="dxa"/>
          </w:tcPr>
          <w:p w14:paraId="37BBE48A" w14:textId="77777777" w:rsidR="00FE5BEA" w:rsidRPr="00215D18" w:rsidRDefault="00FE5BEA" w:rsidP="00FE5BEA">
            <w:pPr>
              <w:pStyle w:val="acctfourfigures"/>
              <w:tabs>
                <w:tab w:val="clear" w:pos="765"/>
                <w:tab w:val="decimal" w:pos="997"/>
              </w:tabs>
              <w:spacing w:line="240" w:lineRule="auto"/>
              <w:ind w:right="11"/>
              <w:rPr>
                <w:szCs w:val="22"/>
              </w:rPr>
            </w:pPr>
          </w:p>
        </w:tc>
        <w:tc>
          <w:tcPr>
            <w:tcW w:w="990" w:type="dxa"/>
          </w:tcPr>
          <w:p w14:paraId="3E3B63FD" w14:textId="77777777" w:rsidR="00FE5BEA" w:rsidRPr="00215D18" w:rsidRDefault="00FE5BEA" w:rsidP="00FE5BEA">
            <w:pPr>
              <w:pStyle w:val="acctfourfigures"/>
              <w:tabs>
                <w:tab w:val="clear" w:pos="765"/>
                <w:tab w:val="decimal" w:pos="997"/>
              </w:tabs>
              <w:spacing w:line="240" w:lineRule="auto"/>
              <w:ind w:right="11"/>
              <w:rPr>
                <w:szCs w:val="22"/>
              </w:rPr>
            </w:pPr>
          </w:p>
        </w:tc>
        <w:tc>
          <w:tcPr>
            <w:tcW w:w="180" w:type="dxa"/>
          </w:tcPr>
          <w:p w14:paraId="0777C34B" w14:textId="77777777" w:rsidR="00FE5BEA" w:rsidRPr="00215D18" w:rsidRDefault="00FE5BEA" w:rsidP="00FE5BEA">
            <w:pPr>
              <w:pStyle w:val="acctfourfigures"/>
              <w:tabs>
                <w:tab w:val="clear" w:pos="765"/>
                <w:tab w:val="decimal" w:pos="997"/>
              </w:tabs>
              <w:spacing w:line="240" w:lineRule="auto"/>
              <w:ind w:right="11"/>
              <w:rPr>
                <w:szCs w:val="22"/>
              </w:rPr>
            </w:pPr>
          </w:p>
        </w:tc>
        <w:tc>
          <w:tcPr>
            <w:tcW w:w="988" w:type="dxa"/>
          </w:tcPr>
          <w:p w14:paraId="188BDAAE" w14:textId="77777777" w:rsidR="00FE5BEA" w:rsidRPr="00215D18" w:rsidRDefault="00FE5BEA" w:rsidP="00FE5BEA">
            <w:pPr>
              <w:pStyle w:val="acctfourfigures"/>
              <w:tabs>
                <w:tab w:val="clear" w:pos="765"/>
                <w:tab w:val="decimal" w:pos="997"/>
              </w:tabs>
              <w:spacing w:line="240" w:lineRule="auto"/>
              <w:ind w:right="11"/>
              <w:rPr>
                <w:szCs w:val="22"/>
              </w:rPr>
            </w:pPr>
          </w:p>
        </w:tc>
      </w:tr>
      <w:tr w:rsidR="00FE5BEA" w:rsidRPr="00D137F9" w14:paraId="6D94C3B3" w14:textId="77777777" w:rsidTr="0036581D">
        <w:trPr>
          <w:cantSplit/>
        </w:trPr>
        <w:tc>
          <w:tcPr>
            <w:tcW w:w="4590" w:type="dxa"/>
            <w:shd w:val="clear" w:color="auto" w:fill="auto"/>
          </w:tcPr>
          <w:p w14:paraId="69A59877" w14:textId="77777777" w:rsidR="00FE5BEA" w:rsidRPr="00215D18" w:rsidRDefault="00FE5BEA" w:rsidP="00FE5BEA">
            <w:pPr>
              <w:rPr>
                <w:rFonts w:cs="Times New Roman"/>
                <w:b/>
                <w:bCs/>
              </w:rPr>
            </w:pPr>
            <w:r w:rsidRPr="00215D18">
              <w:rPr>
                <w:rFonts w:cs="Times New Roman"/>
                <w:b/>
                <w:bCs/>
              </w:rPr>
              <w:t>Other related parties</w:t>
            </w:r>
          </w:p>
        </w:tc>
        <w:tc>
          <w:tcPr>
            <w:tcW w:w="1080" w:type="dxa"/>
          </w:tcPr>
          <w:p w14:paraId="10D6ED84" w14:textId="77777777" w:rsidR="00FE5BEA" w:rsidRPr="00215D18" w:rsidRDefault="00FE5BEA" w:rsidP="00FE5BEA">
            <w:pPr>
              <w:pStyle w:val="acctfourfigures"/>
              <w:tabs>
                <w:tab w:val="clear" w:pos="765"/>
                <w:tab w:val="decimal" w:pos="1004"/>
              </w:tabs>
              <w:spacing w:line="240" w:lineRule="auto"/>
              <w:ind w:right="11"/>
              <w:rPr>
                <w:szCs w:val="22"/>
              </w:rPr>
            </w:pPr>
          </w:p>
        </w:tc>
        <w:tc>
          <w:tcPr>
            <w:tcW w:w="180" w:type="dxa"/>
          </w:tcPr>
          <w:p w14:paraId="2062A417" w14:textId="77777777" w:rsidR="00FE5BEA" w:rsidRPr="00215D18" w:rsidRDefault="00FE5BEA" w:rsidP="00FE5BEA">
            <w:pPr>
              <w:pStyle w:val="acctfourfigures"/>
              <w:tabs>
                <w:tab w:val="clear" w:pos="765"/>
                <w:tab w:val="decimal" w:pos="911"/>
              </w:tabs>
              <w:spacing w:line="240" w:lineRule="auto"/>
              <w:rPr>
                <w:szCs w:val="22"/>
              </w:rPr>
            </w:pPr>
          </w:p>
        </w:tc>
        <w:tc>
          <w:tcPr>
            <w:tcW w:w="990" w:type="dxa"/>
          </w:tcPr>
          <w:p w14:paraId="033DD69C" w14:textId="77777777" w:rsidR="00FE5BEA" w:rsidRPr="00215D18" w:rsidRDefault="00FE5BEA" w:rsidP="00FE5BEA">
            <w:pPr>
              <w:pStyle w:val="acctfourfigures"/>
              <w:tabs>
                <w:tab w:val="clear" w:pos="765"/>
                <w:tab w:val="decimal" w:pos="1004"/>
              </w:tabs>
              <w:spacing w:line="240" w:lineRule="auto"/>
              <w:ind w:right="11"/>
              <w:rPr>
                <w:szCs w:val="22"/>
              </w:rPr>
            </w:pPr>
          </w:p>
        </w:tc>
        <w:tc>
          <w:tcPr>
            <w:tcW w:w="180" w:type="dxa"/>
          </w:tcPr>
          <w:p w14:paraId="765EC063" w14:textId="77777777" w:rsidR="00FE5BEA" w:rsidRPr="00215D18" w:rsidRDefault="00FE5BEA" w:rsidP="00FE5BEA">
            <w:pPr>
              <w:pStyle w:val="acctfourfigures"/>
              <w:tabs>
                <w:tab w:val="clear" w:pos="765"/>
                <w:tab w:val="decimal" w:pos="911"/>
              </w:tabs>
              <w:spacing w:line="240" w:lineRule="auto"/>
              <w:rPr>
                <w:szCs w:val="22"/>
              </w:rPr>
            </w:pPr>
          </w:p>
        </w:tc>
        <w:tc>
          <w:tcPr>
            <w:tcW w:w="990" w:type="dxa"/>
          </w:tcPr>
          <w:p w14:paraId="2C078C21" w14:textId="77777777" w:rsidR="00FE5BEA" w:rsidRPr="00215D18" w:rsidRDefault="00FE5BEA" w:rsidP="00FE5BEA">
            <w:pPr>
              <w:pStyle w:val="acctfourfigures"/>
              <w:tabs>
                <w:tab w:val="clear" w:pos="765"/>
                <w:tab w:val="decimal" w:pos="997"/>
              </w:tabs>
              <w:spacing w:line="240" w:lineRule="auto"/>
              <w:ind w:right="11"/>
              <w:rPr>
                <w:szCs w:val="22"/>
              </w:rPr>
            </w:pPr>
          </w:p>
        </w:tc>
        <w:tc>
          <w:tcPr>
            <w:tcW w:w="180" w:type="dxa"/>
          </w:tcPr>
          <w:p w14:paraId="3897A9A0" w14:textId="77777777" w:rsidR="00FE5BEA" w:rsidRPr="00215D18" w:rsidRDefault="00FE5BEA" w:rsidP="00FE5BEA">
            <w:pPr>
              <w:pStyle w:val="acctfourfigures"/>
              <w:tabs>
                <w:tab w:val="clear" w:pos="765"/>
                <w:tab w:val="decimal" w:pos="911"/>
              </w:tabs>
              <w:spacing w:line="240" w:lineRule="auto"/>
              <w:rPr>
                <w:szCs w:val="22"/>
              </w:rPr>
            </w:pPr>
          </w:p>
        </w:tc>
        <w:tc>
          <w:tcPr>
            <w:tcW w:w="988" w:type="dxa"/>
          </w:tcPr>
          <w:p w14:paraId="2D533E96" w14:textId="77777777" w:rsidR="00FE5BEA" w:rsidRPr="00215D18" w:rsidRDefault="00FE5BEA" w:rsidP="00FE5BEA">
            <w:pPr>
              <w:pStyle w:val="acctfourfigures"/>
              <w:tabs>
                <w:tab w:val="clear" w:pos="765"/>
                <w:tab w:val="decimal" w:pos="997"/>
              </w:tabs>
              <w:spacing w:line="240" w:lineRule="auto"/>
              <w:ind w:right="11"/>
              <w:rPr>
                <w:szCs w:val="22"/>
              </w:rPr>
            </w:pPr>
          </w:p>
        </w:tc>
      </w:tr>
      <w:tr w:rsidR="00FE5BEA" w:rsidRPr="00D137F9" w14:paraId="4D9FF0C2" w14:textId="77777777" w:rsidTr="0036581D">
        <w:trPr>
          <w:cantSplit/>
        </w:trPr>
        <w:tc>
          <w:tcPr>
            <w:tcW w:w="4590" w:type="dxa"/>
            <w:shd w:val="clear" w:color="auto" w:fill="auto"/>
          </w:tcPr>
          <w:p w14:paraId="7F24A79B" w14:textId="77777777" w:rsidR="00FE5BEA" w:rsidRPr="00215D18" w:rsidRDefault="00FE5BEA" w:rsidP="00FE5BEA">
            <w:pPr>
              <w:rPr>
                <w:rFonts w:cs="Times New Roman"/>
              </w:rPr>
            </w:pPr>
            <w:r w:rsidRPr="00215D18">
              <w:rPr>
                <w:rFonts w:cs="Times New Roman"/>
              </w:rPr>
              <w:t>Sales of goods or rendering of services</w:t>
            </w:r>
          </w:p>
        </w:tc>
        <w:tc>
          <w:tcPr>
            <w:tcW w:w="1080" w:type="dxa"/>
          </w:tcPr>
          <w:p w14:paraId="3C3ECFA2" w14:textId="71F4771D" w:rsidR="00FE5BEA" w:rsidRPr="00215D18" w:rsidRDefault="00627CF9" w:rsidP="00FE5BEA">
            <w:pPr>
              <w:pStyle w:val="acctfourfigures"/>
              <w:tabs>
                <w:tab w:val="clear" w:pos="765"/>
                <w:tab w:val="decimal" w:pos="997"/>
              </w:tabs>
              <w:spacing w:line="240" w:lineRule="auto"/>
              <w:ind w:right="11"/>
              <w:rPr>
                <w:szCs w:val="22"/>
              </w:rPr>
            </w:pPr>
            <w:r>
              <w:rPr>
                <w:szCs w:val="22"/>
              </w:rPr>
              <w:t>828</w:t>
            </w:r>
          </w:p>
        </w:tc>
        <w:tc>
          <w:tcPr>
            <w:tcW w:w="180" w:type="dxa"/>
          </w:tcPr>
          <w:p w14:paraId="50B04A19" w14:textId="77777777" w:rsidR="00FE5BEA" w:rsidRPr="00215D18" w:rsidRDefault="00FE5BEA" w:rsidP="00FE5BEA">
            <w:pPr>
              <w:pStyle w:val="acctfourfigures"/>
              <w:tabs>
                <w:tab w:val="clear" w:pos="765"/>
                <w:tab w:val="decimal" w:pos="997"/>
              </w:tabs>
              <w:spacing w:line="240" w:lineRule="auto"/>
              <w:ind w:right="11"/>
              <w:rPr>
                <w:szCs w:val="22"/>
              </w:rPr>
            </w:pPr>
          </w:p>
        </w:tc>
        <w:tc>
          <w:tcPr>
            <w:tcW w:w="990" w:type="dxa"/>
          </w:tcPr>
          <w:p w14:paraId="16178F87" w14:textId="4B19E383" w:rsidR="00FE5BEA" w:rsidRPr="00215D18" w:rsidRDefault="00FE5BEA" w:rsidP="00FE5BEA">
            <w:pPr>
              <w:pStyle w:val="acctfourfigures"/>
              <w:tabs>
                <w:tab w:val="clear" w:pos="765"/>
                <w:tab w:val="decimal" w:pos="997"/>
              </w:tabs>
              <w:spacing w:line="240" w:lineRule="auto"/>
              <w:ind w:right="11"/>
              <w:rPr>
                <w:szCs w:val="22"/>
              </w:rPr>
            </w:pPr>
            <w:r>
              <w:rPr>
                <w:szCs w:val="22"/>
              </w:rPr>
              <w:t>2,771</w:t>
            </w:r>
          </w:p>
        </w:tc>
        <w:tc>
          <w:tcPr>
            <w:tcW w:w="180" w:type="dxa"/>
          </w:tcPr>
          <w:p w14:paraId="20E9FDD8" w14:textId="77777777" w:rsidR="00FE5BEA" w:rsidRPr="00215D18" w:rsidRDefault="00FE5BEA" w:rsidP="00FE5BEA">
            <w:pPr>
              <w:pStyle w:val="acctfourfigures"/>
              <w:tabs>
                <w:tab w:val="clear" w:pos="765"/>
                <w:tab w:val="decimal" w:pos="997"/>
              </w:tabs>
              <w:spacing w:line="240" w:lineRule="auto"/>
              <w:ind w:right="11"/>
              <w:rPr>
                <w:szCs w:val="22"/>
              </w:rPr>
            </w:pPr>
          </w:p>
        </w:tc>
        <w:tc>
          <w:tcPr>
            <w:tcW w:w="990" w:type="dxa"/>
          </w:tcPr>
          <w:p w14:paraId="4BBC0C1A" w14:textId="346C51D0" w:rsidR="00FE5BEA" w:rsidRPr="00215D18" w:rsidRDefault="00627CF9" w:rsidP="00FE5BEA">
            <w:pPr>
              <w:pStyle w:val="acctfourfigures"/>
              <w:tabs>
                <w:tab w:val="clear" w:pos="765"/>
                <w:tab w:val="decimal" w:pos="997"/>
              </w:tabs>
              <w:spacing w:line="240" w:lineRule="auto"/>
              <w:ind w:right="11"/>
              <w:rPr>
                <w:szCs w:val="22"/>
              </w:rPr>
            </w:pPr>
            <w:r>
              <w:rPr>
                <w:szCs w:val="22"/>
              </w:rPr>
              <w:t>828</w:t>
            </w:r>
          </w:p>
        </w:tc>
        <w:tc>
          <w:tcPr>
            <w:tcW w:w="180" w:type="dxa"/>
          </w:tcPr>
          <w:p w14:paraId="082929F9" w14:textId="77777777" w:rsidR="00FE5BEA" w:rsidRPr="00215D18" w:rsidRDefault="00FE5BEA" w:rsidP="00FE5BEA">
            <w:pPr>
              <w:pStyle w:val="acctfourfigures"/>
              <w:tabs>
                <w:tab w:val="clear" w:pos="765"/>
                <w:tab w:val="decimal" w:pos="997"/>
              </w:tabs>
              <w:spacing w:line="240" w:lineRule="auto"/>
              <w:ind w:right="11"/>
              <w:rPr>
                <w:szCs w:val="22"/>
              </w:rPr>
            </w:pPr>
          </w:p>
        </w:tc>
        <w:tc>
          <w:tcPr>
            <w:tcW w:w="988" w:type="dxa"/>
          </w:tcPr>
          <w:p w14:paraId="2E3BF7D8" w14:textId="6E775D34" w:rsidR="00FE5BEA" w:rsidRPr="00215D18" w:rsidRDefault="00FE5BEA" w:rsidP="00FE5BEA">
            <w:pPr>
              <w:pStyle w:val="acctfourfigures"/>
              <w:tabs>
                <w:tab w:val="clear" w:pos="765"/>
                <w:tab w:val="decimal" w:pos="997"/>
              </w:tabs>
              <w:spacing w:line="240" w:lineRule="auto"/>
              <w:ind w:right="11"/>
              <w:rPr>
                <w:szCs w:val="22"/>
              </w:rPr>
            </w:pPr>
            <w:r>
              <w:rPr>
                <w:szCs w:val="22"/>
              </w:rPr>
              <w:t>2,381</w:t>
            </w:r>
          </w:p>
        </w:tc>
      </w:tr>
      <w:tr w:rsidR="00FE5BEA" w:rsidRPr="00D137F9" w14:paraId="54955A62" w14:textId="77777777" w:rsidTr="0036581D">
        <w:trPr>
          <w:cantSplit/>
        </w:trPr>
        <w:tc>
          <w:tcPr>
            <w:tcW w:w="4590" w:type="dxa"/>
            <w:shd w:val="clear" w:color="auto" w:fill="auto"/>
          </w:tcPr>
          <w:p w14:paraId="0BE433C6" w14:textId="77777777" w:rsidR="00FE5BEA" w:rsidRPr="00215D18" w:rsidRDefault="00FE5BEA" w:rsidP="00FE5BEA">
            <w:pPr>
              <w:rPr>
                <w:rFonts w:cs="Times New Roman"/>
              </w:rPr>
            </w:pPr>
            <w:r w:rsidRPr="00215D18">
              <w:rPr>
                <w:rFonts w:cs="Times New Roman"/>
              </w:rPr>
              <w:t>Purchases of goods or receiving of services</w:t>
            </w:r>
          </w:p>
        </w:tc>
        <w:tc>
          <w:tcPr>
            <w:tcW w:w="1080" w:type="dxa"/>
          </w:tcPr>
          <w:p w14:paraId="4CA2D89E" w14:textId="327653DE" w:rsidR="00FE5BEA" w:rsidRPr="00215D18" w:rsidRDefault="00627CF9" w:rsidP="00FE5BEA">
            <w:pPr>
              <w:pStyle w:val="acctfourfigures"/>
              <w:tabs>
                <w:tab w:val="clear" w:pos="765"/>
                <w:tab w:val="decimal" w:pos="997"/>
              </w:tabs>
              <w:spacing w:line="240" w:lineRule="auto"/>
              <w:ind w:right="11"/>
              <w:rPr>
                <w:szCs w:val="22"/>
              </w:rPr>
            </w:pPr>
            <w:r>
              <w:rPr>
                <w:szCs w:val="22"/>
              </w:rPr>
              <w:t>640</w:t>
            </w:r>
          </w:p>
        </w:tc>
        <w:tc>
          <w:tcPr>
            <w:tcW w:w="180" w:type="dxa"/>
          </w:tcPr>
          <w:p w14:paraId="1E5D0D40" w14:textId="77777777" w:rsidR="00FE5BEA" w:rsidRPr="00215D18" w:rsidRDefault="00FE5BEA" w:rsidP="00FE5BEA">
            <w:pPr>
              <w:pStyle w:val="acctfourfigures"/>
              <w:tabs>
                <w:tab w:val="clear" w:pos="765"/>
                <w:tab w:val="decimal" w:pos="997"/>
              </w:tabs>
              <w:spacing w:line="240" w:lineRule="auto"/>
              <w:ind w:right="11"/>
              <w:rPr>
                <w:szCs w:val="22"/>
              </w:rPr>
            </w:pPr>
          </w:p>
        </w:tc>
        <w:tc>
          <w:tcPr>
            <w:tcW w:w="990" w:type="dxa"/>
          </w:tcPr>
          <w:p w14:paraId="72D220A5" w14:textId="3C6ED118" w:rsidR="00FE5BEA" w:rsidRPr="00215D18" w:rsidRDefault="00FE5BEA" w:rsidP="00FE5BEA">
            <w:pPr>
              <w:pStyle w:val="acctfourfigures"/>
              <w:tabs>
                <w:tab w:val="clear" w:pos="765"/>
                <w:tab w:val="decimal" w:pos="997"/>
              </w:tabs>
              <w:spacing w:line="240" w:lineRule="auto"/>
              <w:ind w:right="11"/>
              <w:rPr>
                <w:szCs w:val="22"/>
              </w:rPr>
            </w:pPr>
            <w:r>
              <w:rPr>
                <w:szCs w:val="22"/>
              </w:rPr>
              <w:t>53,950</w:t>
            </w:r>
          </w:p>
        </w:tc>
        <w:tc>
          <w:tcPr>
            <w:tcW w:w="180" w:type="dxa"/>
          </w:tcPr>
          <w:p w14:paraId="023B5654" w14:textId="77777777" w:rsidR="00FE5BEA" w:rsidRPr="00215D18" w:rsidRDefault="00FE5BEA" w:rsidP="00FE5BEA">
            <w:pPr>
              <w:pStyle w:val="acctfourfigures"/>
              <w:tabs>
                <w:tab w:val="clear" w:pos="765"/>
                <w:tab w:val="decimal" w:pos="997"/>
              </w:tabs>
              <w:spacing w:line="240" w:lineRule="auto"/>
              <w:ind w:right="11"/>
              <w:rPr>
                <w:szCs w:val="22"/>
              </w:rPr>
            </w:pPr>
          </w:p>
        </w:tc>
        <w:tc>
          <w:tcPr>
            <w:tcW w:w="990" w:type="dxa"/>
          </w:tcPr>
          <w:p w14:paraId="396B75B6" w14:textId="3CDB5F33" w:rsidR="00FE5BEA" w:rsidRPr="00215D18" w:rsidRDefault="00627CF9" w:rsidP="00FE5BEA">
            <w:pPr>
              <w:pStyle w:val="acctfourfigures"/>
              <w:tabs>
                <w:tab w:val="clear" w:pos="765"/>
                <w:tab w:val="decimal" w:pos="997"/>
              </w:tabs>
              <w:spacing w:line="240" w:lineRule="auto"/>
              <w:ind w:right="11"/>
              <w:rPr>
                <w:szCs w:val="22"/>
              </w:rPr>
            </w:pPr>
            <w:r>
              <w:rPr>
                <w:szCs w:val="22"/>
              </w:rPr>
              <w:t>640</w:t>
            </w:r>
          </w:p>
        </w:tc>
        <w:tc>
          <w:tcPr>
            <w:tcW w:w="180" w:type="dxa"/>
          </w:tcPr>
          <w:p w14:paraId="6A8F8C80" w14:textId="77777777" w:rsidR="00FE5BEA" w:rsidRPr="00215D18" w:rsidRDefault="00FE5BEA" w:rsidP="00FE5BEA">
            <w:pPr>
              <w:pStyle w:val="acctfourfigures"/>
              <w:tabs>
                <w:tab w:val="clear" w:pos="765"/>
                <w:tab w:val="decimal" w:pos="997"/>
              </w:tabs>
              <w:spacing w:line="240" w:lineRule="auto"/>
              <w:ind w:right="11"/>
              <w:rPr>
                <w:szCs w:val="22"/>
              </w:rPr>
            </w:pPr>
          </w:p>
        </w:tc>
        <w:tc>
          <w:tcPr>
            <w:tcW w:w="988" w:type="dxa"/>
          </w:tcPr>
          <w:p w14:paraId="200E02FD" w14:textId="420ADD8A" w:rsidR="00FE5BEA" w:rsidRPr="00215D18" w:rsidRDefault="00FE5BEA" w:rsidP="00FE5BEA">
            <w:pPr>
              <w:pStyle w:val="acctfourfigures"/>
              <w:tabs>
                <w:tab w:val="clear" w:pos="765"/>
                <w:tab w:val="decimal" w:pos="997"/>
              </w:tabs>
              <w:spacing w:line="240" w:lineRule="auto"/>
              <w:ind w:right="11"/>
              <w:rPr>
                <w:szCs w:val="22"/>
              </w:rPr>
            </w:pPr>
            <w:r>
              <w:rPr>
                <w:szCs w:val="22"/>
              </w:rPr>
              <w:t>53,950</w:t>
            </w:r>
          </w:p>
        </w:tc>
      </w:tr>
      <w:tr w:rsidR="00FE5BEA" w:rsidRPr="00D137F9" w14:paraId="5CE3B7B7" w14:textId="77777777" w:rsidTr="0036581D">
        <w:trPr>
          <w:cantSplit/>
        </w:trPr>
        <w:tc>
          <w:tcPr>
            <w:tcW w:w="4590" w:type="dxa"/>
            <w:shd w:val="clear" w:color="auto" w:fill="auto"/>
          </w:tcPr>
          <w:p w14:paraId="00B93D78" w14:textId="77777777" w:rsidR="00FE5BEA" w:rsidRPr="00215D18" w:rsidRDefault="00FE5BEA" w:rsidP="00FE5BEA">
            <w:pPr>
              <w:rPr>
                <w:rFonts w:cs="Times New Roman"/>
              </w:rPr>
            </w:pPr>
            <w:r w:rsidRPr="00215D18">
              <w:rPr>
                <w:rFonts w:cs="Times New Roman"/>
              </w:rPr>
              <w:t>Other income</w:t>
            </w:r>
          </w:p>
        </w:tc>
        <w:tc>
          <w:tcPr>
            <w:tcW w:w="1080" w:type="dxa"/>
          </w:tcPr>
          <w:p w14:paraId="5D77CC3B" w14:textId="38BC7284" w:rsidR="00FE5BEA" w:rsidRDefault="00627CF9" w:rsidP="00FE5BEA">
            <w:pPr>
              <w:pStyle w:val="acctfourfigures"/>
              <w:tabs>
                <w:tab w:val="clear" w:pos="765"/>
                <w:tab w:val="decimal" w:pos="997"/>
              </w:tabs>
              <w:spacing w:line="240" w:lineRule="auto"/>
              <w:ind w:right="11"/>
              <w:rPr>
                <w:szCs w:val="22"/>
              </w:rPr>
            </w:pPr>
            <w:r>
              <w:rPr>
                <w:szCs w:val="22"/>
              </w:rPr>
              <w:t>45</w:t>
            </w:r>
          </w:p>
        </w:tc>
        <w:tc>
          <w:tcPr>
            <w:tcW w:w="180" w:type="dxa"/>
          </w:tcPr>
          <w:p w14:paraId="57E2D0A5" w14:textId="77777777" w:rsidR="00FE5BEA" w:rsidRPr="00215D18" w:rsidRDefault="00FE5BEA" w:rsidP="00FE5BEA">
            <w:pPr>
              <w:pStyle w:val="acctfourfigures"/>
              <w:tabs>
                <w:tab w:val="clear" w:pos="765"/>
                <w:tab w:val="decimal" w:pos="997"/>
              </w:tabs>
              <w:spacing w:line="240" w:lineRule="auto"/>
              <w:ind w:right="11"/>
              <w:rPr>
                <w:szCs w:val="22"/>
              </w:rPr>
            </w:pPr>
          </w:p>
        </w:tc>
        <w:tc>
          <w:tcPr>
            <w:tcW w:w="990" w:type="dxa"/>
          </w:tcPr>
          <w:p w14:paraId="336B2DBF" w14:textId="1334442D" w:rsidR="00FE5BEA" w:rsidRPr="00215D18" w:rsidRDefault="00FE5BEA" w:rsidP="00FE5BEA">
            <w:pPr>
              <w:pStyle w:val="acctfourfigures"/>
              <w:tabs>
                <w:tab w:val="clear" w:pos="765"/>
                <w:tab w:val="decimal" w:pos="997"/>
              </w:tabs>
              <w:spacing w:line="240" w:lineRule="auto"/>
              <w:ind w:right="11"/>
              <w:rPr>
                <w:szCs w:val="22"/>
              </w:rPr>
            </w:pPr>
            <w:r>
              <w:rPr>
                <w:szCs w:val="22"/>
              </w:rPr>
              <w:t>45</w:t>
            </w:r>
          </w:p>
        </w:tc>
        <w:tc>
          <w:tcPr>
            <w:tcW w:w="180" w:type="dxa"/>
          </w:tcPr>
          <w:p w14:paraId="31C6D021" w14:textId="77777777" w:rsidR="00FE5BEA" w:rsidRPr="00215D18" w:rsidRDefault="00FE5BEA" w:rsidP="00FE5BEA">
            <w:pPr>
              <w:pStyle w:val="acctfourfigures"/>
              <w:tabs>
                <w:tab w:val="clear" w:pos="765"/>
                <w:tab w:val="decimal" w:pos="997"/>
              </w:tabs>
              <w:spacing w:line="240" w:lineRule="auto"/>
              <w:ind w:right="11"/>
              <w:rPr>
                <w:szCs w:val="22"/>
              </w:rPr>
            </w:pPr>
          </w:p>
        </w:tc>
        <w:tc>
          <w:tcPr>
            <w:tcW w:w="990" w:type="dxa"/>
          </w:tcPr>
          <w:p w14:paraId="332B505D" w14:textId="1B1CDF43" w:rsidR="00FE5BEA" w:rsidRDefault="00627CF9" w:rsidP="00FE5BEA">
            <w:pPr>
              <w:pStyle w:val="acctfourfigures"/>
              <w:tabs>
                <w:tab w:val="clear" w:pos="765"/>
                <w:tab w:val="decimal" w:pos="997"/>
              </w:tabs>
              <w:spacing w:line="240" w:lineRule="auto"/>
              <w:ind w:right="11"/>
              <w:rPr>
                <w:szCs w:val="22"/>
              </w:rPr>
            </w:pPr>
            <w:r>
              <w:rPr>
                <w:szCs w:val="22"/>
              </w:rPr>
              <w:t>45</w:t>
            </w:r>
          </w:p>
        </w:tc>
        <w:tc>
          <w:tcPr>
            <w:tcW w:w="180" w:type="dxa"/>
          </w:tcPr>
          <w:p w14:paraId="1FB6D97A" w14:textId="77777777" w:rsidR="00FE5BEA" w:rsidRPr="00215D18" w:rsidRDefault="00FE5BEA" w:rsidP="00FE5BEA">
            <w:pPr>
              <w:pStyle w:val="acctfourfigures"/>
              <w:tabs>
                <w:tab w:val="clear" w:pos="765"/>
                <w:tab w:val="decimal" w:pos="997"/>
              </w:tabs>
              <w:spacing w:line="240" w:lineRule="auto"/>
              <w:ind w:right="11"/>
              <w:rPr>
                <w:szCs w:val="22"/>
              </w:rPr>
            </w:pPr>
          </w:p>
        </w:tc>
        <w:tc>
          <w:tcPr>
            <w:tcW w:w="988" w:type="dxa"/>
          </w:tcPr>
          <w:p w14:paraId="44C1E10E" w14:textId="34AD2006" w:rsidR="00FE5BEA" w:rsidRPr="00215D18" w:rsidRDefault="00FE5BEA" w:rsidP="00FE5BEA">
            <w:pPr>
              <w:pStyle w:val="acctfourfigures"/>
              <w:tabs>
                <w:tab w:val="clear" w:pos="765"/>
                <w:tab w:val="decimal" w:pos="997"/>
              </w:tabs>
              <w:spacing w:line="240" w:lineRule="auto"/>
              <w:ind w:right="11"/>
              <w:rPr>
                <w:szCs w:val="22"/>
              </w:rPr>
            </w:pPr>
            <w:r>
              <w:rPr>
                <w:szCs w:val="22"/>
              </w:rPr>
              <w:t>45</w:t>
            </w:r>
          </w:p>
        </w:tc>
      </w:tr>
      <w:tr w:rsidR="00FE5BEA" w:rsidRPr="00D137F9" w14:paraId="1AECEC28" w14:textId="77777777" w:rsidTr="0036581D">
        <w:trPr>
          <w:cantSplit/>
        </w:trPr>
        <w:tc>
          <w:tcPr>
            <w:tcW w:w="4590" w:type="dxa"/>
            <w:shd w:val="clear" w:color="auto" w:fill="auto"/>
          </w:tcPr>
          <w:p w14:paraId="270BDB52" w14:textId="77777777" w:rsidR="00FE5BEA" w:rsidRPr="00215D18" w:rsidRDefault="00FE5BEA" w:rsidP="00FE5BEA">
            <w:pPr>
              <w:spacing w:line="240" w:lineRule="auto"/>
              <w:rPr>
                <w:rFonts w:cs="Times New Roman"/>
              </w:rPr>
            </w:pPr>
            <w:r w:rsidRPr="00215D18">
              <w:rPr>
                <w:rFonts w:cs="Times New Roman"/>
              </w:rPr>
              <w:t>Other service expenses</w:t>
            </w:r>
          </w:p>
        </w:tc>
        <w:tc>
          <w:tcPr>
            <w:tcW w:w="1080" w:type="dxa"/>
          </w:tcPr>
          <w:p w14:paraId="0CE9AB97" w14:textId="6829B812" w:rsidR="00FE5BEA" w:rsidRPr="00215D18" w:rsidRDefault="00627CF9" w:rsidP="00FE5BEA">
            <w:pPr>
              <w:pStyle w:val="acctfourfigures"/>
              <w:tabs>
                <w:tab w:val="clear" w:pos="765"/>
                <w:tab w:val="decimal" w:pos="997"/>
              </w:tabs>
              <w:spacing w:line="240" w:lineRule="auto"/>
              <w:ind w:right="11"/>
              <w:rPr>
                <w:szCs w:val="22"/>
              </w:rPr>
            </w:pPr>
            <w:r>
              <w:rPr>
                <w:szCs w:val="22"/>
              </w:rPr>
              <w:t>1,919</w:t>
            </w:r>
          </w:p>
        </w:tc>
        <w:tc>
          <w:tcPr>
            <w:tcW w:w="180" w:type="dxa"/>
          </w:tcPr>
          <w:p w14:paraId="7B686850" w14:textId="77777777" w:rsidR="00FE5BEA" w:rsidRPr="00215D18" w:rsidRDefault="00FE5BEA" w:rsidP="00FE5BEA">
            <w:pPr>
              <w:pStyle w:val="acctfourfigures"/>
              <w:tabs>
                <w:tab w:val="clear" w:pos="765"/>
                <w:tab w:val="decimal" w:pos="997"/>
              </w:tabs>
              <w:spacing w:line="240" w:lineRule="auto"/>
              <w:ind w:right="11"/>
              <w:rPr>
                <w:szCs w:val="22"/>
              </w:rPr>
            </w:pPr>
          </w:p>
        </w:tc>
        <w:tc>
          <w:tcPr>
            <w:tcW w:w="990" w:type="dxa"/>
          </w:tcPr>
          <w:p w14:paraId="6F76C88F" w14:textId="3BD825F7" w:rsidR="00FE5BEA" w:rsidRPr="00215D18" w:rsidRDefault="00FE5BEA" w:rsidP="00FE5BEA">
            <w:pPr>
              <w:pStyle w:val="acctfourfigures"/>
              <w:tabs>
                <w:tab w:val="clear" w:pos="765"/>
                <w:tab w:val="decimal" w:pos="997"/>
              </w:tabs>
              <w:spacing w:line="240" w:lineRule="auto"/>
              <w:ind w:right="11"/>
              <w:rPr>
                <w:szCs w:val="22"/>
              </w:rPr>
            </w:pPr>
            <w:r>
              <w:rPr>
                <w:szCs w:val="22"/>
              </w:rPr>
              <w:t>3,849</w:t>
            </w:r>
          </w:p>
        </w:tc>
        <w:tc>
          <w:tcPr>
            <w:tcW w:w="180" w:type="dxa"/>
          </w:tcPr>
          <w:p w14:paraId="3AF90DC3" w14:textId="77777777" w:rsidR="00FE5BEA" w:rsidRPr="00215D18" w:rsidRDefault="00FE5BEA" w:rsidP="00FE5BEA">
            <w:pPr>
              <w:pStyle w:val="acctfourfigures"/>
              <w:tabs>
                <w:tab w:val="clear" w:pos="765"/>
                <w:tab w:val="decimal" w:pos="997"/>
              </w:tabs>
              <w:spacing w:line="240" w:lineRule="auto"/>
              <w:ind w:right="11"/>
              <w:rPr>
                <w:szCs w:val="22"/>
              </w:rPr>
            </w:pPr>
          </w:p>
        </w:tc>
        <w:tc>
          <w:tcPr>
            <w:tcW w:w="990" w:type="dxa"/>
          </w:tcPr>
          <w:p w14:paraId="7F91B665" w14:textId="6321D111" w:rsidR="00FE5BEA" w:rsidRPr="00215D18" w:rsidRDefault="00627CF9" w:rsidP="00FE5BEA">
            <w:pPr>
              <w:pStyle w:val="acctfourfigures"/>
              <w:tabs>
                <w:tab w:val="clear" w:pos="765"/>
                <w:tab w:val="decimal" w:pos="997"/>
              </w:tabs>
              <w:spacing w:line="240" w:lineRule="auto"/>
              <w:ind w:right="11"/>
              <w:rPr>
                <w:szCs w:val="22"/>
              </w:rPr>
            </w:pPr>
            <w:r>
              <w:rPr>
                <w:szCs w:val="22"/>
              </w:rPr>
              <w:t>1,919</w:t>
            </w:r>
          </w:p>
        </w:tc>
        <w:tc>
          <w:tcPr>
            <w:tcW w:w="180" w:type="dxa"/>
          </w:tcPr>
          <w:p w14:paraId="140F489D" w14:textId="77777777" w:rsidR="00FE5BEA" w:rsidRPr="00215D18" w:rsidRDefault="00FE5BEA" w:rsidP="00FE5BEA">
            <w:pPr>
              <w:pStyle w:val="acctfourfigures"/>
              <w:tabs>
                <w:tab w:val="clear" w:pos="765"/>
                <w:tab w:val="decimal" w:pos="997"/>
              </w:tabs>
              <w:spacing w:line="240" w:lineRule="auto"/>
              <w:ind w:right="11"/>
              <w:rPr>
                <w:szCs w:val="22"/>
              </w:rPr>
            </w:pPr>
          </w:p>
        </w:tc>
        <w:tc>
          <w:tcPr>
            <w:tcW w:w="988" w:type="dxa"/>
          </w:tcPr>
          <w:p w14:paraId="296175B2" w14:textId="05CFB4DB" w:rsidR="00FE5BEA" w:rsidRPr="00215D18" w:rsidRDefault="00FE5BEA" w:rsidP="00FE5BEA">
            <w:pPr>
              <w:pStyle w:val="acctfourfigures"/>
              <w:tabs>
                <w:tab w:val="clear" w:pos="765"/>
                <w:tab w:val="decimal" w:pos="997"/>
              </w:tabs>
              <w:spacing w:line="240" w:lineRule="auto"/>
              <w:ind w:right="11"/>
              <w:rPr>
                <w:szCs w:val="22"/>
              </w:rPr>
            </w:pPr>
            <w:r>
              <w:rPr>
                <w:szCs w:val="22"/>
              </w:rPr>
              <w:t>3,849</w:t>
            </w:r>
          </w:p>
        </w:tc>
      </w:tr>
      <w:tr w:rsidR="00FE5BEA" w:rsidRPr="00D137F9" w14:paraId="1C380D24" w14:textId="77777777" w:rsidTr="0036581D">
        <w:trPr>
          <w:cantSplit/>
        </w:trPr>
        <w:tc>
          <w:tcPr>
            <w:tcW w:w="4590" w:type="dxa"/>
            <w:shd w:val="clear" w:color="auto" w:fill="auto"/>
          </w:tcPr>
          <w:p w14:paraId="0E2C80BE" w14:textId="77777777" w:rsidR="00FE5BEA" w:rsidRPr="00215D18" w:rsidRDefault="00FE5BEA" w:rsidP="00FE5BEA">
            <w:pPr>
              <w:spacing w:line="240" w:lineRule="auto"/>
              <w:rPr>
                <w:rFonts w:cs="Times New Roman"/>
              </w:rPr>
            </w:pPr>
            <w:r w:rsidRPr="00215D18">
              <w:rPr>
                <w:rFonts w:cs="Times New Roman"/>
              </w:rPr>
              <w:t>Warehouse management expense</w:t>
            </w:r>
          </w:p>
        </w:tc>
        <w:tc>
          <w:tcPr>
            <w:tcW w:w="1080" w:type="dxa"/>
          </w:tcPr>
          <w:p w14:paraId="5C53B411" w14:textId="23877145" w:rsidR="00FE5BEA" w:rsidRPr="00215D18" w:rsidRDefault="00627CF9" w:rsidP="0059259E">
            <w:pPr>
              <w:pStyle w:val="acctfourfigures"/>
              <w:tabs>
                <w:tab w:val="clear" w:pos="765"/>
                <w:tab w:val="decimal" w:pos="647"/>
              </w:tabs>
              <w:spacing w:line="240" w:lineRule="auto"/>
              <w:ind w:right="9"/>
              <w:rPr>
                <w:szCs w:val="22"/>
              </w:rPr>
            </w:pPr>
            <w:r>
              <w:rPr>
                <w:szCs w:val="22"/>
              </w:rPr>
              <w:t>-</w:t>
            </w:r>
          </w:p>
        </w:tc>
        <w:tc>
          <w:tcPr>
            <w:tcW w:w="180" w:type="dxa"/>
          </w:tcPr>
          <w:p w14:paraId="122FCF1D" w14:textId="77777777" w:rsidR="00FE5BEA" w:rsidRPr="00215D18" w:rsidRDefault="00FE5BEA" w:rsidP="00FE5BEA">
            <w:pPr>
              <w:pStyle w:val="acctfourfigures"/>
              <w:tabs>
                <w:tab w:val="clear" w:pos="765"/>
                <w:tab w:val="decimal" w:pos="997"/>
              </w:tabs>
              <w:spacing w:line="240" w:lineRule="auto"/>
              <w:ind w:right="11"/>
              <w:rPr>
                <w:szCs w:val="22"/>
              </w:rPr>
            </w:pPr>
          </w:p>
        </w:tc>
        <w:tc>
          <w:tcPr>
            <w:tcW w:w="990" w:type="dxa"/>
          </w:tcPr>
          <w:p w14:paraId="4F294455" w14:textId="0B3149F4" w:rsidR="00FE5BEA" w:rsidRPr="00215D18" w:rsidRDefault="00FE5BEA" w:rsidP="00FE5BEA">
            <w:pPr>
              <w:pStyle w:val="acctfourfigures"/>
              <w:tabs>
                <w:tab w:val="clear" w:pos="765"/>
                <w:tab w:val="decimal" w:pos="997"/>
              </w:tabs>
              <w:spacing w:line="240" w:lineRule="auto"/>
              <w:ind w:right="11"/>
              <w:rPr>
                <w:szCs w:val="22"/>
              </w:rPr>
            </w:pPr>
            <w:r>
              <w:rPr>
                <w:szCs w:val="22"/>
              </w:rPr>
              <w:t>1,386</w:t>
            </w:r>
          </w:p>
        </w:tc>
        <w:tc>
          <w:tcPr>
            <w:tcW w:w="180" w:type="dxa"/>
          </w:tcPr>
          <w:p w14:paraId="7D2F3E93" w14:textId="77777777" w:rsidR="00FE5BEA" w:rsidRPr="00215D18" w:rsidRDefault="00FE5BEA" w:rsidP="00FE5BEA">
            <w:pPr>
              <w:pStyle w:val="acctfourfigures"/>
              <w:tabs>
                <w:tab w:val="clear" w:pos="765"/>
                <w:tab w:val="decimal" w:pos="997"/>
              </w:tabs>
              <w:spacing w:line="240" w:lineRule="auto"/>
              <w:ind w:right="11"/>
              <w:rPr>
                <w:szCs w:val="22"/>
              </w:rPr>
            </w:pPr>
          </w:p>
        </w:tc>
        <w:tc>
          <w:tcPr>
            <w:tcW w:w="990" w:type="dxa"/>
          </w:tcPr>
          <w:p w14:paraId="18809B78" w14:textId="235E57D0" w:rsidR="00FE5BEA" w:rsidRPr="00215D18" w:rsidRDefault="00627CF9" w:rsidP="0059259E">
            <w:pPr>
              <w:pStyle w:val="acctfourfigures"/>
              <w:tabs>
                <w:tab w:val="clear" w:pos="765"/>
                <w:tab w:val="decimal" w:pos="647"/>
              </w:tabs>
              <w:spacing w:line="240" w:lineRule="auto"/>
              <w:ind w:right="9"/>
              <w:rPr>
                <w:szCs w:val="22"/>
              </w:rPr>
            </w:pPr>
            <w:r>
              <w:rPr>
                <w:szCs w:val="22"/>
              </w:rPr>
              <w:t>-</w:t>
            </w:r>
          </w:p>
        </w:tc>
        <w:tc>
          <w:tcPr>
            <w:tcW w:w="180" w:type="dxa"/>
          </w:tcPr>
          <w:p w14:paraId="18D90D0F" w14:textId="77777777" w:rsidR="00FE5BEA" w:rsidRPr="00215D18" w:rsidRDefault="00FE5BEA" w:rsidP="00FE5BEA">
            <w:pPr>
              <w:pStyle w:val="acctfourfigures"/>
              <w:tabs>
                <w:tab w:val="clear" w:pos="765"/>
                <w:tab w:val="decimal" w:pos="997"/>
              </w:tabs>
              <w:spacing w:line="240" w:lineRule="auto"/>
              <w:ind w:right="11"/>
              <w:rPr>
                <w:szCs w:val="22"/>
              </w:rPr>
            </w:pPr>
          </w:p>
        </w:tc>
        <w:tc>
          <w:tcPr>
            <w:tcW w:w="988" w:type="dxa"/>
          </w:tcPr>
          <w:p w14:paraId="59D6B058" w14:textId="6F0BDE6C" w:rsidR="00FE5BEA" w:rsidRPr="00215D18" w:rsidRDefault="00FE5BEA" w:rsidP="00FE5BEA">
            <w:pPr>
              <w:pStyle w:val="acctfourfigures"/>
              <w:tabs>
                <w:tab w:val="clear" w:pos="765"/>
                <w:tab w:val="decimal" w:pos="997"/>
              </w:tabs>
              <w:spacing w:line="240" w:lineRule="auto"/>
              <w:ind w:right="11"/>
              <w:rPr>
                <w:szCs w:val="22"/>
              </w:rPr>
            </w:pPr>
            <w:r>
              <w:rPr>
                <w:szCs w:val="22"/>
              </w:rPr>
              <w:t>1,386</w:t>
            </w:r>
          </w:p>
        </w:tc>
      </w:tr>
    </w:tbl>
    <w:p w14:paraId="687FF26B" w14:textId="77777777" w:rsidR="00481575" w:rsidRPr="007B2228" w:rsidRDefault="00481575" w:rsidP="00481575">
      <w:pPr>
        <w:rPr>
          <w:rFonts w:cs="Times New Roman"/>
        </w:rPr>
      </w:pPr>
    </w:p>
    <w:p w14:paraId="45932FE9" w14:textId="77777777" w:rsidR="00B30202" w:rsidRDefault="00B30202" w:rsidP="008A1B6D">
      <w:pPr>
        <w:spacing w:line="240" w:lineRule="atLeast"/>
        <w:ind w:left="540"/>
        <w:jc w:val="both"/>
        <w:rPr>
          <w:rFonts w:cs="Times New Roman"/>
          <w:lang w:val="en-US"/>
        </w:rPr>
      </w:pPr>
      <w:r>
        <w:rPr>
          <w:rFonts w:cs="Times New Roman"/>
          <w:lang w:val="en-US"/>
        </w:rPr>
        <w:br w:type="page"/>
      </w:r>
    </w:p>
    <w:p w14:paraId="6325D70C" w14:textId="57050D4F" w:rsidR="007274A9" w:rsidRPr="0039544D" w:rsidRDefault="007274A9" w:rsidP="008A1B6D">
      <w:pPr>
        <w:spacing w:line="240" w:lineRule="atLeast"/>
        <w:ind w:left="540"/>
        <w:jc w:val="both"/>
        <w:rPr>
          <w:rFonts w:cs="Times New Roman"/>
          <w:lang w:val="en-US"/>
        </w:rPr>
      </w:pPr>
      <w:r w:rsidRPr="0039544D">
        <w:rPr>
          <w:rFonts w:cs="Times New Roman"/>
          <w:lang w:val="en-US"/>
        </w:rPr>
        <w:lastRenderedPageBreak/>
        <w:t xml:space="preserve">Balances as at </w:t>
      </w:r>
      <w:r w:rsidR="00FE5BEA">
        <w:rPr>
          <w:rFonts w:cs="Times New Roman"/>
          <w:lang w:val="en-US"/>
        </w:rPr>
        <w:t>31 March 2022</w:t>
      </w:r>
      <w:r w:rsidR="00372C3A" w:rsidRPr="0039544D">
        <w:rPr>
          <w:rFonts w:cs="Times New Roman"/>
          <w:lang w:val="en-US"/>
        </w:rPr>
        <w:t xml:space="preserve"> </w:t>
      </w:r>
      <w:r w:rsidR="005F33AB" w:rsidRPr="0039544D">
        <w:rPr>
          <w:rFonts w:cs="Times New Roman"/>
          <w:lang w:val="en-US"/>
        </w:rPr>
        <w:t xml:space="preserve">and </w:t>
      </w:r>
      <w:r w:rsidRPr="0039544D">
        <w:rPr>
          <w:rFonts w:cs="Times New Roman"/>
          <w:lang w:val="en-US"/>
        </w:rPr>
        <w:t>31 December 20</w:t>
      </w:r>
      <w:r w:rsidR="00215D18" w:rsidRPr="0039544D">
        <w:rPr>
          <w:rFonts w:cs="Times New Roman"/>
          <w:lang w:val="en-US"/>
        </w:rPr>
        <w:t>2</w:t>
      </w:r>
      <w:r w:rsidR="00FE5BEA">
        <w:rPr>
          <w:rFonts w:cs="Times New Roman"/>
          <w:lang w:val="en-US"/>
        </w:rPr>
        <w:t>1</w:t>
      </w:r>
      <w:r w:rsidR="00C92E62" w:rsidRPr="0039544D">
        <w:rPr>
          <w:rFonts w:cs="Times New Roman"/>
          <w:lang w:val="en-US"/>
        </w:rPr>
        <w:t xml:space="preserve"> </w:t>
      </w:r>
      <w:r w:rsidRPr="0039544D">
        <w:rPr>
          <w:rFonts w:cs="Times New Roman"/>
          <w:lang w:val="en-US"/>
        </w:rPr>
        <w:t>with related parties were as follows:</w:t>
      </w:r>
    </w:p>
    <w:p w14:paraId="3DB7E40A" w14:textId="77777777" w:rsidR="00976EC3" w:rsidRPr="0039544D" w:rsidRDefault="00976EC3" w:rsidP="00481575">
      <w:pPr>
        <w:ind w:left="547"/>
        <w:rPr>
          <w:rFonts w:cs="Times New Roman"/>
          <w:lang w:val="en-US"/>
        </w:rPr>
      </w:pPr>
    </w:p>
    <w:tbl>
      <w:tblPr>
        <w:tblW w:w="4874" w:type="pct"/>
        <w:tblInd w:w="440" w:type="dxa"/>
        <w:tblLayout w:type="fixed"/>
        <w:tblLook w:val="0000" w:firstRow="0" w:lastRow="0" w:firstColumn="0" w:lastColumn="0" w:noHBand="0" w:noVBand="0"/>
      </w:tblPr>
      <w:tblGrid>
        <w:gridCol w:w="3824"/>
        <w:gridCol w:w="1169"/>
        <w:gridCol w:w="270"/>
        <w:gridCol w:w="1170"/>
        <w:gridCol w:w="260"/>
        <w:gridCol w:w="1180"/>
        <w:gridCol w:w="272"/>
        <w:gridCol w:w="1216"/>
      </w:tblGrid>
      <w:tr w:rsidR="00976EC3" w:rsidRPr="0039544D" w14:paraId="37C4CCB7" w14:textId="77777777" w:rsidTr="005E49AC">
        <w:trPr>
          <w:tblHeader/>
        </w:trPr>
        <w:tc>
          <w:tcPr>
            <w:tcW w:w="3824" w:type="dxa"/>
            <w:vAlign w:val="bottom"/>
          </w:tcPr>
          <w:p w14:paraId="52B43710" w14:textId="28CAD77E" w:rsidR="00976EC3" w:rsidRPr="0039544D" w:rsidRDefault="00976EC3" w:rsidP="008A5E25">
            <w:pPr>
              <w:spacing w:line="240" w:lineRule="atLeast"/>
              <w:ind w:right="-108"/>
              <w:rPr>
                <w:rFonts w:cs="Times New Roman"/>
                <w:b/>
                <w:bCs/>
                <w:i/>
                <w:iCs/>
              </w:rPr>
            </w:pPr>
          </w:p>
        </w:tc>
        <w:tc>
          <w:tcPr>
            <w:tcW w:w="2609" w:type="dxa"/>
            <w:gridSpan w:val="3"/>
            <w:vAlign w:val="bottom"/>
          </w:tcPr>
          <w:p w14:paraId="66B13C13" w14:textId="77777777" w:rsidR="00976EC3" w:rsidRPr="0039544D" w:rsidRDefault="00976EC3" w:rsidP="00DC747D">
            <w:pPr>
              <w:pStyle w:val="acctfourfigures"/>
              <w:tabs>
                <w:tab w:val="clear" w:pos="765"/>
              </w:tabs>
              <w:spacing w:line="240" w:lineRule="atLeast"/>
              <w:ind w:left="-108" w:right="-108"/>
              <w:jc w:val="center"/>
              <w:rPr>
                <w:b/>
                <w:bCs/>
                <w:szCs w:val="22"/>
                <w:lang w:val="en-US"/>
              </w:rPr>
            </w:pPr>
            <w:r w:rsidRPr="0039544D">
              <w:rPr>
                <w:b/>
                <w:bCs/>
                <w:szCs w:val="22"/>
                <w:lang w:val="en-US"/>
              </w:rPr>
              <w:t>Consolidated</w:t>
            </w:r>
          </w:p>
        </w:tc>
        <w:tc>
          <w:tcPr>
            <w:tcW w:w="260" w:type="dxa"/>
            <w:vAlign w:val="bottom"/>
          </w:tcPr>
          <w:p w14:paraId="385A87E2" w14:textId="77777777" w:rsidR="00976EC3" w:rsidRPr="0039544D" w:rsidRDefault="00976EC3" w:rsidP="00DC747D">
            <w:pPr>
              <w:pStyle w:val="acctfourfigures"/>
              <w:tabs>
                <w:tab w:val="clear" w:pos="765"/>
              </w:tabs>
              <w:spacing w:line="240" w:lineRule="atLeast"/>
              <w:ind w:left="-108" w:right="-108"/>
              <w:jc w:val="center"/>
              <w:rPr>
                <w:b/>
                <w:bCs/>
                <w:szCs w:val="22"/>
                <w:lang w:val="en-US"/>
              </w:rPr>
            </w:pPr>
          </w:p>
        </w:tc>
        <w:tc>
          <w:tcPr>
            <w:tcW w:w="2668" w:type="dxa"/>
            <w:gridSpan w:val="3"/>
            <w:vAlign w:val="bottom"/>
          </w:tcPr>
          <w:p w14:paraId="041BC0EC" w14:textId="77777777" w:rsidR="00976EC3" w:rsidRPr="0039544D" w:rsidRDefault="00976EC3" w:rsidP="00DC747D">
            <w:pPr>
              <w:pStyle w:val="acctfourfigures"/>
              <w:tabs>
                <w:tab w:val="clear" w:pos="765"/>
              </w:tabs>
              <w:spacing w:line="240" w:lineRule="atLeast"/>
              <w:ind w:left="-108" w:right="-108"/>
              <w:jc w:val="center"/>
              <w:rPr>
                <w:b/>
                <w:bCs/>
                <w:szCs w:val="22"/>
                <w:lang w:val="en-US"/>
              </w:rPr>
            </w:pPr>
            <w:r w:rsidRPr="0039544D">
              <w:rPr>
                <w:b/>
                <w:bCs/>
                <w:szCs w:val="22"/>
                <w:lang w:val="en-US"/>
              </w:rPr>
              <w:t>Separate</w:t>
            </w:r>
          </w:p>
        </w:tc>
      </w:tr>
      <w:tr w:rsidR="00976EC3" w:rsidRPr="0039544D" w14:paraId="78F19D9B" w14:textId="77777777" w:rsidTr="005E49AC">
        <w:trPr>
          <w:tblHeader/>
        </w:trPr>
        <w:tc>
          <w:tcPr>
            <w:tcW w:w="3824" w:type="dxa"/>
            <w:vAlign w:val="bottom"/>
          </w:tcPr>
          <w:p w14:paraId="13EE5E0D" w14:textId="77777777" w:rsidR="00976EC3" w:rsidRPr="0039544D" w:rsidRDefault="00976EC3" w:rsidP="008A5E25">
            <w:pPr>
              <w:tabs>
                <w:tab w:val="left" w:pos="218"/>
              </w:tabs>
              <w:spacing w:line="240" w:lineRule="atLeast"/>
              <w:ind w:right="-108"/>
              <w:rPr>
                <w:rFonts w:cs="Times New Roman"/>
              </w:rPr>
            </w:pPr>
          </w:p>
        </w:tc>
        <w:tc>
          <w:tcPr>
            <w:tcW w:w="2609" w:type="dxa"/>
            <w:gridSpan w:val="3"/>
            <w:vAlign w:val="bottom"/>
          </w:tcPr>
          <w:p w14:paraId="3A9ADCD5" w14:textId="77777777" w:rsidR="00976EC3" w:rsidRPr="0039544D" w:rsidRDefault="00976EC3" w:rsidP="00DC747D">
            <w:pPr>
              <w:pStyle w:val="acctfourfigures"/>
              <w:tabs>
                <w:tab w:val="clear" w:pos="765"/>
              </w:tabs>
              <w:spacing w:line="240" w:lineRule="atLeast"/>
              <w:ind w:left="-108" w:right="-108"/>
              <w:jc w:val="center"/>
              <w:rPr>
                <w:b/>
                <w:bCs/>
                <w:szCs w:val="22"/>
                <w:lang w:val="en-US"/>
              </w:rPr>
            </w:pPr>
            <w:r w:rsidRPr="0039544D">
              <w:rPr>
                <w:b/>
                <w:bCs/>
                <w:szCs w:val="22"/>
                <w:lang w:val="en-US"/>
              </w:rPr>
              <w:t>financial statements</w:t>
            </w:r>
          </w:p>
        </w:tc>
        <w:tc>
          <w:tcPr>
            <w:tcW w:w="260" w:type="dxa"/>
            <w:vAlign w:val="bottom"/>
          </w:tcPr>
          <w:p w14:paraId="6216B57D" w14:textId="77777777" w:rsidR="00976EC3" w:rsidRPr="0039544D" w:rsidRDefault="00976EC3" w:rsidP="00DC747D">
            <w:pPr>
              <w:pStyle w:val="acctfourfigures"/>
              <w:tabs>
                <w:tab w:val="clear" w:pos="765"/>
              </w:tabs>
              <w:spacing w:line="240" w:lineRule="atLeast"/>
              <w:ind w:left="-108" w:right="-108"/>
              <w:jc w:val="center"/>
              <w:rPr>
                <w:b/>
                <w:bCs/>
                <w:szCs w:val="22"/>
                <w:lang w:val="en-US"/>
              </w:rPr>
            </w:pPr>
          </w:p>
        </w:tc>
        <w:tc>
          <w:tcPr>
            <w:tcW w:w="2668" w:type="dxa"/>
            <w:gridSpan w:val="3"/>
            <w:vAlign w:val="bottom"/>
          </w:tcPr>
          <w:p w14:paraId="1C3D5BA6" w14:textId="77777777" w:rsidR="00976EC3" w:rsidRPr="0039544D" w:rsidRDefault="00976EC3" w:rsidP="00DC747D">
            <w:pPr>
              <w:pStyle w:val="acctfourfigures"/>
              <w:tabs>
                <w:tab w:val="clear" w:pos="765"/>
              </w:tabs>
              <w:spacing w:line="240" w:lineRule="atLeast"/>
              <w:ind w:left="-108" w:right="-108"/>
              <w:jc w:val="center"/>
              <w:rPr>
                <w:b/>
                <w:bCs/>
                <w:szCs w:val="22"/>
                <w:lang w:val="en-US"/>
              </w:rPr>
            </w:pPr>
            <w:r w:rsidRPr="0039544D">
              <w:rPr>
                <w:b/>
                <w:bCs/>
                <w:szCs w:val="22"/>
                <w:lang w:val="en-US"/>
              </w:rPr>
              <w:t>financial statements</w:t>
            </w:r>
          </w:p>
        </w:tc>
      </w:tr>
      <w:tr w:rsidR="00FE5BEA" w:rsidRPr="0039544D" w14:paraId="7D32A6CA" w14:textId="77777777" w:rsidTr="005E49AC">
        <w:trPr>
          <w:tblHeader/>
        </w:trPr>
        <w:tc>
          <w:tcPr>
            <w:tcW w:w="3824" w:type="dxa"/>
            <w:vAlign w:val="bottom"/>
          </w:tcPr>
          <w:p w14:paraId="68384D40" w14:textId="77777777" w:rsidR="00FE5BEA" w:rsidRPr="0039544D" w:rsidRDefault="00FE5BEA" w:rsidP="00FE5BEA">
            <w:pPr>
              <w:spacing w:line="240" w:lineRule="atLeast"/>
              <w:ind w:right="-108"/>
              <w:rPr>
                <w:rFonts w:cs="Times New Roman"/>
              </w:rPr>
            </w:pPr>
          </w:p>
        </w:tc>
        <w:tc>
          <w:tcPr>
            <w:tcW w:w="1169" w:type="dxa"/>
          </w:tcPr>
          <w:p w14:paraId="37718CFE" w14:textId="77777777" w:rsidR="00FE5BEA" w:rsidRDefault="00FE5BEA" w:rsidP="00FE5BEA">
            <w:pPr>
              <w:pStyle w:val="acctfourfigures"/>
              <w:tabs>
                <w:tab w:val="clear" w:pos="765"/>
              </w:tabs>
              <w:spacing w:line="240" w:lineRule="atLeast"/>
              <w:ind w:left="-108" w:right="-108"/>
              <w:jc w:val="center"/>
              <w:rPr>
                <w:szCs w:val="22"/>
                <w:lang w:val="en-US"/>
              </w:rPr>
            </w:pPr>
            <w:r>
              <w:rPr>
                <w:szCs w:val="22"/>
                <w:lang w:val="en-US"/>
              </w:rPr>
              <w:t xml:space="preserve">31 </w:t>
            </w:r>
          </w:p>
          <w:p w14:paraId="215AEB63" w14:textId="191AE28A" w:rsidR="00FE5BEA" w:rsidRPr="0039544D" w:rsidRDefault="00FE5BEA" w:rsidP="00FE5BEA">
            <w:pPr>
              <w:pStyle w:val="acctfourfigures"/>
              <w:tabs>
                <w:tab w:val="clear" w:pos="765"/>
              </w:tabs>
              <w:spacing w:line="240" w:lineRule="atLeast"/>
              <w:ind w:left="-108" w:right="-108"/>
              <w:jc w:val="center"/>
              <w:rPr>
                <w:szCs w:val="22"/>
                <w:lang w:val="en-US"/>
              </w:rPr>
            </w:pPr>
            <w:r>
              <w:rPr>
                <w:szCs w:val="22"/>
                <w:lang w:val="en-US"/>
              </w:rPr>
              <w:t>March</w:t>
            </w:r>
          </w:p>
        </w:tc>
        <w:tc>
          <w:tcPr>
            <w:tcW w:w="270" w:type="dxa"/>
          </w:tcPr>
          <w:p w14:paraId="38050969" w14:textId="77777777" w:rsidR="00FE5BEA" w:rsidRPr="0039544D" w:rsidRDefault="00FE5BEA" w:rsidP="00FE5BEA">
            <w:pPr>
              <w:pStyle w:val="acctfourfigures"/>
              <w:tabs>
                <w:tab w:val="clear" w:pos="765"/>
              </w:tabs>
              <w:spacing w:line="240" w:lineRule="atLeast"/>
              <w:ind w:left="-108" w:right="-108"/>
              <w:jc w:val="center"/>
              <w:rPr>
                <w:szCs w:val="22"/>
                <w:lang w:val="en-US"/>
              </w:rPr>
            </w:pPr>
          </w:p>
        </w:tc>
        <w:tc>
          <w:tcPr>
            <w:tcW w:w="1170" w:type="dxa"/>
          </w:tcPr>
          <w:p w14:paraId="3446CFD2" w14:textId="77777777" w:rsidR="00FE5BEA" w:rsidRPr="0039544D" w:rsidRDefault="00FE5BEA" w:rsidP="00FE5BEA">
            <w:pPr>
              <w:pStyle w:val="acctfourfigures"/>
              <w:tabs>
                <w:tab w:val="clear" w:pos="765"/>
              </w:tabs>
              <w:spacing w:line="240" w:lineRule="atLeast"/>
              <w:ind w:left="-108" w:right="-108"/>
              <w:jc w:val="center"/>
              <w:rPr>
                <w:szCs w:val="22"/>
                <w:lang w:val="en-US"/>
              </w:rPr>
            </w:pPr>
            <w:r w:rsidRPr="0039544D">
              <w:rPr>
                <w:szCs w:val="22"/>
                <w:lang w:val="en-US"/>
              </w:rPr>
              <w:t>31</w:t>
            </w:r>
          </w:p>
          <w:p w14:paraId="1B9F7A7E" w14:textId="77777777" w:rsidR="00FE5BEA" w:rsidRPr="0039544D" w:rsidRDefault="00FE5BEA" w:rsidP="00FE5BEA">
            <w:pPr>
              <w:pStyle w:val="acctfourfigures"/>
              <w:tabs>
                <w:tab w:val="clear" w:pos="765"/>
              </w:tabs>
              <w:spacing w:line="240" w:lineRule="atLeast"/>
              <w:ind w:left="-108" w:right="-108"/>
              <w:jc w:val="center"/>
              <w:rPr>
                <w:szCs w:val="22"/>
                <w:lang w:val="en-US"/>
              </w:rPr>
            </w:pPr>
            <w:r w:rsidRPr="0039544D">
              <w:rPr>
                <w:szCs w:val="22"/>
                <w:lang w:val="en-US"/>
              </w:rPr>
              <w:t>December</w:t>
            </w:r>
          </w:p>
        </w:tc>
        <w:tc>
          <w:tcPr>
            <w:tcW w:w="260" w:type="dxa"/>
          </w:tcPr>
          <w:p w14:paraId="502AE706" w14:textId="77777777" w:rsidR="00FE5BEA" w:rsidRPr="0039544D" w:rsidRDefault="00FE5BEA" w:rsidP="00FE5BEA">
            <w:pPr>
              <w:pStyle w:val="acctfourfigures"/>
              <w:tabs>
                <w:tab w:val="clear" w:pos="765"/>
              </w:tabs>
              <w:spacing w:line="240" w:lineRule="atLeast"/>
              <w:ind w:left="-108" w:right="-108"/>
              <w:jc w:val="center"/>
              <w:rPr>
                <w:szCs w:val="22"/>
                <w:lang w:val="en-US"/>
              </w:rPr>
            </w:pPr>
          </w:p>
        </w:tc>
        <w:tc>
          <w:tcPr>
            <w:tcW w:w="1180" w:type="dxa"/>
          </w:tcPr>
          <w:p w14:paraId="4DBAF5C1" w14:textId="77777777" w:rsidR="00FE5BEA" w:rsidRDefault="00FE5BEA" w:rsidP="00FE5BEA">
            <w:pPr>
              <w:pStyle w:val="acctfourfigures"/>
              <w:tabs>
                <w:tab w:val="clear" w:pos="765"/>
              </w:tabs>
              <w:spacing w:line="240" w:lineRule="atLeast"/>
              <w:ind w:left="-108" w:right="-108"/>
              <w:jc w:val="center"/>
              <w:rPr>
                <w:szCs w:val="22"/>
                <w:lang w:val="en-US"/>
              </w:rPr>
            </w:pPr>
            <w:r>
              <w:rPr>
                <w:szCs w:val="22"/>
                <w:lang w:val="en-US"/>
              </w:rPr>
              <w:t xml:space="preserve">31 </w:t>
            </w:r>
          </w:p>
          <w:p w14:paraId="722B2073" w14:textId="1872D711" w:rsidR="00FE5BEA" w:rsidRPr="0039544D" w:rsidRDefault="00FE5BEA" w:rsidP="00FE5BEA">
            <w:pPr>
              <w:pStyle w:val="acctfourfigures"/>
              <w:tabs>
                <w:tab w:val="clear" w:pos="765"/>
              </w:tabs>
              <w:spacing w:line="240" w:lineRule="atLeast"/>
              <w:ind w:left="-108" w:right="-108"/>
              <w:jc w:val="center"/>
              <w:rPr>
                <w:szCs w:val="22"/>
                <w:lang w:val="en-US"/>
              </w:rPr>
            </w:pPr>
            <w:r>
              <w:rPr>
                <w:szCs w:val="22"/>
                <w:lang w:val="en-US"/>
              </w:rPr>
              <w:t>March</w:t>
            </w:r>
          </w:p>
        </w:tc>
        <w:tc>
          <w:tcPr>
            <w:tcW w:w="272" w:type="dxa"/>
          </w:tcPr>
          <w:p w14:paraId="7B88CF3D" w14:textId="77777777" w:rsidR="00FE5BEA" w:rsidRPr="0039544D" w:rsidRDefault="00FE5BEA" w:rsidP="00FE5BEA">
            <w:pPr>
              <w:pStyle w:val="acctfourfigures"/>
              <w:tabs>
                <w:tab w:val="clear" w:pos="765"/>
              </w:tabs>
              <w:spacing w:line="240" w:lineRule="atLeast"/>
              <w:ind w:left="-108" w:right="-108"/>
              <w:jc w:val="center"/>
              <w:rPr>
                <w:szCs w:val="22"/>
                <w:lang w:val="en-US"/>
              </w:rPr>
            </w:pPr>
          </w:p>
        </w:tc>
        <w:tc>
          <w:tcPr>
            <w:tcW w:w="1216" w:type="dxa"/>
          </w:tcPr>
          <w:p w14:paraId="1603D4F3" w14:textId="77777777" w:rsidR="00FE5BEA" w:rsidRPr="0039544D" w:rsidRDefault="00FE5BEA" w:rsidP="00FE5BEA">
            <w:pPr>
              <w:pStyle w:val="acctfourfigures"/>
              <w:tabs>
                <w:tab w:val="clear" w:pos="765"/>
              </w:tabs>
              <w:spacing w:line="240" w:lineRule="atLeast"/>
              <w:ind w:left="-108" w:right="-108"/>
              <w:jc w:val="center"/>
              <w:rPr>
                <w:szCs w:val="22"/>
                <w:lang w:val="en-US"/>
              </w:rPr>
            </w:pPr>
            <w:r w:rsidRPr="0039544D">
              <w:rPr>
                <w:szCs w:val="22"/>
                <w:lang w:val="en-US"/>
              </w:rPr>
              <w:t>31</w:t>
            </w:r>
          </w:p>
          <w:p w14:paraId="2B37227C" w14:textId="2C0D19F6" w:rsidR="00FE5BEA" w:rsidRPr="0039544D" w:rsidRDefault="00FE5BEA" w:rsidP="00FE5BEA">
            <w:pPr>
              <w:pStyle w:val="acctfourfigures"/>
              <w:tabs>
                <w:tab w:val="clear" w:pos="765"/>
              </w:tabs>
              <w:spacing w:line="240" w:lineRule="atLeast"/>
              <w:ind w:left="-108" w:right="-108"/>
              <w:jc w:val="center"/>
              <w:rPr>
                <w:szCs w:val="22"/>
                <w:lang w:val="en-US"/>
              </w:rPr>
            </w:pPr>
            <w:r w:rsidRPr="0039544D">
              <w:rPr>
                <w:szCs w:val="22"/>
                <w:lang w:val="en-US"/>
              </w:rPr>
              <w:t>December</w:t>
            </w:r>
          </w:p>
        </w:tc>
      </w:tr>
      <w:tr w:rsidR="00FE5BEA" w:rsidRPr="0039544D" w14:paraId="6E65FA03" w14:textId="77777777" w:rsidTr="005E49AC">
        <w:trPr>
          <w:tblHeader/>
        </w:trPr>
        <w:tc>
          <w:tcPr>
            <w:tcW w:w="3824" w:type="dxa"/>
            <w:vAlign w:val="bottom"/>
          </w:tcPr>
          <w:p w14:paraId="1B3598FC" w14:textId="36427930" w:rsidR="00FE5BEA" w:rsidRPr="0039544D" w:rsidRDefault="00FE5BEA" w:rsidP="00FE5BEA">
            <w:pPr>
              <w:spacing w:line="240" w:lineRule="atLeast"/>
              <w:ind w:right="-108"/>
              <w:rPr>
                <w:rFonts w:cs="Times New Roman"/>
              </w:rPr>
            </w:pPr>
          </w:p>
        </w:tc>
        <w:tc>
          <w:tcPr>
            <w:tcW w:w="1169" w:type="dxa"/>
          </w:tcPr>
          <w:p w14:paraId="723AA9ED" w14:textId="422EAE3D" w:rsidR="00FE5BEA" w:rsidRPr="0039544D" w:rsidRDefault="00FE5BEA" w:rsidP="00FE5BEA">
            <w:pPr>
              <w:pStyle w:val="acctfourfigures"/>
              <w:tabs>
                <w:tab w:val="clear" w:pos="765"/>
              </w:tabs>
              <w:spacing w:line="240" w:lineRule="atLeast"/>
              <w:ind w:left="-108" w:right="-108"/>
              <w:jc w:val="center"/>
              <w:rPr>
                <w:szCs w:val="22"/>
                <w:lang w:val="en-US"/>
              </w:rPr>
            </w:pPr>
            <w:r w:rsidRPr="0039544D">
              <w:rPr>
                <w:szCs w:val="22"/>
                <w:lang w:val="en-US"/>
              </w:rPr>
              <w:t>202</w:t>
            </w:r>
            <w:r>
              <w:rPr>
                <w:szCs w:val="22"/>
                <w:lang w:val="en-US"/>
              </w:rPr>
              <w:t>2</w:t>
            </w:r>
          </w:p>
        </w:tc>
        <w:tc>
          <w:tcPr>
            <w:tcW w:w="270" w:type="dxa"/>
          </w:tcPr>
          <w:p w14:paraId="4F95D3A5" w14:textId="77777777" w:rsidR="00FE5BEA" w:rsidRPr="0039544D" w:rsidRDefault="00FE5BEA" w:rsidP="00FE5BEA">
            <w:pPr>
              <w:pStyle w:val="acctfourfigures"/>
              <w:tabs>
                <w:tab w:val="clear" w:pos="765"/>
              </w:tabs>
              <w:spacing w:line="240" w:lineRule="atLeast"/>
              <w:ind w:left="-108" w:right="-108"/>
              <w:jc w:val="center"/>
              <w:rPr>
                <w:szCs w:val="22"/>
                <w:lang w:val="en-US"/>
              </w:rPr>
            </w:pPr>
          </w:p>
        </w:tc>
        <w:tc>
          <w:tcPr>
            <w:tcW w:w="1170" w:type="dxa"/>
          </w:tcPr>
          <w:p w14:paraId="41E5462B" w14:textId="723FEAAD" w:rsidR="00FE5BEA" w:rsidRPr="0039544D" w:rsidRDefault="00FE5BEA" w:rsidP="00FE5BEA">
            <w:pPr>
              <w:pStyle w:val="acctfourfigures"/>
              <w:tabs>
                <w:tab w:val="clear" w:pos="765"/>
              </w:tabs>
              <w:spacing w:line="240" w:lineRule="atLeast"/>
              <w:ind w:left="-108" w:right="-108"/>
              <w:jc w:val="center"/>
              <w:rPr>
                <w:szCs w:val="22"/>
                <w:lang w:val="en-US"/>
              </w:rPr>
            </w:pPr>
            <w:r w:rsidRPr="0039544D">
              <w:rPr>
                <w:szCs w:val="22"/>
                <w:lang w:val="en-US"/>
              </w:rPr>
              <w:t>202</w:t>
            </w:r>
            <w:r>
              <w:rPr>
                <w:szCs w:val="22"/>
                <w:lang w:val="en-US"/>
              </w:rPr>
              <w:t>1</w:t>
            </w:r>
          </w:p>
        </w:tc>
        <w:tc>
          <w:tcPr>
            <w:tcW w:w="260" w:type="dxa"/>
          </w:tcPr>
          <w:p w14:paraId="13C1C8AC" w14:textId="77777777" w:rsidR="00FE5BEA" w:rsidRPr="0039544D" w:rsidRDefault="00FE5BEA" w:rsidP="00FE5BEA">
            <w:pPr>
              <w:pStyle w:val="acctfourfigures"/>
              <w:tabs>
                <w:tab w:val="clear" w:pos="765"/>
              </w:tabs>
              <w:spacing w:line="240" w:lineRule="atLeast"/>
              <w:ind w:left="-108" w:right="-108"/>
              <w:jc w:val="center"/>
              <w:rPr>
                <w:szCs w:val="22"/>
                <w:lang w:val="en-US"/>
              </w:rPr>
            </w:pPr>
          </w:p>
        </w:tc>
        <w:tc>
          <w:tcPr>
            <w:tcW w:w="1180" w:type="dxa"/>
          </w:tcPr>
          <w:p w14:paraId="0C3C3B4A" w14:textId="457385C8" w:rsidR="00FE5BEA" w:rsidRPr="0039544D" w:rsidRDefault="00FE5BEA" w:rsidP="00FE5BEA">
            <w:pPr>
              <w:pStyle w:val="acctfourfigures"/>
              <w:tabs>
                <w:tab w:val="clear" w:pos="765"/>
              </w:tabs>
              <w:spacing w:line="240" w:lineRule="atLeast"/>
              <w:ind w:left="-108" w:right="-108"/>
              <w:jc w:val="center"/>
              <w:rPr>
                <w:szCs w:val="22"/>
                <w:lang w:val="en-US"/>
              </w:rPr>
            </w:pPr>
            <w:r w:rsidRPr="0039544D">
              <w:rPr>
                <w:szCs w:val="22"/>
                <w:lang w:val="en-US"/>
              </w:rPr>
              <w:t>202</w:t>
            </w:r>
            <w:r>
              <w:rPr>
                <w:szCs w:val="22"/>
                <w:lang w:val="en-US"/>
              </w:rPr>
              <w:t>2</w:t>
            </w:r>
          </w:p>
        </w:tc>
        <w:tc>
          <w:tcPr>
            <w:tcW w:w="272" w:type="dxa"/>
          </w:tcPr>
          <w:p w14:paraId="7DBB4053" w14:textId="77777777" w:rsidR="00FE5BEA" w:rsidRPr="0039544D" w:rsidRDefault="00FE5BEA" w:rsidP="00FE5BEA">
            <w:pPr>
              <w:pStyle w:val="acctfourfigures"/>
              <w:tabs>
                <w:tab w:val="clear" w:pos="765"/>
              </w:tabs>
              <w:spacing w:line="240" w:lineRule="atLeast"/>
              <w:ind w:left="-108" w:right="-108"/>
              <w:jc w:val="center"/>
              <w:rPr>
                <w:szCs w:val="22"/>
                <w:lang w:val="en-US"/>
              </w:rPr>
            </w:pPr>
          </w:p>
        </w:tc>
        <w:tc>
          <w:tcPr>
            <w:tcW w:w="1216" w:type="dxa"/>
          </w:tcPr>
          <w:p w14:paraId="139FA412" w14:textId="5EEA05E3" w:rsidR="00FE5BEA" w:rsidRPr="0039544D" w:rsidRDefault="00FE5BEA" w:rsidP="00FE5BEA">
            <w:pPr>
              <w:pStyle w:val="acctfourfigures"/>
              <w:tabs>
                <w:tab w:val="clear" w:pos="765"/>
              </w:tabs>
              <w:spacing w:line="240" w:lineRule="atLeast"/>
              <w:ind w:left="-108" w:right="-108"/>
              <w:jc w:val="center"/>
              <w:rPr>
                <w:szCs w:val="22"/>
                <w:lang w:val="en-US"/>
              </w:rPr>
            </w:pPr>
            <w:r w:rsidRPr="0039544D">
              <w:rPr>
                <w:szCs w:val="22"/>
                <w:lang w:val="en-US"/>
              </w:rPr>
              <w:t>202</w:t>
            </w:r>
            <w:r>
              <w:rPr>
                <w:szCs w:val="22"/>
                <w:lang w:val="en-US"/>
              </w:rPr>
              <w:t>1</w:t>
            </w:r>
          </w:p>
        </w:tc>
      </w:tr>
      <w:tr w:rsidR="00481575" w:rsidRPr="0039544D" w14:paraId="6ACFFD6B" w14:textId="77777777" w:rsidTr="005E49AC">
        <w:trPr>
          <w:tblHeader/>
        </w:trPr>
        <w:tc>
          <w:tcPr>
            <w:tcW w:w="3824" w:type="dxa"/>
            <w:vAlign w:val="bottom"/>
          </w:tcPr>
          <w:p w14:paraId="59353D20" w14:textId="6EA67053" w:rsidR="00481575" w:rsidRPr="0039544D" w:rsidRDefault="00481575" w:rsidP="00481575">
            <w:pPr>
              <w:spacing w:line="240" w:lineRule="atLeast"/>
              <w:ind w:right="-108"/>
              <w:rPr>
                <w:rFonts w:cs="Times New Roman"/>
              </w:rPr>
            </w:pPr>
          </w:p>
        </w:tc>
        <w:tc>
          <w:tcPr>
            <w:tcW w:w="5537" w:type="dxa"/>
            <w:gridSpan w:val="7"/>
            <w:vAlign w:val="bottom"/>
          </w:tcPr>
          <w:p w14:paraId="6A76CE29" w14:textId="77777777" w:rsidR="00481575" w:rsidRPr="0039544D" w:rsidRDefault="00481575" w:rsidP="00481575">
            <w:pPr>
              <w:pStyle w:val="acctfourfigures"/>
              <w:tabs>
                <w:tab w:val="clear" w:pos="765"/>
              </w:tabs>
              <w:spacing w:line="240" w:lineRule="atLeast"/>
              <w:ind w:left="-108" w:right="-108"/>
              <w:jc w:val="center"/>
              <w:rPr>
                <w:i/>
                <w:iCs/>
                <w:szCs w:val="22"/>
                <w:lang w:val="en-US"/>
              </w:rPr>
            </w:pPr>
            <w:r w:rsidRPr="0039544D">
              <w:rPr>
                <w:i/>
                <w:iCs/>
                <w:szCs w:val="22"/>
                <w:lang w:val="en-US"/>
              </w:rPr>
              <w:t>(in thousand Baht)</w:t>
            </w:r>
          </w:p>
        </w:tc>
      </w:tr>
      <w:tr w:rsidR="00481575" w:rsidRPr="0039544D" w14:paraId="57BF2EE8" w14:textId="77777777" w:rsidTr="005E49AC">
        <w:trPr>
          <w:trHeight w:val="80"/>
        </w:trPr>
        <w:tc>
          <w:tcPr>
            <w:tcW w:w="3824" w:type="dxa"/>
            <w:vAlign w:val="bottom"/>
          </w:tcPr>
          <w:p w14:paraId="4E9F163A" w14:textId="1CD9F289" w:rsidR="00481575" w:rsidRPr="0039544D" w:rsidRDefault="00481575" w:rsidP="00481575">
            <w:pPr>
              <w:spacing w:line="240" w:lineRule="atLeast"/>
              <w:ind w:right="-108"/>
              <w:rPr>
                <w:rFonts w:cs="Times New Roman"/>
              </w:rPr>
            </w:pPr>
            <w:r w:rsidRPr="0039544D">
              <w:rPr>
                <w:rFonts w:cs="Times New Roman"/>
                <w:b/>
                <w:bCs/>
                <w:i/>
                <w:iCs/>
              </w:rPr>
              <w:t>Trade accounts receivable</w:t>
            </w:r>
          </w:p>
        </w:tc>
        <w:tc>
          <w:tcPr>
            <w:tcW w:w="1169" w:type="dxa"/>
            <w:vAlign w:val="bottom"/>
          </w:tcPr>
          <w:p w14:paraId="48249054" w14:textId="77777777" w:rsidR="00481575" w:rsidRPr="0039544D" w:rsidRDefault="00481575" w:rsidP="00481575">
            <w:pPr>
              <w:pStyle w:val="acctfourfigures"/>
              <w:tabs>
                <w:tab w:val="clear" w:pos="765"/>
                <w:tab w:val="decimal" w:pos="701"/>
              </w:tabs>
              <w:spacing w:line="240" w:lineRule="atLeast"/>
              <w:ind w:left="-108" w:right="-108"/>
              <w:rPr>
                <w:szCs w:val="22"/>
                <w:lang w:val="en-US"/>
              </w:rPr>
            </w:pPr>
          </w:p>
        </w:tc>
        <w:tc>
          <w:tcPr>
            <w:tcW w:w="270" w:type="dxa"/>
            <w:vAlign w:val="bottom"/>
          </w:tcPr>
          <w:p w14:paraId="3DC1B783" w14:textId="77777777" w:rsidR="00481575" w:rsidRPr="0039544D" w:rsidRDefault="00481575" w:rsidP="00481575">
            <w:pPr>
              <w:pStyle w:val="acctfourfigures"/>
              <w:tabs>
                <w:tab w:val="clear" w:pos="765"/>
                <w:tab w:val="decimal" w:pos="702"/>
              </w:tabs>
              <w:spacing w:line="240" w:lineRule="atLeast"/>
              <w:ind w:left="-108" w:right="-108"/>
              <w:rPr>
                <w:szCs w:val="22"/>
                <w:lang w:val="en-US"/>
              </w:rPr>
            </w:pPr>
          </w:p>
        </w:tc>
        <w:tc>
          <w:tcPr>
            <w:tcW w:w="1170" w:type="dxa"/>
            <w:vAlign w:val="bottom"/>
          </w:tcPr>
          <w:p w14:paraId="4BAA03FE" w14:textId="77777777" w:rsidR="00481575" w:rsidRPr="0039544D" w:rsidRDefault="00481575" w:rsidP="00481575">
            <w:pPr>
              <w:pStyle w:val="acctfourfigures"/>
              <w:tabs>
                <w:tab w:val="clear" w:pos="765"/>
                <w:tab w:val="decimal" w:pos="701"/>
              </w:tabs>
              <w:spacing w:line="240" w:lineRule="atLeast"/>
              <w:ind w:left="-108" w:right="-108"/>
              <w:rPr>
                <w:szCs w:val="22"/>
                <w:lang w:val="en-US"/>
              </w:rPr>
            </w:pPr>
          </w:p>
        </w:tc>
        <w:tc>
          <w:tcPr>
            <w:tcW w:w="260" w:type="dxa"/>
            <w:vAlign w:val="bottom"/>
          </w:tcPr>
          <w:p w14:paraId="5467F439" w14:textId="77777777" w:rsidR="00481575" w:rsidRPr="0039544D" w:rsidRDefault="00481575" w:rsidP="00481575">
            <w:pPr>
              <w:pStyle w:val="acctfourfigures"/>
              <w:tabs>
                <w:tab w:val="clear" w:pos="765"/>
                <w:tab w:val="decimal" w:pos="702"/>
              </w:tabs>
              <w:spacing w:line="240" w:lineRule="atLeast"/>
              <w:ind w:left="-108" w:right="-108"/>
              <w:rPr>
                <w:szCs w:val="22"/>
                <w:lang w:val="en-US"/>
              </w:rPr>
            </w:pPr>
          </w:p>
        </w:tc>
        <w:tc>
          <w:tcPr>
            <w:tcW w:w="1180" w:type="dxa"/>
            <w:vAlign w:val="bottom"/>
          </w:tcPr>
          <w:p w14:paraId="33111D74" w14:textId="77777777" w:rsidR="00481575" w:rsidRPr="0039544D" w:rsidRDefault="00481575" w:rsidP="00481575">
            <w:pPr>
              <w:pStyle w:val="acctfourfigures"/>
              <w:tabs>
                <w:tab w:val="clear" w:pos="765"/>
                <w:tab w:val="decimal" w:pos="950"/>
              </w:tabs>
              <w:spacing w:line="240" w:lineRule="atLeast"/>
              <w:ind w:left="-108" w:right="-108"/>
              <w:rPr>
                <w:szCs w:val="22"/>
                <w:lang w:val="en-US"/>
              </w:rPr>
            </w:pPr>
          </w:p>
        </w:tc>
        <w:tc>
          <w:tcPr>
            <w:tcW w:w="272" w:type="dxa"/>
            <w:vAlign w:val="bottom"/>
          </w:tcPr>
          <w:p w14:paraId="32A3B073" w14:textId="77777777" w:rsidR="00481575" w:rsidRPr="0039544D" w:rsidRDefault="00481575" w:rsidP="00481575">
            <w:pPr>
              <w:pStyle w:val="acctfourfigures"/>
              <w:tabs>
                <w:tab w:val="clear" w:pos="765"/>
                <w:tab w:val="decimal" w:pos="702"/>
              </w:tabs>
              <w:spacing w:line="240" w:lineRule="atLeast"/>
              <w:ind w:left="-108" w:right="-108"/>
              <w:rPr>
                <w:szCs w:val="22"/>
                <w:lang w:val="en-US"/>
              </w:rPr>
            </w:pPr>
          </w:p>
        </w:tc>
        <w:tc>
          <w:tcPr>
            <w:tcW w:w="1216" w:type="dxa"/>
            <w:vAlign w:val="bottom"/>
          </w:tcPr>
          <w:p w14:paraId="4CB5064A" w14:textId="77777777" w:rsidR="00481575" w:rsidRPr="0039544D" w:rsidRDefault="00481575" w:rsidP="00481575">
            <w:pPr>
              <w:pStyle w:val="acctfourfigures"/>
              <w:tabs>
                <w:tab w:val="clear" w:pos="765"/>
                <w:tab w:val="decimal" w:pos="880"/>
              </w:tabs>
              <w:spacing w:line="240" w:lineRule="atLeast"/>
              <w:ind w:left="-108" w:right="-108"/>
              <w:rPr>
                <w:szCs w:val="22"/>
                <w:lang w:val="en-US"/>
              </w:rPr>
            </w:pPr>
          </w:p>
        </w:tc>
      </w:tr>
      <w:tr w:rsidR="002F66C7" w:rsidRPr="0039544D" w14:paraId="29E40EEA" w14:textId="77777777" w:rsidTr="005E49AC">
        <w:trPr>
          <w:trHeight w:val="80"/>
        </w:trPr>
        <w:tc>
          <w:tcPr>
            <w:tcW w:w="3824" w:type="dxa"/>
            <w:vAlign w:val="bottom"/>
          </w:tcPr>
          <w:p w14:paraId="4839DBBF" w14:textId="15FCF692" w:rsidR="002F66C7" w:rsidRPr="0039544D" w:rsidRDefault="002F66C7" w:rsidP="002F66C7">
            <w:pPr>
              <w:spacing w:line="240" w:lineRule="atLeast"/>
              <w:ind w:right="-108"/>
              <w:rPr>
                <w:lang w:val="en-US"/>
              </w:rPr>
            </w:pPr>
            <w:r w:rsidRPr="0039544D">
              <w:rPr>
                <w:rFonts w:cs="Times New Roman"/>
              </w:rPr>
              <w:t>Subsidiar</w:t>
            </w:r>
            <w:r w:rsidR="005E49AC">
              <w:rPr>
                <w:rFonts w:cs="Times New Roman"/>
              </w:rPr>
              <w:t>ies</w:t>
            </w:r>
          </w:p>
        </w:tc>
        <w:tc>
          <w:tcPr>
            <w:tcW w:w="1169" w:type="dxa"/>
            <w:vAlign w:val="bottom"/>
          </w:tcPr>
          <w:p w14:paraId="6EAFFB30" w14:textId="48A5369B" w:rsidR="002F66C7" w:rsidRPr="0039544D" w:rsidRDefault="00405C4F" w:rsidP="0059259E">
            <w:pPr>
              <w:pStyle w:val="acctfourfigures"/>
              <w:tabs>
                <w:tab w:val="clear" w:pos="765"/>
                <w:tab w:val="decimal" w:pos="647"/>
              </w:tabs>
              <w:spacing w:line="240" w:lineRule="auto"/>
              <w:ind w:right="9"/>
              <w:rPr>
                <w:szCs w:val="22"/>
                <w:lang w:val="en-US"/>
              </w:rPr>
            </w:pPr>
            <w:r w:rsidRPr="0059259E">
              <w:rPr>
                <w:szCs w:val="22"/>
              </w:rPr>
              <w:t>-</w:t>
            </w:r>
          </w:p>
        </w:tc>
        <w:tc>
          <w:tcPr>
            <w:tcW w:w="270" w:type="dxa"/>
            <w:vAlign w:val="bottom"/>
          </w:tcPr>
          <w:p w14:paraId="7044413E" w14:textId="77777777" w:rsidR="002F66C7" w:rsidRPr="0039544D" w:rsidRDefault="002F66C7" w:rsidP="002F66C7">
            <w:pPr>
              <w:pStyle w:val="acctfourfigures"/>
              <w:tabs>
                <w:tab w:val="clear" w:pos="765"/>
                <w:tab w:val="decimal" w:pos="940"/>
              </w:tabs>
              <w:spacing w:line="240" w:lineRule="atLeast"/>
              <w:ind w:left="-108" w:right="-108"/>
              <w:rPr>
                <w:szCs w:val="22"/>
                <w:lang w:val="en-US"/>
              </w:rPr>
            </w:pPr>
          </w:p>
        </w:tc>
        <w:tc>
          <w:tcPr>
            <w:tcW w:w="1170" w:type="dxa"/>
          </w:tcPr>
          <w:p w14:paraId="0587DB71" w14:textId="01E3B1BA" w:rsidR="002F66C7" w:rsidRPr="0059259E" w:rsidRDefault="002F66C7" w:rsidP="0059259E">
            <w:pPr>
              <w:pStyle w:val="acctfourfigures"/>
              <w:tabs>
                <w:tab w:val="clear" w:pos="765"/>
                <w:tab w:val="decimal" w:pos="647"/>
              </w:tabs>
              <w:spacing w:line="240" w:lineRule="auto"/>
              <w:ind w:right="9"/>
              <w:rPr>
                <w:szCs w:val="22"/>
              </w:rPr>
            </w:pPr>
            <w:r w:rsidRPr="0059259E">
              <w:rPr>
                <w:szCs w:val="22"/>
              </w:rPr>
              <w:t>-</w:t>
            </w:r>
          </w:p>
        </w:tc>
        <w:tc>
          <w:tcPr>
            <w:tcW w:w="260" w:type="dxa"/>
            <w:vAlign w:val="bottom"/>
          </w:tcPr>
          <w:p w14:paraId="47FA3187" w14:textId="77777777" w:rsidR="002F66C7" w:rsidRPr="0039544D" w:rsidRDefault="002F66C7" w:rsidP="002F66C7">
            <w:pPr>
              <w:pStyle w:val="acctfourfigures"/>
              <w:tabs>
                <w:tab w:val="clear" w:pos="765"/>
                <w:tab w:val="decimal" w:pos="940"/>
              </w:tabs>
              <w:spacing w:line="240" w:lineRule="atLeast"/>
              <w:ind w:left="-108" w:right="-108"/>
              <w:rPr>
                <w:szCs w:val="22"/>
                <w:lang w:val="en-US"/>
              </w:rPr>
            </w:pPr>
          </w:p>
        </w:tc>
        <w:tc>
          <w:tcPr>
            <w:tcW w:w="1180" w:type="dxa"/>
            <w:vAlign w:val="bottom"/>
          </w:tcPr>
          <w:p w14:paraId="644AD9B7" w14:textId="633871ED" w:rsidR="002F66C7" w:rsidRPr="0039544D" w:rsidRDefault="00FC20FF" w:rsidP="002F66C7">
            <w:pPr>
              <w:pStyle w:val="acctfourfigures"/>
              <w:tabs>
                <w:tab w:val="clear" w:pos="765"/>
                <w:tab w:val="decimal" w:pos="940"/>
              </w:tabs>
              <w:spacing w:line="240" w:lineRule="atLeast"/>
              <w:ind w:left="-108" w:right="-108"/>
              <w:rPr>
                <w:szCs w:val="22"/>
                <w:lang w:val="en-US"/>
              </w:rPr>
            </w:pPr>
            <w:r>
              <w:rPr>
                <w:szCs w:val="22"/>
                <w:lang w:val="en-US"/>
              </w:rPr>
              <w:t>12,459</w:t>
            </w:r>
          </w:p>
        </w:tc>
        <w:tc>
          <w:tcPr>
            <w:tcW w:w="272" w:type="dxa"/>
            <w:vAlign w:val="bottom"/>
          </w:tcPr>
          <w:p w14:paraId="268F1ADF" w14:textId="77777777" w:rsidR="002F66C7" w:rsidRPr="0039544D" w:rsidRDefault="002F66C7" w:rsidP="002F66C7">
            <w:pPr>
              <w:pStyle w:val="acctfourfigures"/>
              <w:tabs>
                <w:tab w:val="clear" w:pos="765"/>
                <w:tab w:val="decimal" w:pos="940"/>
              </w:tabs>
              <w:spacing w:line="240" w:lineRule="atLeast"/>
              <w:ind w:left="-108" w:right="-108"/>
              <w:rPr>
                <w:szCs w:val="22"/>
                <w:lang w:val="en-US"/>
              </w:rPr>
            </w:pPr>
          </w:p>
        </w:tc>
        <w:tc>
          <w:tcPr>
            <w:tcW w:w="1216" w:type="dxa"/>
          </w:tcPr>
          <w:p w14:paraId="5B06AB3C" w14:textId="22AF426F" w:rsidR="002F66C7" w:rsidRPr="0039544D" w:rsidRDefault="002F66C7" w:rsidP="002F66C7">
            <w:pPr>
              <w:pStyle w:val="acctfourfigures"/>
              <w:tabs>
                <w:tab w:val="clear" w:pos="765"/>
                <w:tab w:val="decimal" w:pos="940"/>
              </w:tabs>
              <w:spacing w:line="240" w:lineRule="atLeast"/>
              <w:ind w:left="-108" w:right="-108"/>
              <w:rPr>
                <w:szCs w:val="22"/>
                <w:lang w:val="en-US"/>
              </w:rPr>
            </w:pPr>
            <w:r>
              <w:rPr>
                <w:szCs w:val="22"/>
                <w:lang w:val="en-US"/>
              </w:rPr>
              <w:t>4,122</w:t>
            </w:r>
          </w:p>
        </w:tc>
      </w:tr>
      <w:tr w:rsidR="00405C4F" w:rsidRPr="0039544D" w14:paraId="48D5AEF1" w14:textId="77777777" w:rsidTr="005E49AC">
        <w:trPr>
          <w:trHeight w:val="80"/>
        </w:trPr>
        <w:tc>
          <w:tcPr>
            <w:tcW w:w="3824" w:type="dxa"/>
            <w:vAlign w:val="bottom"/>
          </w:tcPr>
          <w:p w14:paraId="5ED424A0" w14:textId="4CDDB1FB" w:rsidR="00405C4F" w:rsidRPr="0039544D" w:rsidRDefault="00405C4F" w:rsidP="002F66C7">
            <w:pPr>
              <w:spacing w:line="240" w:lineRule="atLeast"/>
              <w:ind w:right="-108"/>
              <w:rPr>
                <w:rFonts w:cs="Times New Roman"/>
              </w:rPr>
            </w:pPr>
            <w:r>
              <w:rPr>
                <w:rFonts w:cs="Times New Roman"/>
              </w:rPr>
              <w:t>Associate</w:t>
            </w:r>
          </w:p>
        </w:tc>
        <w:tc>
          <w:tcPr>
            <w:tcW w:w="1169" w:type="dxa"/>
            <w:vAlign w:val="bottom"/>
          </w:tcPr>
          <w:p w14:paraId="0B8DE69E" w14:textId="1F78E4F1" w:rsidR="00405C4F" w:rsidRPr="0039544D" w:rsidRDefault="00405C4F" w:rsidP="002F66C7">
            <w:pPr>
              <w:pStyle w:val="acctfourfigures"/>
              <w:tabs>
                <w:tab w:val="clear" w:pos="765"/>
                <w:tab w:val="decimal" w:pos="940"/>
              </w:tabs>
              <w:spacing w:line="240" w:lineRule="atLeast"/>
              <w:ind w:left="-108" w:right="-108"/>
              <w:rPr>
                <w:szCs w:val="22"/>
                <w:lang w:val="en-US"/>
              </w:rPr>
            </w:pPr>
            <w:r>
              <w:rPr>
                <w:szCs w:val="22"/>
                <w:lang w:val="en-US"/>
              </w:rPr>
              <w:t>90</w:t>
            </w:r>
          </w:p>
        </w:tc>
        <w:tc>
          <w:tcPr>
            <w:tcW w:w="270" w:type="dxa"/>
            <w:vAlign w:val="bottom"/>
          </w:tcPr>
          <w:p w14:paraId="5DD502BB" w14:textId="77777777" w:rsidR="00405C4F" w:rsidRPr="0039544D" w:rsidRDefault="00405C4F" w:rsidP="002F66C7">
            <w:pPr>
              <w:pStyle w:val="acctfourfigures"/>
              <w:tabs>
                <w:tab w:val="clear" w:pos="765"/>
                <w:tab w:val="decimal" w:pos="940"/>
              </w:tabs>
              <w:spacing w:line="240" w:lineRule="atLeast"/>
              <w:ind w:left="-108" w:right="-108"/>
              <w:rPr>
                <w:szCs w:val="22"/>
                <w:lang w:val="en-US"/>
              </w:rPr>
            </w:pPr>
          </w:p>
        </w:tc>
        <w:tc>
          <w:tcPr>
            <w:tcW w:w="1170" w:type="dxa"/>
          </w:tcPr>
          <w:p w14:paraId="4FD696C6" w14:textId="73812A15" w:rsidR="00405C4F" w:rsidRPr="0059259E" w:rsidRDefault="00405C4F" w:rsidP="0059259E">
            <w:pPr>
              <w:pStyle w:val="acctfourfigures"/>
              <w:tabs>
                <w:tab w:val="clear" w:pos="765"/>
                <w:tab w:val="decimal" w:pos="647"/>
              </w:tabs>
              <w:spacing w:line="240" w:lineRule="auto"/>
              <w:ind w:right="9"/>
              <w:rPr>
                <w:szCs w:val="22"/>
              </w:rPr>
            </w:pPr>
            <w:r w:rsidRPr="0059259E">
              <w:rPr>
                <w:szCs w:val="22"/>
              </w:rPr>
              <w:t>-</w:t>
            </w:r>
          </w:p>
        </w:tc>
        <w:tc>
          <w:tcPr>
            <w:tcW w:w="260" w:type="dxa"/>
            <w:vAlign w:val="bottom"/>
          </w:tcPr>
          <w:p w14:paraId="766317C6" w14:textId="77777777" w:rsidR="00405C4F" w:rsidRPr="0039544D" w:rsidRDefault="00405C4F" w:rsidP="002F66C7">
            <w:pPr>
              <w:pStyle w:val="acctfourfigures"/>
              <w:tabs>
                <w:tab w:val="clear" w:pos="765"/>
                <w:tab w:val="decimal" w:pos="940"/>
              </w:tabs>
              <w:spacing w:line="240" w:lineRule="atLeast"/>
              <w:ind w:left="-108" w:right="-108"/>
              <w:rPr>
                <w:szCs w:val="22"/>
                <w:lang w:val="en-US"/>
              </w:rPr>
            </w:pPr>
          </w:p>
        </w:tc>
        <w:tc>
          <w:tcPr>
            <w:tcW w:w="1180" w:type="dxa"/>
            <w:vAlign w:val="bottom"/>
          </w:tcPr>
          <w:p w14:paraId="5293EBB5" w14:textId="602D2778" w:rsidR="00405C4F" w:rsidRDefault="00405C4F" w:rsidP="002F66C7">
            <w:pPr>
              <w:pStyle w:val="acctfourfigures"/>
              <w:tabs>
                <w:tab w:val="clear" w:pos="765"/>
                <w:tab w:val="decimal" w:pos="940"/>
              </w:tabs>
              <w:spacing w:line="240" w:lineRule="atLeast"/>
              <w:ind w:left="-108" w:right="-108"/>
              <w:rPr>
                <w:szCs w:val="22"/>
                <w:lang w:val="en-US"/>
              </w:rPr>
            </w:pPr>
            <w:r>
              <w:rPr>
                <w:szCs w:val="22"/>
                <w:lang w:val="en-US"/>
              </w:rPr>
              <w:t>90</w:t>
            </w:r>
          </w:p>
        </w:tc>
        <w:tc>
          <w:tcPr>
            <w:tcW w:w="272" w:type="dxa"/>
            <w:vAlign w:val="bottom"/>
          </w:tcPr>
          <w:p w14:paraId="0FC6646F" w14:textId="77777777" w:rsidR="00405C4F" w:rsidRPr="0039544D" w:rsidRDefault="00405C4F" w:rsidP="002F66C7">
            <w:pPr>
              <w:pStyle w:val="acctfourfigures"/>
              <w:tabs>
                <w:tab w:val="clear" w:pos="765"/>
                <w:tab w:val="decimal" w:pos="940"/>
              </w:tabs>
              <w:spacing w:line="240" w:lineRule="atLeast"/>
              <w:ind w:left="-108" w:right="-108"/>
              <w:rPr>
                <w:szCs w:val="22"/>
                <w:lang w:val="en-US"/>
              </w:rPr>
            </w:pPr>
          </w:p>
        </w:tc>
        <w:tc>
          <w:tcPr>
            <w:tcW w:w="1216" w:type="dxa"/>
          </w:tcPr>
          <w:p w14:paraId="4907BC75" w14:textId="3F501809" w:rsidR="00405C4F" w:rsidRDefault="00405C4F" w:rsidP="0059259E">
            <w:pPr>
              <w:pStyle w:val="acctfourfigures"/>
              <w:tabs>
                <w:tab w:val="clear" w:pos="765"/>
                <w:tab w:val="decimal" w:pos="647"/>
              </w:tabs>
              <w:spacing w:line="240" w:lineRule="auto"/>
              <w:ind w:right="9"/>
              <w:rPr>
                <w:szCs w:val="22"/>
                <w:lang w:val="en-US"/>
              </w:rPr>
            </w:pPr>
            <w:r w:rsidRPr="0059259E">
              <w:rPr>
                <w:szCs w:val="22"/>
              </w:rPr>
              <w:t>-</w:t>
            </w:r>
          </w:p>
        </w:tc>
      </w:tr>
      <w:tr w:rsidR="005E49AC" w:rsidRPr="0039544D" w14:paraId="684CB453" w14:textId="77777777" w:rsidTr="005E49AC">
        <w:tc>
          <w:tcPr>
            <w:tcW w:w="3824" w:type="dxa"/>
            <w:vAlign w:val="bottom"/>
          </w:tcPr>
          <w:p w14:paraId="50F10384" w14:textId="4D741976" w:rsidR="005E49AC" w:rsidRPr="0039544D" w:rsidRDefault="005E49AC" w:rsidP="002F66C7">
            <w:pPr>
              <w:spacing w:line="240" w:lineRule="atLeast"/>
              <w:ind w:right="-108"/>
              <w:rPr>
                <w:rFonts w:cs="Times New Roman"/>
              </w:rPr>
            </w:pPr>
            <w:r w:rsidRPr="0039544D">
              <w:rPr>
                <w:rFonts w:cs="Times New Roman"/>
              </w:rPr>
              <w:t xml:space="preserve">Other related parties </w:t>
            </w:r>
          </w:p>
        </w:tc>
        <w:tc>
          <w:tcPr>
            <w:tcW w:w="1169" w:type="dxa"/>
            <w:tcBorders>
              <w:bottom w:val="single" w:sz="4" w:space="0" w:color="auto"/>
            </w:tcBorders>
          </w:tcPr>
          <w:p w14:paraId="4920C695" w14:textId="625F0E32" w:rsidR="005E49AC" w:rsidRPr="0039544D" w:rsidRDefault="00357328" w:rsidP="002F66C7">
            <w:pPr>
              <w:pStyle w:val="acctfourfigures"/>
              <w:tabs>
                <w:tab w:val="clear" w:pos="765"/>
                <w:tab w:val="decimal" w:pos="940"/>
              </w:tabs>
              <w:spacing w:line="240" w:lineRule="atLeast"/>
              <w:ind w:left="-108" w:right="-108"/>
              <w:rPr>
                <w:szCs w:val="22"/>
                <w:lang w:val="en-US"/>
              </w:rPr>
            </w:pPr>
            <w:r>
              <w:rPr>
                <w:szCs w:val="22"/>
                <w:lang w:val="en-US"/>
              </w:rPr>
              <w:t>2,011</w:t>
            </w:r>
          </w:p>
        </w:tc>
        <w:tc>
          <w:tcPr>
            <w:tcW w:w="270" w:type="dxa"/>
          </w:tcPr>
          <w:p w14:paraId="096F14A1" w14:textId="77777777"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1170" w:type="dxa"/>
            <w:tcBorders>
              <w:bottom w:val="single" w:sz="4" w:space="0" w:color="auto"/>
            </w:tcBorders>
          </w:tcPr>
          <w:p w14:paraId="05771772" w14:textId="12AA8498" w:rsidR="005E49AC" w:rsidRPr="0039544D" w:rsidRDefault="00FC20FF" w:rsidP="0059259E">
            <w:pPr>
              <w:pStyle w:val="acctfourfigures"/>
              <w:tabs>
                <w:tab w:val="clear" w:pos="765"/>
                <w:tab w:val="decimal" w:pos="940"/>
              </w:tabs>
              <w:spacing w:line="240" w:lineRule="atLeast"/>
              <w:ind w:left="-108" w:right="-108"/>
              <w:rPr>
                <w:szCs w:val="22"/>
                <w:lang w:val="en-US"/>
              </w:rPr>
            </w:pPr>
            <w:r>
              <w:rPr>
                <w:szCs w:val="22"/>
                <w:lang w:val="en-US"/>
              </w:rPr>
              <w:t xml:space="preserve"> </w:t>
            </w:r>
            <w:r w:rsidR="005E49AC">
              <w:rPr>
                <w:szCs w:val="22"/>
                <w:lang w:val="en-US"/>
              </w:rPr>
              <w:t>1,091</w:t>
            </w:r>
          </w:p>
        </w:tc>
        <w:tc>
          <w:tcPr>
            <w:tcW w:w="260" w:type="dxa"/>
          </w:tcPr>
          <w:p w14:paraId="44CB114F" w14:textId="77777777"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1180" w:type="dxa"/>
            <w:tcBorders>
              <w:bottom w:val="single" w:sz="4" w:space="0" w:color="auto"/>
            </w:tcBorders>
          </w:tcPr>
          <w:p w14:paraId="3D63D393" w14:textId="7F66934C" w:rsidR="005E49AC" w:rsidRPr="0039544D" w:rsidRDefault="00FC20FF" w:rsidP="002F66C7">
            <w:pPr>
              <w:pStyle w:val="acctfourfigures"/>
              <w:tabs>
                <w:tab w:val="clear" w:pos="765"/>
                <w:tab w:val="decimal" w:pos="940"/>
              </w:tabs>
              <w:spacing w:line="240" w:lineRule="atLeast"/>
              <w:ind w:left="-108" w:right="-108"/>
              <w:rPr>
                <w:szCs w:val="22"/>
                <w:lang w:val="en-US"/>
              </w:rPr>
            </w:pPr>
            <w:r>
              <w:rPr>
                <w:szCs w:val="22"/>
                <w:lang w:val="en-US"/>
              </w:rPr>
              <w:t>360</w:t>
            </w:r>
          </w:p>
        </w:tc>
        <w:tc>
          <w:tcPr>
            <w:tcW w:w="272" w:type="dxa"/>
          </w:tcPr>
          <w:p w14:paraId="39B87A01" w14:textId="77777777"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1216" w:type="dxa"/>
            <w:tcBorders>
              <w:bottom w:val="single" w:sz="4" w:space="0" w:color="auto"/>
            </w:tcBorders>
          </w:tcPr>
          <w:p w14:paraId="752D5CC4" w14:textId="281F8806" w:rsidR="005E49AC" w:rsidRPr="0039544D" w:rsidRDefault="005E49AC" w:rsidP="0059259E">
            <w:pPr>
              <w:pStyle w:val="acctfourfigures"/>
              <w:tabs>
                <w:tab w:val="clear" w:pos="765"/>
                <w:tab w:val="decimal" w:pos="940"/>
              </w:tabs>
              <w:spacing w:line="240" w:lineRule="atLeast"/>
              <w:ind w:left="-108" w:right="-108"/>
              <w:rPr>
                <w:szCs w:val="22"/>
                <w:lang w:val="en-US"/>
              </w:rPr>
            </w:pPr>
            <w:r>
              <w:rPr>
                <w:szCs w:val="22"/>
                <w:lang w:val="en-US"/>
              </w:rPr>
              <w:t>957</w:t>
            </w:r>
          </w:p>
        </w:tc>
      </w:tr>
      <w:tr w:rsidR="005E49AC" w:rsidRPr="0039544D" w14:paraId="75F99573" w14:textId="77777777" w:rsidTr="005E49AC">
        <w:tc>
          <w:tcPr>
            <w:tcW w:w="3824" w:type="dxa"/>
            <w:vAlign w:val="bottom"/>
          </w:tcPr>
          <w:p w14:paraId="546A81B8" w14:textId="7CCCCBFD" w:rsidR="005E49AC" w:rsidRPr="0039544D" w:rsidRDefault="005E49AC" w:rsidP="002F66C7">
            <w:pPr>
              <w:spacing w:line="240" w:lineRule="atLeast"/>
              <w:ind w:right="-108"/>
              <w:rPr>
                <w:rFonts w:cs="Times New Roman"/>
              </w:rPr>
            </w:pPr>
            <w:r w:rsidRPr="0039544D">
              <w:rPr>
                <w:rFonts w:cs="Times New Roman"/>
                <w:b/>
                <w:bCs/>
              </w:rPr>
              <w:t>Total</w:t>
            </w:r>
          </w:p>
        </w:tc>
        <w:tc>
          <w:tcPr>
            <w:tcW w:w="1169" w:type="dxa"/>
            <w:tcBorders>
              <w:top w:val="single" w:sz="4" w:space="0" w:color="auto"/>
              <w:bottom w:val="double" w:sz="4" w:space="0" w:color="auto"/>
            </w:tcBorders>
          </w:tcPr>
          <w:p w14:paraId="14FF4710" w14:textId="625A25EB" w:rsidR="005E49AC" w:rsidRPr="00405C4F" w:rsidRDefault="00357328" w:rsidP="002F66C7">
            <w:pPr>
              <w:pStyle w:val="acctfourfigures"/>
              <w:tabs>
                <w:tab w:val="clear" w:pos="765"/>
                <w:tab w:val="decimal" w:pos="940"/>
              </w:tabs>
              <w:spacing w:line="240" w:lineRule="atLeast"/>
              <w:ind w:left="-108" w:right="-108"/>
              <w:rPr>
                <w:b/>
                <w:bCs/>
                <w:szCs w:val="22"/>
                <w:lang w:val="en-US"/>
              </w:rPr>
            </w:pPr>
            <w:r>
              <w:rPr>
                <w:b/>
                <w:bCs/>
                <w:szCs w:val="22"/>
                <w:lang w:val="en-US"/>
              </w:rPr>
              <w:t>2,101</w:t>
            </w:r>
          </w:p>
        </w:tc>
        <w:tc>
          <w:tcPr>
            <w:tcW w:w="270" w:type="dxa"/>
          </w:tcPr>
          <w:p w14:paraId="2055F4C6" w14:textId="77777777" w:rsidR="005E49AC" w:rsidRPr="0059259E" w:rsidRDefault="005E49AC" w:rsidP="002F66C7">
            <w:pPr>
              <w:pStyle w:val="acctfourfigures"/>
              <w:tabs>
                <w:tab w:val="clear" w:pos="765"/>
                <w:tab w:val="decimal" w:pos="940"/>
              </w:tabs>
              <w:spacing w:line="240" w:lineRule="atLeast"/>
              <w:ind w:left="-108" w:right="-108"/>
              <w:rPr>
                <w:b/>
                <w:bCs/>
                <w:szCs w:val="22"/>
                <w:lang w:val="en-US"/>
              </w:rPr>
            </w:pPr>
          </w:p>
        </w:tc>
        <w:tc>
          <w:tcPr>
            <w:tcW w:w="1170" w:type="dxa"/>
            <w:tcBorders>
              <w:top w:val="single" w:sz="4" w:space="0" w:color="auto"/>
              <w:bottom w:val="double" w:sz="4" w:space="0" w:color="auto"/>
            </w:tcBorders>
          </w:tcPr>
          <w:p w14:paraId="1C9C201B" w14:textId="5007F0B9" w:rsidR="005E49AC" w:rsidRPr="0059259E" w:rsidRDefault="005E49AC" w:rsidP="0059259E">
            <w:pPr>
              <w:pStyle w:val="acctfourfigures"/>
              <w:tabs>
                <w:tab w:val="clear" w:pos="765"/>
                <w:tab w:val="decimal" w:pos="940"/>
              </w:tabs>
              <w:spacing w:line="240" w:lineRule="atLeast"/>
              <w:ind w:left="-108" w:right="-108"/>
              <w:rPr>
                <w:b/>
                <w:bCs/>
                <w:szCs w:val="22"/>
                <w:lang w:val="en-US"/>
              </w:rPr>
            </w:pPr>
            <w:r>
              <w:rPr>
                <w:b/>
                <w:bCs/>
                <w:szCs w:val="22"/>
                <w:lang w:val="en-US"/>
              </w:rPr>
              <w:t>1,091</w:t>
            </w:r>
          </w:p>
        </w:tc>
        <w:tc>
          <w:tcPr>
            <w:tcW w:w="260" w:type="dxa"/>
          </w:tcPr>
          <w:p w14:paraId="2C886CEC" w14:textId="77777777"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1180" w:type="dxa"/>
            <w:tcBorders>
              <w:top w:val="single" w:sz="4" w:space="0" w:color="auto"/>
              <w:bottom w:val="double" w:sz="4" w:space="0" w:color="auto"/>
            </w:tcBorders>
          </w:tcPr>
          <w:p w14:paraId="08C76DA8" w14:textId="1065D3C9" w:rsidR="005E49AC" w:rsidRPr="00405C4F" w:rsidRDefault="00FC20FF" w:rsidP="002F66C7">
            <w:pPr>
              <w:pStyle w:val="acctfourfigures"/>
              <w:tabs>
                <w:tab w:val="clear" w:pos="765"/>
                <w:tab w:val="decimal" w:pos="940"/>
              </w:tabs>
              <w:spacing w:line="240" w:lineRule="atLeast"/>
              <w:ind w:left="-108" w:right="-108"/>
              <w:rPr>
                <w:b/>
                <w:bCs/>
                <w:szCs w:val="22"/>
                <w:lang w:val="en-US"/>
              </w:rPr>
            </w:pPr>
            <w:r w:rsidRPr="00405C4F">
              <w:rPr>
                <w:b/>
                <w:bCs/>
                <w:szCs w:val="22"/>
                <w:lang w:val="en-US"/>
              </w:rPr>
              <w:t>12,909</w:t>
            </w:r>
          </w:p>
        </w:tc>
        <w:tc>
          <w:tcPr>
            <w:tcW w:w="272" w:type="dxa"/>
          </w:tcPr>
          <w:p w14:paraId="65C68A4A" w14:textId="77777777" w:rsidR="005E49AC" w:rsidRPr="00405C4F" w:rsidRDefault="005E49AC" w:rsidP="002F66C7">
            <w:pPr>
              <w:pStyle w:val="acctfourfigures"/>
              <w:tabs>
                <w:tab w:val="clear" w:pos="765"/>
                <w:tab w:val="decimal" w:pos="940"/>
              </w:tabs>
              <w:spacing w:line="240" w:lineRule="atLeast"/>
              <w:ind w:left="-108" w:right="-108"/>
              <w:rPr>
                <w:b/>
                <w:bCs/>
                <w:szCs w:val="22"/>
                <w:lang w:val="en-US"/>
              </w:rPr>
            </w:pPr>
          </w:p>
        </w:tc>
        <w:tc>
          <w:tcPr>
            <w:tcW w:w="1216" w:type="dxa"/>
            <w:tcBorders>
              <w:top w:val="single" w:sz="4" w:space="0" w:color="auto"/>
              <w:bottom w:val="double" w:sz="4" w:space="0" w:color="auto"/>
            </w:tcBorders>
          </w:tcPr>
          <w:p w14:paraId="0CB424EF" w14:textId="6CECDCCE" w:rsidR="005E49AC" w:rsidRPr="0039544D" w:rsidRDefault="005E49AC" w:rsidP="0059259E">
            <w:pPr>
              <w:pStyle w:val="acctfourfigures"/>
              <w:tabs>
                <w:tab w:val="clear" w:pos="765"/>
                <w:tab w:val="decimal" w:pos="940"/>
              </w:tabs>
              <w:spacing w:line="240" w:lineRule="atLeast"/>
              <w:ind w:left="-108" w:right="-108"/>
              <w:rPr>
                <w:szCs w:val="22"/>
                <w:lang w:val="en-US"/>
              </w:rPr>
            </w:pPr>
            <w:r>
              <w:rPr>
                <w:b/>
                <w:bCs/>
                <w:szCs w:val="22"/>
                <w:lang w:val="en-US"/>
              </w:rPr>
              <w:t>5,079</w:t>
            </w:r>
          </w:p>
        </w:tc>
      </w:tr>
      <w:tr w:rsidR="005E49AC" w:rsidRPr="0039544D" w14:paraId="63E6AC52" w14:textId="77777777" w:rsidTr="005E49AC">
        <w:tc>
          <w:tcPr>
            <w:tcW w:w="3824" w:type="dxa"/>
            <w:vAlign w:val="bottom"/>
          </w:tcPr>
          <w:p w14:paraId="7F78D0CD" w14:textId="05BD580C" w:rsidR="005E49AC" w:rsidRPr="0039544D" w:rsidRDefault="005E49AC" w:rsidP="002F66C7">
            <w:pPr>
              <w:spacing w:line="240" w:lineRule="atLeast"/>
              <w:ind w:right="-108"/>
              <w:rPr>
                <w:rFonts w:cs="Times New Roman"/>
              </w:rPr>
            </w:pPr>
          </w:p>
        </w:tc>
        <w:tc>
          <w:tcPr>
            <w:tcW w:w="1169" w:type="dxa"/>
            <w:tcBorders>
              <w:top w:val="single" w:sz="4" w:space="0" w:color="auto"/>
            </w:tcBorders>
          </w:tcPr>
          <w:p w14:paraId="58EF32F2" w14:textId="5BD26692"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270" w:type="dxa"/>
          </w:tcPr>
          <w:p w14:paraId="6B824C19" w14:textId="77777777"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1170" w:type="dxa"/>
            <w:tcBorders>
              <w:top w:val="single" w:sz="4" w:space="0" w:color="auto"/>
            </w:tcBorders>
          </w:tcPr>
          <w:p w14:paraId="00AE414A" w14:textId="4BE76F25"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260" w:type="dxa"/>
          </w:tcPr>
          <w:p w14:paraId="380B5E11" w14:textId="77777777"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1180" w:type="dxa"/>
            <w:tcBorders>
              <w:top w:val="single" w:sz="4" w:space="0" w:color="auto"/>
            </w:tcBorders>
          </w:tcPr>
          <w:p w14:paraId="27249622" w14:textId="7F154B45"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272" w:type="dxa"/>
          </w:tcPr>
          <w:p w14:paraId="41A06121" w14:textId="77777777"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1216" w:type="dxa"/>
            <w:tcBorders>
              <w:top w:val="single" w:sz="4" w:space="0" w:color="auto"/>
            </w:tcBorders>
          </w:tcPr>
          <w:p w14:paraId="40BB1378" w14:textId="089FAD6B" w:rsidR="005E49AC" w:rsidRPr="0039544D" w:rsidRDefault="005E49AC" w:rsidP="002F66C7">
            <w:pPr>
              <w:pStyle w:val="acctfourfigures"/>
              <w:tabs>
                <w:tab w:val="clear" w:pos="765"/>
                <w:tab w:val="decimal" w:pos="940"/>
              </w:tabs>
              <w:spacing w:line="240" w:lineRule="atLeast"/>
              <w:ind w:left="-108" w:right="-108"/>
              <w:rPr>
                <w:szCs w:val="22"/>
                <w:lang w:val="en-US"/>
              </w:rPr>
            </w:pPr>
          </w:p>
        </w:tc>
      </w:tr>
      <w:tr w:rsidR="005E49AC" w:rsidRPr="0039544D" w14:paraId="4177C0EE" w14:textId="77777777" w:rsidTr="005E49AC">
        <w:tc>
          <w:tcPr>
            <w:tcW w:w="3824" w:type="dxa"/>
            <w:vAlign w:val="bottom"/>
          </w:tcPr>
          <w:p w14:paraId="76A0785D" w14:textId="761F6B42" w:rsidR="005E49AC" w:rsidRPr="0039544D" w:rsidRDefault="005E49AC" w:rsidP="002F66C7">
            <w:pPr>
              <w:spacing w:line="240" w:lineRule="atLeast"/>
              <w:ind w:right="-108"/>
              <w:rPr>
                <w:rFonts w:cs="Times New Roman"/>
                <w:b/>
                <w:bCs/>
              </w:rPr>
            </w:pPr>
            <w:r w:rsidRPr="0039544D">
              <w:rPr>
                <w:rFonts w:cs="Times New Roman"/>
                <w:b/>
                <w:bCs/>
                <w:i/>
                <w:iCs/>
              </w:rPr>
              <w:t>Other receivables</w:t>
            </w:r>
          </w:p>
        </w:tc>
        <w:tc>
          <w:tcPr>
            <w:tcW w:w="1169" w:type="dxa"/>
          </w:tcPr>
          <w:p w14:paraId="05368764" w14:textId="5FA8B5BF" w:rsidR="005E49AC" w:rsidRPr="0039544D" w:rsidRDefault="005E49AC" w:rsidP="002F66C7">
            <w:pPr>
              <w:pStyle w:val="acctfourfigures"/>
              <w:tabs>
                <w:tab w:val="clear" w:pos="765"/>
                <w:tab w:val="decimal" w:pos="940"/>
              </w:tabs>
              <w:spacing w:line="240" w:lineRule="atLeast"/>
              <w:ind w:left="-108" w:right="-108"/>
              <w:rPr>
                <w:b/>
                <w:bCs/>
                <w:szCs w:val="22"/>
                <w:cs/>
                <w:lang w:val="en-US" w:bidi="th-TH"/>
              </w:rPr>
            </w:pPr>
          </w:p>
        </w:tc>
        <w:tc>
          <w:tcPr>
            <w:tcW w:w="270" w:type="dxa"/>
          </w:tcPr>
          <w:p w14:paraId="17F4C7B2" w14:textId="77777777" w:rsidR="005E49AC" w:rsidRPr="0039544D" w:rsidRDefault="005E49AC" w:rsidP="002F66C7">
            <w:pPr>
              <w:tabs>
                <w:tab w:val="decimal" w:pos="940"/>
              </w:tabs>
              <w:rPr>
                <w:rFonts w:cs="Times New Roman"/>
                <w:b/>
                <w:bCs/>
              </w:rPr>
            </w:pPr>
          </w:p>
        </w:tc>
        <w:tc>
          <w:tcPr>
            <w:tcW w:w="1170" w:type="dxa"/>
          </w:tcPr>
          <w:p w14:paraId="249DAC44" w14:textId="2E62A79B" w:rsidR="005E49AC" w:rsidRPr="0039544D" w:rsidRDefault="005E49AC" w:rsidP="002F66C7">
            <w:pPr>
              <w:pStyle w:val="acctfourfigures"/>
              <w:tabs>
                <w:tab w:val="clear" w:pos="765"/>
                <w:tab w:val="decimal" w:pos="940"/>
              </w:tabs>
              <w:spacing w:line="240" w:lineRule="atLeast"/>
              <w:ind w:left="-108" w:right="-108"/>
              <w:rPr>
                <w:b/>
                <w:bCs/>
                <w:szCs w:val="22"/>
                <w:lang w:val="en-US"/>
              </w:rPr>
            </w:pPr>
          </w:p>
        </w:tc>
        <w:tc>
          <w:tcPr>
            <w:tcW w:w="260" w:type="dxa"/>
          </w:tcPr>
          <w:p w14:paraId="4FE673CF" w14:textId="77777777" w:rsidR="005E49AC" w:rsidRPr="0039544D" w:rsidRDefault="005E49AC" w:rsidP="002F66C7">
            <w:pPr>
              <w:tabs>
                <w:tab w:val="decimal" w:pos="940"/>
              </w:tabs>
              <w:rPr>
                <w:rFonts w:cs="Times New Roman"/>
                <w:b/>
                <w:bCs/>
              </w:rPr>
            </w:pPr>
          </w:p>
        </w:tc>
        <w:tc>
          <w:tcPr>
            <w:tcW w:w="1180" w:type="dxa"/>
          </w:tcPr>
          <w:p w14:paraId="56F5B480" w14:textId="29C504EC" w:rsidR="005E49AC" w:rsidRPr="0039544D" w:rsidRDefault="005E49AC" w:rsidP="002F66C7">
            <w:pPr>
              <w:pStyle w:val="acctfourfigures"/>
              <w:tabs>
                <w:tab w:val="clear" w:pos="765"/>
                <w:tab w:val="decimal" w:pos="940"/>
              </w:tabs>
              <w:spacing w:line="240" w:lineRule="atLeast"/>
              <w:ind w:left="-108" w:right="-108"/>
              <w:rPr>
                <w:b/>
                <w:bCs/>
                <w:szCs w:val="22"/>
                <w:lang w:val="en-US"/>
              </w:rPr>
            </w:pPr>
          </w:p>
        </w:tc>
        <w:tc>
          <w:tcPr>
            <w:tcW w:w="272" w:type="dxa"/>
          </w:tcPr>
          <w:p w14:paraId="2B1A6659" w14:textId="77777777" w:rsidR="005E49AC" w:rsidRPr="0039544D" w:rsidRDefault="005E49AC" w:rsidP="002F66C7">
            <w:pPr>
              <w:tabs>
                <w:tab w:val="decimal" w:pos="940"/>
              </w:tabs>
              <w:rPr>
                <w:rFonts w:cs="Times New Roman"/>
                <w:b/>
                <w:bCs/>
              </w:rPr>
            </w:pPr>
          </w:p>
        </w:tc>
        <w:tc>
          <w:tcPr>
            <w:tcW w:w="1216" w:type="dxa"/>
          </w:tcPr>
          <w:p w14:paraId="2ED521A0" w14:textId="19C4BD0D" w:rsidR="005E49AC" w:rsidRPr="0039544D" w:rsidRDefault="005E49AC" w:rsidP="002F66C7">
            <w:pPr>
              <w:pStyle w:val="acctfourfigures"/>
              <w:tabs>
                <w:tab w:val="clear" w:pos="765"/>
                <w:tab w:val="decimal" w:pos="940"/>
              </w:tabs>
              <w:spacing w:line="240" w:lineRule="atLeast"/>
              <w:ind w:left="-108" w:right="-108"/>
              <w:rPr>
                <w:b/>
                <w:bCs/>
                <w:szCs w:val="22"/>
                <w:lang w:val="en-US"/>
              </w:rPr>
            </w:pPr>
          </w:p>
        </w:tc>
      </w:tr>
      <w:tr w:rsidR="005E49AC" w:rsidRPr="0039544D" w14:paraId="75982DB1" w14:textId="77777777" w:rsidTr="005E49AC">
        <w:tc>
          <w:tcPr>
            <w:tcW w:w="3824" w:type="dxa"/>
            <w:vAlign w:val="bottom"/>
          </w:tcPr>
          <w:p w14:paraId="1466AA72" w14:textId="12F3B5A6" w:rsidR="005E49AC" w:rsidRPr="0039544D" w:rsidRDefault="005E49AC" w:rsidP="002F66C7">
            <w:pPr>
              <w:spacing w:line="240" w:lineRule="auto"/>
              <w:ind w:right="-108"/>
              <w:rPr>
                <w:rFonts w:cs="Times New Roman"/>
                <w:b/>
                <w:bCs/>
              </w:rPr>
            </w:pPr>
            <w:r w:rsidRPr="0039544D">
              <w:rPr>
                <w:rFonts w:cs="Times New Roman"/>
              </w:rPr>
              <w:t>Subsidiar</w:t>
            </w:r>
            <w:r w:rsidR="0059259E">
              <w:rPr>
                <w:rFonts w:cs="Times New Roman"/>
              </w:rPr>
              <w:t>y</w:t>
            </w:r>
          </w:p>
        </w:tc>
        <w:tc>
          <w:tcPr>
            <w:tcW w:w="1169" w:type="dxa"/>
            <w:tcBorders>
              <w:bottom w:val="single" w:sz="4" w:space="0" w:color="auto"/>
            </w:tcBorders>
            <w:vAlign w:val="bottom"/>
          </w:tcPr>
          <w:p w14:paraId="41A584AC" w14:textId="19676446" w:rsidR="005E49AC" w:rsidRPr="0039544D" w:rsidRDefault="00D97233" w:rsidP="0059259E">
            <w:pPr>
              <w:pStyle w:val="acctfourfigures"/>
              <w:tabs>
                <w:tab w:val="clear" w:pos="765"/>
                <w:tab w:val="decimal" w:pos="647"/>
              </w:tabs>
              <w:spacing w:line="240" w:lineRule="auto"/>
              <w:ind w:right="9"/>
              <w:rPr>
                <w:b/>
                <w:bCs/>
                <w:szCs w:val="22"/>
                <w:lang w:val="en-US" w:bidi="th-TH"/>
              </w:rPr>
            </w:pPr>
            <w:r w:rsidRPr="0059259E">
              <w:rPr>
                <w:szCs w:val="22"/>
              </w:rPr>
              <w:t>-</w:t>
            </w:r>
          </w:p>
        </w:tc>
        <w:tc>
          <w:tcPr>
            <w:tcW w:w="270" w:type="dxa"/>
            <w:vAlign w:val="bottom"/>
          </w:tcPr>
          <w:p w14:paraId="05DF893D" w14:textId="77777777" w:rsidR="005E49AC" w:rsidRPr="0039544D" w:rsidRDefault="005E49AC" w:rsidP="002F66C7">
            <w:pPr>
              <w:tabs>
                <w:tab w:val="decimal" w:pos="940"/>
              </w:tabs>
              <w:spacing w:line="240" w:lineRule="auto"/>
              <w:rPr>
                <w:rFonts w:cs="Times New Roman"/>
                <w:b/>
                <w:bCs/>
              </w:rPr>
            </w:pPr>
          </w:p>
        </w:tc>
        <w:tc>
          <w:tcPr>
            <w:tcW w:w="1170" w:type="dxa"/>
            <w:tcBorders>
              <w:bottom w:val="single" w:sz="4" w:space="0" w:color="auto"/>
            </w:tcBorders>
          </w:tcPr>
          <w:p w14:paraId="6BA098F6" w14:textId="561A538D" w:rsidR="005E49AC" w:rsidRPr="0039544D" w:rsidRDefault="00405C4F" w:rsidP="0059259E">
            <w:pPr>
              <w:pStyle w:val="acctfourfigures"/>
              <w:tabs>
                <w:tab w:val="clear" w:pos="765"/>
                <w:tab w:val="decimal" w:pos="647"/>
              </w:tabs>
              <w:spacing w:line="240" w:lineRule="auto"/>
              <w:ind w:right="9"/>
              <w:rPr>
                <w:b/>
                <w:bCs/>
                <w:szCs w:val="22"/>
                <w:lang w:val="en-US"/>
              </w:rPr>
            </w:pPr>
            <w:r w:rsidRPr="0059259E">
              <w:rPr>
                <w:szCs w:val="22"/>
              </w:rPr>
              <w:t>-</w:t>
            </w:r>
          </w:p>
        </w:tc>
        <w:tc>
          <w:tcPr>
            <w:tcW w:w="260" w:type="dxa"/>
          </w:tcPr>
          <w:p w14:paraId="0B19113A" w14:textId="77777777" w:rsidR="005E49AC" w:rsidRPr="0039544D" w:rsidRDefault="005E49AC" w:rsidP="002F66C7">
            <w:pPr>
              <w:tabs>
                <w:tab w:val="decimal" w:pos="940"/>
              </w:tabs>
              <w:spacing w:line="240" w:lineRule="auto"/>
              <w:rPr>
                <w:rFonts w:cs="Times New Roman"/>
                <w:b/>
                <w:bCs/>
              </w:rPr>
            </w:pPr>
          </w:p>
        </w:tc>
        <w:tc>
          <w:tcPr>
            <w:tcW w:w="1180" w:type="dxa"/>
            <w:tcBorders>
              <w:bottom w:val="single" w:sz="4" w:space="0" w:color="auto"/>
            </w:tcBorders>
          </w:tcPr>
          <w:p w14:paraId="5BB69B49" w14:textId="227CB6B3" w:rsidR="005E49AC" w:rsidRPr="00405C4F" w:rsidRDefault="00405C4F" w:rsidP="002F66C7">
            <w:pPr>
              <w:pStyle w:val="acctfourfigures"/>
              <w:tabs>
                <w:tab w:val="clear" w:pos="765"/>
                <w:tab w:val="decimal" w:pos="940"/>
              </w:tabs>
              <w:spacing w:line="240" w:lineRule="auto"/>
              <w:ind w:left="-108" w:right="-108"/>
              <w:rPr>
                <w:szCs w:val="22"/>
                <w:lang w:val="en-US"/>
              </w:rPr>
            </w:pPr>
            <w:r w:rsidRPr="00405C4F">
              <w:rPr>
                <w:szCs w:val="22"/>
                <w:lang w:val="en-US"/>
              </w:rPr>
              <w:t>8,860</w:t>
            </w:r>
          </w:p>
        </w:tc>
        <w:tc>
          <w:tcPr>
            <w:tcW w:w="272" w:type="dxa"/>
          </w:tcPr>
          <w:p w14:paraId="077028B9" w14:textId="77777777" w:rsidR="005E49AC" w:rsidRPr="0039544D" w:rsidRDefault="005E49AC" w:rsidP="002F66C7">
            <w:pPr>
              <w:tabs>
                <w:tab w:val="decimal" w:pos="940"/>
              </w:tabs>
              <w:spacing w:line="240" w:lineRule="auto"/>
              <w:rPr>
                <w:rFonts w:cs="Times New Roman"/>
                <w:b/>
                <w:bCs/>
              </w:rPr>
            </w:pPr>
          </w:p>
        </w:tc>
        <w:tc>
          <w:tcPr>
            <w:tcW w:w="1216" w:type="dxa"/>
            <w:tcBorders>
              <w:bottom w:val="single" w:sz="4" w:space="0" w:color="auto"/>
            </w:tcBorders>
          </w:tcPr>
          <w:p w14:paraId="74D6F594" w14:textId="0453E1AB" w:rsidR="005E49AC" w:rsidRPr="0039544D" w:rsidRDefault="005E49AC" w:rsidP="002F66C7">
            <w:pPr>
              <w:pStyle w:val="acctfourfigures"/>
              <w:tabs>
                <w:tab w:val="clear" w:pos="765"/>
                <w:tab w:val="decimal" w:pos="940"/>
              </w:tabs>
              <w:spacing w:line="240" w:lineRule="auto"/>
              <w:ind w:left="-108" w:right="-108"/>
              <w:rPr>
                <w:b/>
                <w:bCs/>
                <w:szCs w:val="22"/>
                <w:lang w:val="en-US"/>
              </w:rPr>
            </w:pPr>
            <w:r>
              <w:rPr>
                <w:szCs w:val="22"/>
                <w:lang w:val="en-US"/>
              </w:rPr>
              <w:t>12,184</w:t>
            </w:r>
          </w:p>
        </w:tc>
      </w:tr>
      <w:tr w:rsidR="005E49AC" w:rsidRPr="0039544D" w14:paraId="665D991A" w14:textId="77777777" w:rsidTr="005E49AC">
        <w:tc>
          <w:tcPr>
            <w:tcW w:w="3824" w:type="dxa"/>
            <w:vAlign w:val="bottom"/>
          </w:tcPr>
          <w:p w14:paraId="26A86D99" w14:textId="5B8581CD" w:rsidR="005E49AC" w:rsidRPr="0039544D" w:rsidRDefault="005E49AC" w:rsidP="002F66C7">
            <w:pPr>
              <w:spacing w:line="240" w:lineRule="atLeast"/>
              <w:ind w:right="-108"/>
              <w:rPr>
                <w:rFonts w:cs="Times New Roman"/>
                <w:b/>
                <w:bCs/>
              </w:rPr>
            </w:pPr>
            <w:r w:rsidRPr="0039544D">
              <w:rPr>
                <w:rFonts w:cs="Times New Roman"/>
                <w:b/>
                <w:bCs/>
              </w:rPr>
              <w:t>Total</w:t>
            </w:r>
          </w:p>
        </w:tc>
        <w:tc>
          <w:tcPr>
            <w:tcW w:w="1169" w:type="dxa"/>
            <w:tcBorders>
              <w:top w:val="single" w:sz="4" w:space="0" w:color="auto"/>
              <w:bottom w:val="double" w:sz="4" w:space="0" w:color="auto"/>
            </w:tcBorders>
          </w:tcPr>
          <w:p w14:paraId="26814E24" w14:textId="7A07646E" w:rsidR="005E49AC" w:rsidRPr="0039544D" w:rsidRDefault="00405C4F" w:rsidP="0059259E">
            <w:pPr>
              <w:pStyle w:val="acctfourfigures"/>
              <w:tabs>
                <w:tab w:val="clear" w:pos="765"/>
                <w:tab w:val="decimal" w:pos="647"/>
              </w:tabs>
              <w:spacing w:line="240" w:lineRule="auto"/>
              <w:ind w:right="9"/>
              <w:rPr>
                <w:b/>
                <w:bCs/>
                <w:szCs w:val="22"/>
                <w:lang w:val="en-US" w:bidi="th-TH"/>
              </w:rPr>
            </w:pPr>
            <w:r w:rsidRPr="0059259E">
              <w:rPr>
                <w:szCs w:val="22"/>
              </w:rPr>
              <w:t>-</w:t>
            </w:r>
          </w:p>
        </w:tc>
        <w:tc>
          <w:tcPr>
            <w:tcW w:w="270" w:type="dxa"/>
          </w:tcPr>
          <w:p w14:paraId="499F8076" w14:textId="77777777" w:rsidR="005E49AC" w:rsidRPr="0039544D" w:rsidRDefault="005E49AC" w:rsidP="002F66C7">
            <w:pPr>
              <w:tabs>
                <w:tab w:val="decimal" w:pos="940"/>
              </w:tabs>
              <w:rPr>
                <w:rFonts w:cs="Times New Roman"/>
                <w:b/>
                <w:bCs/>
              </w:rPr>
            </w:pPr>
          </w:p>
        </w:tc>
        <w:tc>
          <w:tcPr>
            <w:tcW w:w="1170" w:type="dxa"/>
            <w:tcBorders>
              <w:top w:val="single" w:sz="4" w:space="0" w:color="auto"/>
              <w:bottom w:val="double" w:sz="4" w:space="0" w:color="auto"/>
            </w:tcBorders>
          </w:tcPr>
          <w:p w14:paraId="0710105A" w14:textId="00F6A46D" w:rsidR="005E49AC" w:rsidRPr="0039544D" w:rsidRDefault="00405C4F" w:rsidP="0059259E">
            <w:pPr>
              <w:pStyle w:val="acctfourfigures"/>
              <w:tabs>
                <w:tab w:val="clear" w:pos="765"/>
                <w:tab w:val="decimal" w:pos="647"/>
              </w:tabs>
              <w:spacing w:line="240" w:lineRule="auto"/>
              <w:ind w:right="9"/>
              <w:rPr>
                <w:b/>
                <w:bCs/>
                <w:szCs w:val="22"/>
                <w:lang w:val="en-US"/>
              </w:rPr>
            </w:pPr>
            <w:r w:rsidRPr="0059259E">
              <w:rPr>
                <w:szCs w:val="22"/>
              </w:rPr>
              <w:t>-</w:t>
            </w:r>
          </w:p>
        </w:tc>
        <w:tc>
          <w:tcPr>
            <w:tcW w:w="260" w:type="dxa"/>
          </w:tcPr>
          <w:p w14:paraId="0E500C3D" w14:textId="77777777" w:rsidR="005E49AC" w:rsidRPr="0039544D" w:rsidRDefault="005E49AC" w:rsidP="002F66C7">
            <w:pPr>
              <w:tabs>
                <w:tab w:val="decimal" w:pos="940"/>
              </w:tabs>
              <w:rPr>
                <w:rFonts w:cs="Times New Roman"/>
                <w:b/>
                <w:bCs/>
              </w:rPr>
            </w:pPr>
          </w:p>
        </w:tc>
        <w:tc>
          <w:tcPr>
            <w:tcW w:w="1180" w:type="dxa"/>
            <w:tcBorders>
              <w:top w:val="single" w:sz="4" w:space="0" w:color="auto"/>
              <w:bottom w:val="double" w:sz="4" w:space="0" w:color="auto"/>
            </w:tcBorders>
          </w:tcPr>
          <w:p w14:paraId="2FF234D6" w14:textId="2DC82A23" w:rsidR="005E49AC" w:rsidRPr="0039544D" w:rsidRDefault="00405C4F" w:rsidP="002F66C7">
            <w:pPr>
              <w:pStyle w:val="acctfourfigures"/>
              <w:tabs>
                <w:tab w:val="clear" w:pos="765"/>
                <w:tab w:val="decimal" w:pos="940"/>
              </w:tabs>
              <w:spacing w:line="240" w:lineRule="atLeast"/>
              <w:ind w:left="-108" w:right="-108"/>
              <w:rPr>
                <w:b/>
                <w:bCs/>
                <w:szCs w:val="22"/>
                <w:lang w:val="en-US"/>
              </w:rPr>
            </w:pPr>
            <w:r>
              <w:rPr>
                <w:b/>
                <w:bCs/>
                <w:szCs w:val="22"/>
                <w:lang w:val="en-US"/>
              </w:rPr>
              <w:t>8,860</w:t>
            </w:r>
          </w:p>
        </w:tc>
        <w:tc>
          <w:tcPr>
            <w:tcW w:w="272" w:type="dxa"/>
          </w:tcPr>
          <w:p w14:paraId="79E1C3D0" w14:textId="77777777" w:rsidR="005E49AC" w:rsidRPr="0039544D" w:rsidRDefault="005E49AC" w:rsidP="002F66C7">
            <w:pPr>
              <w:tabs>
                <w:tab w:val="decimal" w:pos="940"/>
              </w:tabs>
              <w:rPr>
                <w:rFonts w:cs="Times New Roman"/>
                <w:b/>
                <w:bCs/>
              </w:rPr>
            </w:pPr>
          </w:p>
        </w:tc>
        <w:tc>
          <w:tcPr>
            <w:tcW w:w="1216" w:type="dxa"/>
            <w:tcBorders>
              <w:top w:val="single" w:sz="4" w:space="0" w:color="auto"/>
              <w:bottom w:val="double" w:sz="4" w:space="0" w:color="auto"/>
            </w:tcBorders>
          </w:tcPr>
          <w:p w14:paraId="65220D1A" w14:textId="2159ABAE" w:rsidR="005E49AC" w:rsidRPr="0039544D" w:rsidRDefault="005E49AC" w:rsidP="002F66C7">
            <w:pPr>
              <w:pStyle w:val="acctfourfigures"/>
              <w:tabs>
                <w:tab w:val="clear" w:pos="765"/>
                <w:tab w:val="decimal" w:pos="940"/>
              </w:tabs>
              <w:spacing w:line="240" w:lineRule="atLeast"/>
              <w:ind w:left="-108" w:right="-108"/>
              <w:rPr>
                <w:b/>
                <w:bCs/>
                <w:szCs w:val="22"/>
                <w:lang w:val="en-US"/>
              </w:rPr>
            </w:pPr>
            <w:r>
              <w:rPr>
                <w:b/>
                <w:bCs/>
                <w:szCs w:val="22"/>
                <w:lang w:val="en-US"/>
              </w:rPr>
              <w:t>12,184</w:t>
            </w:r>
          </w:p>
        </w:tc>
      </w:tr>
      <w:tr w:rsidR="005E49AC" w:rsidRPr="0039544D" w14:paraId="7D6E18CF" w14:textId="77777777" w:rsidTr="005E49AC">
        <w:tc>
          <w:tcPr>
            <w:tcW w:w="3824" w:type="dxa"/>
            <w:vAlign w:val="bottom"/>
          </w:tcPr>
          <w:p w14:paraId="0E2FCE5E" w14:textId="081BE8FD" w:rsidR="005E49AC" w:rsidRPr="0039544D" w:rsidRDefault="005E49AC" w:rsidP="002F66C7">
            <w:pPr>
              <w:spacing w:line="240" w:lineRule="atLeast"/>
              <w:ind w:right="-108"/>
              <w:rPr>
                <w:rFonts w:cs="Times New Roman"/>
                <w:b/>
                <w:bCs/>
              </w:rPr>
            </w:pPr>
          </w:p>
        </w:tc>
        <w:tc>
          <w:tcPr>
            <w:tcW w:w="1169" w:type="dxa"/>
            <w:tcBorders>
              <w:top w:val="single" w:sz="4" w:space="0" w:color="auto"/>
            </w:tcBorders>
          </w:tcPr>
          <w:p w14:paraId="5B0CA94A" w14:textId="5D677469"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270" w:type="dxa"/>
          </w:tcPr>
          <w:p w14:paraId="0FC75E1E" w14:textId="77777777" w:rsidR="005E49AC" w:rsidRPr="0039544D" w:rsidRDefault="005E49AC" w:rsidP="002F66C7">
            <w:pPr>
              <w:tabs>
                <w:tab w:val="decimal" w:pos="940"/>
              </w:tabs>
              <w:rPr>
                <w:rFonts w:cs="Times New Roman"/>
                <w:b/>
                <w:bCs/>
              </w:rPr>
            </w:pPr>
          </w:p>
        </w:tc>
        <w:tc>
          <w:tcPr>
            <w:tcW w:w="1170" w:type="dxa"/>
            <w:tcBorders>
              <w:top w:val="single" w:sz="4" w:space="0" w:color="auto"/>
            </w:tcBorders>
          </w:tcPr>
          <w:p w14:paraId="6E725D64" w14:textId="31C5DCEC"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260" w:type="dxa"/>
          </w:tcPr>
          <w:p w14:paraId="3475C3E2" w14:textId="77777777" w:rsidR="005E49AC" w:rsidRPr="0039544D" w:rsidRDefault="005E49AC" w:rsidP="002F66C7">
            <w:pPr>
              <w:tabs>
                <w:tab w:val="decimal" w:pos="940"/>
              </w:tabs>
              <w:rPr>
                <w:rFonts w:cs="Times New Roman"/>
                <w:b/>
                <w:bCs/>
              </w:rPr>
            </w:pPr>
          </w:p>
        </w:tc>
        <w:tc>
          <w:tcPr>
            <w:tcW w:w="1180" w:type="dxa"/>
            <w:tcBorders>
              <w:top w:val="single" w:sz="4" w:space="0" w:color="auto"/>
            </w:tcBorders>
          </w:tcPr>
          <w:p w14:paraId="24E88700" w14:textId="5584111F"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272" w:type="dxa"/>
          </w:tcPr>
          <w:p w14:paraId="078FD2EF" w14:textId="77777777" w:rsidR="005E49AC" w:rsidRPr="0039544D" w:rsidRDefault="005E49AC" w:rsidP="002F66C7">
            <w:pPr>
              <w:tabs>
                <w:tab w:val="decimal" w:pos="940"/>
              </w:tabs>
              <w:rPr>
                <w:rFonts w:cs="Times New Roman"/>
                <w:b/>
                <w:bCs/>
              </w:rPr>
            </w:pPr>
          </w:p>
        </w:tc>
        <w:tc>
          <w:tcPr>
            <w:tcW w:w="1216" w:type="dxa"/>
            <w:tcBorders>
              <w:top w:val="single" w:sz="4" w:space="0" w:color="auto"/>
            </w:tcBorders>
          </w:tcPr>
          <w:p w14:paraId="339BDCB0" w14:textId="0EB90741" w:rsidR="005E49AC" w:rsidRPr="0039544D" w:rsidRDefault="005E49AC" w:rsidP="002F66C7">
            <w:pPr>
              <w:pStyle w:val="acctfourfigures"/>
              <w:tabs>
                <w:tab w:val="clear" w:pos="765"/>
                <w:tab w:val="decimal" w:pos="940"/>
              </w:tabs>
              <w:spacing w:line="240" w:lineRule="atLeast"/>
              <w:ind w:left="-108" w:right="-108"/>
              <w:rPr>
                <w:szCs w:val="22"/>
                <w:lang w:val="en-US"/>
              </w:rPr>
            </w:pPr>
          </w:p>
        </w:tc>
      </w:tr>
      <w:tr w:rsidR="005E49AC" w:rsidRPr="0039544D" w14:paraId="1FEF64C9" w14:textId="77777777" w:rsidTr="005E49AC">
        <w:tc>
          <w:tcPr>
            <w:tcW w:w="3824" w:type="dxa"/>
            <w:vAlign w:val="bottom"/>
          </w:tcPr>
          <w:p w14:paraId="214947AC" w14:textId="2A29A79F" w:rsidR="005E49AC" w:rsidRPr="0039544D" w:rsidRDefault="005E49AC" w:rsidP="002F66C7">
            <w:pPr>
              <w:spacing w:line="240" w:lineRule="atLeast"/>
              <w:ind w:right="-108"/>
              <w:rPr>
                <w:rFonts w:cs="Times New Roman"/>
                <w:b/>
                <w:bCs/>
              </w:rPr>
            </w:pPr>
            <w:r w:rsidRPr="0039544D">
              <w:rPr>
                <w:rFonts w:cs="Times New Roman"/>
                <w:b/>
                <w:bCs/>
                <w:i/>
                <w:iCs/>
              </w:rPr>
              <w:t>Loans to</w:t>
            </w:r>
          </w:p>
        </w:tc>
        <w:tc>
          <w:tcPr>
            <w:tcW w:w="1169" w:type="dxa"/>
          </w:tcPr>
          <w:p w14:paraId="134F67CE" w14:textId="6C48C415" w:rsidR="005E49AC" w:rsidRPr="0039544D" w:rsidRDefault="005E49AC" w:rsidP="002F66C7">
            <w:pPr>
              <w:pStyle w:val="acctfourfigures"/>
              <w:tabs>
                <w:tab w:val="clear" w:pos="765"/>
                <w:tab w:val="decimal" w:pos="940"/>
              </w:tabs>
              <w:spacing w:line="240" w:lineRule="atLeast"/>
              <w:ind w:left="-108" w:right="-108"/>
              <w:rPr>
                <w:b/>
                <w:bCs/>
                <w:szCs w:val="22"/>
                <w:lang w:val="en-US"/>
              </w:rPr>
            </w:pPr>
          </w:p>
        </w:tc>
        <w:tc>
          <w:tcPr>
            <w:tcW w:w="270" w:type="dxa"/>
          </w:tcPr>
          <w:p w14:paraId="684E06E6" w14:textId="77777777" w:rsidR="005E49AC" w:rsidRPr="0039544D" w:rsidRDefault="005E49AC" w:rsidP="002F66C7">
            <w:pPr>
              <w:tabs>
                <w:tab w:val="decimal" w:pos="940"/>
              </w:tabs>
              <w:rPr>
                <w:rFonts w:cs="Times New Roman"/>
                <w:b/>
                <w:bCs/>
              </w:rPr>
            </w:pPr>
          </w:p>
        </w:tc>
        <w:tc>
          <w:tcPr>
            <w:tcW w:w="1170" w:type="dxa"/>
          </w:tcPr>
          <w:p w14:paraId="146BA72F" w14:textId="1B1058E7" w:rsidR="005E49AC" w:rsidRPr="0039544D" w:rsidRDefault="005E49AC" w:rsidP="002F66C7">
            <w:pPr>
              <w:pStyle w:val="acctfourfigures"/>
              <w:tabs>
                <w:tab w:val="clear" w:pos="765"/>
                <w:tab w:val="decimal" w:pos="940"/>
              </w:tabs>
              <w:spacing w:line="240" w:lineRule="atLeast"/>
              <w:ind w:left="-108" w:right="-108"/>
              <w:rPr>
                <w:b/>
                <w:bCs/>
                <w:szCs w:val="22"/>
                <w:lang w:val="en-US"/>
              </w:rPr>
            </w:pPr>
          </w:p>
        </w:tc>
        <w:tc>
          <w:tcPr>
            <w:tcW w:w="260" w:type="dxa"/>
          </w:tcPr>
          <w:p w14:paraId="00F972B2" w14:textId="77777777" w:rsidR="005E49AC" w:rsidRPr="0039544D" w:rsidRDefault="005E49AC" w:rsidP="002F66C7">
            <w:pPr>
              <w:tabs>
                <w:tab w:val="decimal" w:pos="940"/>
              </w:tabs>
              <w:rPr>
                <w:rFonts w:cs="Times New Roman"/>
                <w:b/>
                <w:bCs/>
              </w:rPr>
            </w:pPr>
          </w:p>
        </w:tc>
        <w:tc>
          <w:tcPr>
            <w:tcW w:w="1180" w:type="dxa"/>
          </w:tcPr>
          <w:p w14:paraId="7CB1C81D" w14:textId="75ECC614" w:rsidR="005E49AC" w:rsidRPr="0039544D" w:rsidRDefault="005E49AC" w:rsidP="002F66C7">
            <w:pPr>
              <w:pStyle w:val="acctfourfigures"/>
              <w:tabs>
                <w:tab w:val="clear" w:pos="765"/>
                <w:tab w:val="decimal" w:pos="940"/>
              </w:tabs>
              <w:spacing w:line="240" w:lineRule="atLeast"/>
              <w:ind w:left="-108" w:right="-108"/>
              <w:rPr>
                <w:b/>
                <w:bCs/>
                <w:szCs w:val="22"/>
                <w:lang w:val="en-US"/>
              </w:rPr>
            </w:pPr>
          </w:p>
        </w:tc>
        <w:tc>
          <w:tcPr>
            <w:tcW w:w="272" w:type="dxa"/>
          </w:tcPr>
          <w:p w14:paraId="4B56FC3E" w14:textId="77777777" w:rsidR="005E49AC" w:rsidRPr="0039544D" w:rsidRDefault="005E49AC" w:rsidP="002F66C7">
            <w:pPr>
              <w:tabs>
                <w:tab w:val="decimal" w:pos="940"/>
              </w:tabs>
              <w:rPr>
                <w:rFonts w:cs="Times New Roman"/>
                <w:b/>
                <w:bCs/>
              </w:rPr>
            </w:pPr>
          </w:p>
        </w:tc>
        <w:tc>
          <w:tcPr>
            <w:tcW w:w="1216" w:type="dxa"/>
          </w:tcPr>
          <w:p w14:paraId="6317B7B4" w14:textId="5D2F5D19" w:rsidR="005E49AC" w:rsidRPr="0039544D" w:rsidRDefault="005E49AC" w:rsidP="002F66C7">
            <w:pPr>
              <w:pStyle w:val="acctfourfigures"/>
              <w:tabs>
                <w:tab w:val="clear" w:pos="765"/>
                <w:tab w:val="decimal" w:pos="940"/>
              </w:tabs>
              <w:spacing w:line="240" w:lineRule="atLeast"/>
              <w:ind w:left="-108" w:right="-108"/>
              <w:rPr>
                <w:b/>
                <w:bCs/>
                <w:szCs w:val="22"/>
                <w:lang w:val="en-US"/>
              </w:rPr>
            </w:pPr>
          </w:p>
        </w:tc>
      </w:tr>
      <w:tr w:rsidR="00405C4F" w:rsidRPr="0039544D" w14:paraId="730540B6" w14:textId="77777777" w:rsidTr="005E49AC">
        <w:tc>
          <w:tcPr>
            <w:tcW w:w="3824" w:type="dxa"/>
            <w:vAlign w:val="bottom"/>
          </w:tcPr>
          <w:p w14:paraId="1E917028" w14:textId="13F4D9DC" w:rsidR="00405C4F" w:rsidRPr="0039544D" w:rsidRDefault="00405C4F" w:rsidP="002F66C7">
            <w:pPr>
              <w:spacing w:line="240" w:lineRule="atLeast"/>
              <w:ind w:right="-108"/>
              <w:rPr>
                <w:rFonts w:cs="Times New Roman"/>
                <w:b/>
                <w:bCs/>
                <w:i/>
                <w:iCs/>
              </w:rPr>
            </w:pPr>
            <w:r w:rsidRPr="0039544D">
              <w:rPr>
                <w:rFonts w:cs="Times New Roman"/>
              </w:rPr>
              <w:t>Subsidiar</w:t>
            </w:r>
            <w:r w:rsidR="00356681">
              <w:rPr>
                <w:rFonts w:cs="Times New Roman"/>
              </w:rPr>
              <w:t>y</w:t>
            </w:r>
          </w:p>
        </w:tc>
        <w:tc>
          <w:tcPr>
            <w:tcW w:w="1169" w:type="dxa"/>
          </w:tcPr>
          <w:p w14:paraId="4C8869E0" w14:textId="2A026533" w:rsidR="00405C4F" w:rsidRPr="0039544D" w:rsidRDefault="00405C4F" w:rsidP="00547029">
            <w:pPr>
              <w:pStyle w:val="acctfourfigures"/>
              <w:tabs>
                <w:tab w:val="clear" w:pos="765"/>
                <w:tab w:val="decimal" w:pos="647"/>
              </w:tabs>
              <w:spacing w:line="240" w:lineRule="auto"/>
              <w:ind w:right="9"/>
              <w:rPr>
                <w:b/>
                <w:bCs/>
                <w:szCs w:val="22"/>
                <w:lang w:val="en-US"/>
              </w:rPr>
            </w:pPr>
            <w:r w:rsidRPr="00547029">
              <w:rPr>
                <w:szCs w:val="22"/>
              </w:rPr>
              <w:t>-</w:t>
            </w:r>
          </w:p>
        </w:tc>
        <w:tc>
          <w:tcPr>
            <w:tcW w:w="270" w:type="dxa"/>
          </w:tcPr>
          <w:p w14:paraId="28528AD2" w14:textId="77777777" w:rsidR="00405C4F" w:rsidRPr="0039544D" w:rsidRDefault="00405C4F" w:rsidP="002F66C7">
            <w:pPr>
              <w:tabs>
                <w:tab w:val="decimal" w:pos="940"/>
              </w:tabs>
              <w:rPr>
                <w:rFonts w:cs="Times New Roman"/>
                <w:b/>
                <w:bCs/>
              </w:rPr>
            </w:pPr>
          </w:p>
        </w:tc>
        <w:tc>
          <w:tcPr>
            <w:tcW w:w="1170" w:type="dxa"/>
          </w:tcPr>
          <w:p w14:paraId="01A468F8" w14:textId="1913DC98" w:rsidR="00405C4F" w:rsidRPr="00547029" w:rsidRDefault="00405C4F" w:rsidP="00547029">
            <w:pPr>
              <w:pStyle w:val="acctfourfigures"/>
              <w:tabs>
                <w:tab w:val="clear" w:pos="765"/>
                <w:tab w:val="decimal" w:pos="647"/>
              </w:tabs>
              <w:spacing w:line="240" w:lineRule="auto"/>
              <w:ind w:right="9"/>
              <w:rPr>
                <w:szCs w:val="22"/>
              </w:rPr>
            </w:pPr>
            <w:r w:rsidRPr="00547029">
              <w:rPr>
                <w:szCs w:val="22"/>
              </w:rPr>
              <w:t>-</w:t>
            </w:r>
          </w:p>
        </w:tc>
        <w:tc>
          <w:tcPr>
            <w:tcW w:w="260" w:type="dxa"/>
          </w:tcPr>
          <w:p w14:paraId="1B5B9AEF" w14:textId="77777777" w:rsidR="00405C4F" w:rsidRPr="0039544D" w:rsidRDefault="00405C4F" w:rsidP="002F66C7">
            <w:pPr>
              <w:tabs>
                <w:tab w:val="decimal" w:pos="940"/>
              </w:tabs>
              <w:rPr>
                <w:rFonts w:cs="Times New Roman"/>
                <w:b/>
                <w:bCs/>
              </w:rPr>
            </w:pPr>
          </w:p>
        </w:tc>
        <w:tc>
          <w:tcPr>
            <w:tcW w:w="1180" w:type="dxa"/>
          </w:tcPr>
          <w:p w14:paraId="24537614" w14:textId="6264EBFB" w:rsidR="00405C4F" w:rsidRPr="0039544D" w:rsidRDefault="00405C4F" w:rsidP="002F66C7">
            <w:pPr>
              <w:pStyle w:val="acctfourfigures"/>
              <w:tabs>
                <w:tab w:val="clear" w:pos="765"/>
                <w:tab w:val="decimal" w:pos="940"/>
              </w:tabs>
              <w:spacing w:line="240" w:lineRule="atLeast"/>
              <w:ind w:left="-108" w:right="-108"/>
              <w:rPr>
                <w:b/>
                <w:bCs/>
                <w:szCs w:val="22"/>
                <w:lang w:val="en-US"/>
              </w:rPr>
            </w:pPr>
            <w:r w:rsidRPr="00405C4F">
              <w:rPr>
                <w:szCs w:val="22"/>
                <w:lang w:val="en-US"/>
              </w:rPr>
              <w:t>11,000</w:t>
            </w:r>
          </w:p>
        </w:tc>
        <w:tc>
          <w:tcPr>
            <w:tcW w:w="272" w:type="dxa"/>
          </w:tcPr>
          <w:p w14:paraId="30E5A589" w14:textId="77777777" w:rsidR="00405C4F" w:rsidRPr="0039544D" w:rsidRDefault="00405C4F" w:rsidP="002F66C7">
            <w:pPr>
              <w:tabs>
                <w:tab w:val="decimal" w:pos="940"/>
              </w:tabs>
              <w:rPr>
                <w:rFonts w:cs="Times New Roman"/>
                <w:b/>
                <w:bCs/>
              </w:rPr>
            </w:pPr>
          </w:p>
        </w:tc>
        <w:tc>
          <w:tcPr>
            <w:tcW w:w="1216" w:type="dxa"/>
          </w:tcPr>
          <w:p w14:paraId="750C46CE" w14:textId="4DC5167F" w:rsidR="00405C4F" w:rsidRPr="00E133B5" w:rsidRDefault="00E133B5" w:rsidP="002F66C7">
            <w:pPr>
              <w:pStyle w:val="acctfourfigures"/>
              <w:tabs>
                <w:tab w:val="clear" w:pos="765"/>
                <w:tab w:val="decimal" w:pos="940"/>
              </w:tabs>
              <w:spacing w:line="240" w:lineRule="atLeast"/>
              <w:ind w:left="-108" w:right="-108"/>
              <w:rPr>
                <w:szCs w:val="22"/>
                <w:lang w:val="en-US"/>
              </w:rPr>
            </w:pPr>
            <w:r w:rsidRPr="00E133B5">
              <w:rPr>
                <w:szCs w:val="22"/>
                <w:lang w:val="en-US"/>
              </w:rPr>
              <w:t>14,000</w:t>
            </w:r>
          </w:p>
        </w:tc>
      </w:tr>
      <w:tr w:rsidR="005E49AC" w:rsidRPr="0039544D" w14:paraId="519D9490" w14:textId="77777777" w:rsidTr="005E49AC">
        <w:tc>
          <w:tcPr>
            <w:tcW w:w="3824" w:type="dxa"/>
          </w:tcPr>
          <w:p w14:paraId="768F9116" w14:textId="7D137759" w:rsidR="005E49AC" w:rsidRPr="0039544D" w:rsidRDefault="005E49AC" w:rsidP="002F66C7">
            <w:pPr>
              <w:spacing w:line="240" w:lineRule="auto"/>
              <w:ind w:right="-108"/>
              <w:rPr>
                <w:rFonts w:cs="Times New Roman"/>
                <w:b/>
                <w:bCs/>
              </w:rPr>
            </w:pPr>
            <w:r w:rsidRPr="00F4686E">
              <w:t>Associate</w:t>
            </w:r>
          </w:p>
        </w:tc>
        <w:tc>
          <w:tcPr>
            <w:tcW w:w="1169" w:type="dxa"/>
            <w:vAlign w:val="bottom"/>
          </w:tcPr>
          <w:p w14:paraId="7CBDEC9A" w14:textId="214793B3" w:rsidR="005E49AC" w:rsidRPr="0039544D" w:rsidRDefault="00405C4F" w:rsidP="002F66C7">
            <w:pPr>
              <w:pStyle w:val="acctfourfigures"/>
              <w:tabs>
                <w:tab w:val="clear" w:pos="765"/>
                <w:tab w:val="decimal" w:pos="940"/>
              </w:tabs>
              <w:spacing w:line="240" w:lineRule="auto"/>
              <w:ind w:left="-108" w:right="-108"/>
              <w:rPr>
                <w:b/>
                <w:bCs/>
                <w:szCs w:val="22"/>
                <w:lang w:val="en-US"/>
              </w:rPr>
            </w:pPr>
            <w:r>
              <w:rPr>
                <w:lang w:val="en-US"/>
              </w:rPr>
              <w:t>250,000</w:t>
            </w:r>
          </w:p>
        </w:tc>
        <w:tc>
          <w:tcPr>
            <w:tcW w:w="270" w:type="dxa"/>
            <w:vAlign w:val="bottom"/>
          </w:tcPr>
          <w:p w14:paraId="1D2ADAA4" w14:textId="77777777" w:rsidR="005E49AC" w:rsidRPr="0039544D" w:rsidRDefault="005E49AC" w:rsidP="002F66C7">
            <w:pPr>
              <w:tabs>
                <w:tab w:val="decimal" w:pos="940"/>
              </w:tabs>
              <w:spacing w:line="240" w:lineRule="auto"/>
              <w:rPr>
                <w:rFonts w:cs="Times New Roman"/>
                <w:b/>
                <w:bCs/>
              </w:rPr>
            </w:pPr>
          </w:p>
        </w:tc>
        <w:tc>
          <w:tcPr>
            <w:tcW w:w="1170" w:type="dxa"/>
          </w:tcPr>
          <w:p w14:paraId="10128173" w14:textId="6ED6876B" w:rsidR="005E49AC" w:rsidRPr="00547029" w:rsidRDefault="005E49AC" w:rsidP="00547029">
            <w:pPr>
              <w:pStyle w:val="acctfourfigures"/>
              <w:tabs>
                <w:tab w:val="clear" w:pos="765"/>
                <w:tab w:val="decimal" w:pos="647"/>
              </w:tabs>
              <w:spacing w:line="240" w:lineRule="auto"/>
              <w:ind w:right="9"/>
              <w:rPr>
                <w:szCs w:val="22"/>
              </w:rPr>
            </w:pPr>
            <w:r w:rsidRPr="00547029">
              <w:rPr>
                <w:szCs w:val="22"/>
              </w:rPr>
              <w:t>-</w:t>
            </w:r>
          </w:p>
        </w:tc>
        <w:tc>
          <w:tcPr>
            <w:tcW w:w="260" w:type="dxa"/>
            <w:vAlign w:val="bottom"/>
          </w:tcPr>
          <w:p w14:paraId="30FCD146" w14:textId="77777777" w:rsidR="005E49AC" w:rsidRPr="0039544D" w:rsidRDefault="005E49AC" w:rsidP="002F66C7">
            <w:pPr>
              <w:tabs>
                <w:tab w:val="decimal" w:pos="940"/>
              </w:tabs>
              <w:spacing w:line="240" w:lineRule="auto"/>
              <w:rPr>
                <w:rFonts w:cs="Times New Roman"/>
                <w:b/>
                <w:bCs/>
              </w:rPr>
            </w:pPr>
          </w:p>
        </w:tc>
        <w:tc>
          <w:tcPr>
            <w:tcW w:w="1180" w:type="dxa"/>
            <w:vAlign w:val="bottom"/>
          </w:tcPr>
          <w:p w14:paraId="6DF5429E" w14:textId="6A49B0F7" w:rsidR="005E49AC" w:rsidRPr="0039544D" w:rsidRDefault="00405C4F" w:rsidP="002F66C7">
            <w:pPr>
              <w:pStyle w:val="acctfourfigures"/>
              <w:tabs>
                <w:tab w:val="clear" w:pos="765"/>
                <w:tab w:val="decimal" w:pos="940"/>
              </w:tabs>
              <w:spacing w:line="240" w:lineRule="auto"/>
              <w:ind w:left="-108" w:right="-108"/>
              <w:rPr>
                <w:szCs w:val="22"/>
                <w:lang w:val="en-US"/>
              </w:rPr>
            </w:pPr>
            <w:r>
              <w:rPr>
                <w:szCs w:val="22"/>
                <w:lang w:val="en-US"/>
              </w:rPr>
              <w:t>250,000</w:t>
            </w:r>
          </w:p>
        </w:tc>
        <w:tc>
          <w:tcPr>
            <w:tcW w:w="272" w:type="dxa"/>
            <w:vAlign w:val="bottom"/>
          </w:tcPr>
          <w:p w14:paraId="75099F95" w14:textId="77777777" w:rsidR="005E49AC" w:rsidRPr="0039544D" w:rsidRDefault="005E49AC" w:rsidP="002F66C7">
            <w:pPr>
              <w:tabs>
                <w:tab w:val="decimal" w:pos="940"/>
              </w:tabs>
              <w:spacing w:line="240" w:lineRule="auto"/>
              <w:rPr>
                <w:rFonts w:cs="Times New Roman"/>
                <w:b/>
                <w:bCs/>
              </w:rPr>
            </w:pPr>
          </w:p>
        </w:tc>
        <w:tc>
          <w:tcPr>
            <w:tcW w:w="1216" w:type="dxa"/>
          </w:tcPr>
          <w:p w14:paraId="0D3BFE75" w14:textId="1CFCE24D" w:rsidR="005E49AC" w:rsidRPr="0039544D" w:rsidRDefault="00E133B5" w:rsidP="00547029">
            <w:pPr>
              <w:pStyle w:val="acctfourfigures"/>
              <w:tabs>
                <w:tab w:val="clear" w:pos="765"/>
                <w:tab w:val="decimal" w:pos="647"/>
              </w:tabs>
              <w:spacing w:line="240" w:lineRule="auto"/>
              <w:ind w:right="9"/>
              <w:rPr>
                <w:szCs w:val="22"/>
                <w:lang w:val="en-US"/>
              </w:rPr>
            </w:pPr>
            <w:r w:rsidRPr="00547029">
              <w:rPr>
                <w:szCs w:val="22"/>
              </w:rPr>
              <w:t>-</w:t>
            </w:r>
          </w:p>
        </w:tc>
      </w:tr>
      <w:tr w:rsidR="005E49AC" w:rsidRPr="0039544D" w14:paraId="160A41E9" w14:textId="77777777" w:rsidTr="005E49AC">
        <w:tc>
          <w:tcPr>
            <w:tcW w:w="3824" w:type="dxa"/>
            <w:vAlign w:val="bottom"/>
          </w:tcPr>
          <w:p w14:paraId="503DA884" w14:textId="44C0AFC6" w:rsidR="005E49AC" w:rsidRPr="0039544D" w:rsidRDefault="005E49AC" w:rsidP="002F66C7">
            <w:pPr>
              <w:spacing w:line="240" w:lineRule="atLeast"/>
              <w:ind w:right="-108"/>
              <w:rPr>
                <w:rFonts w:cs="Times New Roman"/>
                <w:b/>
                <w:bCs/>
              </w:rPr>
            </w:pPr>
            <w:r w:rsidRPr="0039544D">
              <w:rPr>
                <w:rFonts w:cs="Times New Roman"/>
              </w:rPr>
              <w:t>Key management personnel</w:t>
            </w:r>
          </w:p>
        </w:tc>
        <w:tc>
          <w:tcPr>
            <w:tcW w:w="1169" w:type="dxa"/>
            <w:tcBorders>
              <w:bottom w:val="single" w:sz="4" w:space="0" w:color="auto"/>
            </w:tcBorders>
            <w:vAlign w:val="bottom"/>
          </w:tcPr>
          <w:p w14:paraId="6876B69A" w14:textId="6E7436F1" w:rsidR="005E49AC" w:rsidRPr="00405C4F" w:rsidRDefault="00784AA5" w:rsidP="002F66C7">
            <w:pPr>
              <w:pStyle w:val="acctfourfigures"/>
              <w:tabs>
                <w:tab w:val="clear" w:pos="765"/>
                <w:tab w:val="decimal" w:pos="940"/>
              </w:tabs>
              <w:spacing w:line="240" w:lineRule="atLeast"/>
              <w:ind w:left="-108" w:right="-108"/>
              <w:rPr>
                <w:szCs w:val="22"/>
                <w:lang w:val="en-US"/>
              </w:rPr>
            </w:pPr>
            <w:r>
              <w:rPr>
                <w:szCs w:val="22"/>
                <w:lang w:val="en-US"/>
              </w:rPr>
              <w:t>8</w:t>
            </w:r>
            <w:r w:rsidR="00405C4F" w:rsidRPr="00405C4F">
              <w:rPr>
                <w:szCs w:val="22"/>
                <w:lang w:val="en-US"/>
              </w:rPr>
              <w:t>,</w:t>
            </w:r>
            <w:r>
              <w:rPr>
                <w:szCs w:val="22"/>
                <w:lang w:val="en-US"/>
              </w:rPr>
              <w:t>17</w:t>
            </w:r>
            <w:r w:rsidR="00405C4F" w:rsidRPr="00405C4F">
              <w:rPr>
                <w:szCs w:val="22"/>
                <w:lang w:val="en-US"/>
              </w:rPr>
              <w:t>0</w:t>
            </w:r>
          </w:p>
        </w:tc>
        <w:tc>
          <w:tcPr>
            <w:tcW w:w="270" w:type="dxa"/>
            <w:vAlign w:val="bottom"/>
          </w:tcPr>
          <w:p w14:paraId="2D482C4E" w14:textId="77777777" w:rsidR="005E49AC" w:rsidRPr="0039544D" w:rsidRDefault="005E49AC" w:rsidP="002F66C7">
            <w:pPr>
              <w:tabs>
                <w:tab w:val="decimal" w:pos="940"/>
              </w:tabs>
              <w:rPr>
                <w:rFonts w:cs="Times New Roman"/>
                <w:b/>
                <w:bCs/>
              </w:rPr>
            </w:pPr>
          </w:p>
        </w:tc>
        <w:tc>
          <w:tcPr>
            <w:tcW w:w="1170" w:type="dxa"/>
            <w:tcBorders>
              <w:bottom w:val="single" w:sz="4" w:space="0" w:color="auto"/>
            </w:tcBorders>
          </w:tcPr>
          <w:p w14:paraId="44D87790" w14:textId="2F2415A0" w:rsidR="005E49AC" w:rsidRPr="0039544D" w:rsidRDefault="005E49AC" w:rsidP="002F66C7">
            <w:pPr>
              <w:pStyle w:val="acctfourfigures"/>
              <w:tabs>
                <w:tab w:val="clear" w:pos="765"/>
                <w:tab w:val="decimal" w:pos="940"/>
              </w:tabs>
              <w:spacing w:line="240" w:lineRule="atLeast"/>
              <w:ind w:left="-108" w:right="-108"/>
              <w:rPr>
                <w:szCs w:val="22"/>
                <w:lang w:val="en-US"/>
              </w:rPr>
            </w:pPr>
            <w:r w:rsidRPr="00A71180">
              <w:t>8,170</w:t>
            </w:r>
          </w:p>
        </w:tc>
        <w:tc>
          <w:tcPr>
            <w:tcW w:w="260" w:type="dxa"/>
            <w:vAlign w:val="bottom"/>
          </w:tcPr>
          <w:p w14:paraId="3F6FB73D" w14:textId="77777777" w:rsidR="005E49AC" w:rsidRPr="0039544D" w:rsidRDefault="005E49AC" w:rsidP="002F66C7">
            <w:pPr>
              <w:tabs>
                <w:tab w:val="decimal" w:pos="940"/>
              </w:tabs>
              <w:rPr>
                <w:rFonts w:cs="Times New Roman"/>
                <w:b/>
                <w:bCs/>
              </w:rPr>
            </w:pPr>
          </w:p>
        </w:tc>
        <w:tc>
          <w:tcPr>
            <w:tcW w:w="1180" w:type="dxa"/>
            <w:tcBorders>
              <w:bottom w:val="single" w:sz="4" w:space="0" w:color="auto"/>
            </w:tcBorders>
            <w:vAlign w:val="bottom"/>
          </w:tcPr>
          <w:p w14:paraId="3BD57687" w14:textId="3566955F" w:rsidR="005E49AC" w:rsidRPr="0039544D" w:rsidRDefault="00784AA5" w:rsidP="002F66C7">
            <w:pPr>
              <w:pStyle w:val="acctfourfigures"/>
              <w:tabs>
                <w:tab w:val="clear" w:pos="765"/>
                <w:tab w:val="decimal" w:pos="940"/>
              </w:tabs>
              <w:spacing w:line="240" w:lineRule="atLeast"/>
              <w:ind w:left="-108" w:right="-108"/>
              <w:rPr>
                <w:szCs w:val="22"/>
                <w:lang w:val="en-US"/>
              </w:rPr>
            </w:pPr>
            <w:r>
              <w:rPr>
                <w:szCs w:val="22"/>
                <w:lang w:val="en-US"/>
              </w:rPr>
              <w:t>8</w:t>
            </w:r>
            <w:r w:rsidR="00405C4F">
              <w:rPr>
                <w:szCs w:val="22"/>
                <w:lang w:val="en-US"/>
              </w:rPr>
              <w:t>,</w:t>
            </w:r>
            <w:r>
              <w:rPr>
                <w:szCs w:val="22"/>
                <w:lang w:val="en-US"/>
              </w:rPr>
              <w:t>17</w:t>
            </w:r>
            <w:r w:rsidR="00405C4F">
              <w:rPr>
                <w:szCs w:val="22"/>
                <w:lang w:val="en-US"/>
              </w:rPr>
              <w:t>0</w:t>
            </w:r>
          </w:p>
        </w:tc>
        <w:tc>
          <w:tcPr>
            <w:tcW w:w="272" w:type="dxa"/>
            <w:vAlign w:val="bottom"/>
          </w:tcPr>
          <w:p w14:paraId="0730EAF2" w14:textId="77777777" w:rsidR="005E49AC" w:rsidRPr="0039544D" w:rsidRDefault="005E49AC" w:rsidP="002F66C7">
            <w:pPr>
              <w:tabs>
                <w:tab w:val="decimal" w:pos="940"/>
              </w:tabs>
              <w:rPr>
                <w:rFonts w:cs="Times New Roman"/>
                <w:b/>
                <w:bCs/>
              </w:rPr>
            </w:pPr>
          </w:p>
        </w:tc>
        <w:tc>
          <w:tcPr>
            <w:tcW w:w="1216" w:type="dxa"/>
            <w:tcBorders>
              <w:bottom w:val="single" w:sz="4" w:space="0" w:color="auto"/>
            </w:tcBorders>
          </w:tcPr>
          <w:p w14:paraId="7AB1E77B" w14:textId="165E54AC" w:rsidR="005E49AC" w:rsidRPr="0039544D" w:rsidRDefault="005E49AC" w:rsidP="002F66C7">
            <w:pPr>
              <w:pStyle w:val="acctfourfigures"/>
              <w:tabs>
                <w:tab w:val="clear" w:pos="765"/>
                <w:tab w:val="decimal" w:pos="940"/>
              </w:tabs>
              <w:spacing w:line="240" w:lineRule="atLeast"/>
              <w:ind w:left="-108" w:right="-108"/>
              <w:rPr>
                <w:szCs w:val="22"/>
                <w:lang w:val="en-US"/>
              </w:rPr>
            </w:pPr>
            <w:r>
              <w:rPr>
                <w:lang w:val="en-US"/>
              </w:rPr>
              <w:t>8,170</w:t>
            </w:r>
          </w:p>
        </w:tc>
      </w:tr>
      <w:tr w:rsidR="005E49AC" w:rsidRPr="0039544D" w14:paraId="11874E85" w14:textId="77777777" w:rsidTr="005E49AC">
        <w:tc>
          <w:tcPr>
            <w:tcW w:w="3824" w:type="dxa"/>
            <w:vAlign w:val="bottom"/>
          </w:tcPr>
          <w:p w14:paraId="7E984E11" w14:textId="111576EF" w:rsidR="005E49AC" w:rsidRPr="0039544D" w:rsidRDefault="005E49AC" w:rsidP="002F66C7">
            <w:pPr>
              <w:spacing w:line="240" w:lineRule="atLeast"/>
              <w:ind w:right="-108"/>
              <w:rPr>
                <w:rFonts w:cs="Times New Roman"/>
              </w:rPr>
            </w:pPr>
            <w:r w:rsidRPr="0039544D">
              <w:rPr>
                <w:rFonts w:cs="Times New Roman"/>
                <w:b/>
                <w:bCs/>
              </w:rPr>
              <w:t>Total</w:t>
            </w:r>
          </w:p>
        </w:tc>
        <w:tc>
          <w:tcPr>
            <w:tcW w:w="1169" w:type="dxa"/>
            <w:tcBorders>
              <w:top w:val="single" w:sz="4" w:space="0" w:color="auto"/>
              <w:bottom w:val="double" w:sz="4" w:space="0" w:color="auto"/>
            </w:tcBorders>
          </w:tcPr>
          <w:p w14:paraId="33F7DE7C" w14:textId="27D1A44C" w:rsidR="005E49AC" w:rsidRPr="00405C4F" w:rsidRDefault="00405C4F" w:rsidP="002F66C7">
            <w:pPr>
              <w:pStyle w:val="acctfourfigures"/>
              <w:tabs>
                <w:tab w:val="clear" w:pos="765"/>
                <w:tab w:val="decimal" w:pos="940"/>
              </w:tabs>
              <w:spacing w:line="240" w:lineRule="atLeast"/>
              <w:ind w:left="-108" w:right="-108"/>
              <w:rPr>
                <w:b/>
                <w:bCs/>
                <w:szCs w:val="22"/>
                <w:lang w:val="en-US"/>
              </w:rPr>
            </w:pPr>
            <w:r w:rsidRPr="00405C4F">
              <w:rPr>
                <w:b/>
                <w:bCs/>
                <w:szCs w:val="22"/>
                <w:lang w:val="en-US"/>
              </w:rPr>
              <w:t>2</w:t>
            </w:r>
            <w:r w:rsidR="00784AA5">
              <w:rPr>
                <w:b/>
                <w:bCs/>
                <w:szCs w:val="22"/>
                <w:lang w:val="en-US"/>
              </w:rPr>
              <w:t>58</w:t>
            </w:r>
            <w:r w:rsidRPr="00405C4F">
              <w:rPr>
                <w:b/>
                <w:bCs/>
                <w:szCs w:val="22"/>
                <w:lang w:val="en-US"/>
              </w:rPr>
              <w:t>,</w:t>
            </w:r>
            <w:r w:rsidR="00784AA5">
              <w:rPr>
                <w:b/>
                <w:bCs/>
                <w:szCs w:val="22"/>
                <w:lang w:val="en-US"/>
              </w:rPr>
              <w:t>17</w:t>
            </w:r>
            <w:r w:rsidRPr="00405C4F">
              <w:rPr>
                <w:b/>
                <w:bCs/>
                <w:szCs w:val="22"/>
                <w:lang w:val="en-US"/>
              </w:rPr>
              <w:t>0</w:t>
            </w:r>
          </w:p>
        </w:tc>
        <w:tc>
          <w:tcPr>
            <w:tcW w:w="270" w:type="dxa"/>
          </w:tcPr>
          <w:p w14:paraId="471EFBB6" w14:textId="77777777" w:rsidR="005E49AC" w:rsidRPr="0039544D" w:rsidRDefault="005E49AC" w:rsidP="002F66C7">
            <w:pPr>
              <w:tabs>
                <w:tab w:val="decimal" w:pos="940"/>
              </w:tabs>
              <w:rPr>
                <w:rFonts w:cs="Times New Roman"/>
                <w:b/>
                <w:bCs/>
              </w:rPr>
            </w:pPr>
          </w:p>
        </w:tc>
        <w:tc>
          <w:tcPr>
            <w:tcW w:w="1170" w:type="dxa"/>
            <w:tcBorders>
              <w:top w:val="single" w:sz="4" w:space="0" w:color="auto"/>
              <w:bottom w:val="double" w:sz="4" w:space="0" w:color="auto"/>
            </w:tcBorders>
          </w:tcPr>
          <w:p w14:paraId="0AAB4598" w14:textId="7E16954F" w:rsidR="005E49AC" w:rsidRPr="0039544D" w:rsidRDefault="005E49AC" w:rsidP="002F66C7">
            <w:pPr>
              <w:pStyle w:val="acctfourfigures"/>
              <w:tabs>
                <w:tab w:val="clear" w:pos="765"/>
                <w:tab w:val="decimal" w:pos="940"/>
              </w:tabs>
              <w:spacing w:line="240" w:lineRule="atLeast"/>
              <w:ind w:left="-108" w:right="-108"/>
              <w:rPr>
                <w:szCs w:val="22"/>
                <w:lang w:val="en-US"/>
              </w:rPr>
            </w:pPr>
            <w:r w:rsidRPr="00A71180">
              <w:rPr>
                <w:b/>
                <w:bCs/>
              </w:rPr>
              <w:t>8,170</w:t>
            </w:r>
          </w:p>
        </w:tc>
        <w:tc>
          <w:tcPr>
            <w:tcW w:w="260" w:type="dxa"/>
          </w:tcPr>
          <w:p w14:paraId="67998ED7" w14:textId="77777777" w:rsidR="005E49AC" w:rsidRPr="0039544D" w:rsidRDefault="005E49AC" w:rsidP="002F66C7">
            <w:pPr>
              <w:tabs>
                <w:tab w:val="decimal" w:pos="940"/>
              </w:tabs>
              <w:rPr>
                <w:rFonts w:cs="Times New Roman"/>
                <w:b/>
                <w:bCs/>
              </w:rPr>
            </w:pPr>
          </w:p>
        </w:tc>
        <w:tc>
          <w:tcPr>
            <w:tcW w:w="1180" w:type="dxa"/>
            <w:tcBorders>
              <w:top w:val="single" w:sz="4" w:space="0" w:color="auto"/>
              <w:bottom w:val="double" w:sz="4" w:space="0" w:color="auto"/>
            </w:tcBorders>
          </w:tcPr>
          <w:p w14:paraId="0909B7E8" w14:textId="045EACF3" w:rsidR="005E49AC" w:rsidRPr="00405C4F" w:rsidRDefault="00405C4F" w:rsidP="002F66C7">
            <w:pPr>
              <w:pStyle w:val="acctfourfigures"/>
              <w:tabs>
                <w:tab w:val="clear" w:pos="765"/>
                <w:tab w:val="decimal" w:pos="940"/>
              </w:tabs>
              <w:spacing w:line="240" w:lineRule="atLeast"/>
              <w:ind w:left="-108" w:right="-108"/>
              <w:rPr>
                <w:b/>
                <w:bCs/>
                <w:szCs w:val="22"/>
                <w:lang w:val="en-US"/>
              </w:rPr>
            </w:pPr>
            <w:r w:rsidRPr="00405C4F">
              <w:rPr>
                <w:b/>
                <w:bCs/>
                <w:szCs w:val="22"/>
                <w:lang w:val="en-US"/>
              </w:rPr>
              <w:t>2</w:t>
            </w:r>
            <w:r w:rsidR="00784AA5">
              <w:rPr>
                <w:b/>
                <w:bCs/>
                <w:szCs w:val="22"/>
                <w:lang w:val="en-US"/>
              </w:rPr>
              <w:t>69</w:t>
            </w:r>
            <w:r w:rsidRPr="00405C4F">
              <w:rPr>
                <w:b/>
                <w:bCs/>
                <w:szCs w:val="22"/>
                <w:lang w:val="en-US"/>
              </w:rPr>
              <w:t>,</w:t>
            </w:r>
            <w:r w:rsidR="00784AA5">
              <w:rPr>
                <w:b/>
                <w:bCs/>
                <w:szCs w:val="22"/>
                <w:lang w:val="en-US"/>
              </w:rPr>
              <w:t>170</w:t>
            </w:r>
          </w:p>
        </w:tc>
        <w:tc>
          <w:tcPr>
            <w:tcW w:w="272" w:type="dxa"/>
          </w:tcPr>
          <w:p w14:paraId="54E1050A" w14:textId="77777777" w:rsidR="005E49AC" w:rsidRPr="0039544D" w:rsidRDefault="005E49AC" w:rsidP="002F66C7">
            <w:pPr>
              <w:tabs>
                <w:tab w:val="decimal" w:pos="940"/>
              </w:tabs>
              <w:rPr>
                <w:rFonts w:cs="Times New Roman"/>
                <w:b/>
                <w:bCs/>
              </w:rPr>
            </w:pPr>
          </w:p>
        </w:tc>
        <w:tc>
          <w:tcPr>
            <w:tcW w:w="1216" w:type="dxa"/>
            <w:tcBorders>
              <w:top w:val="single" w:sz="4" w:space="0" w:color="auto"/>
              <w:bottom w:val="double" w:sz="4" w:space="0" w:color="auto"/>
            </w:tcBorders>
          </w:tcPr>
          <w:p w14:paraId="578B2E97" w14:textId="7A78A1DE" w:rsidR="005E49AC" w:rsidRPr="0039544D" w:rsidRDefault="005E49AC" w:rsidP="002F66C7">
            <w:pPr>
              <w:pStyle w:val="acctfourfigures"/>
              <w:tabs>
                <w:tab w:val="clear" w:pos="765"/>
                <w:tab w:val="decimal" w:pos="940"/>
              </w:tabs>
              <w:spacing w:line="240" w:lineRule="atLeast"/>
              <w:ind w:left="-108" w:right="-108"/>
              <w:rPr>
                <w:szCs w:val="22"/>
                <w:lang w:val="en-US"/>
              </w:rPr>
            </w:pPr>
            <w:r>
              <w:rPr>
                <w:b/>
                <w:bCs/>
                <w:lang w:val="en-US"/>
              </w:rPr>
              <w:t>22,170</w:t>
            </w:r>
          </w:p>
        </w:tc>
      </w:tr>
      <w:tr w:rsidR="005E49AC" w:rsidRPr="0039544D" w14:paraId="45A0D614" w14:textId="77777777" w:rsidTr="005E49AC">
        <w:tc>
          <w:tcPr>
            <w:tcW w:w="3824" w:type="dxa"/>
            <w:vAlign w:val="bottom"/>
          </w:tcPr>
          <w:p w14:paraId="6DF3F3B1" w14:textId="00E6BCAF" w:rsidR="005E49AC" w:rsidRPr="0039544D" w:rsidRDefault="005E49AC" w:rsidP="002F66C7">
            <w:pPr>
              <w:spacing w:line="240" w:lineRule="atLeast"/>
              <w:ind w:right="-108"/>
              <w:rPr>
                <w:rFonts w:cs="Times New Roman"/>
                <w:b/>
                <w:bCs/>
              </w:rPr>
            </w:pPr>
          </w:p>
        </w:tc>
        <w:tc>
          <w:tcPr>
            <w:tcW w:w="1169" w:type="dxa"/>
            <w:tcBorders>
              <w:top w:val="double" w:sz="4" w:space="0" w:color="auto"/>
            </w:tcBorders>
          </w:tcPr>
          <w:p w14:paraId="42D8B500" w14:textId="3FB7B8B9"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270" w:type="dxa"/>
          </w:tcPr>
          <w:p w14:paraId="0EA4A9D4" w14:textId="77777777" w:rsidR="005E49AC" w:rsidRPr="0039544D" w:rsidRDefault="005E49AC" w:rsidP="002F66C7">
            <w:pPr>
              <w:tabs>
                <w:tab w:val="decimal" w:pos="940"/>
              </w:tabs>
              <w:rPr>
                <w:rFonts w:cs="Times New Roman"/>
                <w:b/>
                <w:bCs/>
              </w:rPr>
            </w:pPr>
          </w:p>
        </w:tc>
        <w:tc>
          <w:tcPr>
            <w:tcW w:w="1170" w:type="dxa"/>
            <w:tcBorders>
              <w:top w:val="double" w:sz="4" w:space="0" w:color="auto"/>
            </w:tcBorders>
          </w:tcPr>
          <w:p w14:paraId="5E13E1E9" w14:textId="2EE142F1"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260" w:type="dxa"/>
          </w:tcPr>
          <w:p w14:paraId="3BCE94D1" w14:textId="77777777" w:rsidR="005E49AC" w:rsidRPr="0039544D" w:rsidRDefault="005E49AC" w:rsidP="002F66C7">
            <w:pPr>
              <w:tabs>
                <w:tab w:val="decimal" w:pos="940"/>
              </w:tabs>
              <w:rPr>
                <w:rFonts w:cs="Times New Roman"/>
                <w:b/>
                <w:bCs/>
              </w:rPr>
            </w:pPr>
          </w:p>
        </w:tc>
        <w:tc>
          <w:tcPr>
            <w:tcW w:w="1180" w:type="dxa"/>
            <w:tcBorders>
              <w:top w:val="double" w:sz="4" w:space="0" w:color="auto"/>
            </w:tcBorders>
          </w:tcPr>
          <w:p w14:paraId="7F2FE259" w14:textId="480E1417"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272" w:type="dxa"/>
          </w:tcPr>
          <w:p w14:paraId="6B0B7B06" w14:textId="77777777" w:rsidR="005E49AC" w:rsidRPr="0039544D" w:rsidRDefault="005E49AC" w:rsidP="002F66C7">
            <w:pPr>
              <w:tabs>
                <w:tab w:val="decimal" w:pos="940"/>
              </w:tabs>
              <w:rPr>
                <w:rFonts w:cs="Times New Roman"/>
                <w:b/>
                <w:bCs/>
              </w:rPr>
            </w:pPr>
          </w:p>
        </w:tc>
        <w:tc>
          <w:tcPr>
            <w:tcW w:w="1216" w:type="dxa"/>
            <w:tcBorders>
              <w:top w:val="double" w:sz="4" w:space="0" w:color="auto"/>
            </w:tcBorders>
          </w:tcPr>
          <w:p w14:paraId="327B7769" w14:textId="12D1E854" w:rsidR="005E49AC" w:rsidRPr="0039544D" w:rsidRDefault="005E49AC" w:rsidP="002F66C7">
            <w:pPr>
              <w:pStyle w:val="acctfourfigures"/>
              <w:tabs>
                <w:tab w:val="clear" w:pos="765"/>
                <w:tab w:val="decimal" w:pos="940"/>
              </w:tabs>
              <w:spacing w:line="240" w:lineRule="atLeast"/>
              <w:ind w:left="-108" w:right="-108"/>
              <w:rPr>
                <w:szCs w:val="22"/>
                <w:lang w:val="en-US"/>
              </w:rPr>
            </w:pPr>
          </w:p>
        </w:tc>
      </w:tr>
      <w:tr w:rsidR="005E49AC" w:rsidRPr="0039544D" w14:paraId="7B4F569A" w14:textId="77777777" w:rsidTr="005E49AC">
        <w:tc>
          <w:tcPr>
            <w:tcW w:w="3824" w:type="dxa"/>
            <w:vAlign w:val="bottom"/>
          </w:tcPr>
          <w:p w14:paraId="243C8735" w14:textId="0BEF17C5" w:rsidR="005E49AC" w:rsidRPr="0039544D" w:rsidRDefault="005E49AC" w:rsidP="002F66C7">
            <w:pPr>
              <w:spacing w:line="240" w:lineRule="atLeast"/>
              <w:ind w:right="-108"/>
              <w:rPr>
                <w:rFonts w:cs="Times New Roman"/>
                <w:b/>
                <w:bCs/>
              </w:rPr>
            </w:pPr>
            <w:r w:rsidRPr="0039544D">
              <w:rPr>
                <w:rFonts w:cs="Times New Roman"/>
                <w:b/>
                <w:bCs/>
                <w:i/>
                <w:iCs/>
                <w:lang w:val="en-US"/>
              </w:rPr>
              <w:t>Trade accounts payable</w:t>
            </w:r>
          </w:p>
        </w:tc>
        <w:tc>
          <w:tcPr>
            <w:tcW w:w="1169" w:type="dxa"/>
          </w:tcPr>
          <w:p w14:paraId="411BD4E5" w14:textId="4AFB8B4C" w:rsidR="005E49AC" w:rsidRPr="0039544D" w:rsidRDefault="005E49AC" w:rsidP="002F66C7">
            <w:pPr>
              <w:pStyle w:val="acctfourfigures"/>
              <w:tabs>
                <w:tab w:val="clear" w:pos="765"/>
                <w:tab w:val="decimal" w:pos="940"/>
              </w:tabs>
              <w:spacing w:line="240" w:lineRule="atLeast"/>
              <w:ind w:right="-108"/>
              <w:rPr>
                <w:b/>
                <w:bCs/>
                <w:szCs w:val="22"/>
                <w:lang w:val="en-US"/>
              </w:rPr>
            </w:pPr>
          </w:p>
        </w:tc>
        <w:tc>
          <w:tcPr>
            <w:tcW w:w="270" w:type="dxa"/>
          </w:tcPr>
          <w:p w14:paraId="63C32A75" w14:textId="77777777" w:rsidR="005E49AC" w:rsidRPr="0039544D" w:rsidRDefault="005E49AC" w:rsidP="002F66C7">
            <w:pPr>
              <w:tabs>
                <w:tab w:val="decimal" w:pos="940"/>
              </w:tabs>
              <w:rPr>
                <w:rFonts w:cs="Times New Roman"/>
                <w:b/>
                <w:bCs/>
              </w:rPr>
            </w:pPr>
          </w:p>
        </w:tc>
        <w:tc>
          <w:tcPr>
            <w:tcW w:w="1170" w:type="dxa"/>
          </w:tcPr>
          <w:p w14:paraId="5140BF77" w14:textId="6E6FA83C" w:rsidR="005E49AC" w:rsidRPr="0039544D" w:rsidRDefault="005E49AC" w:rsidP="002F66C7">
            <w:pPr>
              <w:pStyle w:val="acctfourfigures"/>
              <w:tabs>
                <w:tab w:val="clear" w:pos="765"/>
                <w:tab w:val="decimal" w:pos="940"/>
              </w:tabs>
              <w:spacing w:line="240" w:lineRule="atLeast"/>
              <w:ind w:left="-108" w:right="-108"/>
              <w:rPr>
                <w:b/>
                <w:bCs/>
                <w:szCs w:val="22"/>
                <w:lang w:val="en-US"/>
              </w:rPr>
            </w:pPr>
          </w:p>
        </w:tc>
        <w:tc>
          <w:tcPr>
            <w:tcW w:w="260" w:type="dxa"/>
          </w:tcPr>
          <w:p w14:paraId="3BFE26D3" w14:textId="77777777" w:rsidR="005E49AC" w:rsidRPr="0039544D" w:rsidRDefault="005E49AC" w:rsidP="002F66C7">
            <w:pPr>
              <w:tabs>
                <w:tab w:val="decimal" w:pos="940"/>
              </w:tabs>
              <w:rPr>
                <w:rFonts w:cs="Times New Roman"/>
                <w:b/>
                <w:bCs/>
              </w:rPr>
            </w:pPr>
          </w:p>
        </w:tc>
        <w:tc>
          <w:tcPr>
            <w:tcW w:w="1180" w:type="dxa"/>
          </w:tcPr>
          <w:p w14:paraId="20244A64" w14:textId="712B57BA" w:rsidR="005E49AC" w:rsidRPr="0039544D" w:rsidRDefault="005E49AC" w:rsidP="002F66C7">
            <w:pPr>
              <w:pStyle w:val="acctfourfigures"/>
              <w:tabs>
                <w:tab w:val="clear" w:pos="765"/>
                <w:tab w:val="decimal" w:pos="940"/>
              </w:tabs>
              <w:spacing w:line="240" w:lineRule="atLeast"/>
              <w:ind w:left="-108" w:right="-108"/>
              <w:rPr>
                <w:b/>
                <w:bCs/>
                <w:szCs w:val="22"/>
                <w:lang w:val="en-US"/>
              </w:rPr>
            </w:pPr>
          </w:p>
        </w:tc>
        <w:tc>
          <w:tcPr>
            <w:tcW w:w="272" w:type="dxa"/>
          </w:tcPr>
          <w:p w14:paraId="2B469AB9" w14:textId="77777777" w:rsidR="005E49AC" w:rsidRPr="0039544D" w:rsidRDefault="005E49AC" w:rsidP="002F66C7">
            <w:pPr>
              <w:tabs>
                <w:tab w:val="decimal" w:pos="940"/>
              </w:tabs>
              <w:rPr>
                <w:rFonts w:cs="Times New Roman"/>
                <w:b/>
                <w:bCs/>
              </w:rPr>
            </w:pPr>
          </w:p>
        </w:tc>
        <w:tc>
          <w:tcPr>
            <w:tcW w:w="1216" w:type="dxa"/>
          </w:tcPr>
          <w:p w14:paraId="4EAA6E1E" w14:textId="4C95E8D0" w:rsidR="005E49AC" w:rsidRPr="0039544D" w:rsidRDefault="005E49AC" w:rsidP="002F66C7">
            <w:pPr>
              <w:pStyle w:val="acctfourfigures"/>
              <w:tabs>
                <w:tab w:val="clear" w:pos="765"/>
                <w:tab w:val="decimal" w:pos="940"/>
              </w:tabs>
              <w:spacing w:line="240" w:lineRule="atLeast"/>
              <w:ind w:left="-108" w:right="-108"/>
              <w:rPr>
                <w:b/>
                <w:bCs/>
                <w:szCs w:val="22"/>
                <w:lang w:val="en-US"/>
              </w:rPr>
            </w:pPr>
          </w:p>
        </w:tc>
      </w:tr>
      <w:tr w:rsidR="005E49AC" w:rsidRPr="0039544D" w14:paraId="73DEC439" w14:textId="77777777" w:rsidTr="005E49AC">
        <w:tc>
          <w:tcPr>
            <w:tcW w:w="3824" w:type="dxa"/>
            <w:vAlign w:val="bottom"/>
          </w:tcPr>
          <w:p w14:paraId="6BC51797" w14:textId="3895917D" w:rsidR="005E49AC" w:rsidRPr="0039544D" w:rsidRDefault="005E49AC" w:rsidP="002F66C7">
            <w:pPr>
              <w:spacing w:line="240" w:lineRule="auto"/>
              <w:ind w:right="-108"/>
              <w:rPr>
                <w:rFonts w:cs="Times New Roman"/>
                <w:b/>
                <w:bCs/>
              </w:rPr>
            </w:pPr>
            <w:r w:rsidRPr="0039544D">
              <w:rPr>
                <w:rFonts w:cs="Times New Roman"/>
              </w:rPr>
              <w:t>Other related parties</w:t>
            </w:r>
          </w:p>
        </w:tc>
        <w:tc>
          <w:tcPr>
            <w:tcW w:w="1169" w:type="dxa"/>
            <w:tcBorders>
              <w:bottom w:val="single" w:sz="4" w:space="0" w:color="auto"/>
            </w:tcBorders>
            <w:vAlign w:val="bottom"/>
          </w:tcPr>
          <w:p w14:paraId="0326F911" w14:textId="1D9CFA1E" w:rsidR="005E49AC" w:rsidRPr="0039544D" w:rsidRDefault="00405C4F" w:rsidP="002F66C7">
            <w:pPr>
              <w:pStyle w:val="acctfourfigures"/>
              <w:tabs>
                <w:tab w:val="clear" w:pos="765"/>
                <w:tab w:val="decimal" w:pos="940"/>
              </w:tabs>
              <w:spacing w:line="240" w:lineRule="auto"/>
              <w:ind w:left="-108" w:right="-108"/>
              <w:rPr>
                <w:szCs w:val="22"/>
                <w:lang w:val="en-US"/>
              </w:rPr>
            </w:pPr>
            <w:r>
              <w:rPr>
                <w:szCs w:val="22"/>
                <w:lang w:val="en-US"/>
              </w:rPr>
              <w:t>22,575</w:t>
            </w:r>
          </w:p>
        </w:tc>
        <w:tc>
          <w:tcPr>
            <w:tcW w:w="270" w:type="dxa"/>
            <w:vAlign w:val="bottom"/>
          </w:tcPr>
          <w:p w14:paraId="092DA25F" w14:textId="77777777" w:rsidR="005E49AC" w:rsidRPr="0039544D" w:rsidRDefault="005E49AC" w:rsidP="002F66C7">
            <w:pPr>
              <w:tabs>
                <w:tab w:val="decimal" w:pos="940"/>
              </w:tabs>
              <w:spacing w:line="240" w:lineRule="auto"/>
              <w:rPr>
                <w:rFonts w:cs="Times New Roman"/>
                <w:b/>
                <w:bCs/>
              </w:rPr>
            </w:pPr>
          </w:p>
        </w:tc>
        <w:tc>
          <w:tcPr>
            <w:tcW w:w="1170" w:type="dxa"/>
            <w:tcBorders>
              <w:bottom w:val="single" w:sz="4" w:space="0" w:color="auto"/>
            </w:tcBorders>
          </w:tcPr>
          <w:p w14:paraId="36BADBE6" w14:textId="2DD8E68B" w:rsidR="005E49AC" w:rsidRPr="0039544D" w:rsidRDefault="005E49AC" w:rsidP="002F66C7">
            <w:pPr>
              <w:pStyle w:val="acctfourfigures"/>
              <w:tabs>
                <w:tab w:val="clear" w:pos="765"/>
                <w:tab w:val="decimal" w:pos="940"/>
              </w:tabs>
              <w:spacing w:line="240" w:lineRule="auto"/>
              <w:ind w:left="-108" w:right="-108"/>
              <w:rPr>
                <w:szCs w:val="22"/>
                <w:lang w:val="en-US"/>
              </w:rPr>
            </w:pPr>
            <w:r w:rsidRPr="00154D0D">
              <w:t>1</w:t>
            </w:r>
            <w:r>
              <w:rPr>
                <w:rFonts w:cs="Angsana New"/>
                <w:lang w:val="en-US" w:bidi="th-TH"/>
              </w:rPr>
              <w:t>5,452</w:t>
            </w:r>
          </w:p>
        </w:tc>
        <w:tc>
          <w:tcPr>
            <w:tcW w:w="260" w:type="dxa"/>
            <w:vAlign w:val="bottom"/>
          </w:tcPr>
          <w:p w14:paraId="3992D8AB" w14:textId="77777777" w:rsidR="005E49AC" w:rsidRPr="0039544D" w:rsidRDefault="005E49AC" w:rsidP="002F66C7">
            <w:pPr>
              <w:tabs>
                <w:tab w:val="decimal" w:pos="940"/>
              </w:tabs>
              <w:spacing w:line="240" w:lineRule="auto"/>
              <w:rPr>
                <w:rFonts w:cs="Times New Roman"/>
                <w:b/>
                <w:bCs/>
              </w:rPr>
            </w:pPr>
          </w:p>
        </w:tc>
        <w:tc>
          <w:tcPr>
            <w:tcW w:w="1180" w:type="dxa"/>
            <w:tcBorders>
              <w:bottom w:val="single" w:sz="4" w:space="0" w:color="auto"/>
            </w:tcBorders>
            <w:vAlign w:val="bottom"/>
          </w:tcPr>
          <w:p w14:paraId="518EE5AC" w14:textId="269CA737" w:rsidR="005E49AC" w:rsidRPr="0039544D" w:rsidRDefault="00405C4F" w:rsidP="002F66C7">
            <w:pPr>
              <w:pStyle w:val="acctfourfigures"/>
              <w:tabs>
                <w:tab w:val="clear" w:pos="765"/>
                <w:tab w:val="decimal" w:pos="940"/>
              </w:tabs>
              <w:spacing w:line="240" w:lineRule="auto"/>
              <w:ind w:left="-108" w:right="-108"/>
              <w:rPr>
                <w:szCs w:val="22"/>
                <w:lang w:val="en-US"/>
              </w:rPr>
            </w:pPr>
            <w:r>
              <w:rPr>
                <w:szCs w:val="22"/>
                <w:lang w:val="en-US"/>
              </w:rPr>
              <w:t>22,575</w:t>
            </w:r>
          </w:p>
        </w:tc>
        <w:tc>
          <w:tcPr>
            <w:tcW w:w="272" w:type="dxa"/>
            <w:vAlign w:val="bottom"/>
          </w:tcPr>
          <w:p w14:paraId="720DD13F" w14:textId="77777777" w:rsidR="005E49AC" w:rsidRPr="0039544D" w:rsidRDefault="005E49AC" w:rsidP="002F66C7">
            <w:pPr>
              <w:tabs>
                <w:tab w:val="decimal" w:pos="940"/>
              </w:tabs>
              <w:spacing w:line="240" w:lineRule="auto"/>
              <w:rPr>
                <w:rFonts w:cs="Times New Roman"/>
                <w:b/>
                <w:bCs/>
              </w:rPr>
            </w:pPr>
          </w:p>
        </w:tc>
        <w:tc>
          <w:tcPr>
            <w:tcW w:w="1216" w:type="dxa"/>
            <w:tcBorders>
              <w:bottom w:val="single" w:sz="4" w:space="0" w:color="auto"/>
            </w:tcBorders>
          </w:tcPr>
          <w:p w14:paraId="17214EF5" w14:textId="313EC12D" w:rsidR="005E49AC" w:rsidRPr="0039544D" w:rsidRDefault="005E49AC" w:rsidP="002F66C7">
            <w:pPr>
              <w:pStyle w:val="acctfourfigures"/>
              <w:tabs>
                <w:tab w:val="clear" w:pos="765"/>
                <w:tab w:val="decimal" w:pos="940"/>
              </w:tabs>
              <w:spacing w:line="240" w:lineRule="auto"/>
              <w:ind w:left="-108" w:right="-108"/>
              <w:rPr>
                <w:szCs w:val="22"/>
                <w:lang w:val="en-US"/>
              </w:rPr>
            </w:pPr>
            <w:r w:rsidRPr="00154D0D">
              <w:t>1</w:t>
            </w:r>
            <w:r>
              <w:rPr>
                <w:lang w:val="en-US"/>
              </w:rPr>
              <w:t>5,452</w:t>
            </w:r>
          </w:p>
        </w:tc>
      </w:tr>
      <w:tr w:rsidR="005E49AC" w:rsidRPr="0039544D" w14:paraId="411D4E22" w14:textId="77777777" w:rsidTr="005E49AC">
        <w:tc>
          <w:tcPr>
            <w:tcW w:w="3824" w:type="dxa"/>
            <w:vAlign w:val="bottom"/>
          </w:tcPr>
          <w:p w14:paraId="5B4B551C" w14:textId="52EFF8E0" w:rsidR="005E49AC" w:rsidRPr="0039544D" w:rsidRDefault="005E49AC" w:rsidP="002F66C7">
            <w:pPr>
              <w:spacing w:line="240" w:lineRule="atLeast"/>
              <w:ind w:right="-108"/>
              <w:rPr>
                <w:rFonts w:cs="Times New Roman"/>
                <w:b/>
                <w:bCs/>
              </w:rPr>
            </w:pPr>
            <w:r w:rsidRPr="0039544D">
              <w:rPr>
                <w:rFonts w:cs="Times New Roman"/>
                <w:b/>
                <w:bCs/>
              </w:rPr>
              <w:t>Total</w:t>
            </w:r>
          </w:p>
        </w:tc>
        <w:tc>
          <w:tcPr>
            <w:tcW w:w="1169" w:type="dxa"/>
            <w:tcBorders>
              <w:top w:val="single" w:sz="4" w:space="0" w:color="auto"/>
              <w:bottom w:val="double" w:sz="4" w:space="0" w:color="auto"/>
            </w:tcBorders>
          </w:tcPr>
          <w:p w14:paraId="740CFB8B" w14:textId="48ACAFEB" w:rsidR="005E49AC" w:rsidRPr="00405C4F" w:rsidRDefault="00405C4F" w:rsidP="002F66C7">
            <w:pPr>
              <w:pStyle w:val="acctfourfigures"/>
              <w:tabs>
                <w:tab w:val="clear" w:pos="765"/>
                <w:tab w:val="decimal" w:pos="940"/>
              </w:tabs>
              <w:spacing w:line="240" w:lineRule="atLeast"/>
              <w:ind w:left="-108" w:right="-108"/>
              <w:rPr>
                <w:b/>
                <w:bCs/>
                <w:szCs w:val="22"/>
                <w:lang w:val="en-US"/>
              </w:rPr>
            </w:pPr>
            <w:r w:rsidRPr="00405C4F">
              <w:rPr>
                <w:b/>
                <w:bCs/>
                <w:szCs w:val="22"/>
                <w:lang w:val="en-US"/>
              </w:rPr>
              <w:t>22,575</w:t>
            </w:r>
          </w:p>
        </w:tc>
        <w:tc>
          <w:tcPr>
            <w:tcW w:w="270" w:type="dxa"/>
            <w:vAlign w:val="bottom"/>
          </w:tcPr>
          <w:p w14:paraId="311B04AC" w14:textId="77777777" w:rsidR="005E49AC" w:rsidRPr="0039544D" w:rsidRDefault="005E49AC" w:rsidP="002F66C7">
            <w:pPr>
              <w:tabs>
                <w:tab w:val="decimal" w:pos="940"/>
              </w:tabs>
              <w:rPr>
                <w:rFonts w:cs="Times New Roman"/>
                <w:b/>
                <w:bCs/>
              </w:rPr>
            </w:pPr>
          </w:p>
        </w:tc>
        <w:tc>
          <w:tcPr>
            <w:tcW w:w="1170" w:type="dxa"/>
            <w:tcBorders>
              <w:top w:val="single" w:sz="4" w:space="0" w:color="auto"/>
              <w:bottom w:val="double" w:sz="4" w:space="0" w:color="auto"/>
            </w:tcBorders>
          </w:tcPr>
          <w:p w14:paraId="748F1A04" w14:textId="317F0ECB" w:rsidR="005E49AC" w:rsidRPr="0039544D" w:rsidRDefault="005E49AC" w:rsidP="002F66C7">
            <w:pPr>
              <w:pStyle w:val="acctfourfigures"/>
              <w:tabs>
                <w:tab w:val="clear" w:pos="765"/>
                <w:tab w:val="decimal" w:pos="940"/>
              </w:tabs>
              <w:spacing w:line="240" w:lineRule="atLeast"/>
              <w:ind w:left="-108" w:right="-108"/>
              <w:rPr>
                <w:szCs w:val="22"/>
                <w:lang w:val="en-US"/>
              </w:rPr>
            </w:pPr>
            <w:r w:rsidRPr="007935CA">
              <w:rPr>
                <w:b/>
                <w:bCs/>
              </w:rPr>
              <w:t>1</w:t>
            </w:r>
            <w:r>
              <w:rPr>
                <w:b/>
                <w:bCs/>
              </w:rPr>
              <w:t>5,452</w:t>
            </w:r>
          </w:p>
        </w:tc>
        <w:tc>
          <w:tcPr>
            <w:tcW w:w="260" w:type="dxa"/>
            <w:vAlign w:val="bottom"/>
          </w:tcPr>
          <w:p w14:paraId="30E5FBFF" w14:textId="77777777" w:rsidR="005E49AC" w:rsidRPr="0039544D" w:rsidRDefault="005E49AC" w:rsidP="002F66C7">
            <w:pPr>
              <w:tabs>
                <w:tab w:val="decimal" w:pos="940"/>
              </w:tabs>
              <w:rPr>
                <w:rFonts w:cs="Times New Roman"/>
                <w:b/>
                <w:bCs/>
              </w:rPr>
            </w:pPr>
          </w:p>
        </w:tc>
        <w:tc>
          <w:tcPr>
            <w:tcW w:w="1180" w:type="dxa"/>
            <w:tcBorders>
              <w:top w:val="single" w:sz="4" w:space="0" w:color="auto"/>
              <w:bottom w:val="double" w:sz="4" w:space="0" w:color="auto"/>
            </w:tcBorders>
          </w:tcPr>
          <w:p w14:paraId="020138E3" w14:textId="5CF289A7" w:rsidR="005E49AC" w:rsidRPr="00405C4F" w:rsidRDefault="00405C4F" w:rsidP="002F66C7">
            <w:pPr>
              <w:pStyle w:val="acctfourfigures"/>
              <w:tabs>
                <w:tab w:val="clear" w:pos="765"/>
                <w:tab w:val="decimal" w:pos="940"/>
              </w:tabs>
              <w:spacing w:line="240" w:lineRule="atLeast"/>
              <w:ind w:left="-108" w:right="-108"/>
              <w:rPr>
                <w:b/>
                <w:bCs/>
                <w:szCs w:val="22"/>
                <w:lang w:val="en-US"/>
              </w:rPr>
            </w:pPr>
            <w:r w:rsidRPr="00405C4F">
              <w:rPr>
                <w:b/>
                <w:bCs/>
                <w:szCs w:val="22"/>
                <w:lang w:val="en-US"/>
              </w:rPr>
              <w:t>22,575</w:t>
            </w:r>
          </w:p>
        </w:tc>
        <w:tc>
          <w:tcPr>
            <w:tcW w:w="272" w:type="dxa"/>
            <w:vAlign w:val="bottom"/>
          </w:tcPr>
          <w:p w14:paraId="03F00860" w14:textId="77777777" w:rsidR="005E49AC" w:rsidRPr="0039544D" w:rsidRDefault="005E49AC" w:rsidP="002F66C7">
            <w:pPr>
              <w:tabs>
                <w:tab w:val="decimal" w:pos="940"/>
              </w:tabs>
              <w:rPr>
                <w:rFonts w:cs="Times New Roman"/>
                <w:b/>
                <w:bCs/>
              </w:rPr>
            </w:pPr>
          </w:p>
        </w:tc>
        <w:tc>
          <w:tcPr>
            <w:tcW w:w="1216" w:type="dxa"/>
            <w:tcBorders>
              <w:top w:val="single" w:sz="4" w:space="0" w:color="auto"/>
              <w:bottom w:val="double" w:sz="4" w:space="0" w:color="auto"/>
            </w:tcBorders>
          </w:tcPr>
          <w:p w14:paraId="2A7E0F4A" w14:textId="61202431" w:rsidR="005E49AC" w:rsidRPr="0039544D" w:rsidRDefault="005E49AC" w:rsidP="002F66C7">
            <w:pPr>
              <w:pStyle w:val="acctfourfigures"/>
              <w:tabs>
                <w:tab w:val="clear" w:pos="765"/>
                <w:tab w:val="decimal" w:pos="940"/>
              </w:tabs>
              <w:spacing w:line="240" w:lineRule="atLeast"/>
              <w:ind w:left="-108" w:right="-108"/>
              <w:rPr>
                <w:szCs w:val="22"/>
                <w:lang w:val="en-US"/>
              </w:rPr>
            </w:pPr>
            <w:r w:rsidRPr="007935CA">
              <w:rPr>
                <w:b/>
                <w:bCs/>
              </w:rPr>
              <w:t>1</w:t>
            </w:r>
            <w:r>
              <w:rPr>
                <w:b/>
                <w:bCs/>
              </w:rPr>
              <w:t>5,452</w:t>
            </w:r>
          </w:p>
        </w:tc>
      </w:tr>
      <w:tr w:rsidR="005E49AC" w:rsidRPr="0039544D" w14:paraId="4C8DE042" w14:textId="77777777" w:rsidTr="005E49AC">
        <w:tc>
          <w:tcPr>
            <w:tcW w:w="3824" w:type="dxa"/>
            <w:vAlign w:val="bottom"/>
          </w:tcPr>
          <w:p w14:paraId="5E659F12" w14:textId="4BF67AEA" w:rsidR="005E49AC" w:rsidRPr="0039544D" w:rsidRDefault="005E49AC" w:rsidP="002F66C7">
            <w:pPr>
              <w:spacing w:line="240" w:lineRule="atLeast"/>
              <w:ind w:right="-108"/>
              <w:rPr>
                <w:rFonts w:cs="Times New Roman"/>
                <w:b/>
                <w:bCs/>
              </w:rPr>
            </w:pPr>
          </w:p>
        </w:tc>
        <w:tc>
          <w:tcPr>
            <w:tcW w:w="1169" w:type="dxa"/>
            <w:tcBorders>
              <w:top w:val="double" w:sz="4" w:space="0" w:color="auto"/>
            </w:tcBorders>
          </w:tcPr>
          <w:p w14:paraId="7B9463C1" w14:textId="4F2781B0"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270" w:type="dxa"/>
          </w:tcPr>
          <w:p w14:paraId="06C3EABD" w14:textId="77777777" w:rsidR="005E49AC" w:rsidRPr="0039544D" w:rsidRDefault="005E49AC" w:rsidP="002F66C7">
            <w:pPr>
              <w:tabs>
                <w:tab w:val="decimal" w:pos="940"/>
              </w:tabs>
              <w:rPr>
                <w:rFonts w:cs="Times New Roman"/>
                <w:b/>
                <w:bCs/>
              </w:rPr>
            </w:pPr>
          </w:p>
        </w:tc>
        <w:tc>
          <w:tcPr>
            <w:tcW w:w="1170" w:type="dxa"/>
            <w:tcBorders>
              <w:top w:val="double" w:sz="4" w:space="0" w:color="auto"/>
            </w:tcBorders>
          </w:tcPr>
          <w:p w14:paraId="2510FF72" w14:textId="49D641B8" w:rsidR="005E49AC" w:rsidRPr="0039544D" w:rsidRDefault="005E49AC" w:rsidP="005E49AC">
            <w:pPr>
              <w:pStyle w:val="acctfourfigures"/>
              <w:tabs>
                <w:tab w:val="clear" w:pos="765"/>
                <w:tab w:val="decimal" w:pos="688"/>
              </w:tabs>
              <w:spacing w:line="240" w:lineRule="atLeast"/>
              <w:ind w:left="-108" w:right="-108"/>
              <w:rPr>
                <w:szCs w:val="22"/>
                <w:lang w:val="en-US"/>
              </w:rPr>
            </w:pPr>
          </w:p>
        </w:tc>
        <w:tc>
          <w:tcPr>
            <w:tcW w:w="260" w:type="dxa"/>
          </w:tcPr>
          <w:p w14:paraId="18248764" w14:textId="77777777" w:rsidR="005E49AC" w:rsidRPr="0039544D" w:rsidRDefault="005E49AC" w:rsidP="002F66C7">
            <w:pPr>
              <w:tabs>
                <w:tab w:val="decimal" w:pos="940"/>
              </w:tabs>
              <w:rPr>
                <w:rFonts w:cs="Times New Roman"/>
                <w:b/>
                <w:bCs/>
              </w:rPr>
            </w:pPr>
          </w:p>
        </w:tc>
        <w:tc>
          <w:tcPr>
            <w:tcW w:w="1180" w:type="dxa"/>
            <w:tcBorders>
              <w:top w:val="double" w:sz="4" w:space="0" w:color="auto"/>
            </w:tcBorders>
          </w:tcPr>
          <w:p w14:paraId="4C6ACC09" w14:textId="4920F956"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272" w:type="dxa"/>
          </w:tcPr>
          <w:p w14:paraId="382264C3" w14:textId="77777777" w:rsidR="005E49AC" w:rsidRPr="0039544D" w:rsidRDefault="005E49AC" w:rsidP="002F66C7">
            <w:pPr>
              <w:tabs>
                <w:tab w:val="decimal" w:pos="940"/>
              </w:tabs>
              <w:rPr>
                <w:rFonts w:cs="Times New Roman"/>
                <w:b/>
                <w:bCs/>
              </w:rPr>
            </w:pPr>
          </w:p>
        </w:tc>
        <w:tc>
          <w:tcPr>
            <w:tcW w:w="1216" w:type="dxa"/>
            <w:tcBorders>
              <w:top w:val="double" w:sz="4" w:space="0" w:color="auto"/>
            </w:tcBorders>
          </w:tcPr>
          <w:p w14:paraId="1A807179" w14:textId="3BA3FA19" w:rsidR="005E49AC" w:rsidRPr="0039544D" w:rsidRDefault="005E49AC" w:rsidP="002F66C7">
            <w:pPr>
              <w:pStyle w:val="acctfourfigures"/>
              <w:tabs>
                <w:tab w:val="clear" w:pos="765"/>
                <w:tab w:val="decimal" w:pos="688"/>
              </w:tabs>
              <w:spacing w:line="240" w:lineRule="atLeast"/>
              <w:ind w:left="-108" w:right="-108"/>
              <w:rPr>
                <w:szCs w:val="22"/>
                <w:lang w:val="en-US"/>
              </w:rPr>
            </w:pPr>
          </w:p>
        </w:tc>
      </w:tr>
      <w:tr w:rsidR="005E49AC" w:rsidRPr="0039544D" w14:paraId="67E20005" w14:textId="77777777" w:rsidTr="005E49AC">
        <w:tc>
          <w:tcPr>
            <w:tcW w:w="3824" w:type="dxa"/>
            <w:vAlign w:val="bottom"/>
          </w:tcPr>
          <w:p w14:paraId="09A24882" w14:textId="1CBE6B26" w:rsidR="005E49AC" w:rsidRPr="0039544D" w:rsidRDefault="005E49AC" w:rsidP="002F66C7">
            <w:pPr>
              <w:spacing w:line="240" w:lineRule="atLeast"/>
              <w:ind w:right="-108"/>
              <w:rPr>
                <w:rFonts w:cs="Times New Roman"/>
                <w:b/>
                <w:bCs/>
              </w:rPr>
            </w:pPr>
            <w:r w:rsidRPr="0039544D">
              <w:rPr>
                <w:rFonts w:cs="Times New Roman"/>
                <w:b/>
                <w:bCs/>
                <w:i/>
                <w:iCs/>
              </w:rPr>
              <w:t>Other payables</w:t>
            </w:r>
          </w:p>
        </w:tc>
        <w:tc>
          <w:tcPr>
            <w:tcW w:w="1169" w:type="dxa"/>
          </w:tcPr>
          <w:p w14:paraId="31C46098" w14:textId="26A6F5BB"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270" w:type="dxa"/>
          </w:tcPr>
          <w:p w14:paraId="55BA77FE" w14:textId="77777777" w:rsidR="005E49AC" w:rsidRPr="0039544D" w:rsidRDefault="005E49AC" w:rsidP="002F66C7">
            <w:pPr>
              <w:tabs>
                <w:tab w:val="decimal" w:pos="940"/>
              </w:tabs>
              <w:rPr>
                <w:rFonts w:cs="Times New Roman"/>
                <w:b/>
                <w:bCs/>
              </w:rPr>
            </w:pPr>
          </w:p>
        </w:tc>
        <w:tc>
          <w:tcPr>
            <w:tcW w:w="1170" w:type="dxa"/>
          </w:tcPr>
          <w:p w14:paraId="6D9A1DC4" w14:textId="21601485"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260" w:type="dxa"/>
          </w:tcPr>
          <w:p w14:paraId="4C74E7E1" w14:textId="77777777" w:rsidR="005E49AC" w:rsidRPr="0039544D" w:rsidRDefault="005E49AC" w:rsidP="002F66C7">
            <w:pPr>
              <w:tabs>
                <w:tab w:val="decimal" w:pos="940"/>
              </w:tabs>
              <w:rPr>
                <w:rFonts w:cs="Times New Roman"/>
                <w:b/>
                <w:bCs/>
              </w:rPr>
            </w:pPr>
          </w:p>
        </w:tc>
        <w:tc>
          <w:tcPr>
            <w:tcW w:w="1180" w:type="dxa"/>
          </w:tcPr>
          <w:p w14:paraId="3BF0905C" w14:textId="5BEAAD67"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272" w:type="dxa"/>
          </w:tcPr>
          <w:p w14:paraId="16DEE94C" w14:textId="77777777" w:rsidR="005E49AC" w:rsidRPr="0039544D" w:rsidRDefault="005E49AC" w:rsidP="002F66C7">
            <w:pPr>
              <w:tabs>
                <w:tab w:val="decimal" w:pos="940"/>
              </w:tabs>
              <w:rPr>
                <w:rFonts w:cs="Times New Roman"/>
                <w:b/>
                <w:bCs/>
              </w:rPr>
            </w:pPr>
          </w:p>
        </w:tc>
        <w:tc>
          <w:tcPr>
            <w:tcW w:w="1216" w:type="dxa"/>
          </w:tcPr>
          <w:p w14:paraId="00A8D437" w14:textId="7DFFF766" w:rsidR="005E49AC" w:rsidRPr="0039544D" w:rsidRDefault="005E49AC" w:rsidP="002F66C7">
            <w:pPr>
              <w:pStyle w:val="acctfourfigures"/>
              <w:tabs>
                <w:tab w:val="clear" w:pos="765"/>
                <w:tab w:val="decimal" w:pos="940"/>
              </w:tabs>
              <w:spacing w:line="240" w:lineRule="atLeast"/>
              <w:ind w:left="-108" w:right="-108"/>
              <w:rPr>
                <w:szCs w:val="22"/>
                <w:lang w:val="en-US"/>
              </w:rPr>
            </w:pPr>
          </w:p>
        </w:tc>
      </w:tr>
      <w:tr w:rsidR="005E49AC" w:rsidRPr="0039544D" w14:paraId="19130300" w14:textId="77777777" w:rsidTr="005E49AC">
        <w:tc>
          <w:tcPr>
            <w:tcW w:w="3824" w:type="dxa"/>
            <w:vAlign w:val="bottom"/>
          </w:tcPr>
          <w:p w14:paraId="63BBC507" w14:textId="4B9F1669" w:rsidR="005E49AC" w:rsidRPr="0039544D" w:rsidRDefault="005E49AC" w:rsidP="002F66C7">
            <w:pPr>
              <w:spacing w:line="240" w:lineRule="atLeast"/>
              <w:ind w:right="-108"/>
              <w:rPr>
                <w:rFonts w:cs="Times New Roman"/>
                <w:b/>
                <w:bCs/>
              </w:rPr>
            </w:pPr>
            <w:r w:rsidRPr="0039544D">
              <w:rPr>
                <w:rFonts w:cs="Times New Roman"/>
              </w:rPr>
              <w:t>Subsidiar</w:t>
            </w:r>
            <w:r w:rsidR="00D0796D">
              <w:rPr>
                <w:rFonts w:cs="Times New Roman"/>
              </w:rPr>
              <w:t>ies</w:t>
            </w:r>
          </w:p>
        </w:tc>
        <w:tc>
          <w:tcPr>
            <w:tcW w:w="1169" w:type="dxa"/>
            <w:vAlign w:val="bottom"/>
          </w:tcPr>
          <w:p w14:paraId="35829B59" w14:textId="313B3B9D" w:rsidR="005E49AC" w:rsidRPr="0039544D" w:rsidRDefault="00405C4F" w:rsidP="00547029">
            <w:pPr>
              <w:pStyle w:val="acctfourfigures"/>
              <w:tabs>
                <w:tab w:val="clear" w:pos="765"/>
                <w:tab w:val="decimal" w:pos="647"/>
              </w:tabs>
              <w:spacing w:line="240" w:lineRule="auto"/>
              <w:ind w:right="9"/>
              <w:rPr>
                <w:b/>
                <w:bCs/>
                <w:szCs w:val="22"/>
                <w:lang w:val="en-US"/>
              </w:rPr>
            </w:pPr>
            <w:r w:rsidRPr="00547029">
              <w:rPr>
                <w:szCs w:val="22"/>
              </w:rPr>
              <w:t>-</w:t>
            </w:r>
          </w:p>
        </w:tc>
        <w:tc>
          <w:tcPr>
            <w:tcW w:w="270" w:type="dxa"/>
            <w:vAlign w:val="bottom"/>
          </w:tcPr>
          <w:p w14:paraId="6E8E7E32" w14:textId="77777777" w:rsidR="005E49AC" w:rsidRPr="0039544D" w:rsidRDefault="005E49AC" w:rsidP="002F66C7">
            <w:pPr>
              <w:tabs>
                <w:tab w:val="decimal" w:pos="940"/>
              </w:tabs>
              <w:rPr>
                <w:rFonts w:cs="Times New Roman"/>
                <w:b/>
                <w:bCs/>
              </w:rPr>
            </w:pPr>
          </w:p>
        </w:tc>
        <w:tc>
          <w:tcPr>
            <w:tcW w:w="1170" w:type="dxa"/>
          </w:tcPr>
          <w:p w14:paraId="6B8C2E56" w14:textId="63D6A2D1" w:rsidR="005E49AC" w:rsidRPr="0039544D" w:rsidRDefault="005E49AC" w:rsidP="00547029">
            <w:pPr>
              <w:pStyle w:val="acctfourfigures"/>
              <w:tabs>
                <w:tab w:val="clear" w:pos="765"/>
                <w:tab w:val="decimal" w:pos="647"/>
              </w:tabs>
              <w:spacing w:line="240" w:lineRule="auto"/>
              <w:ind w:right="9"/>
              <w:rPr>
                <w:b/>
                <w:bCs/>
                <w:szCs w:val="22"/>
                <w:lang w:val="en-US"/>
              </w:rPr>
            </w:pPr>
            <w:r w:rsidRPr="00547029">
              <w:rPr>
                <w:szCs w:val="22"/>
              </w:rPr>
              <w:t>-</w:t>
            </w:r>
          </w:p>
        </w:tc>
        <w:tc>
          <w:tcPr>
            <w:tcW w:w="260" w:type="dxa"/>
            <w:vAlign w:val="bottom"/>
          </w:tcPr>
          <w:p w14:paraId="7BDA81EA" w14:textId="77777777" w:rsidR="005E49AC" w:rsidRPr="0039544D" w:rsidRDefault="005E49AC" w:rsidP="002F66C7">
            <w:pPr>
              <w:tabs>
                <w:tab w:val="decimal" w:pos="940"/>
              </w:tabs>
              <w:rPr>
                <w:rFonts w:cs="Times New Roman"/>
                <w:b/>
                <w:bCs/>
              </w:rPr>
            </w:pPr>
          </w:p>
        </w:tc>
        <w:tc>
          <w:tcPr>
            <w:tcW w:w="1180" w:type="dxa"/>
            <w:vAlign w:val="bottom"/>
          </w:tcPr>
          <w:p w14:paraId="08B6E4C6" w14:textId="4F88F06E" w:rsidR="005E49AC" w:rsidRPr="00405C4F" w:rsidRDefault="00405C4F" w:rsidP="002F66C7">
            <w:pPr>
              <w:pStyle w:val="acctfourfigures"/>
              <w:tabs>
                <w:tab w:val="clear" w:pos="765"/>
                <w:tab w:val="decimal" w:pos="940"/>
              </w:tabs>
              <w:spacing w:line="240" w:lineRule="atLeast"/>
              <w:ind w:left="-108" w:right="-108"/>
              <w:rPr>
                <w:szCs w:val="22"/>
                <w:lang w:val="en-US"/>
              </w:rPr>
            </w:pPr>
            <w:r w:rsidRPr="00405C4F">
              <w:rPr>
                <w:szCs w:val="22"/>
                <w:lang w:val="en-US"/>
              </w:rPr>
              <w:t>2,524</w:t>
            </w:r>
          </w:p>
        </w:tc>
        <w:tc>
          <w:tcPr>
            <w:tcW w:w="272" w:type="dxa"/>
            <w:vAlign w:val="bottom"/>
          </w:tcPr>
          <w:p w14:paraId="6B732FA8" w14:textId="77777777" w:rsidR="005E49AC" w:rsidRPr="0039544D" w:rsidRDefault="005E49AC" w:rsidP="002F66C7">
            <w:pPr>
              <w:tabs>
                <w:tab w:val="decimal" w:pos="940"/>
              </w:tabs>
              <w:rPr>
                <w:rFonts w:cs="Times New Roman"/>
                <w:b/>
                <w:bCs/>
              </w:rPr>
            </w:pPr>
          </w:p>
        </w:tc>
        <w:tc>
          <w:tcPr>
            <w:tcW w:w="1216" w:type="dxa"/>
          </w:tcPr>
          <w:p w14:paraId="3CF834EB" w14:textId="3C31137A" w:rsidR="005E49AC" w:rsidRPr="0039544D" w:rsidRDefault="005E49AC" w:rsidP="002F66C7">
            <w:pPr>
              <w:pStyle w:val="acctfourfigures"/>
              <w:tabs>
                <w:tab w:val="clear" w:pos="765"/>
                <w:tab w:val="decimal" w:pos="940"/>
              </w:tabs>
              <w:spacing w:line="240" w:lineRule="atLeast"/>
              <w:ind w:left="-108" w:right="-108"/>
              <w:rPr>
                <w:b/>
                <w:bCs/>
                <w:szCs w:val="22"/>
                <w:lang w:val="en-US"/>
              </w:rPr>
            </w:pPr>
            <w:r>
              <w:rPr>
                <w:lang w:val="en-US"/>
              </w:rPr>
              <w:t>2,082</w:t>
            </w:r>
          </w:p>
        </w:tc>
      </w:tr>
      <w:tr w:rsidR="005E49AC" w:rsidRPr="0039544D" w14:paraId="15B20008" w14:textId="77777777" w:rsidTr="005E49AC">
        <w:tc>
          <w:tcPr>
            <w:tcW w:w="3824" w:type="dxa"/>
            <w:vAlign w:val="bottom"/>
          </w:tcPr>
          <w:p w14:paraId="3901100D" w14:textId="3F2579C2" w:rsidR="005E49AC" w:rsidRPr="0039544D" w:rsidRDefault="005E49AC" w:rsidP="002F66C7">
            <w:pPr>
              <w:spacing w:line="240" w:lineRule="auto"/>
              <w:ind w:right="-108"/>
              <w:rPr>
                <w:rFonts w:cs="Times New Roman"/>
                <w:b/>
                <w:bCs/>
              </w:rPr>
            </w:pPr>
            <w:r w:rsidRPr="0039544D">
              <w:rPr>
                <w:rFonts w:cs="Times New Roman"/>
              </w:rPr>
              <w:t>Other related parties</w:t>
            </w:r>
          </w:p>
        </w:tc>
        <w:tc>
          <w:tcPr>
            <w:tcW w:w="1169" w:type="dxa"/>
            <w:tcBorders>
              <w:bottom w:val="single" w:sz="4" w:space="0" w:color="auto"/>
            </w:tcBorders>
            <w:vAlign w:val="bottom"/>
          </w:tcPr>
          <w:p w14:paraId="78D19F8E" w14:textId="4A86AC5F" w:rsidR="005E49AC" w:rsidRPr="0039544D" w:rsidRDefault="00C064F0" w:rsidP="002F66C7">
            <w:pPr>
              <w:pStyle w:val="acctfourfigures"/>
              <w:tabs>
                <w:tab w:val="clear" w:pos="765"/>
                <w:tab w:val="decimal" w:pos="940"/>
              </w:tabs>
              <w:spacing w:line="240" w:lineRule="auto"/>
              <w:ind w:left="-108" w:right="-108"/>
              <w:rPr>
                <w:szCs w:val="22"/>
                <w:lang w:val="en-US"/>
              </w:rPr>
            </w:pPr>
            <w:r>
              <w:rPr>
                <w:szCs w:val="22"/>
                <w:lang w:val="en-US"/>
              </w:rPr>
              <w:t>4,266</w:t>
            </w:r>
          </w:p>
        </w:tc>
        <w:tc>
          <w:tcPr>
            <w:tcW w:w="270" w:type="dxa"/>
            <w:vAlign w:val="bottom"/>
          </w:tcPr>
          <w:p w14:paraId="1CE30CD0" w14:textId="77777777" w:rsidR="005E49AC" w:rsidRPr="0039544D" w:rsidRDefault="005E49AC" w:rsidP="002F66C7">
            <w:pPr>
              <w:tabs>
                <w:tab w:val="decimal" w:pos="940"/>
              </w:tabs>
              <w:spacing w:line="240" w:lineRule="auto"/>
              <w:rPr>
                <w:rFonts w:cs="Times New Roman"/>
                <w:b/>
                <w:bCs/>
              </w:rPr>
            </w:pPr>
          </w:p>
        </w:tc>
        <w:tc>
          <w:tcPr>
            <w:tcW w:w="1170" w:type="dxa"/>
            <w:tcBorders>
              <w:bottom w:val="single" w:sz="4" w:space="0" w:color="auto"/>
            </w:tcBorders>
          </w:tcPr>
          <w:p w14:paraId="4D6F55B6" w14:textId="3525D43E" w:rsidR="005E49AC" w:rsidRPr="0039544D" w:rsidRDefault="005E49AC" w:rsidP="002F66C7">
            <w:pPr>
              <w:pStyle w:val="acctfourfigures"/>
              <w:tabs>
                <w:tab w:val="clear" w:pos="765"/>
                <w:tab w:val="decimal" w:pos="940"/>
              </w:tabs>
              <w:spacing w:line="240" w:lineRule="auto"/>
              <w:ind w:left="-108" w:right="-108"/>
              <w:rPr>
                <w:szCs w:val="22"/>
                <w:lang w:val="en-US"/>
              </w:rPr>
            </w:pPr>
            <w:r w:rsidRPr="00036568">
              <w:t>4,</w:t>
            </w:r>
            <w:r>
              <w:rPr>
                <w:rFonts w:cs="Angsana New"/>
                <w:lang w:val="en-US" w:bidi="th-TH"/>
              </w:rPr>
              <w:t>752</w:t>
            </w:r>
          </w:p>
        </w:tc>
        <w:tc>
          <w:tcPr>
            <w:tcW w:w="260" w:type="dxa"/>
            <w:vAlign w:val="bottom"/>
          </w:tcPr>
          <w:p w14:paraId="43381244" w14:textId="77777777" w:rsidR="005E49AC" w:rsidRPr="0039544D" w:rsidRDefault="005E49AC" w:rsidP="002F66C7">
            <w:pPr>
              <w:tabs>
                <w:tab w:val="decimal" w:pos="940"/>
              </w:tabs>
              <w:spacing w:line="240" w:lineRule="auto"/>
              <w:rPr>
                <w:rFonts w:cs="Times New Roman"/>
                <w:b/>
                <w:bCs/>
              </w:rPr>
            </w:pPr>
          </w:p>
        </w:tc>
        <w:tc>
          <w:tcPr>
            <w:tcW w:w="1180" w:type="dxa"/>
            <w:tcBorders>
              <w:bottom w:val="single" w:sz="4" w:space="0" w:color="auto"/>
            </w:tcBorders>
          </w:tcPr>
          <w:p w14:paraId="59218ACD" w14:textId="2AA6CF73" w:rsidR="005E49AC" w:rsidRPr="0039544D" w:rsidRDefault="00C064F0" w:rsidP="002F66C7">
            <w:pPr>
              <w:pStyle w:val="acctfourfigures"/>
              <w:tabs>
                <w:tab w:val="clear" w:pos="765"/>
                <w:tab w:val="decimal" w:pos="940"/>
              </w:tabs>
              <w:spacing w:line="240" w:lineRule="auto"/>
              <w:ind w:left="-108" w:right="-108"/>
              <w:rPr>
                <w:szCs w:val="22"/>
                <w:lang w:val="en-US"/>
              </w:rPr>
            </w:pPr>
            <w:r>
              <w:rPr>
                <w:szCs w:val="22"/>
                <w:lang w:val="en-US"/>
              </w:rPr>
              <w:t>1,279</w:t>
            </w:r>
          </w:p>
        </w:tc>
        <w:tc>
          <w:tcPr>
            <w:tcW w:w="272" w:type="dxa"/>
            <w:vAlign w:val="bottom"/>
          </w:tcPr>
          <w:p w14:paraId="76D6BAFA" w14:textId="77777777" w:rsidR="005E49AC" w:rsidRPr="0039544D" w:rsidRDefault="005E49AC" w:rsidP="002F66C7">
            <w:pPr>
              <w:tabs>
                <w:tab w:val="decimal" w:pos="940"/>
              </w:tabs>
              <w:spacing w:line="240" w:lineRule="auto"/>
              <w:rPr>
                <w:rFonts w:cs="Times New Roman"/>
                <w:b/>
                <w:bCs/>
              </w:rPr>
            </w:pPr>
          </w:p>
        </w:tc>
        <w:tc>
          <w:tcPr>
            <w:tcW w:w="1216" w:type="dxa"/>
            <w:tcBorders>
              <w:bottom w:val="single" w:sz="4" w:space="0" w:color="auto"/>
            </w:tcBorders>
          </w:tcPr>
          <w:p w14:paraId="26D0073A" w14:textId="0BF534A8" w:rsidR="005E49AC" w:rsidRPr="0039544D" w:rsidRDefault="005E49AC" w:rsidP="002F66C7">
            <w:pPr>
              <w:pStyle w:val="acctfourfigures"/>
              <w:tabs>
                <w:tab w:val="clear" w:pos="765"/>
                <w:tab w:val="decimal" w:pos="940"/>
              </w:tabs>
              <w:spacing w:line="240" w:lineRule="auto"/>
              <w:ind w:left="-108" w:right="-108"/>
              <w:rPr>
                <w:szCs w:val="22"/>
                <w:lang w:val="en-US"/>
              </w:rPr>
            </w:pPr>
            <w:r w:rsidRPr="00036568">
              <w:rPr>
                <w:lang w:val="en-US"/>
              </w:rPr>
              <w:t>1,</w:t>
            </w:r>
            <w:r>
              <w:rPr>
                <w:lang w:val="en-US"/>
              </w:rPr>
              <w:t>619</w:t>
            </w:r>
          </w:p>
        </w:tc>
      </w:tr>
      <w:tr w:rsidR="005E49AC" w:rsidRPr="0039544D" w14:paraId="09A6C014" w14:textId="77777777" w:rsidTr="005E49AC">
        <w:tc>
          <w:tcPr>
            <w:tcW w:w="3824" w:type="dxa"/>
            <w:vAlign w:val="bottom"/>
          </w:tcPr>
          <w:p w14:paraId="47952AE1" w14:textId="4D4909B1" w:rsidR="005E49AC" w:rsidRPr="0039544D" w:rsidRDefault="005E49AC" w:rsidP="002F66C7">
            <w:pPr>
              <w:spacing w:line="240" w:lineRule="atLeast"/>
              <w:ind w:right="-108"/>
              <w:rPr>
                <w:rFonts w:cs="Times New Roman"/>
                <w:b/>
                <w:bCs/>
              </w:rPr>
            </w:pPr>
            <w:r w:rsidRPr="0039544D">
              <w:rPr>
                <w:rFonts w:cs="Times New Roman"/>
                <w:b/>
                <w:bCs/>
              </w:rPr>
              <w:t>Total</w:t>
            </w:r>
          </w:p>
        </w:tc>
        <w:tc>
          <w:tcPr>
            <w:tcW w:w="1169" w:type="dxa"/>
            <w:tcBorders>
              <w:top w:val="single" w:sz="4" w:space="0" w:color="auto"/>
              <w:bottom w:val="double" w:sz="4" w:space="0" w:color="auto"/>
            </w:tcBorders>
          </w:tcPr>
          <w:p w14:paraId="409AD9B9" w14:textId="651E2A5A" w:rsidR="005E49AC" w:rsidRPr="00405C4F" w:rsidRDefault="00C064F0" w:rsidP="002F66C7">
            <w:pPr>
              <w:pStyle w:val="acctfourfigures"/>
              <w:tabs>
                <w:tab w:val="clear" w:pos="765"/>
                <w:tab w:val="decimal" w:pos="940"/>
              </w:tabs>
              <w:spacing w:line="240" w:lineRule="atLeast"/>
              <w:ind w:left="-108" w:right="-108"/>
              <w:rPr>
                <w:b/>
                <w:bCs/>
                <w:szCs w:val="22"/>
                <w:lang w:val="en-US"/>
              </w:rPr>
            </w:pPr>
            <w:r w:rsidRPr="00C064F0">
              <w:rPr>
                <w:b/>
                <w:bCs/>
                <w:szCs w:val="22"/>
                <w:lang w:val="en-US"/>
              </w:rPr>
              <w:t>4,266</w:t>
            </w:r>
          </w:p>
        </w:tc>
        <w:tc>
          <w:tcPr>
            <w:tcW w:w="270" w:type="dxa"/>
            <w:vAlign w:val="bottom"/>
          </w:tcPr>
          <w:p w14:paraId="0F9F674D" w14:textId="77777777" w:rsidR="005E49AC" w:rsidRPr="0039544D" w:rsidRDefault="005E49AC" w:rsidP="002F66C7">
            <w:pPr>
              <w:tabs>
                <w:tab w:val="decimal" w:pos="940"/>
              </w:tabs>
              <w:rPr>
                <w:rFonts w:cs="Times New Roman"/>
                <w:b/>
                <w:bCs/>
              </w:rPr>
            </w:pPr>
          </w:p>
        </w:tc>
        <w:tc>
          <w:tcPr>
            <w:tcW w:w="1170" w:type="dxa"/>
            <w:tcBorders>
              <w:top w:val="single" w:sz="4" w:space="0" w:color="auto"/>
              <w:bottom w:val="double" w:sz="4" w:space="0" w:color="auto"/>
            </w:tcBorders>
          </w:tcPr>
          <w:p w14:paraId="714AA752" w14:textId="234C545A" w:rsidR="005E49AC" w:rsidRPr="0039544D" w:rsidRDefault="005E49AC" w:rsidP="002F66C7">
            <w:pPr>
              <w:pStyle w:val="acctfourfigures"/>
              <w:tabs>
                <w:tab w:val="clear" w:pos="765"/>
                <w:tab w:val="decimal" w:pos="940"/>
              </w:tabs>
              <w:spacing w:line="240" w:lineRule="atLeast"/>
              <w:ind w:left="-108" w:right="-108"/>
              <w:rPr>
                <w:szCs w:val="22"/>
                <w:lang w:val="en-US"/>
              </w:rPr>
            </w:pPr>
            <w:r>
              <w:rPr>
                <w:b/>
                <w:bCs/>
              </w:rPr>
              <w:t>4,752</w:t>
            </w:r>
          </w:p>
        </w:tc>
        <w:tc>
          <w:tcPr>
            <w:tcW w:w="260" w:type="dxa"/>
            <w:vAlign w:val="bottom"/>
          </w:tcPr>
          <w:p w14:paraId="5801F763" w14:textId="77777777" w:rsidR="005E49AC" w:rsidRPr="0039544D" w:rsidRDefault="005E49AC" w:rsidP="002F66C7">
            <w:pPr>
              <w:tabs>
                <w:tab w:val="decimal" w:pos="940"/>
              </w:tabs>
              <w:rPr>
                <w:rFonts w:cs="Times New Roman"/>
                <w:b/>
                <w:bCs/>
              </w:rPr>
            </w:pPr>
          </w:p>
        </w:tc>
        <w:tc>
          <w:tcPr>
            <w:tcW w:w="1180" w:type="dxa"/>
            <w:tcBorders>
              <w:top w:val="single" w:sz="4" w:space="0" w:color="auto"/>
              <w:bottom w:val="double" w:sz="4" w:space="0" w:color="auto"/>
            </w:tcBorders>
          </w:tcPr>
          <w:p w14:paraId="5E7C81E1" w14:textId="36830164" w:rsidR="005E49AC" w:rsidRPr="00405C4F" w:rsidRDefault="00405C4F" w:rsidP="002F66C7">
            <w:pPr>
              <w:pStyle w:val="acctfourfigures"/>
              <w:tabs>
                <w:tab w:val="clear" w:pos="765"/>
                <w:tab w:val="decimal" w:pos="940"/>
              </w:tabs>
              <w:spacing w:line="240" w:lineRule="atLeast"/>
              <w:ind w:left="-108" w:right="-108"/>
              <w:rPr>
                <w:b/>
                <w:bCs/>
                <w:szCs w:val="22"/>
                <w:lang w:val="en-US"/>
              </w:rPr>
            </w:pPr>
            <w:r w:rsidRPr="00405C4F">
              <w:rPr>
                <w:b/>
                <w:bCs/>
                <w:szCs w:val="22"/>
                <w:lang w:val="en-US"/>
              </w:rPr>
              <w:t>3,</w:t>
            </w:r>
            <w:r w:rsidR="00C064F0">
              <w:rPr>
                <w:b/>
                <w:bCs/>
                <w:szCs w:val="22"/>
                <w:lang w:val="en-US"/>
              </w:rPr>
              <w:t>803</w:t>
            </w:r>
          </w:p>
        </w:tc>
        <w:tc>
          <w:tcPr>
            <w:tcW w:w="272" w:type="dxa"/>
            <w:vAlign w:val="bottom"/>
          </w:tcPr>
          <w:p w14:paraId="698F8AAC" w14:textId="77777777" w:rsidR="005E49AC" w:rsidRPr="0039544D" w:rsidRDefault="005E49AC" w:rsidP="002F66C7">
            <w:pPr>
              <w:tabs>
                <w:tab w:val="decimal" w:pos="940"/>
              </w:tabs>
              <w:rPr>
                <w:rFonts w:cs="Times New Roman"/>
                <w:b/>
                <w:bCs/>
              </w:rPr>
            </w:pPr>
          </w:p>
        </w:tc>
        <w:tc>
          <w:tcPr>
            <w:tcW w:w="1216" w:type="dxa"/>
            <w:tcBorders>
              <w:top w:val="single" w:sz="4" w:space="0" w:color="auto"/>
              <w:bottom w:val="double" w:sz="4" w:space="0" w:color="auto"/>
            </w:tcBorders>
          </w:tcPr>
          <w:p w14:paraId="42C7E4F1" w14:textId="18B093B9" w:rsidR="005E49AC" w:rsidRPr="0039544D" w:rsidRDefault="005E49AC" w:rsidP="002F66C7">
            <w:pPr>
              <w:pStyle w:val="acctfourfigures"/>
              <w:tabs>
                <w:tab w:val="clear" w:pos="765"/>
                <w:tab w:val="decimal" w:pos="940"/>
              </w:tabs>
              <w:spacing w:line="240" w:lineRule="atLeast"/>
              <w:ind w:left="-108" w:right="-108"/>
              <w:rPr>
                <w:szCs w:val="22"/>
                <w:lang w:val="en-US"/>
              </w:rPr>
            </w:pPr>
            <w:r>
              <w:rPr>
                <w:b/>
                <w:bCs/>
                <w:lang w:val="en-US"/>
              </w:rPr>
              <w:t>3,701</w:t>
            </w:r>
          </w:p>
        </w:tc>
      </w:tr>
      <w:tr w:rsidR="005E49AC" w:rsidRPr="0039544D" w14:paraId="356549DC" w14:textId="77777777" w:rsidTr="005E49AC">
        <w:tc>
          <w:tcPr>
            <w:tcW w:w="3824" w:type="dxa"/>
            <w:vAlign w:val="bottom"/>
          </w:tcPr>
          <w:p w14:paraId="52F968B7" w14:textId="491FCE70" w:rsidR="005E49AC" w:rsidRPr="0039544D" w:rsidRDefault="005E49AC" w:rsidP="002F66C7">
            <w:pPr>
              <w:spacing w:line="240" w:lineRule="atLeast"/>
              <w:ind w:right="-108"/>
              <w:rPr>
                <w:rFonts w:cs="Times New Roman"/>
                <w:b/>
                <w:bCs/>
              </w:rPr>
            </w:pPr>
          </w:p>
        </w:tc>
        <w:tc>
          <w:tcPr>
            <w:tcW w:w="1169" w:type="dxa"/>
            <w:tcBorders>
              <w:top w:val="double" w:sz="4" w:space="0" w:color="auto"/>
            </w:tcBorders>
          </w:tcPr>
          <w:p w14:paraId="453322ED" w14:textId="6A341F09"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270" w:type="dxa"/>
            <w:vAlign w:val="bottom"/>
          </w:tcPr>
          <w:p w14:paraId="55CFADE5" w14:textId="77777777" w:rsidR="005E49AC" w:rsidRPr="0039544D" w:rsidRDefault="005E49AC" w:rsidP="002F66C7">
            <w:pPr>
              <w:tabs>
                <w:tab w:val="decimal" w:pos="940"/>
              </w:tabs>
              <w:rPr>
                <w:rFonts w:cs="Times New Roman"/>
                <w:b/>
                <w:bCs/>
              </w:rPr>
            </w:pPr>
          </w:p>
        </w:tc>
        <w:tc>
          <w:tcPr>
            <w:tcW w:w="1170" w:type="dxa"/>
            <w:tcBorders>
              <w:top w:val="double" w:sz="4" w:space="0" w:color="auto"/>
            </w:tcBorders>
          </w:tcPr>
          <w:p w14:paraId="1B4F1531" w14:textId="643F7B4C" w:rsidR="005E49AC" w:rsidRPr="0039544D" w:rsidRDefault="005E49AC" w:rsidP="002F66C7">
            <w:pPr>
              <w:pStyle w:val="acctfourfigures"/>
              <w:tabs>
                <w:tab w:val="clear" w:pos="765"/>
                <w:tab w:val="decimal" w:pos="688"/>
              </w:tabs>
              <w:spacing w:line="240" w:lineRule="atLeast"/>
              <w:ind w:left="-108" w:right="-108"/>
              <w:rPr>
                <w:szCs w:val="22"/>
                <w:lang w:val="en-US"/>
              </w:rPr>
            </w:pPr>
          </w:p>
        </w:tc>
        <w:tc>
          <w:tcPr>
            <w:tcW w:w="260" w:type="dxa"/>
            <w:vAlign w:val="bottom"/>
          </w:tcPr>
          <w:p w14:paraId="43ECBAF6" w14:textId="77777777" w:rsidR="005E49AC" w:rsidRPr="0039544D" w:rsidRDefault="005E49AC" w:rsidP="002F66C7">
            <w:pPr>
              <w:tabs>
                <w:tab w:val="decimal" w:pos="940"/>
              </w:tabs>
              <w:rPr>
                <w:rFonts w:cs="Times New Roman"/>
                <w:b/>
                <w:bCs/>
              </w:rPr>
            </w:pPr>
          </w:p>
        </w:tc>
        <w:tc>
          <w:tcPr>
            <w:tcW w:w="1180" w:type="dxa"/>
            <w:tcBorders>
              <w:top w:val="double" w:sz="4" w:space="0" w:color="auto"/>
            </w:tcBorders>
          </w:tcPr>
          <w:p w14:paraId="6BCD581D" w14:textId="20213567"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272" w:type="dxa"/>
            <w:vAlign w:val="bottom"/>
          </w:tcPr>
          <w:p w14:paraId="3FBA4E31" w14:textId="77777777" w:rsidR="005E49AC" w:rsidRPr="0039544D" w:rsidRDefault="005E49AC" w:rsidP="002F66C7">
            <w:pPr>
              <w:tabs>
                <w:tab w:val="decimal" w:pos="940"/>
              </w:tabs>
              <w:rPr>
                <w:rFonts w:cs="Times New Roman"/>
                <w:b/>
                <w:bCs/>
              </w:rPr>
            </w:pPr>
          </w:p>
        </w:tc>
        <w:tc>
          <w:tcPr>
            <w:tcW w:w="1216" w:type="dxa"/>
            <w:tcBorders>
              <w:top w:val="double" w:sz="4" w:space="0" w:color="auto"/>
            </w:tcBorders>
          </w:tcPr>
          <w:p w14:paraId="695678CD" w14:textId="7269FFED" w:rsidR="005E49AC" w:rsidRPr="0039544D" w:rsidRDefault="005E49AC" w:rsidP="002F66C7">
            <w:pPr>
              <w:pStyle w:val="acctfourfigures"/>
              <w:tabs>
                <w:tab w:val="clear" w:pos="765"/>
                <w:tab w:val="decimal" w:pos="940"/>
              </w:tabs>
              <w:spacing w:line="240" w:lineRule="atLeast"/>
              <w:ind w:left="-108" w:right="-108"/>
              <w:rPr>
                <w:szCs w:val="22"/>
                <w:lang w:val="en-US"/>
              </w:rPr>
            </w:pPr>
          </w:p>
        </w:tc>
      </w:tr>
      <w:tr w:rsidR="005E49AC" w:rsidRPr="0039544D" w14:paraId="372F685B" w14:textId="77777777" w:rsidTr="005E49AC">
        <w:tc>
          <w:tcPr>
            <w:tcW w:w="3824" w:type="dxa"/>
            <w:vAlign w:val="bottom"/>
          </w:tcPr>
          <w:p w14:paraId="52A21460" w14:textId="678C27D3" w:rsidR="005E49AC" w:rsidRPr="0039544D" w:rsidRDefault="005E49AC" w:rsidP="002F66C7">
            <w:pPr>
              <w:spacing w:line="240" w:lineRule="atLeast"/>
              <w:ind w:right="-108"/>
              <w:rPr>
                <w:rFonts w:cs="Times New Roman"/>
                <w:b/>
                <w:bCs/>
              </w:rPr>
            </w:pPr>
            <w:r w:rsidRPr="0039544D">
              <w:rPr>
                <w:rFonts w:cs="Times New Roman"/>
                <w:b/>
                <w:bCs/>
                <w:i/>
                <w:iCs/>
              </w:rPr>
              <w:t>Accrued expenses</w:t>
            </w:r>
          </w:p>
        </w:tc>
        <w:tc>
          <w:tcPr>
            <w:tcW w:w="1169" w:type="dxa"/>
          </w:tcPr>
          <w:p w14:paraId="2EF490C0" w14:textId="540227C0"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270" w:type="dxa"/>
          </w:tcPr>
          <w:p w14:paraId="7761E279" w14:textId="77777777" w:rsidR="005E49AC" w:rsidRPr="0039544D" w:rsidRDefault="005E49AC" w:rsidP="002F66C7">
            <w:pPr>
              <w:tabs>
                <w:tab w:val="decimal" w:pos="940"/>
              </w:tabs>
              <w:rPr>
                <w:rFonts w:cs="Times New Roman"/>
                <w:b/>
                <w:bCs/>
              </w:rPr>
            </w:pPr>
          </w:p>
        </w:tc>
        <w:tc>
          <w:tcPr>
            <w:tcW w:w="1170" w:type="dxa"/>
          </w:tcPr>
          <w:p w14:paraId="013A3C2A" w14:textId="5F0259BF"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260" w:type="dxa"/>
          </w:tcPr>
          <w:p w14:paraId="3222C2A4" w14:textId="77777777" w:rsidR="005E49AC" w:rsidRPr="0039544D" w:rsidRDefault="005E49AC" w:rsidP="002F66C7">
            <w:pPr>
              <w:tabs>
                <w:tab w:val="decimal" w:pos="940"/>
              </w:tabs>
              <w:rPr>
                <w:rFonts w:cs="Times New Roman"/>
                <w:b/>
                <w:bCs/>
              </w:rPr>
            </w:pPr>
          </w:p>
        </w:tc>
        <w:tc>
          <w:tcPr>
            <w:tcW w:w="1180" w:type="dxa"/>
          </w:tcPr>
          <w:p w14:paraId="7A91EDEF" w14:textId="0B3E8EF7" w:rsidR="005E49AC" w:rsidRPr="0039544D" w:rsidRDefault="005E49AC" w:rsidP="002F66C7">
            <w:pPr>
              <w:pStyle w:val="acctfourfigures"/>
              <w:tabs>
                <w:tab w:val="clear" w:pos="765"/>
                <w:tab w:val="decimal" w:pos="940"/>
              </w:tabs>
              <w:spacing w:line="240" w:lineRule="atLeast"/>
              <w:ind w:left="-108" w:right="-108"/>
              <w:rPr>
                <w:szCs w:val="22"/>
                <w:lang w:val="en-US"/>
              </w:rPr>
            </w:pPr>
          </w:p>
        </w:tc>
        <w:tc>
          <w:tcPr>
            <w:tcW w:w="272" w:type="dxa"/>
          </w:tcPr>
          <w:p w14:paraId="4B61E5CB" w14:textId="77777777" w:rsidR="005E49AC" w:rsidRPr="0039544D" w:rsidRDefault="005E49AC" w:rsidP="002F66C7">
            <w:pPr>
              <w:tabs>
                <w:tab w:val="decimal" w:pos="940"/>
              </w:tabs>
              <w:rPr>
                <w:rFonts w:cs="Times New Roman"/>
                <w:b/>
                <w:bCs/>
              </w:rPr>
            </w:pPr>
          </w:p>
        </w:tc>
        <w:tc>
          <w:tcPr>
            <w:tcW w:w="1216" w:type="dxa"/>
          </w:tcPr>
          <w:p w14:paraId="05B977A3" w14:textId="7839D797" w:rsidR="005E49AC" w:rsidRPr="0039544D" w:rsidRDefault="005E49AC" w:rsidP="002F66C7">
            <w:pPr>
              <w:pStyle w:val="acctfourfigures"/>
              <w:tabs>
                <w:tab w:val="clear" w:pos="765"/>
                <w:tab w:val="decimal" w:pos="940"/>
              </w:tabs>
              <w:spacing w:line="240" w:lineRule="atLeast"/>
              <w:ind w:left="-108" w:right="-108"/>
              <w:rPr>
                <w:szCs w:val="22"/>
                <w:lang w:val="en-US"/>
              </w:rPr>
            </w:pPr>
          </w:p>
        </w:tc>
      </w:tr>
      <w:tr w:rsidR="005E49AC" w:rsidRPr="0039544D" w14:paraId="555C74B6" w14:textId="77777777" w:rsidTr="005E49AC">
        <w:tc>
          <w:tcPr>
            <w:tcW w:w="3824" w:type="dxa"/>
            <w:vAlign w:val="bottom"/>
          </w:tcPr>
          <w:p w14:paraId="55F33A57" w14:textId="7348E64E" w:rsidR="005E49AC" w:rsidRPr="0039544D" w:rsidRDefault="005E49AC" w:rsidP="002F66C7">
            <w:pPr>
              <w:spacing w:line="240" w:lineRule="atLeast"/>
              <w:ind w:right="-108"/>
              <w:rPr>
                <w:rFonts w:cs="Times New Roman"/>
                <w:b/>
                <w:bCs/>
              </w:rPr>
            </w:pPr>
            <w:r w:rsidRPr="0039544D">
              <w:rPr>
                <w:rFonts w:cs="Times New Roman"/>
              </w:rPr>
              <w:t>Subsidiary</w:t>
            </w:r>
          </w:p>
        </w:tc>
        <w:tc>
          <w:tcPr>
            <w:tcW w:w="1169" w:type="dxa"/>
            <w:vAlign w:val="bottom"/>
          </w:tcPr>
          <w:p w14:paraId="6F11EE40" w14:textId="3F3D37A5" w:rsidR="005E49AC" w:rsidRPr="00547029" w:rsidRDefault="00405C4F" w:rsidP="00547029">
            <w:pPr>
              <w:pStyle w:val="acctfourfigures"/>
              <w:tabs>
                <w:tab w:val="clear" w:pos="765"/>
                <w:tab w:val="decimal" w:pos="647"/>
              </w:tabs>
              <w:spacing w:line="240" w:lineRule="auto"/>
              <w:ind w:right="9"/>
              <w:rPr>
                <w:szCs w:val="22"/>
              </w:rPr>
            </w:pPr>
            <w:r w:rsidRPr="00547029">
              <w:rPr>
                <w:szCs w:val="22"/>
              </w:rPr>
              <w:t>-</w:t>
            </w:r>
          </w:p>
        </w:tc>
        <w:tc>
          <w:tcPr>
            <w:tcW w:w="270" w:type="dxa"/>
            <w:vAlign w:val="bottom"/>
          </w:tcPr>
          <w:p w14:paraId="1DEDF481" w14:textId="77777777" w:rsidR="005E49AC" w:rsidRPr="0039544D" w:rsidRDefault="005E49AC" w:rsidP="002F66C7">
            <w:pPr>
              <w:tabs>
                <w:tab w:val="decimal" w:pos="940"/>
              </w:tabs>
              <w:rPr>
                <w:rFonts w:cs="Times New Roman"/>
                <w:b/>
                <w:bCs/>
              </w:rPr>
            </w:pPr>
          </w:p>
        </w:tc>
        <w:tc>
          <w:tcPr>
            <w:tcW w:w="1170" w:type="dxa"/>
          </w:tcPr>
          <w:p w14:paraId="4CC9B807" w14:textId="4EB82D4E" w:rsidR="005E49AC" w:rsidRPr="00547029" w:rsidRDefault="005E49AC" w:rsidP="00547029">
            <w:pPr>
              <w:pStyle w:val="acctfourfigures"/>
              <w:tabs>
                <w:tab w:val="clear" w:pos="765"/>
                <w:tab w:val="decimal" w:pos="647"/>
              </w:tabs>
              <w:spacing w:line="240" w:lineRule="auto"/>
              <w:ind w:right="9"/>
              <w:rPr>
                <w:szCs w:val="22"/>
              </w:rPr>
            </w:pPr>
            <w:r w:rsidRPr="00547029">
              <w:rPr>
                <w:szCs w:val="22"/>
              </w:rPr>
              <w:t>-</w:t>
            </w:r>
          </w:p>
        </w:tc>
        <w:tc>
          <w:tcPr>
            <w:tcW w:w="260" w:type="dxa"/>
            <w:vAlign w:val="bottom"/>
          </w:tcPr>
          <w:p w14:paraId="71A5C31A" w14:textId="77777777" w:rsidR="005E49AC" w:rsidRPr="00547029" w:rsidRDefault="005E49AC" w:rsidP="00547029">
            <w:pPr>
              <w:tabs>
                <w:tab w:val="decimal" w:pos="647"/>
              </w:tabs>
              <w:spacing w:line="240" w:lineRule="auto"/>
              <w:ind w:right="9"/>
              <w:rPr>
                <w:rFonts w:cs="Times New Roman"/>
                <w:lang w:bidi="ar-SA"/>
              </w:rPr>
            </w:pPr>
          </w:p>
        </w:tc>
        <w:tc>
          <w:tcPr>
            <w:tcW w:w="1180" w:type="dxa"/>
            <w:vAlign w:val="bottom"/>
          </w:tcPr>
          <w:p w14:paraId="7F3A9F1F" w14:textId="45248361" w:rsidR="005E49AC" w:rsidRPr="00405C4F" w:rsidRDefault="00405C4F" w:rsidP="002F66C7">
            <w:pPr>
              <w:pStyle w:val="acctfourfigures"/>
              <w:tabs>
                <w:tab w:val="clear" w:pos="765"/>
                <w:tab w:val="decimal" w:pos="940"/>
              </w:tabs>
              <w:spacing w:line="240" w:lineRule="atLeast"/>
              <w:ind w:left="-108" w:right="-108"/>
              <w:rPr>
                <w:szCs w:val="22"/>
                <w:lang w:val="en-US"/>
              </w:rPr>
            </w:pPr>
            <w:r w:rsidRPr="00405C4F">
              <w:rPr>
                <w:szCs w:val="22"/>
                <w:lang w:val="en-US"/>
              </w:rPr>
              <w:t>1,517</w:t>
            </w:r>
          </w:p>
        </w:tc>
        <w:tc>
          <w:tcPr>
            <w:tcW w:w="272" w:type="dxa"/>
            <w:vAlign w:val="bottom"/>
          </w:tcPr>
          <w:p w14:paraId="06F77102" w14:textId="77777777" w:rsidR="005E49AC" w:rsidRPr="0039544D" w:rsidRDefault="005E49AC" w:rsidP="002F66C7">
            <w:pPr>
              <w:tabs>
                <w:tab w:val="decimal" w:pos="940"/>
              </w:tabs>
              <w:rPr>
                <w:rFonts w:cs="Times New Roman"/>
                <w:b/>
                <w:bCs/>
              </w:rPr>
            </w:pPr>
          </w:p>
        </w:tc>
        <w:tc>
          <w:tcPr>
            <w:tcW w:w="1216" w:type="dxa"/>
          </w:tcPr>
          <w:p w14:paraId="5DB7203C" w14:textId="0AAEE3A1" w:rsidR="005E49AC" w:rsidRPr="0039544D" w:rsidRDefault="005E49AC" w:rsidP="002F66C7">
            <w:pPr>
              <w:pStyle w:val="acctfourfigures"/>
              <w:tabs>
                <w:tab w:val="clear" w:pos="765"/>
                <w:tab w:val="decimal" w:pos="940"/>
              </w:tabs>
              <w:spacing w:line="240" w:lineRule="atLeast"/>
              <w:ind w:left="-108" w:right="-108"/>
              <w:rPr>
                <w:b/>
                <w:bCs/>
                <w:szCs w:val="22"/>
                <w:lang w:val="en-US"/>
              </w:rPr>
            </w:pPr>
            <w:r w:rsidRPr="007A67DE">
              <w:rPr>
                <w:lang w:val="en-US"/>
              </w:rPr>
              <w:t>1,240</w:t>
            </w:r>
          </w:p>
        </w:tc>
      </w:tr>
      <w:tr w:rsidR="005E49AC" w:rsidRPr="0039544D" w14:paraId="45058691" w14:textId="77777777" w:rsidTr="005E49AC">
        <w:tc>
          <w:tcPr>
            <w:tcW w:w="3824" w:type="dxa"/>
            <w:vAlign w:val="bottom"/>
          </w:tcPr>
          <w:p w14:paraId="3FD6D0E3" w14:textId="4C169F8D" w:rsidR="005E49AC" w:rsidRPr="0039544D" w:rsidRDefault="005E49AC" w:rsidP="002F66C7">
            <w:pPr>
              <w:spacing w:line="240" w:lineRule="atLeast"/>
              <w:ind w:right="-108"/>
              <w:rPr>
                <w:rFonts w:cs="Times New Roman"/>
                <w:b/>
                <w:bCs/>
              </w:rPr>
            </w:pPr>
            <w:r w:rsidRPr="0039544D">
              <w:rPr>
                <w:rFonts w:cs="Times New Roman"/>
              </w:rPr>
              <w:t>Other related parties</w:t>
            </w:r>
          </w:p>
        </w:tc>
        <w:tc>
          <w:tcPr>
            <w:tcW w:w="1169" w:type="dxa"/>
            <w:tcBorders>
              <w:bottom w:val="single" w:sz="4" w:space="0" w:color="auto"/>
            </w:tcBorders>
            <w:vAlign w:val="bottom"/>
          </w:tcPr>
          <w:p w14:paraId="2F187799" w14:textId="3BEEC51C" w:rsidR="005E49AC" w:rsidRPr="0039544D" w:rsidRDefault="00405C4F" w:rsidP="002F66C7">
            <w:pPr>
              <w:pStyle w:val="acctfourfigures"/>
              <w:tabs>
                <w:tab w:val="clear" w:pos="765"/>
                <w:tab w:val="decimal" w:pos="940"/>
              </w:tabs>
              <w:spacing w:line="240" w:lineRule="atLeast"/>
              <w:ind w:left="-108" w:right="-108"/>
              <w:rPr>
                <w:szCs w:val="22"/>
                <w:lang w:val="en-US"/>
              </w:rPr>
            </w:pPr>
            <w:r>
              <w:rPr>
                <w:szCs w:val="22"/>
                <w:lang w:val="en-US"/>
              </w:rPr>
              <w:t>479</w:t>
            </w:r>
          </w:p>
        </w:tc>
        <w:tc>
          <w:tcPr>
            <w:tcW w:w="270" w:type="dxa"/>
            <w:vAlign w:val="bottom"/>
          </w:tcPr>
          <w:p w14:paraId="58B0E7F8" w14:textId="77777777" w:rsidR="005E49AC" w:rsidRPr="0039544D" w:rsidRDefault="005E49AC" w:rsidP="002F66C7">
            <w:pPr>
              <w:tabs>
                <w:tab w:val="decimal" w:pos="940"/>
              </w:tabs>
              <w:rPr>
                <w:rFonts w:cs="Times New Roman"/>
                <w:b/>
                <w:bCs/>
              </w:rPr>
            </w:pPr>
          </w:p>
        </w:tc>
        <w:tc>
          <w:tcPr>
            <w:tcW w:w="1170" w:type="dxa"/>
            <w:tcBorders>
              <w:bottom w:val="single" w:sz="4" w:space="0" w:color="auto"/>
            </w:tcBorders>
          </w:tcPr>
          <w:p w14:paraId="15C00890" w14:textId="126ACD86" w:rsidR="005E49AC" w:rsidRPr="0039544D" w:rsidRDefault="005E49AC" w:rsidP="002F66C7">
            <w:pPr>
              <w:pStyle w:val="acctfourfigures"/>
              <w:tabs>
                <w:tab w:val="clear" w:pos="765"/>
                <w:tab w:val="decimal" w:pos="940"/>
              </w:tabs>
              <w:spacing w:line="240" w:lineRule="atLeast"/>
              <w:ind w:left="-108" w:right="-108"/>
              <w:rPr>
                <w:szCs w:val="22"/>
                <w:lang w:val="en-US"/>
              </w:rPr>
            </w:pPr>
            <w:r w:rsidRPr="007A67DE">
              <w:t>414</w:t>
            </w:r>
          </w:p>
        </w:tc>
        <w:tc>
          <w:tcPr>
            <w:tcW w:w="260" w:type="dxa"/>
            <w:vAlign w:val="bottom"/>
          </w:tcPr>
          <w:p w14:paraId="03152C45" w14:textId="77777777" w:rsidR="005E49AC" w:rsidRPr="0039544D" w:rsidRDefault="005E49AC" w:rsidP="002F66C7">
            <w:pPr>
              <w:tabs>
                <w:tab w:val="decimal" w:pos="940"/>
              </w:tabs>
              <w:rPr>
                <w:rFonts w:cs="Times New Roman"/>
                <w:b/>
                <w:bCs/>
              </w:rPr>
            </w:pPr>
          </w:p>
        </w:tc>
        <w:tc>
          <w:tcPr>
            <w:tcW w:w="1180" w:type="dxa"/>
            <w:tcBorders>
              <w:bottom w:val="single" w:sz="4" w:space="0" w:color="auto"/>
            </w:tcBorders>
            <w:vAlign w:val="bottom"/>
          </w:tcPr>
          <w:p w14:paraId="5E501022" w14:textId="7B4A8B20" w:rsidR="005E49AC" w:rsidRPr="0039544D" w:rsidRDefault="00405C4F" w:rsidP="002F66C7">
            <w:pPr>
              <w:pStyle w:val="acctfourfigures"/>
              <w:tabs>
                <w:tab w:val="clear" w:pos="765"/>
                <w:tab w:val="decimal" w:pos="940"/>
              </w:tabs>
              <w:spacing w:line="240" w:lineRule="atLeast"/>
              <w:ind w:left="-108" w:right="-108"/>
              <w:rPr>
                <w:szCs w:val="22"/>
                <w:lang w:val="en-US"/>
              </w:rPr>
            </w:pPr>
            <w:r>
              <w:rPr>
                <w:szCs w:val="22"/>
                <w:lang w:val="en-US"/>
              </w:rPr>
              <w:t>479</w:t>
            </w:r>
          </w:p>
        </w:tc>
        <w:tc>
          <w:tcPr>
            <w:tcW w:w="272" w:type="dxa"/>
            <w:vAlign w:val="bottom"/>
          </w:tcPr>
          <w:p w14:paraId="4087C39E" w14:textId="77777777" w:rsidR="005E49AC" w:rsidRPr="0039544D" w:rsidRDefault="005E49AC" w:rsidP="002F66C7">
            <w:pPr>
              <w:tabs>
                <w:tab w:val="decimal" w:pos="940"/>
              </w:tabs>
              <w:rPr>
                <w:rFonts w:cs="Times New Roman"/>
                <w:b/>
                <w:bCs/>
              </w:rPr>
            </w:pPr>
          </w:p>
        </w:tc>
        <w:tc>
          <w:tcPr>
            <w:tcW w:w="1216" w:type="dxa"/>
            <w:tcBorders>
              <w:bottom w:val="single" w:sz="4" w:space="0" w:color="auto"/>
            </w:tcBorders>
          </w:tcPr>
          <w:p w14:paraId="33685805" w14:textId="17A598C6" w:rsidR="005E49AC" w:rsidRPr="0039544D" w:rsidRDefault="005E49AC" w:rsidP="002F66C7">
            <w:pPr>
              <w:pStyle w:val="acctfourfigures"/>
              <w:tabs>
                <w:tab w:val="clear" w:pos="765"/>
                <w:tab w:val="decimal" w:pos="940"/>
              </w:tabs>
              <w:spacing w:line="240" w:lineRule="atLeast"/>
              <w:ind w:left="-108" w:right="-108"/>
              <w:rPr>
                <w:szCs w:val="22"/>
                <w:lang w:val="en-US"/>
              </w:rPr>
            </w:pPr>
            <w:r w:rsidRPr="007A67DE">
              <w:rPr>
                <w:lang w:val="en-US"/>
              </w:rPr>
              <w:t>414</w:t>
            </w:r>
          </w:p>
        </w:tc>
      </w:tr>
      <w:tr w:rsidR="005E49AC" w:rsidRPr="0039544D" w14:paraId="60ABECF0" w14:textId="77777777" w:rsidTr="005E49AC">
        <w:tc>
          <w:tcPr>
            <w:tcW w:w="3824" w:type="dxa"/>
            <w:vAlign w:val="bottom"/>
          </w:tcPr>
          <w:p w14:paraId="6D84B88E" w14:textId="7DEE416A" w:rsidR="005E49AC" w:rsidRPr="0039544D" w:rsidRDefault="005E49AC" w:rsidP="002F66C7">
            <w:pPr>
              <w:spacing w:line="240" w:lineRule="atLeast"/>
              <w:ind w:right="-108"/>
              <w:rPr>
                <w:rFonts w:cs="Times New Roman"/>
                <w:b/>
                <w:bCs/>
              </w:rPr>
            </w:pPr>
            <w:r w:rsidRPr="0039544D">
              <w:rPr>
                <w:rFonts w:cs="Times New Roman"/>
                <w:b/>
                <w:bCs/>
              </w:rPr>
              <w:t>Total</w:t>
            </w:r>
          </w:p>
        </w:tc>
        <w:tc>
          <w:tcPr>
            <w:tcW w:w="1169" w:type="dxa"/>
            <w:tcBorders>
              <w:top w:val="single" w:sz="4" w:space="0" w:color="auto"/>
              <w:bottom w:val="double" w:sz="4" w:space="0" w:color="auto"/>
            </w:tcBorders>
          </w:tcPr>
          <w:p w14:paraId="17A906EA" w14:textId="57BCBE72" w:rsidR="005E49AC" w:rsidRPr="00405C4F" w:rsidRDefault="00405C4F" w:rsidP="002F66C7">
            <w:pPr>
              <w:pStyle w:val="acctfourfigures"/>
              <w:tabs>
                <w:tab w:val="clear" w:pos="765"/>
                <w:tab w:val="decimal" w:pos="940"/>
              </w:tabs>
              <w:spacing w:line="240" w:lineRule="atLeast"/>
              <w:ind w:left="-108" w:right="-108"/>
              <w:rPr>
                <w:b/>
                <w:bCs/>
                <w:szCs w:val="22"/>
                <w:lang w:val="en-US"/>
              </w:rPr>
            </w:pPr>
            <w:r w:rsidRPr="00405C4F">
              <w:rPr>
                <w:b/>
                <w:bCs/>
                <w:szCs w:val="22"/>
                <w:lang w:val="en-US"/>
              </w:rPr>
              <w:t>479</w:t>
            </w:r>
          </w:p>
        </w:tc>
        <w:tc>
          <w:tcPr>
            <w:tcW w:w="270" w:type="dxa"/>
            <w:vAlign w:val="bottom"/>
          </w:tcPr>
          <w:p w14:paraId="4A7B0511" w14:textId="77777777" w:rsidR="005E49AC" w:rsidRPr="0039544D" w:rsidRDefault="005E49AC" w:rsidP="002F66C7">
            <w:pPr>
              <w:tabs>
                <w:tab w:val="decimal" w:pos="940"/>
              </w:tabs>
              <w:rPr>
                <w:rFonts w:cs="Times New Roman"/>
                <w:b/>
                <w:bCs/>
              </w:rPr>
            </w:pPr>
          </w:p>
        </w:tc>
        <w:tc>
          <w:tcPr>
            <w:tcW w:w="1170" w:type="dxa"/>
            <w:tcBorders>
              <w:top w:val="single" w:sz="4" w:space="0" w:color="auto"/>
              <w:bottom w:val="double" w:sz="4" w:space="0" w:color="auto"/>
            </w:tcBorders>
          </w:tcPr>
          <w:p w14:paraId="6C7E30A5" w14:textId="03FDF255" w:rsidR="005E49AC" w:rsidRPr="0039544D" w:rsidRDefault="005E49AC" w:rsidP="002F66C7">
            <w:pPr>
              <w:pStyle w:val="acctfourfigures"/>
              <w:tabs>
                <w:tab w:val="clear" w:pos="765"/>
                <w:tab w:val="decimal" w:pos="940"/>
              </w:tabs>
              <w:spacing w:line="240" w:lineRule="atLeast"/>
              <w:ind w:left="-108" w:right="-108"/>
              <w:rPr>
                <w:szCs w:val="22"/>
                <w:lang w:val="en-US"/>
              </w:rPr>
            </w:pPr>
            <w:r>
              <w:rPr>
                <w:b/>
                <w:bCs/>
              </w:rPr>
              <w:t>414</w:t>
            </w:r>
          </w:p>
        </w:tc>
        <w:tc>
          <w:tcPr>
            <w:tcW w:w="260" w:type="dxa"/>
            <w:vAlign w:val="bottom"/>
          </w:tcPr>
          <w:p w14:paraId="401D111E" w14:textId="77777777" w:rsidR="005E49AC" w:rsidRPr="0039544D" w:rsidRDefault="005E49AC" w:rsidP="002F66C7">
            <w:pPr>
              <w:tabs>
                <w:tab w:val="decimal" w:pos="940"/>
              </w:tabs>
              <w:rPr>
                <w:rFonts w:cs="Times New Roman"/>
                <w:b/>
                <w:bCs/>
              </w:rPr>
            </w:pPr>
          </w:p>
        </w:tc>
        <w:tc>
          <w:tcPr>
            <w:tcW w:w="1180" w:type="dxa"/>
            <w:tcBorders>
              <w:top w:val="single" w:sz="4" w:space="0" w:color="auto"/>
              <w:bottom w:val="double" w:sz="4" w:space="0" w:color="auto"/>
            </w:tcBorders>
          </w:tcPr>
          <w:p w14:paraId="36268A62" w14:textId="1843EBE9" w:rsidR="005E49AC" w:rsidRPr="00405C4F" w:rsidRDefault="00405C4F" w:rsidP="002F66C7">
            <w:pPr>
              <w:pStyle w:val="acctfourfigures"/>
              <w:tabs>
                <w:tab w:val="clear" w:pos="765"/>
                <w:tab w:val="decimal" w:pos="940"/>
              </w:tabs>
              <w:spacing w:line="240" w:lineRule="atLeast"/>
              <w:ind w:left="-108" w:right="-108"/>
              <w:rPr>
                <w:b/>
                <w:bCs/>
                <w:szCs w:val="22"/>
                <w:lang w:val="en-US"/>
              </w:rPr>
            </w:pPr>
            <w:r w:rsidRPr="00405C4F">
              <w:rPr>
                <w:b/>
                <w:bCs/>
                <w:szCs w:val="22"/>
                <w:lang w:val="en-US"/>
              </w:rPr>
              <w:t>1,996</w:t>
            </w:r>
          </w:p>
        </w:tc>
        <w:tc>
          <w:tcPr>
            <w:tcW w:w="272" w:type="dxa"/>
            <w:vAlign w:val="bottom"/>
          </w:tcPr>
          <w:p w14:paraId="7F97AD4F" w14:textId="77777777" w:rsidR="005E49AC" w:rsidRPr="0039544D" w:rsidRDefault="005E49AC" w:rsidP="002F66C7">
            <w:pPr>
              <w:tabs>
                <w:tab w:val="decimal" w:pos="940"/>
              </w:tabs>
              <w:rPr>
                <w:rFonts w:cs="Times New Roman"/>
                <w:b/>
                <w:bCs/>
              </w:rPr>
            </w:pPr>
          </w:p>
        </w:tc>
        <w:tc>
          <w:tcPr>
            <w:tcW w:w="1216" w:type="dxa"/>
            <w:tcBorders>
              <w:top w:val="single" w:sz="4" w:space="0" w:color="auto"/>
              <w:bottom w:val="double" w:sz="4" w:space="0" w:color="auto"/>
            </w:tcBorders>
          </w:tcPr>
          <w:p w14:paraId="78E0BC7D" w14:textId="667B016D" w:rsidR="005E49AC" w:rsidRPr="0039544D" w:rsidRDefault="005E49AC" w:rsidP="002F66C7">
            <w:pPr>
              <w:pStyle w:val="acctfourfigures"/>
              <w:tabs>
                <w:tab w:val="clear" w:pos="765"/>
                <w:tab w:val="decimal" w:pos="940"/>
              </w:tabs>
              <w:spacing w:line="240" w:lineRule="atLeast"/>
              <w:ind w:left="-108" w:right="-108"/>
              <w:rPr>
                <w:szCs w:val="22"/>
                <w:lang w:val="en-US"/>
              </w:rPr>
            </w:pPr>
            <w:r>
              <w:rPr>
                <w:b/>
                <w:bCs/>
                <w:lang w:val="en-US"/>
              </w:rPr>
              <w:t>1,654</w:t>
            </w:r>
          </w:p>
        </w:tc>
      </w:tr>
    </w:tbl>
    <w:p w14:paraId="02FB2C06" w14:textId="77777777" w:rsidR="005E49AC" w:rsidRDefault="005E49AC" w:rsidP="00DB0AF8">
      <w:pPr>
        <w:rPr>
          <w:rFonts w:cstheme="minorBidi"/>
        </w:rPr>
      </w:pPr>
    </w:p>
    <w:p w14:paraId="78D48C10" w14:textId="0DC3C565" w:rsidR="005E49AC" w:rsidRPr="00A40ECF" w:rsidRDefault="005E49AC" w:rsidP="005E49AC">
      <w:pPr>
        <w:spacing w:line="240" w:lineRule="atLeast"/>
        <w:ind w:left="900" w:hanging="360"/>
        <w:jc w:val="thaiDistribute"/>
        <w:rPr>
          <w:i/>
          <w:iCs/>
          <w:lang w:val="en-US"/>
        </w:rPr>
      </w:pPr>
      <w:r w:rsidRPr="00A40ECF">
        <w:rPr>
          <w:i/>
          <w:iCs/>
          <w:lang w:val="en-US"/>
        </w:rPr>
        <w:t>Significant agreements with related parties</w:t>
      </w:r>
      <w:r w:rsidR="00E73B3D">
        <w:rPr>
          <w:i/>
          <w:iCs/>
          <w:lang w:val="en-US"/>
        </w:rPr>
        <w:t xml:space="preserve"> </w:t>
      </w:r>
    </w:p>
    <w:p w14:paraId="0D0E3043" w14:textId="77777777" w:rsidR="005E49AC" w:rsidRPr="00A40ECF" w:rsidRDefault="005E49AC" w:rsidP="005E49AC">
      <w:pPr>
        <w:spacing w:line="240" w:lineRule="atLeast"/>
        <w:ind w:left="540"/>
        <w:jc w:val="thaiDistribute"/>
        <w:rPr>
          <w:lang w:val="en-US"/>
        </w:rPr>
      </w:pPr>
    </w:p>
    <w:p w14:paraId="2EFBD2DD" w14:textId="77777777" w:rsidR="005E49AC" w:rsidRPr="00A82837" w:rsidRDefault="005E49AC" w:rsidP="005E49AC">
      <w:pPr>
        <w:spacing w:line="240" w:lineRule="atLeast"/>
        <w:ind w:left="900" w:hanging="360"/>
        <w:jc w:val="thaiDistribute"/>
        <w:rPr>
          <w:i/>
          <w:iCs/>
          <w:lang w:val="en-US"/>
        </w:rPr>
      </w:pPr>
      <w:r w:rsidRPr="00A82837">
        <w:rPr>
          <w:i/>
          <w:iCs/>
          <w:lang w:val="en-US"/>
        </w:rPr>
        <w:t>Guarantees for credit facilities and loans agreement</w:t>
      </w:r>
    </w:p>
    <w:p w14:paraId="0DD53B02" w14:textId="2A786465" w:rsidR="005E49AC" w:rsidRDefault="005E49AC" w:rsidP="005E49AC">
      <w:pPr>
        <w:spacing w:line="240" w:lineRule="atLeast"/>
        <w:ind w:left="540"/>
        <w:jc w:val="thaiDistribute"/>
        <w:rPr>
          <w:i/>
          <w:iCs/>
          <w:lang w:val="en-US"/>
        </w:rPr>
      </w:pPr>
      <w:r w:rsidRPr="00A82837">
        <w:rPr>
          <w:lang w:val="en-US"/>
        </w:rPr>
        <w:t xml:space="preserve">At 31 </w:t>
      </w:r>
      <w:r w:rsidR="00A82837" w:rsidRPr="00A82837">
        <w:rPr>
          <w:lang w:val="en-US"/>
        </w:rPr>
        <w:t>March</w:t>
      </w:r>
      <w:r w:rsidRPr="00A82837">
        <w:rPr>
          <w:lang w:val="en-US"/>
        </w:rPr>
        <w:t xml:space="preserve"> 202</w:t>
      </w:r>
      <w:r w:rsidR="00A82837" w:rsidRPr="00A82837">
        <w:rPr>
          <w:lang w:val="en-US"/>
        </w:rPr>
        <w:t>2</w:t>
      </w:r>
      <w:r w:rsidRPr="00A82837">
        <w:rPr>
          <w:lang w:val="en-US"/>
        </w:rPr>
        <w:t xml:space="preserve">, the Company and Com7 Public Company Limited has a co-guarantee to financial institutions for credit facilities and loan agreements granted to an associate (Next Capital Public Company Limited) in the facilities amount of Baht 230 million </w:t>
      </w:r>
      <w:r w:rsidRPr="00A82837">
        <w:rPr>
          <w:i/>
          <w:iCs/>
          <w:lang w:val="en-US"/>
        </w:rPr>
        <w:t>(</w:t>
      </w:r>
      <w:r w:rsidR="00A82837" w:rsidRPr="00A82837">
        <w:rPr>
          <w:i/>
          <w:iCs/>
          <w:lang w:val="en-US"/>
        </w:rPr>
        <w:t xml:space="preserve">31 December </w:t>
      </w:r>
      <w:r w:rsidRPr="00A82837">
        <w:rPr>
          <w:i/>
          <w:iCs/>
          <w:lang w:val="en-US"/>
        </w:rPr>
        <w:t>202</w:t>
      </w:r>
      <w:r w:rsidR="00A82837" w:rsidRPr="00A82837">
        <w:rPr>
          <w:i/>
          <w:iCs/>
          <w:lang w:val="en-US"/>
        </w:rPr>
        <w:t>1</w:t>
      </w:r>
      <w:r w:rsidRPr="00A82837">
        <w:rPr>
          <w:i/>
          <w:iCs/>
          <w:lang w:val="en-US"/>
        </w:rPr>
        <w:t>: Baht 2</w:t>
      </w:r>
      <w:r w:rsidR="00A82837">
        <w:rPr>
          <w:i/>
          <w:iCs/>
          <w:lang w:val="en-US"/>
        </w:rPr>
        <w:t>3</w:t>
      </w:r>
      <w:r w:rsidRPr="00A82837">
        <w:rPr>
          <w:i/>
          <w:iCs/>
          <w:lang w:val="en-US"/>
        </w:rPr>
        <w:t>0 million).</w:t>
      </w:r>
    </w:p>
    <w:p w14:paraId="67B05313" w14:textId="726FFEAE" w:rsidR="004D11D8" w:rsidRDefault="004D11D8" w:rsidP="005E49AC">
      <w:pPr>
        <w:spacing w:line="240" w:lineRule="atLeast"/>
        <w:ind w:left="540"/>
        <w:jc w:val="thaiDistribute"/>
        <w:rPr>
          <w:i/>
          <w:iCs/>
          <w:lang w:val="en-US"/>
        </w:rPr>
      </w:pPr>
    </w:p>
    <w:p w14:paraId="4987CC05" w14:textId="77777777" w:rsidR="004D11D8" w:rsidRPr="00F01268" w:rsidRDefault="004D11D8" w:rsidP="004D11D8">
      <w:pPr>
        <w:ind w:left="540"/>
        <w:jc w:val="thaiDistribute"/>
        <w:rPr>
          <w:i/>
          <w:iCs/>
        </w:rPr>
      </w:pPr>
      <w:r w:rsidRPr="00F01268">
        <w:rPr>
          <w:i/>
          <w:iCs/>
        </w:rPr>
        <w:t>Short-term loan agreement</w:t>
      </w:r>
    </w:p>
    <w:p w14:paraId="79AAB188" w14:textId="6DA513AE" w:rsidR="004D11D8" w:rsidRDefault="004D11D8" w:rsidP="004D11D8">
      <w:pPr>
        <w:ind w:left="540"/>
        <w:jc w:val="thaiDistribute"/>
        <w:rPr>
          <w:rFonts w:cs="Times New Roman"/>
          <w:lang w:val="en-US"/>
        </w:rPr>
      </w:pPr>
      <w:r w:rsidRPr="00CC1C80">
        <w:t xml:space="preserve">At the </w:t>
      </w:r>
      <w:r>
        <w:t>B</w:t>
      </w:r>
      <w:r w:rsidRPr="00CC1C80">
        <w:t xml:space="preserve">oard of </w:t>
      </w:r>
      <w:r>
        <w:t>D</w:t>
      </w:r>
      <w:r w:rsidRPr="00CC1C80">
        <w:t xml:space="preserve">irectors’ meeting of the Company held on </w:t>
      </w:r>
      <w:r>
        <w:t>24</w:t>
      </w:r>
      <w:r w:rsidRPr="008D714B">
        <w:t xml:space="preserve"> </w:t>
      </w:r>
      <w:r>
        <w:t>February</w:t>
      </w:r>
      <w:r w:rsidRPr="008D714B">
        <w:t xml:space="preserve"> 202</w:t>
      </w:r>
      <w:r>
        <w:t xml:space="preserve">2, the </w:t>
      </w:r>
      <w:r w:rsidRPr="008D714B">
        <w:t xml:space="preserve">Board of </w:t>
      </w:r>
      <w:r>
        <w:t xml:space="preserve">Directors approved to provide short-term </w:t>
      </w:r>
      <w:r w:rsidRPr="001E344D">
        <w:t xml:space="preserve">loan </w:t>
      </w:r>
      <w:r>
        <w:t xml:space="preserve">facilities </w:t>
      </w:r>
      <w:r w:rsidRPr="001E344D">
        <w:t>to an associate (Next Capital Public Company Limited)</w:t>
      </w:r>
      <w:r w:rsidRPr="00F01268">
        <w:t>, in the facilities amount not over than Baht</w:t>
      </w:r>
      <w:r>
        <w:rPr>
          <w:rFonts w:hint="cs"/>
          <w:cs/>
        </w:rPr>
        <w:t xml:space="preserve"> </w:t>
      </w:r>
      <w:r>
        <w:rPr>
          <w:lang w:val="en-US"/>
        </w:rPr>
        <w:t>250</w:t>
      </w:r>
      <w:r w:rsidRPr="00F01268">
        <w:rPr>
          <w:cs/>
        </w:rPr>
        <w:t xml:space="preserve"> </w:t>
      </w:r>
      <w:r w:rsidRPr="00F01268">
        <w:t>million.</w:t>
      </w:r>
      <w:r>
        <w:t xml:space="preserve"> </w:t>
      </w:r>
      <w:r w:rsidRPr="00B5232C">
        <w:rPr>
          <w:rFonts w:cs="Times New Roman"/>
          <w:lang w:val="en-US"/>
        </w:rPr>
        <w:t xml:space="preserve">As at </w:t>
      </w:r>
      <w:r>
        <w:rPr>
          <w:rFonts w:cs="Times New Roman"/>
          <w:lang w:val="en-US"/>
        </w:rPr>
        <w:t>31 March 2022</w:t>
      </w:r>
      <w:r w:rsidRPr="00B5232C">
        <w:rPr>
          <w:rFonts w:cs="Times New Roman"/>
          <w:lang w:val="en-US"/>
        </w:rPr>
        <w:t>, the Company had</w:t>
      </w:r>
      <w:r>
        <w:rPr>
          <w:rFonts w:cs="Times New Roman"/>
          <w:lang w:val="en-US"/>
        </w:rPr>
        <w:t xml:space="preserve"> a short</w:t>
      </w:r>
      <w:r w:rsidRPr="00B5232C">
        <w:rPr>
          <w:rFonts w:cs="Times New Roman"/>
          <w:lang w:val="en-US"/>
        </w:rPr>
        <w:t>-term loan to</w:t>
      </w:r>
      <w:r>
        <w:rPr>
          <w:rFonts w:cs="Times New Roman"/>
          <w:lang w:val="en-US"/>
        </w:rPr>
        <w:t xml:space="preserve"> an associate</w:t>
      </w:r>
      <w:r w:rsidRPr="00B5232C">
        <w:rPr>
          <w:rFonts w:cs="Times New Roman"/>
          <w:lang w:val="en-US"/>
        </w:rPr>
        <w:t xml:space="preserve"> amounting to Bah</w:t>
      </w:r>
      <w:r>
        <w:rPr>
          <w:rFonts w:cs="Times New Roman"/>
          <w:lang w:val="en-US"/>
        </w:rPr>
        <w:t>t 250 million</w:t>
      </w:r>
      <w:r w:rsidRPr="00B5232C">
        <w:rPr>
          <w:rFonts w:cs="Times New Roman"/>
          <w:lang w:val="en-US"/>
        </w:rPr>
        <w:t xml:space="preserve"> which bears interest at</w:t>
      </w:r>
      <w:r>
        <w:rPr>
          <w:rFonts w:cs="Times New Roman"/>
          <w:lang w:val="en-US"/>
        </w:rPr>
        <w:t xml:space="preserve"> 3.3% </w:t>
      </w:r>
      <w:r w:rsidRPr="00B5232C">
        <w:rPr>
          <w:rFonts w:cs="Times New Roman"/>
          <w:lang w:val="en-US"/>
        </w:rPr>
        <w:t xml:space="preserve">per annum. The term of the loan is </w:t>
      </w:r>
      <w:r>
        <w:rPr>
          <w:rFonts w:cs="Times New Roman"/>
          <w:lang w:val="en-US"/>
        </w:rPr>
        <w:t>three</w:t>
      </w:r>
      <w:r w:rsidRPr="00B5232C">
        <w:rPr>
          <w:rFonts w:cs="Times New Roman"/>
          <w:lang w:val="en-US"/>
        </w:rPr>
        <w:t xml:space="preserve"> </w:t>
      </w:r>
      <w:r>
        <w:rPr>
          <w:rFonts w:cs="Times New Roman"/>
          <w:lang w:val="en-US"/>
        </w:rPr>
        <w:t>months.</w:t>
      </w:r>
    </w:p>
    <w:p w14:paraId="4D8A3FF0" w14:textId="77777777" w:rsidR="004D11D8" w:rsidRDefault="004D11D8" w:rsidP="005E49AC">
      <w:pPr>
        <w:spacing w:line="240" w:lineRule="atLeast"/>
        <w:ind w:left="540"/>
        <w:jc w:val="thaiDistribute"/>
        <w:rPr>
          <w:lang w:val="en-US"/>
        </w:rPr>
      </w:pPr>
    </w:p>
    <w:p w14:paraId="539823F4" w14:textId="1D086293" w:rsidR="00465CA1" w:rsidRPr="00F11E72" w:rsidRDefault="00052581" w:rsidP="004D11D8">
      <w:pPr>
        <w:rPr>
          <w:rFonts w:cs="Times New Roman"/>
          <w:b/>
          <w:bCs/>
          <w:sz w:val="24"/>
          <w:szCs w:val="24"/>
        </w:rPr>
      </w:pPr>
      <w:r>
        <w:rPr>
          <w:rFonts w:cstheme="minorBidi"/>
          <w:cs/>
        </w:rPr>
        <w:br w:type="page"/>
      </w:r>
      <w:r w:rsidR="00032C7F">
        <w:rPr>
          <w:rFonts w:cs="Times New Roman"/>
          <w:b/>
          <w:bCs/>
          <w:sz w:val="24"/>
          <w:szCs w:val="24"/>
        </w:rPr>
        <w:lastRenderedPageBreak/>
        <w:t>3</w:t>
      </w:r>
      <w:r w:rsidR="00AC1F24">
        <w:rPr>
          <w:rFonts w:cs="Times New Roman"/>
          <w:b/>
          <w:bCs/>
          <w:sz w:val="24"/>
          <w:szCs w:val="24"/>
        </w:rPr>
        <w:t xml:space="preserve">    </w:t>
      </w:r>
      <w:r w:rsidR="00D06E25">
        <w:rPr>
          <w:rFonts w:cs="Times New Roman"/>
          <w:b/>
          <w:bCs/>
          <w:sz w:val="24"/>
          <w:szCs w:val="24"/>
        </w:rPr>
        <w:tab/>
      </w:r>
      <w:r w:rsidR="00722C05" w:rsidRPr="00F11E72">
        <w:rPr>
          <w:rFonts w:cs="Times New Roman"/>
          <w:b/>
          <w:bCs/>
          <w:sz w:val="24"/>
          <w:szCs w:val="24"/>
        </w:rPr>
        <w:t>Trade accounts receivable</w:t>
      </w:r>
    </w:p>
    <w:p w14:paraId="56FCAD9E" w14:textId="77777777" w:rsidR="00465CA1" w:rsidRPr="00052581" w:rsidRDefault="00465CA1" w:rsidP="00F10057">
      <w:pPr>
        <w:tabs>
          <w:tab w:val="left" w:pos="540"/>
        </w:tabs>
        <w:spacing w:line="240" w:lineRule="atLeast"/>
        <w:ind w:right="-43"/>
        <w:jc w:val="both"/>
        <w:rPr>
          <w:rFonts w:cs="Times New Roman"/>
          <w:b/>
          <w:bCs/>
          <w:sz w:val="18"/>
          <w:szCs w:val="18"/>
        </w:rPr>
      </w:pPr>
    </w:p>
    <w:tbl>
      <w:tblPr>
        <w:tblW w:w="9179" w:type="dxa"/>
        <w:tblInd w:w="450" w:type="dxa"/>
        <w:tblLayout w:type="fixed"/>
        <w:tblLook w:val="0000" w:firstRow="0" w:lastRow="0" w:firstColumn="0" w:lastColumn="0" w:noHBand="0" w:noVBand="0"/>
      </w:tblPr>
      <w:tblGrid>
        <w:gridCol w:w="3150"/>
        <w:gridCol w:w="630"/>
        <w:gridCol w:w="1171"/>
        <w:gridCol w:w="270"/>
        <w:gridCol w:w="1169"/>
        <w:gridCol w:w="270"/>
        <w:gridCol w:w="1171"/>
        <w:gridCol w:w="272"/>
        <w:gridCol w:w="1076"/>
      </w:tblGrid>
      <w:tr w:rsidR="00644EA9" w:rsidRPr="00F11E72" w14:paraId="028F3DA3" w14:textId="77777777" w:rsidTr="00863BE0">
        <w:trPr>
          <w:trHeight w:val="309"/>
        </w:trPr>
        <w:tc>
          <w:tcPr>
            <w:tcW w:w="1716" w:type="pct"/>
          </w:tcPr>
          <w:p w14:paraId="2FF0FD3E" w14:textId="77777777" w:rsidR="00465CA1" w:rsidRPr="008D15BB" w:rsidRDefault="00465CA1" w:rsidP="008D15BB">
            <w:pPr>
              <w:pStyle w:val="BodyText"/>
              <w:spacing w:after="0" w:line="240" w:lineRule="atLeast"/>
              <w:ind w:right="-131"/>
              <w:rPr>
                <w:rFonts w:cs="Times New Roman"/>
                <w:b/>
                <w:bCs/>
                <w:i/>
                <w:iCs/>
                <w:cs/>
              </w:rPr>
            </w:pPr>
          </w:p>
        </w:tc>
        <w:tc>
          <w:tcPr>
            <w:tcW w:w="343" w:type="pct"/>
          </w:tcPr>
          <w:p w14:paraId="29410723" w14:textId="77777777" w:rsidR="00465CA1" w:rsidRPr="008D15BB" w:rsidRDefault="00465CA1" w:rsidP="008D15BB">
            <w:pPr>
              <w:pStyle w:val="acctfourfigures"/>
              <w:tabs>
                <w:tab w:val="clear" w:pos="765"/>
              </w:tabs>
              <w:spacing w:line="240" w:lineRule="atLeast"/>
              <w:ind w:right="-107"/>
              <w:jc w:val="center"/>
              <w:rPr>
                <w:b/>
                <w:bCs/>
                <w:szCs w:val="22"/>
              </w:rPr>
            </w:pPr>
          </w:p>
        </w:tc>
        <w:tc>
          <w:tcPr>
            <w:tcW w:w="1422" w:type="pct"/>
            <w:gridSpan w:val="3"/>
            <w:shd w:val="clear" w:color="auto" w:fill="auto"/>
          </w:tcPr>
          <w:p w14:paraId="4B3000ED" w14:textId="08D33265" w:rsidR="00465CA1" w:rsidRPr="008D15BB" w:rsidRDefault="00465CA1" w:rsidP="008D15BB">
            <w:pPr>
              <w:pStyle w:val="acctfourfigures"/>
              <w:tabs>
                <w:tab w:val="clear" w:pos="765"/>
              </w:tabs>
              <w:spacing w:line="240" w:lineRule="atLeast"/>
              <w:ind w:right="-107"/>
              <w:jc w:val="center"/>
              <w:rPr>
                <w:b/>
                <w:bCs/>
                <w:szCs w:val="22"/>
              </w:rPr>
            </w:pPr>
            <w:r w:rsidRPr="008D15BB">
              <w:rPr>
                <w:b/>
                <w:bCs/>
                <w:szCs w:val="22"/>
              </w:rPr>
              <w:t>Consolidated</w:t>
            </w:r>
          </w:p>
          <w:p w14:paraId="0BA04FEE" w14:textId="77777777" w:rsidR="00465CA1" w:rsidRPr="008D15BB" w:rsidRDefault="00465CA1" w:rsidP="008D15BB">
            <w:pPr>
              <w:pStyle w:val="acctfourfigures"/>
              <w:tabs>
                <w:tab w:val="clear" w:pos="765"/>
              </w:tabs>
              <w:spacing w:line="240" w:lineRule="atLeast"/>
              <w:ind w:right="-107"/>
              <w:jc w:val="center"/>
              <w:rPr>
                <w:szCs w:val="22"/>
              </w:rPr>
            </w:pPr>
            <w:r w:rsidRPr="008D15BB">
              <w:rPr>
                <w:b/>
                <w:bCs/>
                <w:szCs w:val="22"/>
              </w:rPr>
              <w:t>financial</w:t>
            </w:r>
            <w:r w:rsidRPr="008D15BB">
              <w:rPr>
                <w:b/>
                <w:bCs/>
                <w:szCs w:val="22"/>
                <w:cs/>
                <w:lang w:bidi="th-TH"/>
              </w:rPr>
              <w:t xml:space="preserve"> </w:t>
            </w:r>
            <w:r w:rsidRPr="008D15BB">
              <w:rPr>
                <w:b/>
                <w:bCs/>
                <w:szCs w:val="22"/>
              </w:rPr>
              <w:t>statements</w:t>
            </w:r>
          </w:p>
        </w:tc>
        <w:tc>
          <w:tcPr>
            <w:tcW w:w="147" w:type="pct"/>
          </w:tcPr>
          <w:p w14:paraId="20270A0C" w14:textId="77777777" w:rsidR="00465CA1" w:rsidRPr="008D15BB" w:rsidRDefault="00465CA1" w:rsidP="008D15BB">
            <w:pPr>
              <w:spacing w:line="240" w:lineRule="atLeast"/>
              <w:jc w:val="thaiDistribute"/>
              <w:rPr>
                <w:rFonts w:cs="Times New Roman"/>
                <w:b/>
              </w:rPr>
            </w:pPr>
          </w:p>
        </w:tc>
        <w:tc>
          <w:tcPr>
            <w:tcW w:w="1372" w:type="pct"/>
            <w:gridSpan w:val="3"/>
          </w:tcPr>
          <w:p w14:paraId="14B924C3" w14:textId="77777777" w:rsidR="00465CA1" w:rsidRPr="008D15BB" w:rsidRDefault="00465CA1" w:rsidP="008D15BB">
            <w:pPr>
              <w:pStyle w:val="acctfourfigures"/>
              <w:tabs>
                <w:tab w:val="clear" w:pos="765"/>
              </w:tabs>
              <w:spacing w:line="240" w:lineRule="atLeast"/>
              <w:ind w:right="-107"/>
              <w:jc w:val="center"/>
              <w:rPr>
                <w:b/>
                <w:bCs/>
                <w:szCs w:val="22"/>
              </w:rPr>
            </w:pPr>
            <w:r w:rsidRPr="008D15BB">
              <w:rPr>
                <w:b/>
                <w:bCs/>
                <w:szCs w:val="22"/>
              </w:rPr>
              <w:t>Separate</w:t>
            </w:r>
          </w:p>
          <w:p w14:paraId="1DC3FB5F" w14:textId="77777777" w:rsidR="00465CA1" w:rsidRPr="008D15BB" w:rsidRDefault="00465CA1" w:rsidP="008D15BB">
            <w:pPr>
              <w:pStyle w:val="acctfourfigures"/>
              <w:tabs>
                <w:tab w:val="clear" w:pos="765"/>
              </w:tabs>
              <w:spacing w:line="240" w:lineRule="atLeast"/>
              <w:ind w:right="-107"/>
              <w:jc w:val="center"/>
              <w:rPr>
                <w:szCs w:val="22"/>
              </w:rPr>
            </w:pPr>
            <w:r w:rsidRPr="008D15BB">
              <w:rPr>
                <w:b/>
                <w:bCs/>
                <w:szCs w:val="22"/>
              </w:rPr>
              <w:t>financial</w:t>
            </w:r>
            <w:r w:rsidRPr="008D15BB">
              <w:rPr>
                <w:b/>
                <w:bCs/>
                <w:szCs w:val="22"/>
                <w:cs/>
                <w:lang w:bidi="th-TH"/>
              </w:rPr>
              <w:t xml:space="preserve"> </w:t>
            </w:r>
            <w:r w:rsidRPr="008D15BB">
              <w:rPr>
                <w:b/>
                <w:bCs/>
                <w:szCs w:val="22"/>
              </w:rPr>
              <w:t>statements</w:t>
            </w:r>
          </w:p>
        </w:tc>
      </w:tr>
      <w:tr w:rsidR="00FE5BEA" w:rsidRPr="00F11E72" w14:paraId="4A1385DC" w14:textId="77777777" w:rsidTr="00863BE0">
        <w:trPr>
          <w:trHeight w:val="309"/>
        </w:trPr>
        <w:tc>
          <w:tcPr>
            <w:tcW w:w="1716" w:type="pct"/>
          </w:tcPr>
          <w:p w14:paraId="4C3C4CB0" w14:textId="77777777" w:rsidR="00FE5BEA" w:rsidRPr="008D15BB" w:rsidRDefault="00FE5BEA" w:rsidP="008D15BB">
            <w:pPr>
              <w:pStyle w:val="BodyText"/>
              <w:spacing w:after="0" w:line="240" w:lineRule="atLeast"/>
              <w:ind w:right="-131"/>
              <w:rPr>
                <w:rFonts w:cs="Times New Roman"/>
                <w:b/>
                <w:bCs/>
                <w:i/>
                <w:iCs/>
                <w:cs/>
              </w:rPr>
            </w:pPr>
          </w:p>
        </w:tc>
        <w:tc>
          <w:tcPr>
            <w:tcW w:w="343" w:type="pct"/>
          </w:tcPr>
          <w:p w14:paraId="6E64D9BB" w14:textId="77777777" w:rsidR="00FE5BEA" w:rsidRPr="008D15BB" w:rsidRDefault="00FE5BEA" w:rsidP="008D15BB">
            <w:pPr>
              <w:pStyle w:val="BodyText"/>
              <w:spacing w:after="0" w:line="240" w:lineRule="atLeast"/>
              <w:ind w:left="-108" w:right="-110"/>
              <w:jc w:val="center"/>
              <w:rPr>
                <w:rFonts w:cs="Times New Roman"/>
                <w:lang w:val="en-US"/>
              </w:rPr>
            </w:pPr>
          </w:p>
          <w:p w14:paraId="1DB2650E" w14:textId="77777777" w:rsidR="00FE5BEA" w:rsidRPr="008D15BB" w:rsidRDefault="00FE5BEA" w:rsidP="008D15BB">
            <w:pPr>
              <w:pStyle w:val="acctfourfigures"/>
              <w:tabs>
                <w:tab w:val="clear" w:pos="765"/>
              </w:tabs>
              <w:spacing w:line="240" w:lineRule="atLeast"/>
              <w:ind w:left="-108" w:right="-108"/>
              <w:jc w:val="center"/>
              <w:rPr>
                <w:i/>
                <w:iCs/>
                <w:szCs w:val="22"/>
                <w:lang w:val="en-US"/>
              </w:rPr>
            </w:pPr>
          </w:p>
          <w:p w14:paraId="3DA6E578" w14:textId="0CFB3F27" w:rsidR="00FE5BEA" w:rsidRPr="008D15BB" w:rsidRDefault="00FE5BEA" w:rsidP="008D15BB">
            <w:pPr>
              <w:pStyle w:val="acctfourfigures"/>
              <w:tabs>
                <w:tab w:val="clear" w:pos="765"/>
              </w:tabs>
              <w:spacing w:line="240" w:lineRule="atLeast"/>
              <w:ind w:left="-108" w:right="-108"/>
              <w:jc w:val="center"/>
              <w:rPr>
                <w:szCs w:val="22"/>
                <w:lang w:val="en-US"/>
              </w:rPr>
            </w:pPr>
            <w:r w:rsidRPr="008D15BB">
              <w:rPr>
                <w:i/>
                <w:iCs/>
                <w:szCs w:val="22"/>
                <w:lang w:val="en-US"/>
              </w:rPr>
              <w:t>Note</w:t>
            </w:r>
          </w:p>
        </w:tc>
        <w:tc>
          <w:tcPr>
            <w:tcW w:w="638" w:type="pct"/>
            <w:shd w:val="clear" w:color="auto" w:fill="auto"/>
            <w:vAlign w:val="bottom"/>
          </w:tcPr>
          <w:p w14:paraId="335D823A" w14:textId="77777777" w:rsidR="00FE5BEA" w:rsidRPr="008D15BB" w:rsidRDefault="00FE5BEA" w:rsidP="008D15BB">
            <w:pPr>
              <w:pStyle w:val="BodyText"/>
              <w:spacing w:after="0" w:line="240" w:lineRule="atLeast"/>
              <w:ind w:left="-108" w:right="-110"/>
              <w:jc w:val="center"/>
              <w:rPr>
                <w:rFonts w:cs="Times New Roman"/>
                <w:lang w:val="en-US"/>
              </w:rPr>
            </w:pPr>
            <w:r w:rsidRPr="008D15BB">
              <w:rPr>
                <w:rFonts w:cs="Times New Roman"/>
                <w:lang w:val="en-US"/>
              </w:rPr>
              <w:t>31</w:t>
            </w:r>
          </w:p>
          <w:p w14:paraId="7AADDC1F" w14:textId="77777777" w:rsidR="00FE5BEA" w:rsidRPr="008D15BB" w:rsidRDefault="00FE5BEA" w:rsidP="008D15BB">
            <w:pPr>
              <w:pStyle w:val="BodyText"/>
              <w:spacing w:after="0" w:line="240" w:lineRule="atLeast"/>
              <w:ind w:left="-108" w:right="-110"/>
              <w:jc w:val="center"/>
              <w:rPr>
                <w:rFonts w:cs="Times New Roman"/>
                <w:lang w:val="en-US"/>
              </w:rPr>
            </w:pPr>
            <w:r w:rsidRPr="008D15BB">
              <w:rPr>
                <w:rFonts w:cs="Times New Roman"/>
                <w:lang w:val="en-US"/>
              </w:rPr>
              <w:t>March</w:t>
            </w:r>
          </w:p>
          <w:p w14:paraId="5EA1B879" w14:textId="32CE957F" w:rsidR="00FE5BEA" w:rsidRPr="008D15BB" w:rsidRDefault="00FE5BEA" w:rsidP="008D15BB">
            <w:pPr>
              <w:pStyle w:val="BodyText"/>
              <w:spacing w:after="0" w:line="240" w:lineRule="atLeast"/>
              <w:ind w:left="-108" w:right="-110"/>
              <w:jc w:val="center"/>
              <w:rPr>
                <w:rFonts w:cs="Times New Roman"/>
                <w:lang w:val="en-US"/>
              </w:rPr>
            </w:pPr>
            <w:r w:rsidRPr="008D15BB">
              <w:rPr>
                <w:rFonts w:cs="Times New Roman"/>
                <w:lang w:val="en-US"/>
              </w:rPr>
              <w:t>2022</w:t>
            </w:r>
          </w:p>
        </w:tc>
        <w:tc>
          <w:tcPr>
            <w:tcW w:w="147" w:type="pct"/>
            <w:vAlign w:val="bottom"/>
          </w:tcPr>
          <w:p w14:paraId="7D2EF476" w14:textId="77777777" w:rsidR="00FE5BEA" w:rsidRPr="008D15BB" w:rsidRDefault="00FE5BEA" w:rsidP="008D15BB">
            <w:pPr>
              <w:spacing w:line="240" w:lineRule="atLeast"/>
              <w:jc w:val="center"/>
              <w:rPr>
                <w:rFonts w:cs="Times New Roman"/>
                <w:b/>
              </w:rPr>
            </w:pPr>
          </w:p>
        </w:tc>
        <w:tc>
          <w:tcPr>
            <w:tcW w:w="637" w:type="pct"/>
            <w:vAlign w:val="bottom"/>
          </w:tcPr>
          <w:p w14:paraId="0D655266" w14:textId="4558375F" w:rsidR="00FE5BEA" w:rsidRPr="008D15BB" w:rsidRDefault="00FE5BEA" w:rsidP="008D15BB">
            <w:pPr>
              <w:pStyle w:val="acctfourfigures"/>
              <w:tabs>
                <w:tab w:val="clear" w:pos="765"/>
              </w:tabs>
              <w:spacing w:line="240" w:lineRule="atLeast"/>
              <w:ind w:left="-72" w:right="-107"/>
              <w:jc w:val="center"/>
              <w:rPr>
                <w:szCs w:val="22"/>
                <w:lang w:val="en-US"/>
              </w:rPr>
            </w:pPr>
            <w:r w:rsidRPr="008D15BB">
              <w:rPr>
                <w:szCs w:val="22"/>
                <w:lang w:val="en-US"/>
              </w:rPr>
              <w:t>31 December 2021</w:t>
            </w:r>
          </w:p>
        </w:tc>
        <w:tc>
          <w:tcPr>
            <w:tcW w:w="147" w:type="pct"/>
            <w:vAlign w:val="bottom"/>
          </w:tcPr>
          <w:p w14:paraId="0316CC87" w14:textId="77777777" w:rsidR="00FE5BEA" w:rsidRPr="008D15BB" w:rsidRDefault="00FE5BEA" w:rsidP="008D15BB">
            <w:pPr>
              <w:spacing w:line="240" w:lineRule="atLeast"/>
              <w:jc w:val="center"/>
              <w:rPr>
                <w:rFonts w:cs="Times New Roman"/>
                <w:b/>
              </w:rPr>
            </w:pPr>
          </w:p>
        </w:tc>
        <w:tc>
          <w:tcPr>
            <w:tcW w:w="638" w:type="pct"/>
            <w:vAlign w:val="bottom"/>
          </w:tcPr>
          <w:p w14:paraId="0E663CF7" w14:textId="77777777" w:rsidR="00FE5BEA" w:rsidRPr="008D15BB" w:rsidRDefault="00FE5BEA" w:rsidP="008D15BB">
            <w:pPr>
              <w:pStyle w:val="BodyText"/>
              <w:spacing w:after="0" w:line="240" w:lineRule="atLeast"/>
              <w:ind w:left="-108" w:right="-110"/>
              <w:jc w:val="center"/>
              <w:rPr>
                <w:rFonts w:cs="Times New Roman"/>
                <w:lang w:val="en-US"/>
              </w:rPr>
            </w:pPr>
            <w:r w:rsidRPr="008D15BB">
              <w:rPr>
                <w:rFonts w:cs="Times New Roman"/>
                <w:lang w:val="en-US"/>
              </w:rPr>
              <w:t>31</w:t>
            </w:r>
          </w:p>
          <w:p w14:paraId="033D9053" w14:textId="77777777" w:rsidR="00FE5BEA" w:rsidRPr="008D15BB" w:rsidRDefault="00FE5BEA" w:rsidP="008D15BB">
            <w:pPr>
              <w:pStyle w:val="BodyText"/>
              <w:spacing w:after="0" w:line="240" w:lineRule="atLeast"/>
              <w:ind w:left="-108" w:right="-110"/>
              <w:jc w:val="center"/>
              <w:rPr>
                <w:rFonts w:cs="Times New Roman"/>
                <w:lang w:val="en-US"/>
              </w:rPr>
            </w:pPr>
            <w:r w:rsidRPr="008D15BB">
              <w:rPr>
                <w:rFonts w:cs="Times New Roman"/>
                <w:lang w:val="en-US"/>
              </w:rPr>
              <w:t>March</w:t>
            </w:r>
          </w:p>
          <w:p w14:paraId="50C1ECE9" w14:textId="6BD6634B" w:rsidR="00FE5BEA" w:rsidRPr="008D15BB" w:rsidRDefault="00FE5BEA" w:rsidP="008D15BB">
            <w:pPr>
              <w:pStyle w:val="BodyText"/>
              <w:spacing w:after="0" w:line="240" w:lineRule="atLeast"/>
              <w:ind w:left="-108" w:right="-110"/>
              <w:jc w:val="center"/>
              <w:rPr>
                <w:rFonts w:cs="Times New Roman"/>
                <w:lang w:val="en-US"/>
              </w:rPr>
            </w:pPr>
            <w:r w:rsidRPr="008D15BB">
              <w:rPr>
                <w:rFonts w:cs="Times New Roman"/>
                <w:lang w:val="en-US"/>
              </w:rPr>
              <w:t>2022</w:t>
            </w:r>
          </w:p>
        </w:tc>
        <w:tc>
          <w:tcPr>
            <w:tcW w:w="148" w:type="pct"/>
            <w:vAlign w:val="bottom"/>
          </w:tcPr>
          <w:p w14:paraId="3AAA837B" w14:textId="77777777" w:rsidR="00FE5BEA" w:rsidRPr="008D15BB" w:rsidRDefault="00FE5BEA" w:rsidP="008D15BB">
            <w:pPr>
              <w:spacing w:line="240" w:lineRule="atLeast"/>
              <w:jc w:val="center"/>
              <w:rPr>
                <w:rFonts w:cs="Times New Roman"/>
                <w:b/>
              </w:rPr>
            </w:pPr>
          </w:p>
        </w:tc>
        <w:tc>
          <w:tcPr>
            <w:tcW w:w="586" w:type="pct"/>
            <w:vAlign w:val="bottom"/>
          </w:tcPr>
          <w:p w14:paraId="3A82E18C" w14:textId="56BC1E32" w:rsidR="00FE5BEA" w:rsidRPr="008D15BB" w:rsidRDefault="00FE5BEA" w:rsidP="008D15BB">
            <w:pPr>
              <w:pStyle w:val="acctfourfigures"/>
              <w:tabs>
                <w:tab w:val="clear" w:pos="765"/>
              </w:tabs>
              <w:spacing w:line="240" w:lineRule="atLeast"/>
              <w:ind w:left="-110" w:right="-107"/>
              <w:jc w:val="center"/>
              <w:rPr>
                <w:szCs w:val="22"/>
              </w:rPr>
            </w:pPr>
            <w:r w:rsidRPr="008D15BB">
              <w:rPr>
                <w:szCs w:val="22"/>
                <w:lang w:val="en-US"/>
              </w:rPr>
              <w:t>31 December 2021</w:t>
            </w:r>
          </w:p>
        </w:tc>
      </w:tr>
      <w:tr w:rsidR="00481575" w:rsidRPr="00F11E72" w14:paraId="03D26C10" w14:textId="77777777" w:rsidTr="008D15BB">
        <w:trPr>
          <w:trHeight w:val="60"/>
        </w:trPr>
        <w:tc>
          <w:tcPr>
            <w:tcW w:w="1716" w:type="pct"/>
          </w:tcPr>
          <w:p w14:paraId="6A032621" w14:textId="77777777" w:rsidR="00481575" w:rsidRPr="008D15BB" w:rsidRDefault="00481575" w:rsidP="008D15BB">
            <w:pPr>
              <w:spacing w:line="240" w:lineRule="atLeast"/>
              <w:jc w:val="thaiDistribute"/>
              <w:rPr>
                <w:rFonts w:cs="Times New Roman"/>
                <w:b/>
                <w:bCs/>
                <w:i/>
                <w:iCs/>
                <w:cs/>
              </w:rPr>
            </w:pPr>
          </w:p>
        </w:tc>
        <w:tc>
          <w:tcPr>
            <w:tcW w:w="343" w:type="pct"/>
          </w:tcPr>
          <w:p w14:paraId="00C4FC20" w14:textId="77777777" w:rsidR="00481575" w:rsidRPr="008D15BB" w:rsidRDefault="00481575" w:rsidP="008D15BB">
            <w:pPr>
              <w:pStyle w:val="acctfourfigures"/>
              <w:tabs>
                <w:tab w:val="clear" w:pos="765"/>
                <w:tab w:val="decimal" w:pos="840"/>
              </w:tabs>
              <w:spacing w:line="240" w:lineRule="atLeast"/>
              <w:ind w:right="-107"/>
              <w:jc w:val="center"/>
              <w:rPr>
                <w:i/>
                <w:iCs/>
                <w:szCs w:val="22"/>
              </w:rPr>
            </w:pPr>
          </w:p>
        </w:tc>
        <w:tc>
          <w:tcPr>
            <w:tcW w:w="2941" w:type="pct"/>
            <w:gridSpan w:val="7"/>
            <w:shd w:val="clear" w:color="auto" w:fill="auto"/>
          </w:tcPr>
          <w:p w14:paraId="15DABEB2" w14:textId="46BDF74C" w:rsidR="00481575" w:rsidRPr="008D15BB" w:rsidRDefault="00481575" w:rsidP="008D15BB">
            <w:pPr>
              <w:pStyle w:val="acctfourfigures"/>
              <w:tabs>
                <w:tab w:val="clear" w:pos="765"/>
                <w:tab w:val="decimal" w:pos="840"/>
              </w:tabs>
              <w:spacing w:line="240" w:lineRule="atLeast"/>
              <w:ind w:right="-107"/>
              <w:jc w:val="center"/>
              <w:rPr>
                <w:szCs w:val="22"/>
              </w:rPr>
            </w:pPr>
            <w:r w:rsidRPr="008D15BB">
              <w:rPr>
                <w:i/>
                <w:iCs/>
                <w:szCs w:val="22"/>
              </w:rPr>
              <w:t>(in thousand Baht)</w:t>
            </w:r>
          </w:p>
        </w:tc>
      </w:tr>
      <w:tr w:rsidR="002F3D64" w:rsidRPr="00F11E72" w14:paraId="0BDFADD1" w14:textId="77777777" w:rsidTr="00863BE0">
        <w:trPr>
          <w:trHeight w:val="254"/>
        </w:trPr>
        <w:tc>
          <w:tcPr>
            <w:tcW w:w="1716" w:type="pct"/>
          </w:tcPr>
          <w:p w14:paraId="3A885A89" w14:textId="77777777" w:rsidR="002F3D64" w:rsidRPr="008D15BB" w:rsidRDefault="002F3D64" w:rsidP="002F3D64">
            <w:pPr>
              <w:shd w:val="clear" w:color="auto" w:fill="FFFFFF"/>
              <w:spacing w:line="240" w:lineRule="atLeast"/>
              <w:rPr>
                <w:rFonts w:cs="Times New Roman"/>
                <w:i/>
                <w:iCs/>
              </w:rPr>
            </w:pPr>
            <w:r w:rsidRPr="008D15BB">
              <w:rPr>
                <w:rFonts w:cs="Times New Roman"/>
              </w:rPr>
              <w:t>Related parties</w:t>
            </w:r>
          </w:p>
        </w:tc>
        <w:tc>
          <w:tcPr>
            <w:tcW w:w="343" w:type="pct"/>
          </w:tcPr>
          <w:p w14:paraId="142FCAD0" w14:textId="6FF4C76A" w:rsidR="002F3D64" w:rsidRPr="008D15BB" w:rsidRDefault="002F3D64" w:rsidP="002F3D64">
            <w:pPr>
              <w:spacing w:line="240" w:lineRule="atLeast"/>
              <w:jc w:val="center"/>
              <w:rPr>
                <w:rFonts w:cs="Times New Roman"/>
                <w:i/>
                <w:iCs/>
                <w:lang w:val="en-US"/>
              </w:rPr>
            </w:pPr>
            <w:r w:rsidRPr="008D15BB">
              <w:rPr>
                <w:rFonts w:cs="Times New Roman"/>
                <w:i/>
                <w:iCs/>
                <w:lang w:val="en-US"/>
              </w:rPr>
              <w:t>2</w:t>
            </w:r>
          </w:p>
        </w:tc>
        <w:tc>
          <w:tcPr>
            <w:tcW w:w="638" w:type="pct"/>
            <w:shd w:val="clear" w:color="auto" w:fill="auto"/>
          </w:tcPr>
          <w:p w14:paraId="1C060081" w14:textId="39F1A954" w:rsidR="002F3D64" w:rsidRPr="008D15BB" w:rsidRDefault="00AD3AC2" w:rsidP="002F3D64">
            <w:pPr>
              <w:pStyle w:val="acctfourfigures"/>
              <w:tabs>
                <w:tab w:val="clear" w:pos="765"/>
                <w:tab w:val="decimal" w:pos="965"/>
              </w:tabs>
              <w:spacing w:line="240" w:lineRule="atLeast"/>
              <w:ind w:left="-108" w:right="-108"/>
              <w:rPr>
                <w:szCs w:val="22"/>
                <w:lang w:val="en-US"/>
              </w:rPr>
            </w:pPr>
            <w:r w:rsidRPr="00AD3AC2">
              <w:rPr>
                <w:szCs w:val="22"/>
                <w:lang w:val="en-US"/>
              </w:rPr>
              <w:t>2,</w:t>
            </w:r>
            <w:r w:rsidR="00191BC5">
              <w:rPr>
                <w:szCs w:val="22"/>
                <w:lang w:val="en-US"/>
              </w:rPr>
              <w:t>1</w:t>
            </w:r>
            <w:r w:rsidRPr="00AD3AC2">
              <w:rPr>
                <w:szCs w:val="22"/>
                <w:lang w:val="en-US"/>
              </w:rPr>
              <w:t>0</w:t>
            </w:r>
            <w:r w:rsidR="00191BC5">
              <w:rPr>
                <w:szCs w:val="22"/>
                <w:lang w:val="en-US"/>
              </w:rPr>
              <w:t>1</w:t>
            </w:r>
          </w:p>
        </w:tc>
        <w:tc>
          <w:tcPr>
            <w:tcW w:w="147" w:type="pct"/>
          </w:tcPr>
          <w:p w14:paraId="2D4E1A53" w14:textId="77777777" w:rsidR="002F3D64" w:rsidRPr="008D15BB" w:rsidRDefault="002F3D64" w:rsidP="002F3D64">
            <w:pPr>
              <w:spacing w:line="240" w:lineRule="atLeast"/>
              <w:jc w:val="thaiDistribute"/>
              <w:rPr>
                <w:rFonts w:cs="Times New Roman"/>
                <w:b/>
              </w:rPr>
            </w:pPr>
          </w:p>
        </w:tc>
        <w:tc>
          <w:tcPr>
            <w:tcW w:w="637" w:type="pct"/>
          </w:tcPr>
          <w:p w14:paraId="2854A43E" w14:textId="63525EC2" w:rsidR="002F3D64" w:rsidRPr="008D15BB" w:rsidRDefault="002F3D64" w:rsidP="002F3D64">
            <w:pPr>
              <w:pStyle w:val="acctfourfigures"/>
              <w:tabs>
                <w:tab w:val="clear" w:pos="765"/>
                <w:tab w:val="decimal" w:pos="950"/>
              </w:tabs>
              <w:spacing w:line="240" w:lineRule="atLeast"/>
              <w:ind w:left="-108" w:right="-108"/>
              <w:rPr>
                <w:szCs w:val="22"/>
                <w:lang w:val="en-US"/>
              </w:rPr>
            </w:pPr>
            <w:r w:rsidRPr="0016540C">
              <w:t>1,091</w:t>
            </w:r>
          </w:p>
        </w:tc>
        <w:tc>
          <w:tcPr>
            <w:tcW w:w="147" w:type="pct"/>
          </w:tcPr>
          <w:p w14:paraId="522D99F1" w14:textId="77777777" w:rsidR="002F3D64" w:rsidRPr="008D15BB" w:rsidRDefault="002F3D64" w:rsidP="002F3D64">
            <w:pPr>
              <w:spacing w:line="240" w:lineRule="atLeast"/>
              <w:jc w:val="thaiDistribute"/>
              <w:rPr>
                <w:rFonts w:cs="Times New Roman"/>
                <w:b/>
              </w:rPr>
            </w:pPr>
          </w:p>
        </w:tc>
        <w:tc>
          <w:tcPr>
            <w:tcW w:w="638" w:type="pct"/>
          </w:tcPr>
          <w:p w14:paraId="3A778DF7" w14:textId="457BA0A0" w:rsidR="002F3D64" w:rsidRPr="008D15BB" w:rsidRDefault="00405C4F" w:rsidP="002F3D64">
            <w:pPr>
              <w:pStyle w:val="acctfourfigures"/>
              <w:tabs>
                <w:tab w:val="clear" w:pos="765"/>
                <w:tab w:val="decimal" w:pos="950"/>
              </w:tabs>
              <w:spacing w:line="240" w:lineRule="atLeast"/>
              <w:ind w:left="-108" w:right="-108"/>
              <w:rPr>
                <w:szCs w:val="22"/>
                <w:lang w:val="en-US"/>
              </w:rPr>
            </w:pPr>
            <w:r>
              <w:rPr>
                <w:szCs w:val="22"/>
                <w:lang w:val="en-US"/>
              </w:rPr>
              <w:t>12,909</w:t>
            </w:r>
          </w:p>
        </w:tc>
        <w:tc>
          <w:tcPr>
            <w:tcW w:w="148" w:type="pct"/>
          </w:tcPr>
          <w:p w14:paraId="178E0749" w14:textId="77777777" w:rsidR="002F3D64" w:rsidRPr="008D15BB" w:rsidRDefault="002F3D64" w:rsidP="002F3D64">
            <w:pPr>
              <w:pStyle w:val="acctmergecolhdg"/>
              <w:spacing w:line="240" w:lineRule="atLeast"/>
              <w:rPr>
                <w:b w:val="0"/>
                <w:szCs w:val="22"/>
                <w:lang w:bidi="th-TH"/>
              </w:rPr>
            </w:pPr>
          </w:p>
        </w:tc>
        <w:tc>
          <w:tcPr>
            <w:tcW w:w="586" w:type="pct"/>
          </w:tcPr>
          <w:p w14:paraId="3EBA4B18" w14:textId="417FF15B" w:rsidR="002F3D64" w:rsidRPr="008D15BB" w:rsidRDefault="002F3D64" w:rsidP="002F3D64">
            <w:pPr>
              <w:pStyle w:val="acctfourfigures"/>
              <w:tabs>
                <w:tab w:val="clear" w:pos="765"/>
                <w:tab w:val="decimal" w:pos="851"/>
              </w:tabs>
              <w:spacing w:line="240" w:lineRule="atLeast"/>
              <w:ind w:left="-108" w:right="-108"/>
              <w:rPr>
                <w:szCs w:val="22"/>
                <w:lang w:val="en-US"/>
              </w:rPr>
            </w:pPr>
            <w:r>
              <w:rPr>
                <w:szCs w:val="22"/>
                <w:lang w:val="en-US"/>
              </w:rPr>
              <w:t>5,079</w:t>
            </w:r>
          </w:p>
        </w:tc>
      </w:tr>
      <w:tr w:rsidR="002F3D64" w:rsidRPr="00F11E72" w14:paraId="5302576B" w14:textId="77777777" w:rsidTr="008D15BB">
        <w:trPr>
          <w:trHeight w:val="60"/>
        </w:trPr>
        <w:tc>
          <w:tcPr>
            <w:tcW w:w="1716" w:type="pct"/>
          </w:tcPr>
          <w:p w14:paraId="4342A388" w14:textId="77777777" w:rsidR="002F3D64" w:rsidRPr="008D15BB" w:rsidRDefault="002F3D64" w:rsidP="002F3D64">
            <w:pPr>
              <w:spacing w:line="240" w:lineRule="atLeast"/>
              <w:jc w:val="thaiDistribute"/>
              <w:rPr>
                <w:rFonts w:cs="Times New Roman"/>
                <w:cs/>
              </w:rPr>
            </w:pPr>
            <w:r w:rsidRPr="008D15BB">
              <w:rPr>
                <w:rFonts w:cs="Times New Roman"/>
              </w:rPr>
              <w:t>Other parties</w:t>
            </w:r>
          </w:p>
        </w:tc>
        <w:tc>
          <w:tcPr>
            <w:tcW w:w="343" w:type="pct"/>
          </w:tcPr>
          <w:p w14:paraId="476D2E73" w14:textId="77777777" w:rsidR="002F3D64" w:rsidRPr="008D15BB" w:rsidRDefault="002F3D64" w:rsidP="002F3D64">
            <w:pPr>
              <w:pStyle w:val="acctfourfigures"/>
              <w:tabs>
                <w:tab w:val="clear" w:pos="765"/>
                <w:tab w:val="decimal" w:pos="1058"/>
              </w:tabs>
              <w:spacing w:line="240" w:lineRule="atLeast"/>
              <w:ind w:right="-107"/>
              <w:rPr>
                <w:szCs w:val="22"/>
                <w:lang w:val="en-US" w:bidi="th-TH"/>
              </w:rPr>
            </w:pPr>
          </w:p>
        </w:tc>
        <w:tc>
          <w:tcPr>
            <w:tcW w:w="638" w:type="pct"/>
            <w:shd w:val="clear" w:color="auto" w:fill="auto"/>
          </w:tcPr>
          <w:p w14:paraId="6E887265" w14:textId="48C982AF" w:rsidR="002F3D64" w:rsidRPr="008D15BB" w:rsidRDefault="00AD3AC2" w:rsidP="002F3D64">
            <w:pPr>
              <w:pStyle w:val="acctfourfigures"/>
              <w:tabs>
                <w:tab w:val="clear" w:pos="765"/>
                <w:tab w:val="decimal" w:pos="965"/>
              </w:tabs>
              <w:spacing w:line="240" w:lineRule="atLeast"/>
              <w:ind w:left="-108" w:right="-108"/>
              <w:rPr>
                <w:szCs w:val="22"/>
                <w:lang w:val="en-US"/>
              </w:rPr>
            </w:pPr>
            <w:r w:rsidRPr="00AD3AC2">
              <w:rPr>
                <w:szCs w:val="22"/>
                <w:lang w:val="en-US"/>
              </w:rPr>
              <w:t>5,761,</w:t>
            </w:r>
            <w:r w:rsidR="00191BC5">
              <w:rPr>
                <w:szCs w:val="22"/>
                <w:lang w:val="en-US"/>
              </w:rPr>
              <w:t>6</w:t>
            </w:r>
            <w:r w:rsidR="00626338">
              <w:rPr>
                <w:szCs w:val="22"/>
                <w:lang w:val="en-US"/>
              </w:rPr>
              <w:t>80</w:t>
            </w:r>
          </w:p>
        </w:tc>
        <w:tc>
          <w:tcPr>
            <w:tcW w:w="147" w:type="pct"/>
          </w:tcPr>
          <w:p w14:paraId="03996C4E" w14:textId="77777777" w:rsidR="002F3D64" w:rsidRPr="008D15BB" w:rsidRDefault="002F3D64" w:rsidP="002F3D64">
            <w:pPr>
              <w:spacing w:line="240" w:lineRule="atLeast"/>
              <w:jc w:val="thaiDistribute"/>
              <w:rPr>
                <w:rFonts w:cs="Times New Roman"/>
                <w:b/>
              </w:rPr>
            </w:pPr>
          </w:p>
        </w:tc>
        <w:tc>
          <w:tcPr>
            <w:tcW w:w="637" w:type="pct"/>
          </w:tcPr>
          <w:p w14:paraId="2FDC971F" w14:textId="6A0A1AC8" w:rsidR="002F3D64" w:rsidRPr="008D15BB" w:rsidRDefault="002F3D64" w:rsidP="002F3D64">
            <w:pPr>
              <w:pStyle w:val="acctfourfigures"/>
              <w:tabs>
                <w:tab w:val="clear" w:pos="765"/>
                <w:tab w:val="decimal" w:pos="950"/>
              </w:tabs>
              <w:spacing w:line="240" w:lineRule="atLeast"/>
              <w:ind w:left="-108" w:right="-108"/>
              <w:rPr>
                <w:szCs w:val="22"/>
                <w:lang w:val="en-US"/>
              </w:rPr>
            </w:pPr>
            <w:r w:rsidRPr="0016540C">
              <w:t>5,734,651</w:t>
            </w:r>
          </w:p>
        </w:tc>
        <w:tc>
          <w:tcPr>
            <w:tcW w:w="147" w:type="pct"/>
          </w:tcPr>
          <w:p w14:paraId="3C9E4F3D" w14:textId="77777777" w:rsidR="002F3D64" w:rsidRPr="008D15BB" w:rsidRDefault="002F3D64" w:rsidP="002F3D64">
            <w:pPr>
              <w:spacing w:line="240" w:lineRule="atLeast"/>
              <w:jc w:val="thaiDistribute"/>
              <w:rPr>
                <w:rFonts w:cs="Times New Roman"/>
                <w:b/>
              </w:rPr>
            </w:pPr>
          </w:p>
        </w:tc>
        <w:tc>
          <w:tcPr>
            <w:tcW w:w="638" w:type="pct"/>
          </w:tcPr>
          <w:p w14:paraId="20529BDF" w14:textId="01A235E7" w:rsidR="002F3D64" w:rsidRPr="008D15BB" w:rsidRDefault="008D3A9E" w:rsidP="002F3D64">
            <w:pPr>
              <w:pStyle w:val="acctfourfigures"/>
              <w:tabs>
                <w:tab w:val="clear" w:pos="765"/>
                <w:tab w:val="decimal" w:pos="950"/>
              </w:tabs>
              <w:spacing w:line="240" w:lineRule="atLeast"/>
              <w:ind w:left="-108" w:right="-108"/>
              <w:rPr>
                <w:szCs w:val="22"/>
                <w:lang w:val="en-US"/>
              </w:rPr>
            </w:pPr>
            <w:r>
              <w:rPr>
                <w:szCs w:val="22"/>
                <w:lang w:val="en-US"/>
              </w:rPr>
              <w:t>5,751,732</w:t>
            </w:r>
          </w:p>
        </w:tc>
        <w:tc>
          <w:tcPr>
            <w:tcW w:w="148" w:type="pct"/>
          </w:tcPr>
          <w:p w14:paraId="1C328325" w14:textId="77777777" w:rsidR="002F3D64" w:rsidRPr="008D15BB" w:rsidRDefault="002F3D64" w:rsidP="002F3D64">
            <w:pPr>
              <w:pStyle w:val="acctmergecolhdg"/>
              <w:spacing w:line="240" w:lineRule="atLeast"/>
              <w:rPr>
                <w:b w:val="0"/>
                <w:szCs w:val="22"/>
                <w:lang w:bidi="th-TH"/>
              </w:rPr>
            </w:pPr>
          </w:p>
        </w:tc>
        <w:tc>
          <w:tcPr>
            <w:tcW w:w="586" w:type="pct"/>
          </w:tcPr>
          <w:p w14:paraId="58DDE0B5" w14:textId="645B0E17" w:rsidR="002F3D64" w:rsidRPr="008D15BB" w:rsidRDefault="002F3D64" w:rsidP="002F3D64">
            <w:pPr>
              <w:pStyle w:val="acctfourfigures"/>
              <w:tabs>
                <w:tab w:val="clear" w:pos="765"/>
                <w:tab w:val="decimal" w:pos="851"/>
              </w:tabs>
              <w:spacing w:line="240" w:lineRule="atLeast"/>
              <w:ind w:left="-108" w:right="-108"/>
              <w:rPr>
                <w:szCs w:val="22"/>
                <w:lang w:val="en-US"/>
              </w:rPr>
            </w:pPr>
            <w:r>
              <w:rPr>
                <w:szCs w:val="22"/>
                <w:lang w:val="en-US"/>
              </w:rPr>
              <w:t>5,723,191</w:t>
            </w:r>
          </w:p>
        </w:tc>
      </w:tr>
      <w:tr w:rsidR="002F3D64" w:rsidRPr="00F11E72" w14:paraId="554A7359" w14:textId="77777777" w:rsidTr="008D15BB">
        <w:trPr>
          <w:trHeight w:val="50"/>
        </w:trPr>
        <w:tc>
          <w:tcPr>
            <w:tcW w:w="1716" w:type="pct"/>
          </w:tcPr>
          <w:p w14:paraId="414E238C" w14:textId="0011FB39" w:rsidR="002F3D64" w:rsidRPr="008D15BB" w:rsidRDefault="002F3D64" w:rsidP="002F3D64">
            <w:pPr>
              <w:spacing w:line="240" w:lineRule="atLeast"/>
              <w:jc w:val="thaiDistribute"/>
              <w:rPr>
                <w:rFonts w:cs="Times New Roman"/>
                <w:i/>
                <w:iCs/>
              </w:rPr>
            </w:pPr>
            <w:r w:rsidRPr="008D15BB">
              <w:rPr>
                <w:rFonts w:cs="Times New Roman"/>
                <w:b/>
                <w:bCs/>
              </w:rPr>
              <w:t>Total</w:t>
            </w:r>
          </w:p>
        </w:tc>
        <w:tc>
          <w:tcPr>
            <w:tcW w:w="343" w:type="pct"/>
          </w:tcPr>
          <w:p w14:paraId="3D9AB477" w14:textId="77777777" w:rsidR="002F3D64" w:rsidRPr="008D15BB" w:rsidRDefault="002F3D64" w:rsidP="002F3D64">
            <w:pPr>
              <w:pStyle w:val="acctfourfigures"/>
              <w:tabs>
                <w:tab w:val="clear" w:pos="765"/>
                <w:tab w:val="decimal" w:pos="1058"/>
              </w:tabs>
              <w:spacing w:line="240" w:lineRule="atLeast"/>
              <w:ind w:right="-107"/>
              <w:rPr>
                <w:b/>
                <w:bCs/>
                <w:szCs w:val="22"/>
              </w:rPr>
            </w:pPr>
          </w:p>
        </w:tc>
        <w:tc>
          <w:tcPr>
            <w:tcW w:w="638" w:type="pct"/>
            <w:tcBorders>
              <w:top w:val="single" w:sz="4" w:space="0" w:color="auto"/>
            </w:tcBorders>
            <w:shd w:val="clear" w:color="auto" w:fill="auto"/>
          </w:tcPr>
          <w:p w14:paraId="6DB68254" w14:textId="2F65A0C4" w:rsidR="002F3D64" w:rsidRPr="008D15BB" w:rsidRDefault="00AD3AC2" w:rsidP="002F3D64">
            <w:pPr>
              <w:pStyle w:val="acctfourfigures"/>
              <w:tabs>
                <w:tab w:val="clear" w:pos="765"/>
                <w:tab w:val="decimal" w:pos="965"/>
              </w:tabs>
              <w:spacing w:line="240" w:lineRule="atLeast"/>
              <w:ind w:left="-108" w:right="-108"/>
              <w:rPr>
                <w:b/>
                <w:bCs/>
                <w:szCs w:val="22"/>
                <w:lang w:val="en-US"/>
              </w:rPr>
            </w:pPr>
            <w:r w:rsidRPr="00AD3AC2">
              <w:rPr>
                <w:b/>
                <w:bCs/>
                <w:szCs w:val="22"/>
                <w:lang w:val="en-US"/>
              </w:rPr>
              <w:t>5,763,78</w:t>
            </w:r>
            <w:r w:rsidR="00626338">
              <w:rPr>
                <w:b/>
                <w:bCs/>
                <w:szCs w:val="22"/>
                <w:lang w:val="en-US"/>
              </w:rPr>
              <w:t>1</w:t>
            </w:r>
          </w:p>
        </w:tc>
        <w:tc>
          <w:tcPr>
            <w:tcW w:w="147" w:type="pct"/>
          </w:tcPr>
          <w:p w14:paraId="0DB2D3DE" w14:textId="77777777" w:rsidR="002F3D64" w:rsidRPr="008D15BB" w:rsidRDefault="002F3D64" w:rsidP="002F3D64">
            <w:pPr>
              <w:spacing w:line="240" w:lineRule="atLeast"/>
              <w:jc w:val="thaiDistribute"/>
              <w:rPr>
                <w:rFonts w:cs="Times New Roman"/>
                <w:b/>
                <w:bCs/>
              </w:rPr>
            </w:pPr>
          </w:p>
        </w:tc>
        <w:tc>
          <w:tcPr>
            <w:tcW w:w="637" w:type="pct"/>
            <w:tcBorders>
              <w:top w:val="single" w:sz="4" w:space="0" w:color="auto"/>
            </w:tcBorders>
          </w:tcPr>
          <w:p w14:paraId="2076AF29" w14:textId="20B2507C" w:rsidR="002F3D64" w:rsidRPr="008D15BB" w:rsidRDefault="002F3D64" w:rsidP="002F3D64">
            <w:pPr>
              <w:pStyle w:val="acctfourfigures"/>
              <w:tabs>
                <w:tab w:val="clear" w:pos="765"/>
                <w:tab w:val="decimal" w:pos="950"/>
              </w:tabs>
              <w:spacing w:line="240" w:lineRule="atLeast"/>
              <w:ind w:left="-108" w:right="-108"/>
              <w:rPr>
                <w:b/>
                <w:bCs/>
                <w:szCs w:val="22"/>
                <w:lang w:val="en-US"/>
              </w:rPr>
            </w:pPr>
            <w:r w:rsidRPr="0006301E">
              <w:rPr>
                <w:b/>
                <w:bCs/>
              </w:rPr>
              <w:t>5,735,742</w:t>
            </w:r>
          </w:p>
        </w:tc>
        <w:tc>
          <w:tcPr>
            <w:tcW w:w="147" w:type="pct"/>
          </w:tcPr>
          <w:p w14:paraId="042A84A0" w14:textId="77777777" w:rsidR="002F3D64" w:rsidRPr="008D15BB" w:rsidRDefault="002F3D64" w:rsidP="002F3D64">
            <w:pPr>
              <w:spacing w:line="240" w:lineRule="atLeast"/>
              <w:jc w:val="thaiDistribute"/>
              <w:rPr>
                <w:rFonts w:cs="Times New Roman"/>
                <w:b/>
                <w:bCs/>
              </w:rPr>
            </w:pPr>
          </w:p>
        </w:tc>
        <w:tc>
          <w:tcPr>
            <w:tcW w:w="638" w:type="pct"/>
            <w:tcBorders>
              <w:top w:val="single" w:sz="4" w:space="0" w:color="auto"/>
            </w:tcBorders>
          </w:tcPr>
          <w:p w14:paraId="6E2EA199" w14:textId="05FFC666" w:rsidR="002F3D64" w:rsidRPr="008D15BB" w:rsidRDefault="00405C4F" w:rsidP="002F3D64">
            <w:pPr>
              <w:pStyle w:val="acctfourfigures"/>
              <w:tabs>
                <w:tab w:val="clear" w:pos="765"/>
                <w:tab w:val="decimal" w:pos="950"/>
              </w:tabs>
              <w:spacing w:line="240" w:lineRule="atLeast"/>
              <w:ind w:left="-108" w:right="-108"/>
              <w:rPr>
                <w:b/>
                <w:bCs/>
                <w:szCs w:val="22"/>
                <w:lang w:val="en-US"/>
              </w:rPr>
            </w:pPr>
            <w:r>
              <w:rPr>
                <w:b/>
                <w:bCs/>
                <w:szCs w:val="22"/>
                <w:lang w:val="en-US"/>
              </w:rPr>
              <w:t>5,7</w:t>
            </w:r>
            <w:r w:rsidR="008D3A9E">
              <w:rPr>
                <w:b/>
                <w:bCs/>
                <w:szCs w:val="22"/>
                <w:lang w:val="en-US"/>
              </w:rPr>
              <w:t>64,641</w:t>
            </w:r>
          </w:p>
        </w:tc>
        <w:tc>
          <w:tcPr>
            <w:tcW w:w="148" w:type="pct"/>
          </w:tcPr>
          <w:p w14:paraId="0DFA629F" w14:textId="77777777" w:rsidR="002F3D64" w:rsidRPr="008D15BB" w:rsidRDefault="002F3D64" w:rsidP="002F3D64">
            <w:pPr>
              <w:pStyle w:val="acctmergecolhdg"/>
              <w:spacing w:line="240" w:lineRule="atLeast"/>
              <w:rPr>
                <w:b w:val="0"/>
                <w:szCs w:val="22"/>
                <w:lang w:bidi="th-TH"/>
              </w:rPr>
            </w:pPr>
          </w:p>
        </w:tc>
        <w:tc>
          <w:tcPr>
            <w:tcW w:w="586" w:type="pct"/>
            <w:tcBorders>
              <w:top w:val="single" w:sz="4" w:space="0" w:color="auto"/>
            </w:tcBorders>
          </w:tcPr>
          <w:p w14:paraId="59A620F0" w14:textId="143886FD" w:rsidR="002F3D64" w:rsidRPr="008D15BB" w:rsidRDefault="002F3D64" w:rsidP="002F3D64">
            <w:pPr>
              <w:pStyle w:val="acctfourfigures"/>
              <w:tabs>
                <w:tab w:val="clear" w:pos="765"/>
                <w:tab w:val="decimal" w:pos="851"/>
              </w:tabs>
              <w:spacing w:line="240" w:lineRule="atLeast"/>
              <w:ind w:left="-108" w:right="-108"/>
              <w:rPr>
                <w:b/>
                <w:bCs/>
                <w:szCs w:val="22"/>
                <w:lang w:val="en-US"/>
              </w:rPr>
            </w:pPr>
            <w:r>
              <w:rPr>
                <w:b/>
                <w:bCs/>
                <w:szCs w:val="22"/>
                <w:lang w:val="en-US"/>
              </w:rPr>
              <w:t>5,728,270</w:t>
            </w:r>
          </w:p>
        </w:tc>
      </w:tr>
      <w:tr w:rsidR="002F3D64" w:rsidRPr="00F11E72" w14:paraId="0B10B897" w14:textId="77777777" w:rsidTr="00863BE0">
        <w:trPr>
          <w:trHeight w:val="518"/>
        </w:trPr>
        <w:tc>
          <w:tcPr>
            <w:tcW w:w="1716" w:type="pct"/>
          </w:tcPr>
          <w:p w14:paraId="24380735" w14:textId="77777777" w:rsidR="002F3D64" w:rsidRPr="008D15BB" w:rsidRDefault="002F3D64" w:rsidP="002F3D64">
            <w:pPr>
              <w:shd w:val="clear" w:color="auto" w:fill="FFFFFF"/>
              <w:spacing w:line="240" w:lineRule="atLeast"/>
              <w:rPr>
                <w:rFonts w:cs="Times New Roman"/>
              </w:rPr>
            </w:pPr>
            <w:r w:rsidRPr="008D15BB">
              <w:rPr>
                <w:rFonts w:cs="Times New Roman"/>
                <w:i/>
                <w:iCs/>
              </w:rPr>
              <w:t>Less</w:t>
            </w:r>
            <w:r w:rsidRPr="008D15BB">
              <w:rPr>
                <w:rFonts w:cs="Times New Roman"/>
              </w:rPr>
              <w:t xml:space="preserve"> allowance for expected</w:t>
            </w:r>
          </w:p>
          <w:p w14:paraId="147948FC" w14:textId="77777777" w:rsidR="002F3D64" w:rsidRPr="008D15BB" w:rsidRDefault="002F3D64" w:rsidP="002F3D64">
            <w:pPr>
              <w:shd w:val="clear" w:color="auto" w:fill="FFFFFF"/>
              <w:spacing w:line="240" w:lineRule="atLeast"/>
              <w:rPr>
                <w:rFonts w:cs="Times New Roman"/>
              </w:rPr>
            </w:pPr>
            <w:r w:rsidRPr="008D15BB">
              <w:rPr>
                <w:rFonts w:cs="Times New Roman"/>
              </w:rPr>
              <w:t xml:space="preserve">   credit loss</w:t>
            </w:r>
          </w:p>
        </w:tc>
        <w:tc>
          <w:tcPr>
            <w:tcW w:w="343" w:type="pct"/>
          </w:tcPr>
          <w:p w14:paraId="64091107" w14:textId="77777777" w:rsidR="002F3D64" w:rsidRPr="008D15BB" w:rsidRDefault="002F3D64" w:rsidP="002F3D64">
            <w:pPr>
              <w:pStyle w:val="acctfourfigures"/>
              <w:tabs>
                <w:tab w:val="clear" w:pos="765"/>
                <w:tab w:val="decimal" w:pos="1058"/>
              </w:tabs>
              <w:spacing w:line="240" w:lineRule="atLeast"/>
              <w:ind w:right="-107"/>
              <w:rPr>
                <w:szCs w:val="22"/>
              </w:rPr>
            </w:pPr>
          </w:p>
        </w:tc>
        <w:tc>
          <w:tcPr>
            <w:tcW w:w="638" w:type="pct"/>
            <w:tcBorders>
              <w:bottom w:val="single" w:sz="4" w:space="0" w:color="auto"/>
            </w:tcBorders>
            <w:shd w:val="clear" w:color="auto" w:fill="auto"/>
          </w:tcPr>
          <w:p w14:paraId="3FE84893" w14:textId="77777777" w:rsidR="00AD3AC2" w:rsidRDefault="00AD3AC2" w:rsidP="002F3D64">
            <w:pPr>
              <w:pStyle w:val="acctfourfigures"/>
              <w:tabs>
                <w:tab w:val="clear" w:pos="765"/>
                <w:tab w:val="decimal" w:pos="965"/>
              </w:tabs>
              <w:spacing w:line="240" w:lineRule="atLeast"/>
              <w:ind w:left="-108" w:right="-108"/>
              <w:rPr>
                <w:szCs w:val="22"/>
                <w:lang w:val="en-US"/>
              </w:rPr>
            </w:pPr>
          </w:p>
          <w:p w14:paraId="4F6E7ADA" w14:textId="4D8D46F7" w:rsidR="002F3D64" w:rsidRPr="008D15BB" w:rsidRDefault="00AD3AC2" w:rsidP="002F3D64">
            <w:pPr>
              <w:pStyle w:val="acctfourfigures"/>
              <w:tabs>
                <w:tab w:val="clear" w:pos="765"/>
                <w:tab w:val="decimal" w:pos="965"/>
              </w:tabs>
              <w:spacing w:line="240" w:lineRule="atLeast"/>
              <w:ind w:left="-108" w:right="-108"/>
              <w:rPr>
                <w:szCs w:val="22"/>
                <w:lang w:val="en-US"/>
              </w:rPr>
            </w:pPr>
            <w:r w:rsidRPr="00AD3AC2">
              <w:rPr>
                <w:szCs w:val="22"/>
                <w:lang w:val="en-US"/>
              </w:rPr>
              <w:t>(261,359)</w:t>
            </w:r>
          </w:p>
        </w:tc>
        <w:tc>
          <w:tcPr>
            <w:tcW w:w="147" w:type="pct"/>
          </w:tcPr>
          <w:p w14:paraId="5C6BD695" w14:textId="77777777" w:rsidR="002F3D64" w:rsidRPr="008D15BB" w:rsidRDefault="002F3D64" w:rsidP="002F3D64">
            <w:pPr>
              <w:spacing w:line="240" w:lineRule="atLeast"/>
              <w:jc w:val="thaiDistribute"/>
              <w:rPr>
                <w:rFonts w:cs="Times New Roman"/>
                <w:b/>
              </w:rPr>
            </w:pPr>
          </w:p>
        </w:tc>
        <w:tc>
          <w:tcPr>
            <w:tcW w:w="637" w:type="pct"/>
            <w:tcBorders>
              <w:bottom w:val="single" w:sz="4" w:space="0" w:color="auto"/>
            </w:tcBorders>
          </w:tcPr>
          <w:p w14:paraId="73C6791D" w14:textId="77777777" w:rsidR="002F3D64" w:rsidRDefault="002F3D64" w:rsidP="002F3D64">
            <w:pPr>
              <w:pStyle w:val="acctfourfigures"/>
              <w:tabs>
                <w:tab w:val="clear" w:pos="765"/>
                <w:tab w:val="decimal" w:pos="950"/>
              </w:tabs>
              <w:spacing w:line="240" w:lineRule="atLeast"/>
              <w:ind w:right="-108"/>
              <w:rPr>
                <w:szCs w:val="22"/>
                <w:lang w:val="en-US"/>
              </w:rPr>
            </w:pPr>
          </w:p>
          <w:p w14:paraId="0B528C9A" w14:textId="20214619" w:rsidR="002F3D64" w:rsidRPr="008D15BB" w:rsidRDefault="002F3D64" w:rsidP="002F3D64">
            <w:pPr>
              <w:pStyle w:val="acctfourfigures"/>
              <w:tabs>
                <w:tab w:val="clear" w:pos="765"/>
                <w:tab w:val="decimal" w:pos="950"/>
              </w:tabs>
              <w:spacing w:line="240" w:lineRule="atLeast"/>
              <w:ind w:left="-108" w:right="-108"/>
              <w:rPr>
                <w:szCs w:val="22"/>
                <w:lang w:val="en-US"/>
              </w:rPr>
            </w:pPr>
            <w:r>
              <w:rPr>
                <w:szCs w:val="22"/>
                <w:lang w:val="en-US"/>
              </w:rPr>
              <w:t>(246,051)</w:t>
            </w:r>
          </w:p>
        </w:tc>
        <w:tc>
          <w:tcPr>
            <w:tcW w:w="147" w:type="pct"/>
          </w:tcPr>
          <w:p w14:paraId="78E8958E" w14:textId="77777777" w:rsidR="002F3D64" w:rsidRPr="008D15BB" w:rsidRDefault="002F3D64" w:rsidP="002F3D64">
            <w:pPr>
              <w:spacing w:line="240" w:lineRule="atLeast"/>
              <w:jc w:val="thaiDistribute"/>
              <w:rPr>
                <w:rFonts w:cs="Times New Roman"/>
                <w:b/>
              </w:rPr>
            </w:pPr>
          </w:p>
        </w:tc>
        <w:tc>
          <w:tcPr>
            <w:tcW w:w="638" w:type="pct"/>
            <w:tcBorders>
              <w:bottom w:val="single" w:sz="4" w:space="0" w:color="auto"/>
            </w:tcBorders>
          </w:tcPr>
          <w:p w14:paraId="4D14336A" w14:textId="77777777" w:rsidR="00405C4F" w:rsidRDefault="00405C4F" w:rsidP="002F3D64">
            <w:pPr>
              <w:pStyle w:val="acctfourfigures"/>
              <w:tabs>
                <w:tab w:val="clear" w:pos="765"/>
                <w:tab w:val="decimal" w:pos="950"/>
              </w:tabs>
              <w:spacing w:line="240" w:lineRule="atLeast"/>
              <w:ind w:left="-108" w:right="-108"/>
              <w:rPr>
                <w:szCs w:val="22"/>
                <w:lang w:val="en-US"/>
              </w:rPr>
            </w:pPr>
          </w:p>
          <w:p w14:paraId="5DD512F9" w14:textId="24B19E57" w:rsidR="002F3D64" w:rsidRPr="008D15BB" w:rsidRDefault="00405C4F" w:rsidP="002F3D64">
            <w:pPr>
              <w:pStyle w:val="acctfourfigures"/>
              <w:tabs>
                <w:tab w:val="clear" w:pos="765"/>
                <w:tab w:val="decimal" w:pos="950"/>
              </w:tabs>
              <w:spacing w:line="240" w:lineRule="atLeast"/>
              <w:ind w:left="-108" w:right="-108"/>
              <w:rPr>
                <w:szCs w:val="22"/>
                <w:lang w:val="en-US"/>
              </w:rPr>
            </w:pPr>
            <w:r>
              <w:rPr>
                <w:szCs w:val="22"/>
                <w:lang w:val="en-US"/>
              </w:rPr>
              <w:t>(254,207)</w:t>
            </w:r>
          </w:p>
        </w:tc>
        <w:tc>
          <w:tcPr>
            <w:tcW w:w="148" w:type="pct"/>
          </w:tcPr>
          <w:p w14:paraId="5245B711" w14:textId="77777777" w:rsidR="002F3D64" w:rsidRPr="008D15BB" w:rsidRDefault="002F3D64" w:rsidP="002F3D64">
            <w:pPr>
              <w:pStyle w:val="acctmergecolhdg"/>
              <w:spacing w:line="240" w:lineRule="atLeast"/>
              <w:rPr>
                <w:b w:val="0"/>
                <w:szCs w:val="22"/>
                <w:lang w:bidi="th-TH"/>
              </w:rPr>
            </w:pPr>
          </w:p>
        </w:tc>
        <w:tc>
          <w:tcPr>
            <w:tcW w:w="586" w:type="pct"/>
            <w:tcBorders>
              <w:bottom w:val="single" w:sz="4" w:space="0" w:color="auto"/>
            </w:tcBorders>
          </w:tcPr>
          <w:p w14:paraId="579F4A56" w14:textId="77777777" w:rsidR="002F3D64" w:rsidRDefault="002F3D64" w:rsidP="002F3D64">
            <w:pPr>
              <w:pStyle w:val="acctfourfigures"/>
              <w:tabs>
                <w:tab w:val="clear" w:pos="765"/>
                <w:tab w:val="decimal" w:pos="851"/>
              </w:tabs>
              <w:spacing w:line="240" w:lineRule="atLeast"/>
              <w:ind w:left="-108" w:right="-108"/>
              <w:rPr>
                <w:szCs w:val="22"/>
                <w:lang w:val="en-US"/>
              </w:rPr>
            </w:pPr>
          </w:p>
          <w:p w14:paraId="558C8680" w14:textId="14F3A873" w:rsidR="002F3D64" w:rsidRPr="008D15BB" w:rsidRDefault="002F3D64" w:rsidP="002F3D64">
            <w:pPr>
              <w:pStyle w:val="acctfourfigures"/>
              <w:tabs>
                <w:tab w:val="clear" w:pos="765"/>
                <w:tab w:val="decimal" w:pos="851"/>
              </w:tabs>
              <w:spacing w:line="240" w:lineRule="atLeast"/>
              <w:ind w:left="-108" w:right="-108"/>
              <w:rPr>
                <w:szCs w:val="22"/>
                <w:lang w:val="en-US"/>
              </w:rPr>
            </w:pPr>
            <w:r>
              <w:rPr>
                <w:szCs w:val="22"/>
                <w:lang w:val="en-US"/>
              </w:rPr>
              <w:t>(238,820)</w:t>
            </w:r>
          </w:p>
        </w:tc>
      </w:tr>
      <w:tr w:rsidR="002F3D64" w:rsidRPr="00F11E72" w14:paraId="6BF447B6" w14:textId="77777777" w:rsidTr="00863BE0">
        <w:trPr>
          <w:trHeight w:val="249"/>
        </w:trPr>
        <w:tc>
          <w:tcPr>
            <w:tcW w:w="1716" w:type="pct"/>
          </w:tcPr>
          <w:p w14:paraId="503F17B4" w14:textId="77777777" w:rsidR="002F3D64" w:rsidRPr="008D15BB" w:rsidRDefault="002F3D64" w:rsidP="002F3D64">
            <w:pPr>
              <w:spacing w:line="240" w:lineRule="atLeast"/>
              <w:jc w:val="thaiDistribute"/>
              <w:rPr>
                <w:rFonts w:cs="Times New Roman"/>
                <w:b/>
                <w:bCs/>
              </w:rPr>
            </w:pPr>
            <w:r w:rsidRPr="008D15BB">
              <w:rPr>
                <w:rFonts w:cs="Times New Roman"/>
                <w:b/>
                <w:bCs/>
              </w:rPr>
              <w:t>Net</w:t>
            </w:r>
          </w:p>
        </w:tc>
        <w:tc>
          <w:tcPr>
            <w:tcW w:w="343" w:type="pct"/>
          </w:tcPr>
          <w:p w14:paraId="153F6229" w14:textId="77777777" w:rsidR="002F3D64" w:rsidRPr="008D15BB" w:rsidRDefault="002F3D64" w:rsidP="002F3D64">
            <w:pPr>
              <w:pStyle w:val="acctfourfigures"/>
              <w:tabs>
                <w:tab w:val="clear" w:pos="765"/>
                <w:tab w:val="decimal" w:pos="1058"/>
              </w:tabs>
              <w:spacing w:line="240" w:lineRule="atLeast"/>
              <w:ind w:right="-107"/>
              <w:rPr>
                <w:b/>
                <w:bCs/>
                <w:szCs w:val="22"/>
              </w:rPr>
            </w:pPr>
          </w:p>
        </w:tc>
        <w:tc>
          <w:tcPr>
            <w:tcW w:w="638" w:type="pct"/>
            <w:tcBorders>
              <w:top w:val="single" w:sz="4" w:space="0" w:color="auto"/>
              <w:bottom w:val="double" w:sz="4" w:space="0" w:color="auto"/>
            </w:tcBorders>
            <w:shd w:val="clear" w:color="auto" w:fill="auto"/>
          </w:tcPr>
          <w:p w14:paraId="1F7D3A72" w14:textId="59EE61E0" w:rsidR="002F3D64" w:rsidRPr="008D15BB" w:rsidRDefault="00AD3AC2" w:rsidP="002F3D64">
            <w:pPr>
              <w:pStyle w:val="acctfourfigures"/>
              <w:tabs>
                <w:tab w:val="clear" w:pos="765"/>
                <w:tab w:val="decimal" w:pos="965"/>
              </w:tabs>
              <w:spacing w:line="240" w:lineRule="atLeast"/>
              <w:ind w:left="-108" w:right="-108"/>
              <w:rPr>
                <w:b/>
                <w:bCs/>
                <w:szCs w:val="22"/>
                <w:lang w:val="en-US"/>
              </w:rPr>
            </w:pPr>
            <w:r w:rsidRPr="00AD3AC2">
              <w:rPr>
                <w:b/>
                <w:bCs/>
                <w:szCs w:val="22"/>
                <w:lang w:val="en-US"/>
              </w:rPr>
              <w:t>5,502,42</w:t>
            </w:r>
            <w:r w:rsidR="00626338">
              <w:rPr>
                <w:b/>
                <w:bCs/>
                <w:szCs w:val="22"/>
                <w:lang w:val="en-US"/>
              </w:rPr>
              <w:t>2</w:t>
            </w:r>
          </w:p>
        </w:tc>
        <w:tc>
          <w:tcPr>
            <w:tcW w:w="147" w:type="pct"/>
          </w:tcPr>
          <w:p w14:paraId="2237EA07" w14:textId="77777777" w:rsidR="002F3D64" w:rsidRPr="008D15BB" w:rsidRDefault="002F3D64" w:rsidP="002F3D64">
            <w:pPr>
              <w:spacing w:line="240" w:lineRule="atLeast"/>
              <w:jc w:val="thaiDistribute"/>
              <w:rPr>
                <w:rFonts w:cs="Times New Roman"/>
                <w:b/>
                <w:bCs/>
              </w:rPr>
            </w:pPr>
          </w:p>
        </w:tc>
        <w:tc>
          <w:tcPr>
            <w:tcW w:w="637" w:type="pct"/>
            <w:tcBorders>
              <w:top w:val="single" w:sz="4" w:space="0" w:color="auto"/>
              <w:bottom w:val="double" w:sz="4" w:space="0" w:color="auto"/>
            </w:tcBorders>
          </w:tcPr>
          <w:p w14:paraId="5619D460" w14:textId="378AEA99" w:rsidR="002F3D64" w:rsidRPr="008D15BB" w:rsidRDefault="002F3D64" w:rsidP="002F3D64">
            <w:pPr>
              <w:pStyle w:val="acctfourfigures"/>
              <w:tabs>
                <w:tab w:val="clear" w:pos="765"/>
                <w:tab w:val="decimal" w:pos="950"/>
              </w:tabs>
              <w:spacing w:line="240" w:lineRule="atLeast"/>
              <w:ind w:left="-108" w:right="-108"/>
              <w:rPr>
                <w:b/>
                <w:bCs/>
                <w:szCs w:val="22"/>
                <w:lang w:val="en-US"/>
              </w:rPr>
            </w:pPr>
            <w:r w:rsidRPr="0006301E">
              <w:rPr>
                <w:b/>
                <w:bCs/>
                <w:szCs w:val="22"/>
                <w:lang w:val="en-US"/>
              </w:rPr>
              <w:t>5,489,691</w:t>
            </w:r>
          </w:p>
        </w:tc>
        <w:tc>
          <w:tcPr>
            <w:tcW w:w="147" w:type="pct"/>
          </w:tcPr>
          <w:p w14:paraId="37F54BCE" w14:textId="77777777" w:rsidR="002F3D64" w:rsidRPr="008D15BB" w:rsidRDefault="002F3D64" w:rsidP="002F3D64">
            <w:pPr>
              <w:spacing w:line="240" w:lineRule="atLeast"/>
              <w:jc w:val="thaiDistribute"/>
              <w:rPr>
                <w:rFonts w:cs="Times New Roman"/>
                <w:b/>
                <w:bCs/>
              </w:rPr>
            </w:pPr>
          </w:p>
        </w:tc>
        <w:tc>
          <w:tcPr>
            <w:tcW w:w="638" w:type="pct"/>
            <w:tcBorders>
              <w:bottom w:val="double" w:sz="4" w:space="0" w:color="auto"/>
            </w:tcBorders>
          </w:tcPr>
          <w:p w14:paraId="5869EB03" w14:textId="4D9B0D92" w:rsidR="002F3D64" w:rsidRPr="008D15BB" w:rsidRDefault="00405C4F" w:rsidP="002F3D64">
            <w:pPr>
              <w:pStyle w:val="acctfourfigures"/>
              <w:tabs>
                <w:tab w:val="clear" w:pos="765"/>
                <w:tab w:val="decimal" w:pos="950"/>
              </w:tabs>
              <w:spacing w:line="240" w:lineRule="atLeast"/>
              <w:ind w:left="-108" w:right="-108"/>
              <w:rPr>
                <w:b/>
                <w:bCs/>
                <w:szCs w:val="22"/>
                <w:lang w:val="en-US"/>
              </w:rPr>
            </w:pPr>
            <w:r>
              <w:rPr>
                <w:b/>
                <w:bCs/>
                <w:szCs w:val="22"/>
                <w:lang w:val="en-US"/>
              </w:rPr>
              <w:t>5,510,434</w:t>
            </w:r>
          </w:p>
        </w:tc>
        <w:tc>
          <w:tcPr>
            <w:tcW w:w="148" w:type="pct"/>
          </w:tcPr>
          <w:p w14:paraId="7269AF5F" w14:textId="77777777" w:rsidR="002F3D64" w:rsidRPr="008D15BB" w:rsidRDefault="002F3D64" w:rsidP="002F3D64">
            <w:pPr>
              <w:pStyle w:val="acctmergecolhdg"/>
              <w:spacing w:line="240" w:lineRule="atLeast"/>
              <w:rPr>
                <w:bCs/>
                <w:szCs w:val="22"/>
                <w:lang w:bidi="th-TH"/>
              </w:rPr>
            </w:pPr>
          </w:p>
        </w:tc>
        <w:tc>
          <w:tcPr>
            <w:tcW w:w="586" w:type="pct"/>
            <w:tcBorders>
              <w:top w:val="single" w:sz="4" w:space="0" w:color="auto"/>
              <w:bottom w:val="double" w:sz="4" w:space="0" w:color="auto"/>
            </w:tcBorders>
          </w:tcPr>
          <w:p w14:paraId="5B79D52F" w14:textId="62920A22" w:rsidR="002F3D64" w:rsidRPr="008D15BB" w:rsidRDefault="002F3D64" w:rsidP="002F3D64">
            <w:pPr>
              <w:pStyle w:val="acctfourfigures"/>
              <w:tabs>
                <w:tab w:val="clear" w:pos="765"/>
                <w:tab w:val="decimal" w:pos="851"/>
              </w:tabs>
              <w:spacing w:line="240" w:lineRule="atLeast"/>
              <w:ind w:left="-108" w:right="-108"/>
              <w:rPr>
                <w:b/>
                <w:bCs/>
                <w:szCs w:val="22"/>
                <w:lang w:val="en-US"/>
              </w:rPr>
            </w:pPr>
            <w:r>
              <w:rPr>
                <w:b/>
                <w:bCs/>
                <w:szCs w:val="22"/>
                <w:lang w:val="en-US"/>
              </w:rPr>
              <w:t>5,489,450</w:t>
            </w:r>
          </w:p>
        </w:tc>
      </w:tr>
      <w:tr w:rsidR="002F3D64" w:rsidRPr="00F11E72" w14:paraId="3A9F0741" w14:textId="77777777" w:rsidTr="002E487E">
        <w:trPr>
          <w:trHeight w:val="249"/>
        </w:trPr>
        <w:tc>
          <w:tcPr>
            <w:tcW w:w="1716" w:type="pct"/>
          </w:tcPr>
          <w:p w14:paraId="156FF094" w14:textId="77777777" w:rsidR="002F3D64" w:rsidRPr="008D15BB" w:rsidRDefault="002F3D64" w:rsidP="002F3D64">
            <w:pPr>
              <w:spacing w:line="240" w:lineRule="atLeast"/>
              <w:jc w:val="thaiDistribute"/>
              <w:rPr>
                <w:rFonts w:cs="Times New Roman"/>
              </w:rPr>
            </w:pPr>
          </w:p>
        </w:tc>
        <w:tc>
          <w:tcPr>
            <w:tcW w:w="343" w:type="pct"/>
          </w:tcPr>
          <w:p w14:paraId="55947302" w14:textId="77777777" w:rsidR="002F3D64" w:rsidRPr="008D15BB" w:rsidRDefault="002F3D64" w:rsidP="002F3D64">
            <w:pPr>
              <w:pStyle w:val="acctfourfigures"/>
              <w:tabs>
                <w:tab w:val="clear" w:pos="765"/>
                <w:tab w:val="decimal" w:pos="1058"/>
              </w:tabs>
              <w:spacing w:line="240" w:lineRule="atLeast"/>
              <w:ind w:right="-107"/>
              <w:rPr>
                <w:b/>
                <w:bCs/>
                <w:szCs w:val="22"/>
              </w:rPr>
            </w:pPr>
          </w:p>
        </w:tc>
        <w:tc>
          <w:tcPr>
            <w:tcW w:w="638" w:type="pct"/>
            <w:tcBorders>
              <w:top w:val="double" w:sz="4" w:space="0" w:color="auto"/>
            </w:tcBorders>
            <w:shd w:val="clear" w:color="auto" w:fill="auto"/>
          </w:tcPr>
          <w:p w14:paraId="026D2121" w14:textId="3BA5755E" w:rsidR="002F3D64" w:rsidRPr="008D15BB" w:rsidRDefault="002F3D64" w:rsidP="002F3D64">
            <w:pPr>
              <w:pStyle w:val="acctfourfigures"/>
              <w:tabs>
                <w:tab w:val="clear" w:pos="765"/>
                <w:tab w:val="decimal" w:pos="965"/>
              </w:tabs>
              <w:spacing w:line="240" w:lineRule="atLeast"/>
              <w:ind w:left="-108" w:right="-108"/>
              <w:rPr>
                <w:szCs w:val="22"/>
                <w:lang w:val="en-US"/>
              </w:rPr>
            </w:pPr>
          </w:p>
        </w:tc>
        <w:tc>
          <w:tcPr>
            <w:tcW w:w="147" w:type="pct"/>
          </w:tcPr>
          <w:p w14:paraId="2F9CADC8" w14:textId="77777777" w:rsidR="002F3D64" w:rsidRPr="008D15BB" w:rsidRDefault="002F3D64" w:rsidP="002F3D64">
            <w:pPr>
              <w:spacing w:line="240" w:lineRule="atLeast"/>
              <w:jc w:val="thaiDistribute"/>
              <w:rPr>
                <w:rFonts w:cs="Times New Roman"/>
                <w:b/>
                <w:bCs/>
              </w:rPr>
            </w:pPr>
          </w:p>
        </w:tc>
        <w:tc>
          <w:tcPr>
            <w:tcW w:w="637" w:type="pct"/>
            <w:tcBorders>
              <w:top w:val="double" w:sz="4" w:space="0" w:color="auto"/>
            </w:tcBorders>
          </w:tcPr>
          <w:p w14:paraId="28C38D61" w14:textId="77777777" w:rsidR="002F3D64" w:rsidRPr="008D15BB" w:rsidRDefault="002F3D64" w:rsidP="002F3D64">
            <w:pPr>
              <w:pStyle w:val="acctfourfigures"/>
              <w:tabs>
                <w:tab w:val="clear" w:pos="765"/>
                <w:tab w:val="decimal" w:pos="950"/>
              </w:tabs>
              <w:spacing w:line="240" w:lineRule="atLeast"/>
              <w:ind w:left="-108" w:right="-108"/>
              <w:rPr>
                <w:szCs w:val="22"/>
                <w:lang w:val="en-US"/>
              </w:rPr>
            </w:pPr>
          </w:p>
        </w:tc>
        <w:tc>
          <w:tcPr>
            <w:tcW w:w="147" w:type="pct"/>
          </w:tcPr>
          <w:p w14:paraId="711383CC" w14:textId="77777777" w:rsidR="002F3D64" w:rsidRPr="008D15BB" w:rsidRDefault="002F3D64" w:rsidP="002F3D64">
            <w:pPr>
              <w:spacing w:line="240" w:lineRule="atLeast"/>
              <w:jc w:val="thaiDistribute"/>
              <w:rPr>
                <w:rFonts w:cs="Times New Roman"/>
                <w:b/>
                <w:bCs/>
              </w:rPr>
            </w:pPr>
          </w:p>
        </w:tc>
        <w:tc>
          <w:tcPr>
            <w:tcW w:w="638" w:type="pct"/>
            <w:tcBorders>
              <w:top w:val="double" w:sz="4" w:space="0" w:color="auto"/>
            </w:tcBorders>
          </w:tcPr>
          <w:p w14:paraId="14B426D8" w14:textId="77777777" w:rsidR="002F3D64" w:rsidRPr="008D15BB" w:rsidRDefault="002F3D64" w:rsidP="002F3D64">
            <w:pPr>
              <w:pStyle w:val="acctfourfigures"/>
              <w:tabs>
                <w:tab w:val="clear" w:pos="765"/>
                <w:tab w:val="decimal" w:pos="950"/>
              </w:tabs>
              <w:spacing w:line="240" w:lineRule="atLeast"/>
              <w:ind w:left="-108" w:right="-108"/>
              <w:rPr>
                <w:szCs w:val="22"/>
                <w:lang w:val="en-US"/>
              </w:rPr>
            </w:pPr>
          </w:p>
        </w:tc>
        <w:tc>
          <w:tcPr>
            <w:tcW w:w="148" w:type="pct"/>
          </w:tcPr>
          <w:p w14:paraId="5E42D827" w14:textId="77777777" w:rsidR="002F3D64" w:rsidRPr="008D15BB" w:rsidRDefault="002F3D64" w:rsidP="002F3D64">
            <w:pPr>
              <w:pStyle w:val="acctmergecolhdg"/>
              <w:spacing w:line="240" w:lineRule="atLeast"/>
              <w:rPr>
                <w:b w:val="0"/>
                <w:szCs w:val="22"/>
                <w:lang w:bidi="th-TH"/>
              </w:rPr>
            </w:pPr>
          </w:p>
        </w:tc>
        <w:tc>
          <w:tcPr>
            <w:tcW w:w="586" w:type="pct"/>
            <w:tcBorders>
              <w:top w:val="double" w:sz="4" w:space="0" w:color="auto"/>
            </w:tcBorders>
            <w:vAlign w:val="bottom"/>
          </w:tcPr>
          <w:p w14:paraId="456B2609" w14:textId="77777777" w:rsidR="002F3D64" w:rsidRPr="008D15BB" w:rsidRDefault="002F3D64" w:rsidP="002F3D64">
            <w:pPr>
              <w:pStyle w:val="acctfourfigures"/>
              <w:tabs>
                <w:tab w:val="clear" w:pos="765"/>
                <w:tab w:val="decimal" w:pos="851"/>
              </w:tabs>
              <w:spacing w:line="240" w:lineRule="atLeast"/>
              <w:ind w:left="-108" w:right="-108"/>
              <w:rPr>
                <w:szCs w:val="22"/>
                <w:lang w:val="en-US"/>
              </w:rPr>
            </w:pPr>
          </w:p>
        </w:tc>
      </w:tr>
      <w:tr w:rsidR="002F3D64" w:rsidRPr="00F11E72" w14:paraId="71AF54E2" w14:textId="77777777" w:rsidTr="008D15BB">
        <w:trPr>
          <w:trHeight w:val="60"/>
        </w:trPr>
        <w:tc>
          <w:tcPr>
            <w:tcW w:w="1716" w:type="pct"/>
          </w:tcPr>
          <w:p w14:paraId="01E6163E" w14:textId="77777777" w:rsidR="002F3D64" w:rsidRPr="008D15BB" w:rsidRDefault="002F3D64" w:rsidP="002F3D64">
            <w:pPr>
              <w:spacing w:line="240" w:lineRule="atLeast"/>
              <w:jc w:val="thaiDistribute"/>
              <w:rPr>
                <w:rFonts w:cs="Times New Roman"/>
              </w:rPr>
            </w:pPr>
            <w:r w:rsidRPr="008D15BB">
              <w:rPr>
                <w:rFonts w:cs="Times New Roman"/>
              </w:rPr>
              <w:t>Current</w:t>
            </w:r>
          </w:p>
        </w:tc>
        <w:tc>
          <w:tcPr>
            <w:tcW w:w="343" w:type="pct"/>
          </w:tcPr>
          <w:p w14:paraId="7DFC3790" w14:textId="77777777" w:rsidR="002F3D64" w:rsidRPr="008D15BB" w:rsidRDefault="002F3D64" w:rsidP="002F3D64">
            <w:pPr>
              <w:pStyle w:val="acctfourfigures"/>
              <w:tabs>
                <w:tab w:val="clear" w:pos="765"/>
                <w:tab w:val="decimal" w:pos="1058"/>
              </w:tabs>
              <w:spacing w:line="240" w:lineRule="atLeast"/>
              <w:ind w:right="-107"/>
              <w:rPr>
                <w:szCs w:val="22"/>
              </w:rPr>
            </w:pPr>
          </w:p>
        </w:tc>
        <w:tc>
          <w:tcPr>
            <w:tcW w:w="638" w:type="pct"/>
            <w:shd w:val="clear" w:color="auto" w:fill="auto"/>
          </w:tcPr>
          <w:p w14:paraId="72F002E4" w14:textId="2D0B4EDA" w:rsidR="002F3D64" w:rsidRPr="006908FF" w:rsidRDefault="00AD3AC2" w:rsidP="002F3D64">
            <w:pPr>
              <w:pStyle w:val="acctfourfigures"/>
              <w:tabs>
                <w:tab w:val="clear" w:pos="765"/>
                <w:tab w:val="decimal" w:pos="965"/>
              </w:tabs>
              <w:spacing w:line="240" w:lineRule="atLeast"/>
              <w:ind w:left="-108" w:right="-108"/>
              <w:rPr>
                <w:szCs w:val="22"/>
                <w:lang w:val="en-US"/>
              </w:rPr>
            </w:pPr>
            <w:r w:rsidRPr="00AD3AC2">
              <w:rPr>
                <w:szCs w:val="22"/>
                <w:lang w:val="en-US"/>
              </w:rPr>
              <w:t>5,398,96</w:t>
            </w:r>
            <w:r w:rsidR="00E73B3D">
              <w:rPr>
                <w:szCs w:val="22"/>
                <w:lang w:val="en-US"/>
              </w:rPr>
              <w:t>7</w:t>
            </w:r>
          </w:p>
        </w:tc>
        <w:tc>
          <w:tcPr>
            <w:tcW w:w="147" w:type="pct"/>
          </w:tcPr>
          <w:p w14:paraId="7CABD1C6" w14:textId="77777777" w:rsidR="002F3D64" w:rsidRPr="008D15BB" w:rsidRDefault="002F3D64" w:rsidP="002F3D64">
            <w:pPr>
              <w:spacing w:line="240" w:lineRule="atLeast"/>
              <w:jc w:val="thaiDistribute"/>
              <w:rPr>
                <w:rFonts w:cs="Times New Roman"/>
                <w:b/>
                <w:bCs/>
              </w:rPr>
            </w:pPr>
          </w:p>
        </w:tc>
        <w:tc>
          <w:tcPr>
            <w:tcW w:w="637" w:type="pct"/>
          </w:tcPr>
          <w:p w14:paraId="669B8DE4" w14:textId="15E48ABA" w:rsidR="002F3D64" w:rsidRPr="008D15BB" w:rsidRDefault="002F3D64" w:rsidP="002F3D64">
            <w:pPr>
              <w:pStyle w:val="acctfourfigures"/>
              <w:tabs>
                <w:tab w:val="clear" w:pos="765"/>
                <w:tab w:val="decimal" w:pos="950"/>
              </w:tabs>
              <w:spacing w:line="240" w:lineRule="atLeast"/>
              <w:ind w:left="-108" w:right="-108"/>
              <w:rPr>
                <w:szCs w:val="22"/>
                <w:lang w:val="en-US"/>
              </w:rPr>
            </w:pPr>
            <w:r w:rsidRPr="001F66AF">
              <w:t>5,390,673</w:t>
            </w:r>
          </w:p>
        </w:tc>
        <w:tc>
          <w:tcPr>
            <w:tcW w:w="147" w:type="pct"/>
          </w:tcPr>
          <w:p w14:paraId="789F527E" w14:textId="77777777" w:rsidR="002F3D64" w:rsidRPr="008D15BB" w:rsidRDefault="002F3D64" w:rsidP="002F3D64">
            <w:pPr>
              <w:spacing w:line="240" w:lineRule="atLeast"/>
              <w:jc w:val="thaiDistribute"/>
              <w:rPr>
                <w:rFonts w:cs="Times New Roman"/>
                <w:b/>
                <w:bCs/>
              </w:rPr>
            </w:pPr>
          </w:p>
        </w:tc>
        <w:tc>
          <w:tcPr>
            <w:tcW w:w="638" w:type="pct"/>
          </w:tcPr>
          <w:p w14:paraId="132CB6D8" w14:textId="4EE41541" w:rsidR="002F3D64" w:rsidRPr="008D15BB" w:rsidRDefault="006908FF" w:rsidP="002F3D64">
            <w:pPr>
              <w:pStyle w:val="acctfourfigures"/>
              <w:tabs>
                <w:tab w:val="clear" w:pos="765"/>
                <w:tab w:val="decimal" w:pos="950"/>
              </w:tabs>
              <w:spacing w:line="240" w:lineRule="atLeast"/>
              <w:ind w:left="-108" w:right="-108"/>
              <w:rPr>
                <w:szCs w:val="22"/>
                <w:lang w:val="en-US"/>
              </w:rPr>
            </w:pPr>
            <w:r>
              <w:rPr>
                <w:szCs w:val="22"/>
                <w:lang w:val="en-US"/>
              </w:rPr>
              <w:t>5,408,257</w:t>
            </w:r>
          </w:p>
        </w:tc>
        <w:tc>
          <w:tcPr>
            <w:tcW w:w="148" w:type="pct"/>
          </w:tcPr>
          <w:p w14:paraId="356F34BE" w14:textId="77777777" w:rsidR="002F3D64" w:rsidRPr="008D15BB" w:rsidRDefault="002F3D64" w:rsidP="002F3D64">
            <w:pPr>
              <w:pStyle w:val="acctmergecolhdg"/>
              <w:spacing w:line="240" w:lineRule="atLeast"/>
              <w:rPr>
                <w:b w:val="0"/>
                <w:szCs w:val="22"/>
                <w:lang w:bidi="th-TH"/>
              </w:rPr>
            </w:pPr>
          </w:p>
        </w:tc>
        <w:tc>
          <w:tcPr>
            <w:tcW w:w="586" w:type="pct"/>
          </w:tcPr>
          <w:p w14:paraId="06472050" w14:textId="179BA9B3" w:rsidR="002F3D64" w:rsidRPr="008D15BB" w:rsidRDefault="002F3D64" w:rsidP="002F3D64">
            <w:pPr>
              <w:pStyle w:val="acctfourfigures"/>
              <w:tabs>
                <w:tab w:val="clear" w:pos="765"/>
                <w:tab w:val="decimal" w:pos="851"/>
              </w:tabs>
              <w:spacing w:line="240" w:lineRule="atLeast"/>
              <w:ind w:left="-108" w:right="-108"/>
              <w:rPr>
                <w:szCs w:val="22"/>
                <w:lang w:val="en-US"/>
              </w:rPr>
            </w:pPr>
            <w:r>
              <w:rPr>
                <w:szCs w:val="22"/>
                <w:lang w:val="en-US"/>
              </w:rPr>
              <w:t>5,391,519</w:t>
            </w:r>
          </w:p>
        </w:tc>
      </w:tr>
      <w:tr w:rsidR="002F3D64" w:rsidRPr="00F11E72" w14:paraId="7ADC8BA7" w14:textId="77777777" w:rsidTr="008D15BB">
        <w:trPr>
          <w:trHeight w:val="60"/>
        </w:trPr>
        <w:tc>
          <w:tcPr>
            <w:tcW w:w="1716" w:type="pct"/>
          </w:tcPr>
          <w:p w14:paraId="6E58484D" w14:textId="77777777" w:rsidR="002F3D64" w:rsidRPr="008D15BB" w:rsidRDefault="002F3D64" w:rsidP="002F3D64">
            <w:pPr>
              <w:spacing w:line="240" w:lineRule="atLeast"/>
              <w:jc w:val="thaiDistribute"/>
              <w:rPr>
                <w:rFonts w:cs="Times New Roman"/>
              </w:rPr>
            </w:pPr>
            <w:r w:rsidRPr="008D15BB">
              <w:rPr>
                <w:rFonts w:cs="Times New Roman"/>
              </w:rPr>
              <w:t>Non-current</w:t>
            </w:r>
          </w:p>
        </w:tc>
        <w:tc>
          <w:tcPr>
            <w:tcW w:w="343" w:type="pct"/>
          </w:tcPr>
          <w:p w14:paraId="41110F49" w14:textId="77777777" w:rsidR="002F3D64" w:rsidRPr="008D15BB" w:rsidRDefault="002F3D64" w:rsidP="002F3D64">
            <w:pPr>
              <w:pStyle w:val="acctfourfigures"/>
              <w:tabs>
                <w:tab w:val="clear" w:pos="765"/>
                <w:tab w:val="decimal" w:pos="1058"/>
              </w:tabs>
              <w:spacing w:line="240" w:lineRule="atLeast"/>
              <w:ind w:right="-107"/>
              <w:rPr>
                <w:szCs w:val="22"/>
              </w:rPr>
            </w:pPr>
          </w:p>
        </w:tc>
        <w:tc>
          <w:tcPr>
            <w:tcW w:w="638" w:type="pct"/>
            <w:tcBorders>
              <w:bottom w:val="single" w:sz="4" w:space="0" w:color="auto"/>
            </w:tcBorders>
            <w:shd w:val="clear" w:color="auto" w:fill="auto"/>
          </w:tcPr>
          <w:p w14:paraId="4BDAA8E2" w14:textId="312674E4" w:rsidR="002F3D64" w:rsidRPr="006908FF" w:rsidRDefault="00AD3AC2" w:rsidP="002F3D64">
            <w:pPr>
              <w:pStyle w:val="acctfourfigures"/>
              <w:tabs>
                <w:tab w:val="clear" w:pos="765"/>
                <w:tab w:val="decimal" w:pos="965"/>
              </w:tabs>
              <w:spacing w:line="240" w:lineRule="atLeast"/>
              <w:ind w:left="-108" w:right="-108"/>
              <w:rPr>
                <w:szCs w:val="22"/>
                <w:lang w:val="en-US"/>
              </w:rPr>
            </w:pPr>
            <w:r w:rsidRPr="00AD3AC2">
              <w:rPr>
                <w:szCs w:val="22"/>
                <w:lang w:val="en-US"/>
              </w:rPr>
              <w:t>103,455</w:t>
            </w:r>
          </w:p>
        </w:tc>
        <w:tc>
          <w:tcPr>
            <w:tcW w:w="147" w:type="pct"/>
          </w:tcPr>
          <w:p w14:paraId="1E8DCA22" w14:textId="77777777" w:rsidR="002F3D64" w:rsidRPr="008D15BB" w:rsidRDefault="002F3D64" w:rsidP="002F3D64">
            <w:pPr>
              <w:spacing w:line="240" w:lineRule="atLeast"/>
              <w:jc w:val="thaiDistribute"/>
              <w:rPr>
                <w:rFonts w:cs="Times New Roman"/>
                <w:b/>
                <w:bCs/>
              </w:rPr>
            </w:pPr>
          </w:p>
        </w:tc>
        <w:tc>
          <w:tcPr>
            <w:tcW w:w="637" w:type="pct"/>
            <w:tcBorders>
              <w:bottom w:val="single" w:sz="4" w:space="0" w:color="auto"/>
            </w:tcBorders>
          </w:tcPr>
          <w:p w14:paraId="409040A2" w14:textId="7BAACA66" w:rsidR="002F3D64" w:rsidRPr="008D15BB" w:rsidRDefault="002F3D64" w:rsidP="002F3D64">
            <w:pPr>
              <w:pStyle w:val="acctfourfigures"/>
              <w:tabs>
                <w:tab w:val="clear" w:pos="765"/>
                <w:tab w:val="decimal" w:pos="950"/>
              </w:tabs>
              <w:spacing w:line="240" w:lineRule="atLeast"/>
              <w:ind w:left="-108" w:right="-108"/>
              <w:rPr>
                <w:szCs w:val="22"/>
                <w:lang w:val="en-US"/>
              </w:rPr>
            </w:pPr>
            <w:r w:rsidRPr="001F66AF">
              <w:t>99,018</w:t>
            </w:r>
          </w:p>
        </w:tc>
        <w:tc>
          <w:tcPr>
            <w:tcW w:w="147" w:type="pct"/>
          </w:tcPr>
          <w:p w14:paraId="790C6F39" w14:textId="77777777" w:rsidR="002F3D64" w:rsidRPr="008D15BB" w:rsidRDefault="002F3D64" w:rsidP="002F3D64">
            <w:pPr>
              <w:spacing w:line="240" w:lineRule="atLeast"/>
              <w:jc w:val="thaiDistribute"/>
              <w:rPr>
                <w:rFonts w:cs="Times New Roman"/>
                <w:b/>
                <w:bCs/>
              </w:rPr>
            </w:pPr>
          </w:p>
        </w:tc>
        <w:tc>
          <w:tcPr>
            <w:tcW w:w="638" w:type="pct"/>
            <w:tcBorders>
              <w:bottom w:val="single" w:sz="4" w:space="0" w:color="auto"/>
            </w:tcBorders>
          </w:tcPr>
          <w:p w14:paraId="6D13DEE2" w14:textId="58CE7230" w:rsidR="002F3D64" w:rsidRPr="008D15BB" w:rsidRDefault="006908FF" w:rsidP="002F3D64">
            <w:pPr>
              <w:pStyle w:val="acctfourfigures"/>
              <w:tabs>
                <w:tab w:val="clear" w:pos="765"/>
                <w:tab w:val="decimal" w:pos="950"/>
              </w:tabs>
              <w:spacing w:line="240" w:lineRule="atLeast"/>
              <w:ind w:left="-108" w:right="-108"/>
              <w:rPr>
                <w:szCs w:val="22"/>
                <w:lang w:val="en-US"/>
              </w:rPr>
            </w:pPr>
            <w:r>
              <w:rPr>
                <w:szCs w:val="22"/>
                <w:lang w:val="en-US"/>
              </w:rPr>
              <w:t>102,177</w:t>
            </w:r>
          </w:p>
        </w:tc>
        <w:tc>
          <w:tcPr>
            <w:tcW w:w="148" w:type="pct"/>
          </w:tcPr>
          <w:p w14:paraId="2E5A63A3" w14:textId="77777777" w:rsidR="002F3D64" w:rsidRPr="008D15BB" w:rsidRDefault="002F3D64" w:rsidP="002F3D64">
            <w:pPr>
              <w:pStyle w:val="acctmergecolhdg"/>
              <w:spacing w:line="240" w:lineRule="atLeast"/>
              <w:rPr>
                <w:b w:val="0"/>
                <w:szCs w:val="22"/>
                <w:lang w:bidi="th-TH"/>
              </w:rPr>
            </w:pPr>
          </w:p>
        </w:tc>
        <w:tc>
          <w:tcPr>
            <w:tcW w:w="586" w:type="pct"/>
            <w:tcBorders>
              <w:bottom w:val="single" w:sz="4" w:space="0" w:color="auto"/>
            </w:tcBorders>
          </w:tcPr>
          <w:p w14:paraId="5CAD2E78" w14:textId="49C9E85B" w:rsidR="002F3D64" w:rsidRPr="008D15BB" w:rsidRDefault="002F3D64" w:rsidP="002F3D64">
            <w:pPr>
              <w:pStyle w:val="acctfourfigures"/>
              <w:tabs>
                <w:tab w:val="clear" w:pos="765"/>
                <w:tab w:val="decimal" w:pos="851"/>
              </w:tabs>
              <w:spacing w:line="240" w:lineRule="atLeast"/>
              <w:ind w:left="-108" w:right="-108"/>
              <w:rPr>
                <w:szCs w:val="22"/>
                <w:lang w:val="en-US"/>
              </w:rPr>
            </w:pPr>
            <w:r>
              <w:rPr>
                <w:szCs w:val="22"/>
                <w:lang w:val="en-US"/>
              </w:rPr>
              <w:t>97,931</w:t>
            </w:r>
          </w:p>
        </w:tc>
      </w:tr>
      <w:tr w:rsidR="002F3D64" w:rsidRPr="00F11E72" w14:paraId="18552462" w14:textId="77777777" w:rsidTr="00863BE0">
        <w:trPr>
          <w:trHeight w:val="228"/>
        </w:trPr>
        <w:tc>
          <w:tcPr>
            <w:tcW w:w="1716" w:type="pct"/>
          </w:tcPr>
          <w:p w14:paraId="79E6929B" w14:textId="77777777" w:rsidR="002F3D64" w:rsidRPr="008D15BB" w:rsidRDefault="002F3D64" w:rsidP="002F3D64">
            <w:pPr>
              <w:spacing w:line="240" w:lineRule="atLeast"/>
              <w:jc w:val="thaiDistribute"/>
              <w:rPr>
                <w:rFonts w:cs="Times New Roman"/>
                <w:b/>
                <w:bCs/>
              </w:rPr>
            </w:pPr>
            <w:r w:rsidRPr="008D15BB">
              <w:rPr>
                <w:rFonts w:cs="Times New Roman"/>
                <w:b/>
                <w:bCs/>
              </w:rPr>
              <w:t>Total</w:t>
            </w:r>
          </w:p>
        </w:tc>
        <w:tc>
          <w:tcPr>
            <w:tcW w:w="343" w:type="pct"/>
          </w:tcPr>
          <w:p w14:paraId="5C074F03" w14:textId="77777777" w:rsidR="002F3D64" w:rsidRPr="008D15BB" w:rsidRDefault="002F3D64" w:rsidP="002F3D64">
            <w:pPr>
              <w:pStyle w:val="acctfourfigures"/>
              <w:tabs>
                <w:tab w:val="clear" w:pos="765"/>
                <w:tab w:val="decimal" w:pos="1058"/>
              </w:tabs>
              <w:spacing w:line="240" w:lineRule="atLeast"/>
              <w:ind w:right="-107"/>
              <w:rPr>
                <w:b/>
                <w:bCs/>
                <w:szCs w:val="22"/>
              </w:rPr>
            </w:pPr>
          </w:p>
        </w:tc>
        <w:tc>
          <w:tcPr>
            <w:tcW w:w="638" w:type="pct"/>
            <w:tcBorders>
              <w:top w:val="single" w:sz="4" w:space="0" w:color="auto"/>
              <w:bottom w:val="double" w:sz="4" w:space="0" w:color="auto"/>
            </w:tcBorders>
            <w:shd w:val="clear" w:color="auto" w:fill="auto"/>
          </w:tcPr>
          <w:p w14:paraId="1D9337C7" w14:textId="5B162F8F" w:rsidR="002F3D64" w:rsidRPr="00626338" w:rsidRDefault="00AD3AC2" w:rsidP="002F3D64">
            <w:pPr>
              <w:pStyle w:val="acctfourfigures"/>
              <w:tabs>
                <w:tab w:val="clear" w:pos="765"/>
                <w:tab w:val="decimal" w:pos="965"/>
              </w:tabs>
              <w:spacing w:line="240" w:lineRule="atLeast"/>
              <w:ind w:left="-108" w:right="-108"/>
              <w:rPr>
                <w:rFonts w:cstheme="minorBidi"/>
                <w:b/>
                <w:bCs/>
                <w:szCs w:val="22"/>
                <w:cs/>
                <w:lang w:val="en-US" w:bidi="th-TH"/>
              </w:rPr>
            </w:pPr>
            <w:r w:rsidRPr="00AD3AC2">
              <w:rPr>
                <w:b/>
                <w:bCs/>
                <w:szCs w:val="22"/>
                <w:lang w:val="en-US" w:bidi="th-TH"/>
              </w:rPr>
              <w:t>5,502,42</w:t>
            </w:r>
            <w:r w:rsidR="00626338">
              <w:rPr>
                <w:b/>
                <w:bCs/>
                <w:szCs w:val="22"/>
                <w:lang w:val="en-US" w:bidi="th-TH"/>
              </w:rPr>
              <w:t>2</w:t>
            </w:r>
          </w:p>
        </w:tc>
        <w:tc>
          <w:tcPr>
            <w:tcW w:w="147" w:type="pct"/>
          </w:tcPr>
          <w:p w14:paraId="33CF7D53" w14:textId="77777777" w:rsidR="002F3D64" w:rsidRPr="008D15BB" w:rsidRDefault="002F3D64" w:rsidP="002F3D64">
            <w:pPr>
              <w:spacing w:line="240" w:lineRule="atLeast"/>
              <w:jc w:val="thaiDistribute"/>
              <w:rPr>
                <w:rFonts w:cs="Times New Roman"/>
                <w:b/>
                <w:bCs/>
              </w:rPr>
            </w:pPr>
          </w:p>
        </w:tc>
        <w:tc>
          <w:tcPr>
            <w:tcW w:w="637" w:type="pct"/>
            <w:tcBorders>
              <w:top w:val="single" w:sz="4" w:space="0" w:color="auto"/>
              <w:bottom w:val="double" w:sz="4" w:space="0" w:color="auto"/>
            </w:tcBorders>
          </w:tcPr>
          <w:p w14:paraId="3A079D30" w14:textId="62239A2C" w:rsidR="002F3D64" w:rsidRPr="008D15BB" w:rsidRDefault="002F3D64" w:rsidP="002F3D64">
            <w:pPr>
              <w:pStyle w:val="acctfourfigures"/>
              <w:tabs>
                <w:tab w:val="clear" w:pos="765"/>
                <w:tab w:val="decimal" w:pos="950"/>
              </w:tabs>
              <w:spacing w:line="240" w:lineRule="atLeast"/>
              <w:ind w:left="-108" w:right="-108"/>
              <w:rPr>
                <w:b/>
                <w:bCs/>
                <w:szCs w:val="22"/>
                <w:lang w:val="en-US"/>
              </w:rPr>
            </w:pPr>
            <w:r w:rsidRPr="0006301E">
              <w:rPr>
                <w:b/>
                <w:bCs/>
              </w:rPr>
              <w:t>5,489,691</w:t>
            </w:r>
          </w:p>
        </w:tc>
        <w:tc>
          <w:tcPr>
            <w:tcW w:w="147" w:type="pct"/>
          </w:tcPr>
          <w:p w14:paraId="51261194" w14:textId="77777777" w:rsidR="002F3D64" w:rsidRPr="008D15BB" w:rsidRDefault="002F3D64" w:rsidP="002F3D64">
            <w:pPr>
              <w:spacing w:line="240" w:lineRule="atLeast"/>
              <w:jc w:val="thaiDistribute"/>
              <w:rPr>
                <w:rFonts w:cs="Times New Roman"/>
                <w:b/>
                <w:bCs/>
              </w:rPr>
            </w:pPr>
          </w:p>
        </w:tc>
        <w:tc>
          <w:tcPr>
            <w:tcW w:w="638" w:type="pct"/>
            <w:tcBorders>
              <w:top w:val="single" w:sz="4" w:space="0" w:color="auto"/>
              <w:bottom w:val="double" w:sz="4" w:space="0" w:color="auto"/>
            </w:tcBorders>
          </w:tcPr>
          <w:p w14:paraId="3C7D3E1F" w14:textId="2A61A06D" w:rsidR="002F3D64" w:rsidRPr="008D15BB" w:rsidRDefault="006908FF" w:rsidP="002F3D64">
            <w:pPr>
              <w:pStyle w:val="acctfourfigures"/>
              <w:tabs>
                <w:tab w:val="clear" w:pos="765"/>
                <w:tab w:val="decimal" w:pos="950"/>
              </w:tabs>
              <w:spacing w:line="240" w:lineRule="atLeast"/>
              <w:ind w:left="-108" w:right="-108"/>
              <w:rPr>
                <w:b/>
                <w:bCs/>
                <w:szCs w:val="22"/>
                <w:lang w:val="en-US"/>
              </w:rPr>
            </w:pPr>
            <w:r>
              <w:rPr>
                <w:b/>
                <w:bCs/>
                <w:szCs w:val="22"/>
                <w:lang w:val="en-US"/>
              </w:rPr>
              <w:t>5,510,434</w:t>
            </w:r>
          </w:p>
        </w:tc>
        <w:tc>
          <w:tcPr>
            <w:tcW w:w="148" w:type="pct"/>
          </w:tcPr>
          <w:p w14:paraId="2BC4FF8F" w14:textId="77777777" w:rsidR="002F3D64" w:rsidRPr="008D15BB" w:rsidRDefault="002F3D64" w:rsidP="002F3D64">
            <w:pPr>
              <w:pStyle w:val="acctmergecolhdg"/>
              <w:spacing w:line="240" w:lineRule="atLeast"/>
              <w:rPr>
                <w:bCs/>
                <w:szCs w:val="22"/>
                <w:lang w:bidi="th-TH"/>
              </w:rPr>
            </w:pPr>
          </w:p>
        </w:tc>
        <w:tc>
          <w:tcPr>
            <w:tcW w:w="586" w:type="pct"/>
            <w:tcBorders>
              <w:top w:val="single" w:sz="4" w:space="0" w:color="auto"/>
              <w:bottom w:val="double" w:sz="4" w:space="0" w:color="auto"/>
            </w:tcBorders>
          </w:tcPr>
          <w:p w14:paraId="3F8CD1B0" w14:textId="61E3CAF7" w:rsidR="002F3D64" w:rsidRPr="008D15BB" w:rsidRDefault="002F3D64" w:rsidP="002F3D64">
            <w:pPr>
              <w:pStyle w:val="acctfourfigures"/>
              <w:tabs>
                <w:tab w:val="clear" w:pos="765"/>
                <w:tab w:val="decimal" w:pos="851"/>
              </w:tabs>
              <w:spacing w:line="240" w:lineRule="atLeast"/>
              <w:ind w:left="-108" w:right="-108"/>
              <w:rPr>
                <w:b/>
                <w:bCs/>
                <w:szCs w:val="22"/>
                <w:lang w:val="en-US"/>
              </w:rPr>
            </w:pPr>
            <w:r>
              <w:rPr>
                <w:b/>
                <w:bCs/>
                <w:szCs w:val="22"/>
                <w:lang w:val="en-US"/>
              </w:rPr>
              <w:t>5,489,450</w:t>
            </w:r>
          </w:p>
        </w:tc>
      </w:tr>
    </w:tbl>
    <w:p w14:paraId="6D340010" w14:textId="77777777" w:rsidR="00F631AC" w:rsidRPr="00052581" w:rsidRDefault="00F631AC" w:rsidP="00F10057">
      <w:pPr>
        <w:tabs>
          <w:tab w:val="left" w:pos="540"/>
        </w:tabs>
        <w:spacing w:line="240" w:lineRule="atLeast"/>
        <w:ind w:right="-43"/>
        <w:jc w:val="both"/>
        <w:rPr>
          <w:rFonts w:cs="Times New Roman"/>
          <w:b/>
          <w:bCs/>
          <w:sz w:val="18"/>
          <w:szCs w:val="18"/>
        </w:rPr>
      </w:pPr>
    </w:p>
    <w:tbl>
      <w:tblPr>
        <w:tblW w:w="9179" w:type="dxa"/>
        <w:tblInd w:w="451" w:type="dxa"/>
        <w:tblLayout w:type="fixed"/>
        <w:tblCellMar>
          <w:left w:w="79" w:type="dxa"/>
          <w:right w:w="79" w:type="dxa"/>
        </w:tblCellMar>
        <w:tblLook w:val="0000" w:firstRow="0" w:lastRow="0" w:firstColumn="0" w:lastColumn="0" w:noHBand="0" w:noVBand="0"/>
      </w:tblPr>
      <w:tblGrid>
        <w:gridCol w:w="3779"/>
        <w:gridCol w:w="1170"/>
        <w:gridCol w:w="270"/>
        <w:gridCol w:w="1170"/>
        <w:gridCol w:w="270"/>
        <w:gridCol w:w="1170"/>
        <w:gridCol w:w="270"/>
        <w:gridCol w:w="1080"/>
      </w:tblGrid>
      <w:tr w:rsidR="00863BE0" w:rsidRPr="00F11E72" w14:paraId="318A02FB" w14:textId="77777777" w:rsidTr="00863BE0">
        <w:trPr>
          <w:cantSplit/>
          <w:tblHeader/>
        </w:trPr>
        <w:tc>
          <w:tcPr>
            <w:tcW w:w="3779" w:type="dxa"/>
            <w:shd w:val="clear" w:color="auto" w:fill="auto"/>
            <w:vAlign w:val="bottom"/>
          </w:tcPr>
          <w:p w14:paraId="2A57698C" w14:textId="77777777" w:rsidR="00863BE0" w:rsidRPr="00F11E72" w:rsidRDefault="00863BE0" w:rsidP="00927DBE">
            <w:pPr>
              <w:pStyle w:val="acctfourfigures"/>
              <w:shd w:val="clear" w:color="auto" w:fill="FFFFFF"/>
              <w:tabs>
                <w:tab w:val="clear" w:pos="765"/>
              </w:tabs>
              <w:spacing w:line="240" w:lineRule="auto"/>
              <w:rPr>
                <w:b/>
                <w:bCs/>
                <w:i/>
                <w:iCs/>
                <w:szCs w:val="22"/>
                <w:cs/>
                <w:lang w:bidi="th-TH"/>
              </w:rPr>
            </w:pPr>
            <w:r w:rsidRPr="00F11E72">
              <w:rPr>
                <w:b/>
                <w:bCs/>
                <w:i/>
                <w:iCs/>
                <w:szCs w:val="22"/>
                <w:lang w:bidi="th-TH"/>
              </w:rPr>
              <w:t>Expected credit loss</w:t>
            </w:r>
          </w:p>
        </w:tc>
        <w:tc>
          <w:tcPr>
            <w:tcW w:w="2610" w:type="dxa"/>
            <w:gridSpan w:val="3"/>
            <w:vMerge w:val="restart"/>
            <w:vAlign w:val="bottom"/>
          </w:tcPr>
          <w:p w14:paraId="7678E577" w14:textId="77777777" w:rsidR="00863BE0" w:rsidRPr="00F11E72" w:rsidRDefault="00863BE0" w:rsidP="00927DBE">
            <w:pPr>
              <w:pStyle w:val="acctmergecolhdg"/>
              <w:spacing w:line="240" w:lineRule="auto"/>
              <w:ind w:left="-83" w:firstLine="4"/>
              <w:rPr>
                <w:bCs/>
                <w:szCs w:val="22"/>
                <w:lang w:val="en-US"/>
              </w:rPr>
            </w:pPr>
            <w:r w:rsidRPr="00F11E72">
              <w:rPr>
                <w:bCs/>
                <w:szCs w:val="22"/>
                <w:lang w:val="en-US"/>
              </w:rPr>
              <w:t xml:space="preserve">Consolidated </w:t>
            </w:r>
          </w:p>
          <w:p w14:paraId="1707FC9F" w14:textId="77777777" w:rsidR="00863BE0" w:rsidRPr="00F11E72" w:rsidRDefault="00863BE0" w:rsidP="00927DBE">
            <w:pPr>
              <w:pStyle w:val="acctmergecolhdg"/>
              <w:spacing w:line="240" w:lineRule="auto"/>
              <w:ind w:left="-83" w:firstLine="4"/>
              <w:rPr>
                <w:bCs/>
                <w:szCs w:val="22"/>
                <w:lang w:val="en-US"/>
              </w:rPr>
            </w:pPr>
            <w:r w:rsidRPr="00F11E72">
              <w:rPr>
                <w:bCs/>
                <w:szCs w:val="22"/>
                <w:lang w:val="en-US"/>
              </w:rPr>
              <w:t xml:space="preserve">financial statements </w:t>
            </w:r>
          </w:p>
        </w:tc>
        <w:tc>
          <w:tcPr>
            <w:tcW w:w="270" w:type="dxa"/>
          </w:tcPr>
          <w:p w14:paraId="287312F1" w14:textId="77777777" w:rsidR="00863BE0" w:rsidRPr="00F11E72" w:rsidRDefault="00863BE0" w:rsidP="00927DBE">
            <w:pPr>
              <w:pStyle w:val="acctmergecolhdg"/>
              <w:spacing w:line="240" w:lineRule="auto"/>
              <w:ind w:left="-83" w:right="-79" w:firstLine="4"/>
              <w:rPr>
                <w:bCs/>
                <w:szCs w:val="22"/>
                <w:lang w:val="en-US"/>
              </w:rPr>
            </w:pPr>
          </w:p>
        </w:tc>
        <w:tc>
          <w:tcPr>
            <w:tcW w:w="2520" w:type="dxa"/>
            <w:gridSpan w:val="3"/>
            <w:vMerge w:val="restart"/>
            <w:vAlign w:val="bottom"/>
          </w:tcPr>
          <w:p w14:paraId="61AA5D59" w14:textId="77777777" w:rsidR="00863BE0" w:rsidRPr="00F11E72" w:rsidRDefault="00863BE0" w:rsidP="00927DBE">
            <w:pPr>
              <w:pStyle w:val="acctmergecolhdg"/>
              <w:spacing w:line="240" w:lineRule="auto"/>
              <w:ind w:left="-83" w:right="-79" w:firstLine="4"/>
              <w:rPr>
                <w:bCs/>
                <w:szCs w:val="22"/>
                <w:lang w:val="en-US"/>
              </w:rPr>
            </w:pPr>
            <w:r w:rsidRPr="00F11E72">
              <w:rPr>
                <w:bCs/>
                <w:szCs w:val="22"/>
                <w:lang w:val="en-US"/>
              </w:rPr>
              <w:t xml:space="preserve">Separate </w:t>
            </w:r>
          </w:p>
          <w:p w14:paraId="5FCC0934" w14:textId="77777777" w:rsidR="00863BE0" w:rsidRPr="00F11E72" w:rsidRDefault="00863BE0" w:rsidP="00927DBE">
            <w:pPr>
              <w:pStyle w:val="acctmergecolhdg"/>
              <w:spacing w:line="240" w:lineRule="auto"/>
              <w:ind w:left="-83" w:right="-79" w:firstLine="4"/>
              <w:rPr>
                <w:bCs/>
                <w:szCs w:val="22"/>
                <w:lang w:val="en-US"/>
              </w:rPr>
            </w:pPr>
            <w:r w:rsidRPr="00F11E72">
              <w:rPr>
                <w:bCs/>
                <w:szCs w:val="22"/>
                <w:lang w:val="en-US"/>
              </w:rPr>
              <w:t xml:space="preserve">financial statements </w:t>
            </w:r>
          </w:p>
        </w:tc>
      </w:tr>
      <w:tr w:rsidR="0073793E" w:rsidRPr="00F11E72" w14:paraId="628718DD" w14:textId="77777777" w:rsidTr="00863BE0">
        <w:trPr>
          <w:cantSplit/>
          <w:tblHeader/>
        </w:trPr>
        <w:tc>
          <w:tcPr>
            <w:tcW w:w="3779" w:type="dxa"/>
            <w:shd w:val="clear" w:color="auto" w:fill="auto"/>
            <w:vAlign w:val="bottom"/>
          </w:tcPr>
          <w:p w14:paraId="35B6BBDB" w14:textId="36AC064B" w:rsidR="0073793E" w:rsidRPr="00F11E72" w:rsidRDefault="0073793E" w:rsidP="0073793E">
            <w:pPr>
              <w:pStyle w:val="acctfourfigures"/>
              <w:shd w:val="clear" w:color="auto" w:fill="FFFFFF"/>
              <w:tabs>
                <w:tab w:val="clear" w:pos="765"/>
              </w:tabs>
              <w:spacing w:line="240" w:lineRule="auto"/>
              <w:rPr>
                <w:b/>
                <w:bCs/>
                <w:i/>
                <w:iCs/>
                <w:szCs w:val="22"/>
                <w:lang w:bidi="th-TH"/>
              </w:rPr>
            </w:pPr>
            <w:r w:rsidRPr="008833A0">
              <w:rPr>
                <w:b/>
                <w:bCs/>
                <w:i/>
                <w:iCs/>
              </w:rPr>
              <w:t xml:space="preserve">For the </w:t>
            </w:r>
            <w:r w:rsidR="008D15BB">
              <w:rPr>
                <w:b/>
                <w:bCs/>
                <w:i/>
                <w:iCs/>
              </w:rPr>
              <w:t>three</w:t>
            </w:r>
            <w:r w:rsidRPr="008833A0">
              <w:rPr>
                <w:b/>
                <w:bCs/>
                <w:i/>
                <w:iCs/>
              </w:rPr>
              <w:t xml:space="preserve">-month period ended </w:t>
            </w:r>
          </w:p>
        </w:tc>
        <w:tc>
          <w:tcPr>
            <w:tcW w:w="2610" w:type="dxa"/>
            <w:gridSpan w:val="3"/>
            <w:vMerge/>
            <w:vAlign w:val="bottom"/>
          </w:tcPr>
          <w:p w14:paraId="3E518C16" w14:textId="77777777" w:rsidR="0073793E" w:rsidRPr="00F11E72" w:rsidRDefault="0073793E" w:rsidP="0073793E">
            <w:pPr>
              <w:pStyle w:val="acctmergecolhdg"/>
              <w:spacing w:line="240" w:lineRule="auto"/>
              <w:ind w:left="-83" w:firstLine="4"/>
              <w:rPr>
                <w:bCs/>
                <w:szCs w:val="22"/>
                <w:lang w:val="en-US"/>
              </w:rPr>
            </w:pPr>
          </w:p>
        </w:tc>
        <w:tc>
          <w:tcPr>
            <w:tcW w:w="270" w:type="dxa"/>
          </w:tcPr>
          <w:p w14:paraId="5978056D" w14:textId="77777777" w:rsidR="0073793E" w:rsidRPr="00F11E72" w:rsidRDefault="0073793E" w:rsidP="0073793E">
            <w:pPr>
              <w:pStyle w:val="acctmergecolhdg"/>
              <w:spacing w:line="240" w:lineRule="auto"/>
              <w:ind w:left="-83" w:right="-79" w:firstLine="4"/>
              <w:rPr>
                <w:bCs/>
                <w:szCs w:val="22"/>
                <w:lang w:val="en-US"/>
              </w:rPr>
            </w:pPr>
          </w:p>
        </w:tc>
        <w:tc>
          <w:tcPr>
            <w:tcW w:w="2520" w:type="dxa"/>
            <w:gridSpan w:val="3"/>
            <w:vMerge/>
            <w:vAlign w:val="bottom"/>
          </w:tcPr>
          <w:p w14:paraId="6C7513D7" w14:textId="77777777" w:rsidR="0073793E" w:rsidRPr="00F11E72" w:rsidRDefault="0073793E" w:rsidP="0073793E">
            <w:pPr>
              <w:pStyle w:val="acctmergecolhdg"/>
              <w:spacing w:line="240" w:lineRule="auto"/>
              <w:ind w:left="-83" w:right="-79" w:firstLine="4"/>
              <w:rPr>
                <w:bCs/>
                <w:szCs w:val="22"/>
                <w:lang w:val="en-US"/>
              </w:rPr>
            </w:pPr>
          </w:p>
        </w:tc>
      </w:tr>
      <w:tr w:rsidR="0073793E" w:rsidRPr="00F11E72" w14:paraId="6FDDA932" w14:textId="77777777" w:rsidTr="00863BE0">
        <w:trPr>
          <w:cantSplit/>
          <w:tblHeader/>
        </w:trPr>
        <w:tc>
          <w:tcPr>
            <w:tcW w:w="3779" w:type="dxa"/>
            <w:shd w:val="clear" w:color="auto" w:fill="auto"/>
            <w:vAlign w:val="bottom"/>
          </w:tcPr>
          <w:p w14:paraId="16A13107" w14:textId="616367E3" w:rsidR="0073793E" w:rsidRPr="00F11E72" w:rsidRDefault="0073793E" w:rsidP="0073793E">
            <w:pPr>
              <w:pStyle w:val="acctfourfigures"/>
              <w:shd w:val="clear" w:color="auto" w:fill="FFFFFF"/>
              <w:tabs>
                <w:tab w:val="clear" w:pos="765"/>
              </w:tabs>
              <w:spacing w:line="240" w:lineRule="auto"/>
              <w:rPr>
                <w:b/>
                <w:bCs/>
                <w:i/>
                <w:iCs/>
                <w:szCs w:val="22"/>
                <w:lang w:val="en-US" w:bidi="th-TH"/>
              </w:rPr>
            </w:pPr>
            <w:r w:rsidRPr="00F11E72">
              <w:rPr>
                <w:b/>
                <w:bCs/>
                <w:i/>
                <w:iCs/>
              </w:rPr>
              <w:t xml:space="preserve">   </w:t>
            </w:r>
            <w:r w:rsidRPr="008833A0">
              <w:rPr>
                <w:b/>
                <w:bCs/>
                <w:i/>
                <w:iCs/>
              </w:rPr>
              <w:t>3</w:t>
            </w:r>
            <w:r w:rsidR="008D15BB">
              <w:rPr>
                <w:b/>
                <w:bCs/>
                <w:i/>
                <w:iCs/>
                <w:lang w:val="en-US"/>
              </w:rPr>
              <w:t>1 March</w:t>
            </w:r>
          </w:p>
        </w:tc>
        <w:tc>
          <w:tcPr>
            <w:tcW w:w="1170" w:type="dxa"/>
            <w:vAlign w:val="bottom"/>
          </w:tcPr>
          <w:p w14:paraId="40E284DA" w14:textId="3E4C86C6" w:rsidR="0073793E" w:rsidRPr="00F11E72" w:rsidRDefault="008D15BB" w:rsidP="0073793E">
            <w:pPr>
              <w:pStyle w:val="acctmergecolhdg"/>
              <w:spacing w:line="240" w:lineRule="auto"/>
              <w:ind w:left="-83" w:right="-79" w:firstLine="4"/>
              <w:rPr>
                <w:b w:val="0"/>
                <w:szCs w:val="22"/>
                <w:lang w:bidi="th-TH"/>
              </w:rPr>
            </w:pPr>
            <w:r>
              <w:rPr>
                <w:b w:val="0"/>
                <w:szCs w:val="22"/>
                <w:lang w:bidi="th-TH"/>
              </w:rPr>
              <w:t>2022</w:t>
            </w:r>
          </w:p>
        </w:tc>
        <w:tc>
          <w:tcPr>
            <w:tcW w:w="270" w:type="dxa"/>
            <w:vAlign w:val="bottom"/>
          </w:tcPr>
          <w:p w14:paraId="4D0F7896" w14:textId="77777777" w:rsidR="0073793E" w:rsidRPr="00F11E72" w:rsidRDefault="0073793E" w:rsidP="0073793E">
            <w:pPr>
              <w:pStyle w:val="acctmergecolhdg"/>
              <w:spacing w:line="240" w:lineRule="auto"/>
              <w:ind w:left="-83" w:firstLine="4"/>
              <w:rPr>
                <w:b w:val="0"/>
                <w:szCs w:val="22"/>
                <w:lang w:bidi="th-TH"/>
              </w:rPr>
            </w:pPr>
          </w:p>
        </w:tc>
        <w:tc>
          <w:tcPr>
            <w:tcW w:w="1170" w:type="dxa"/>
            <w:vAlign w:val="bottom"/>
          </w:tcPr>
          <w:p w14:paraId="6591E0B7" w14:textId="3BF4BC5D" w:rsidR="0073793E" w:rsidRPr="00F11E72" w:rsidRDefault="008D15BB" w:rsidP="0073793E">
            <w:pPr>
              <w:pStyle w:val="acctmergecolhdg"/>
              <w:spacing w:line="240" w:lineRule="auto"/>
              <w:ind w:left="-83" w:firstLine="4"/>
              <w:rPr>
                <w:b w:val="0"/>
                <w:szCs w:val="22"/>
                <w:lang w:bidi="th-TH"/>
              </w:rPr>
            </w:pPr>
            <w:r>
              <w:rPr>
                <w:b w:val="0"/>
                <w:szCs w:val="22"/>
                <w:lang w:bidi="th-TH"/>
              </w:rPr>
              <w:t>2021</w:t>
            </w:r>
          </w:p>
        </w:tc>
        <w:tc>
          <w:tcPr>
            <w:tcW w:w="270" w:type="dxa"/>
            <w:vAlign w:val="bottom"/>
          </w:tcPr>
          <w:p w14:paraId="2866BE99" w14:textId="77777777" w:rsidR="0073793E" w:rsidRPr="00F11E72" w:rsidRDefault="0073793E" w:rsidP="0073793E">
            <w:pPr>
              <w:pStyle w:val="acctmergecolhdg"/>
              <w:spacing w:line="240" w:lineRule="auto"/>
              <w:ind w:left="-83" w:right="-79" w:firstLine="4"/>
              <w:rPr>
                <w:b w:val="0"/>
                <w:szCs w:val="22"/>
                <w:cs/>
                <w:lang w:bidi="th-TH"/>
              </w:rPr>
            </w:pPr>
          </w:p>
        </w:tc>
        <w:tc>
          <w:tcPr>
            <w:tcW w:w="1170" w:type="dxa"/>
            <w:vAlign w:val="bottom"/>
          </w:tcPr>
          <w:p w14:paraId="08AABF90" w14:textId="3A89E82E" w:rsidR="0073793E" w:rsidRPr="00F11E72" w:rsidRDefault="008D15BB" w:rsidP="0073793E">
            <w:pPr>
              <w:pStyle w:val="acctmergecolhdg"/>
              <w:spacing w:line="240" w:lineRule="auto"/>
              <w:ind w:left="-83" w:right="-79" w:firstLine="4"/>
              <w:rPr>
                <w:b w:val="0"/>
                <w:szCs w:val="22"/>
                <w:lang w:bidi="th-TH"/>
              </w:rPr>
            </w:pPr>
            <w:r>
              <w:rPr>
                <w:b w:val="0"/>
                <w:szCs w:val="22"/>
                <w:lang w:bidi="th-TH"/>
              </w:rPr>
              <w:t>2022</w:t>
            </w:r>
          </w:p>
        </w:tc>
        <w:tc>
          <w:tcPr>
            <w:tcW w:w="270" w:type="dxa"/>
            <w:vAlign w:val="bottom"/>
          </w:tcPr>
          <w:p w14:paraId="1983B1D6" w14:textId="77777777" w:rsidR="0073793E" w:rsidRPr="00F11E72" w:rsidRDefault="0073793E" w:rsidP="0073793E">
            <w:pPr>
              <w:pStyle w:val="acctmergecolhdg"/>
              <w:spacing w:line="240" w:lineRule="auto"/>
              <w:rPr>
                <w:b w:val="0"/>
                <w:szCs w:val="22"/>
                <w:lang w:bidi="th-TH"/>
              </w:rPr>
            </w:pPr>
          </w:p>
        </w:tc>
        <w:tc>
          <w:tcPr>
            <w:tcW w:w="1080" w:type="dxa"/>
            <w:vAlign w:val="bottom"/>
          </w:tcPr>
          <w:p w14:paraId="6C4A0CE5" w14:textId="79D51A2B" w:rsidR="0073793E" w:rsidRPr="00F11E72" w:rsidRDefault="008D15BB" w:rsidP="0073793E">
            <w:pPr>
              <w:pStyle w:val="acctmergecolhdg"/>
              <w:spacing w:line="240" w:lineRule="auto"/>
              <w:ind w:left="-83" w:right="-79" w:firstLine="4"/>
              <w:rPr>
                <w:b w:val="0"/>
                <w:szCs w:val="22"/>
                <w:lang w:bidi="th-TH"/>
              </w:rPr>
            </w:pPr>
            <w:r>
              <w:rPr>
                <w:b w:val="0"/>
                <w:szCs w:val="22"/>
                <w:lang w:bidi="th-TH"/>
              </w:rPr>
              <w:t>2021</w:t>
            </w:r>
          </w:p>
        </w:tc>
      </w:tr>
      <w:tr w:rsidR="00863BE0" w:rsidRPr="00F11E72" w14:paraId="10CF44FB" w14:textId="77777777" w:rsidTr="00863BE0">
        <w:trPr>
          <w:cantSplit/>
          <w:tblHeader/>
        </w:trPr>
        <w:tc>
          <w:tcPr>
            <w:tcW w:w="3779" w:type="dxa"/>
            <w:shd w:val="clear" w:color="auto" w:fill="auto"/>
            <w:vAlign w:val="bottom"/>
          </w:tcPr>
          <w:p w14:paraId="25B0D4AF" w14:textId="77777777" w:rsidR="00863BE0" w:rsidRPr="00F11E72" w:rsidRDefault="00863BE0" w:rsidP="00863BE0">
            <w:pPr>
              <w:pStyle w:val="acctfourfigures"/>
              <w:tabs>
                <w:tab w:val="clear" w:pos="765"/>
              </w:tabs>
              <w:spacing w:line="240" w:lineRule="auto"/>
              <w:ind w:left="188" w:hanging="174"/>
              <w:rPr>
                <w:szCs w:val="22"/>
                <w:lang w:bidi="th-TH"/>
              </w:rPr>
            </w:pPr>
          </w:p>
        </w:tc>
        <w:tc>
          <w:tcPr>
            <w:tcW w:w="5400" w:type="dxa"/>
            <w:gridSpan w:val="7"/>
            <w:vAlign w:val="bottom"/>
          </w:tcPr>
          <w:p w14:paraId="0BDBF83F" w14:textId="77777777" w:rsidR="00863BE0" w:rsidRPr="00F11E72" w:rsidRDefault="00863BE0" w:rsidP="00863BE0">
            <w:pPr>
              <w:pStyle w:val="acctmergecolhdg"/>
              <w:spacing w:line="240" w:lineRule="auto"/>
              <w:ind w:left="-83" w:right="-79" w:firstLine="4"/>
              <w:rPr>
                <w:b w:val="0"/>
                <w:i/>
                <w:iCs/>
                <w:szCs w:val="22"/>
                <w:lang w:bidi="th-TH"/>
              </w:rPr>
            </w:pPr>
            <w:r w:rsidRPr="00F11E72">
              <w:rPr>
                <w:b w:val="0"/>
                <w:i/>
                <w:iCs/>
                <w:szCs w:val="22"/>
                <w:lang w:bidi="th-TH"/>
              </w:rPr>
              <w:t>(in thousand Baht)</w:t>
            </w:r>
          </w:p>
        </w:tc>
      </w:tr>
      <w:tr w:rsidR="002F3D64" w:rsidRPr="00F11E72" w14:paraId="28AE4DB2" w14:textId="77777777" w:rsidTr="002F3D64">
        <w:trPr>
          <w:cantSplit/>
          <w:trHeight w:val="70"/>
        </w:trPr>
        <w:tc>
          <w:tcPr>
            <w:tcW w:w="3779" w:type="dxa"/>
          </w:tcPr>
          <w:p w14:paraId="1A0FE2E3" w14:textId="554AB896" w:rsidR="002F3D64" w:rsidRPr="00F11E72" w:rsidRDefault="002F3D64" w:rsidP="002F3D64">
            <w:pPr>
              <w:pStyle w:val="ListParagraph"/>
              <w:numPr>
                <w:ilvl w:val="0"/>
                <w:numId w:val="31"/>
              </w:numPr>
              <w:spacing w:line="240" w:lineRule="exact"/>
              <w:ind w:left="188" w:hanging="180"/>
              <w:rPr>
                <w:szCs w:val="22"/>
                <w:lang w:bidi="th-TH"/>
              </w:rPr>
            </w:pPr>
            <w:r w:rsidRPr="00F11E72">
              <w:rPr>
                <w:szCs w:val="22"/>
                <w:lang w:bidi="th-TH"/>
              </w:rPr>
              <w:t>Additions</w:t>
            </w:r>
          </w:p>
        </w:tc>
        <w:tc>
          <w:tcPr>
            <w:tcW w:w="1170" w:type="dxa"/>
          </w:tcPr>
          <w:p w14:paraId="6E7FD16A" w14:textId="77782604" w:rsidR="002F3D64" w:rsidRPr="00F11E72" w:rsidRDefault="00CB12A0" w:rsidP="002F3D64">
            <w:pPr>
              <w:pStyle w:val="acctfourfigures"/>
              <w:tabs>
                <w:tab w:val="clear" w:pos="765"/>
                <w:tab w:val="decimal" w:pos="965"/>
              </w:tabs>
              <w:spacing w:line="240" w:lineRule="atLeast"/>
              <w:ind w:right="-108"/>
              <w:rPr>
                <w:szCs w:val="22"/>
                <w:lang w:val="en-US"/>
              </w:rPr>
            </w:pPr>
            <w:r w:rsidRPr="00CB12A0">
              <w:rPr>
                <w:szCs w:val="22"/>
                <w:lang w:val="en-US"/>
              </w:rPr>
              <w:t>15,3</w:t>
            </w:r>
            <w:r w:rsidR="0002645E">
              <w:rPr>
                <w:rFonts w:cs="Angsana New"/>
                <w:szCs w:val="28"/>
                <w:lang w:val="en-US" w:bidi="th-TH"/>
              </w:rPr>
              <w:t>8</w:t>
            </w:r>
            <w:r w:rsidRPr="00CB12A0">
              <w:rPr>
                <w:szCs w:val="22"/>
                <w:lang w:val="en-US"/>
              </w:rPr>
              <w:t>8</w:t>
            </w:r>
          </w:p>
        </w:tc>
        <w:tc>
          <w:tcPr>
            <w:tcW w:w="270" w:type="dxa"/>
          </w:tcPr>
          <w:p w14:paraId="3891BD21" w14:textId="77777777" w:rsidR="002F3D64" w:rsidRPr="00F11E72" w:rsidRDefault="002F3D64" w:rsidP="002F3D64">
            <w:pPr>
              <w:pStyle w:val="acctfourfigures"/>
              <w:tabs>
                <w:tab w:val="clear" w:pos="765"/>
                <w:tab w:val="decimal" w:pos="731"/>
              </w:tabs>
              <w:spacing w:line="240" w:lineRule="exact"/>
              <w:ind w:left="-83" w:right="11" w:firstLine="4"/>
              <w:rPr>
                <w:szCs w:val="22"/>
                <w:highlight w:val="yellow"/>
                <w:lang w:bidi="th-TH"/>
              </w:rPr>
            </w:pPr>
          </w:p>
        </w:tc>
        <w:tc>
          <w:tcPr>
            <w:tcW w:w="1170" w:type="dxa"/>
          </w:tcPr>
          <w:p w14:paraId="4A116AF0" w14:textId="740049FB" w:rsidR="002F3D64" w:rsidRPr="00F11E72" w:rsidRDefault="002F3D64" w:rsidP="002F3D64">
            <w:pPr>
              <w:pStyle w:val="acctfourfigures"/>
              <w:tabs>
                <w:tab w:val="clear" w:pos="765"/>
                <w:tab w:val="decimal" w:pos="1003"/>
              </w:tabs>
              <w:spacing w:line="240" w:lineRule="atLeast"/>
              <w:ind w:left="-108" w:right="-108"/>
              <w:rPr>
                <w:szCs w:val="22"/>
                <w:lang w:val="en-US"/>
              </w:rPr>
            </w:pPr>
            <w:r w:rsidRPr="001C59AF">
              <w:rPr>
                <w:szCs w:val="22"/>
                <w:lang w:val="en-US"/>
              </w:rPr>
              <w:t>17,336</w:t>
            </w:r>
          </w:p>
        </w:tc>
        <w:tc>
          <w:tcPr>
            <w:tcW w:w="270" w:type="dxa"/>
          </w:tcPr>
          <w:p w14:paraId="19404BC3" w14:textId="77777777" w:rsidR="002F3D64" w:rsidRPr="00F11E72" w:rsidRDefault="002F3D64" w:rsidP="002F3D64">
            <w:pPr>
              <w:pStyle w:val="acctfourfigures"/>
              <w:tabs>
                <w:tab w:val="clear" w:pos="765"/>
                <w:tab w:val="decimal" w:pos="731"/>
              </w:tabs>
              <w:spacing w:line="240" w:lineRule="exact"/>
              <w:ind w:left="-79" w:right="-72"/>
              <w:jc w:val="center"/>
              <w:rPr>
                <w:szCs w:val="22"/>
                <w:highlight w:val="yellow"/>
                <w:lang w:bidi="th-TH"/>
              </w:rPr>
            </w:pPr>
          </w:p>
        </w:tc>
        <w:tc>
          <w:tcPr>
            <w:tcW w:w="1170" w:type="dxa"/>
          </w:tcPr>
          <w:p w14:paraId="52A731C2" w14:textId="22283856" w:rsidR="002F3D64" w:rsidRPr="00F11E72" w:rsidRDefault="00755D00" w:rsidP="002F3D64">
            <w:pPr>
              <w:pStyle w:val="acctfourfigures"/>
              <w:tabs>
                <w:tab w:val="clear" w:pos="765"/>
                <w:tab w:val="decimal" w:pos="730"/>
              </w:tabs>
              <w:spacing w:line="240" w:lineRule="atLeast"/>
              <w:ind w:left="-108" w:right="-108"/>
              <w:jc w:val="center"/>
              <w:rPr>
                <w:szCs w:val="22"/>
                <w:lang w:val="en-US"/>
              </w:rPr>
            </w:pPr>
            <w:r w:rsidRPr="00755D00">
              <w:rPr>
                <w:szCs w:val="22"/>
                <w:lang w:val="en-US"/>
              </w:rPr>
              <w:t>15,38</w:t>
            </w:r>
            <w:r w:rsidR="00E73B3D">
              <w:rPr>
                <w:szCs w:val="22"/>
                <w:lang w:val="en-US"/>
              </w:rPr>
              <w:t>7</w:t>
            </w:r>
          </w:p>
        </w:tc>
        <w:tc>
          <w:tcPr>
            <w:tcW w:w="270" w:type="dxa"/>
          </w:tcPr>
          <w:p w14:paraId="732CC8F9" w14:textId="77777777" w:rsidR="002F3D64" w:rsidRPr="00F11E72" w:rsidRDefault="002F3D64" w:rsidP="002F3D64">
            <w:pPr>
              <w:pStyle w:val="acctfourfigures"/>
              <w:spacing w:line="240" w:lineRule="exact"/>
              <w:jc w:val="center"/>
              <w:rPr>
                <w:szCs w:val="22"/>
                <w:highlight w:val="yellow"/>
                <w:lang w:bidi="th-TH"/>
              </w:rPr>
            </w:pPr>
          </w:p>
        </w:tc>
        <w:tc>
          <w:tcPr>
            <w:tcW w:w="1080" w:type="dxa"/>
          </w:tcPr>
          <w:p w14:paraId="1826EF12" w14:textId="3A61B837" w:rsidR="002F3D64" w:rsidRPr="00F11E72" w:rsidRDefault="002F3D64" w:rsidP="002F3D64">
            <w:pPr>
              <w:pStyle w:val="acctfourfigures"/>
              <w:tabs>
                <w:tab w:val="clear" w:pos="765"/>
                <w:tab w:val="decimal" w:pos="877"/>
              </w:tabs>
              <w:spacing w:line="240" w:lineRule="atLeast"/>
              <w:ind w:left="-108" w:right="-108"/>
              <w:rPr>
                <w:szCs w:val="22"/>
                <w:cs/>
                <w:lang w:val="en-US" w:bidi="th-TH"/>
              </w:rPr>
            </w:pPr>
            <w:r w:rsidRPr="001C59AF">
              <w:rPr>
                <w:szCs w:val="22"/>
                <w:lang w:val="en-US"/>
              </w:rPr>
              <w:t>17,336</w:t>
            </w:r>
          </w:p>
        </w:tc>
      </w:tr>
      <w:tr w:rsidR="00CB12A0" w:rsidRPr="00F11E72" w14:paraId="072AE146" w14:textId="77777777" w:rsidTr="008833A0">
        <w:trPr>
          <w:cantSplit/>
        </w:trPr>
        <w:tc>
          <w:tcPr>
            <w:tcW w:w="3779" w:type="dxa"/>
          </w:tcPr>
          <w:p w14:paraId="2A87C400" w14:textId="2E9828BC" w:rsidR="00CB12A0" w:rsidRPr="00F11E72" w:rsidRDefault="00CB12A0" w:rsidP="00CB12A0">
            <w:pPr>
              <w:pStyle w:val="ListParagraph"/>
              <w:numPr>
                <w:ilvl w:val="0"/>
                <w:numId w:val="31"/>
              </w:numPr>
              <w:spacing w:line="240" w:lineRule="exact"/>
              <w:ind w:left="188" w:hanging="180"/>
              <w:rPr>
                <w:szCs w:val="22"/>
                <w:lang w:bidi="th-TH"/>
              </w:rPr>
            </w:pPr>
            <w:r w:rsidRPr="00F11E72">
              <w:rPr>
                <w:szCs w:val="22"/>
                <w:lang w:bidi="th-TH"/>
              </w:rPr>
              <w:t>Reversal</w:t>
            </w:r>
          </w:p>
        </w:tc>
        <w:tc>
          <w:tcPr>
            <w:tcW w:w="1170" w:type="dxa"/>
            <w:tcBorders>
              <w:bottom w:val="single" w:sz="4" w:space="0" w:color="auto"/>
            </w:tcBorders>
          </w:tcPr>
          <w:p w14:paraId="3576FB1C" w14:textId="0FE3F641" w:rsidR="00CB12A0" w:rsidRPr="0002645E" w:rsidRDefault="0002645E" w:rsidP="0002645E">
            <w:pPr>
              <w:pStyle w:val="acctfourfigures"/>
              <w:tabs>
                <w:tab w:val="clear" w:pos="765"/>
                <w:tab w:val="decimal" w:pos="1003"/>
              </w:tabs>
              <w:spacing w:line="240" w:lineRule="atLeast"/>
              <w:ind w:left="-108" w:right="-108"/>
              <w:rPr>
                <w:szCs w:val="22"/>
                <w:lang w:val="en-US"/>
              </w:rPr>
            </w:pPr>
            <w:r w:rsidRPr="0002645E">
              <w:rPr>
                <w:szCs w:val="22"/>
                <w:lang w:val="en-US"/>
              </w:rPr>
              <w:t>(80)</w:t>
            </w:r>
          </w:p>
        </w:tc>
        <w:tc>
          <w:tcPr>
            <w:tcW w:w="270" w:type="dxa"/>
          </w:tcPr>
          <w:p w14:paraId="308C231C" w14:textId="77777777" w:rsidR="00CB12A0" w:rsidRPr="00F11E72" w:rsidRDefault="00CB12A0" w:rsidP="00CB12A0">
            <w:pPr>
              <w:pStyle w:val="acctfourfigures"/>
              <w:tabs>
                <w:tab w:val="clear" w:pos="765"/>
                <w:tab w:val="decimal" w:pos="731"/>
              </w:tabs>
              <w:spacing w:line="240" w:lineRule="exact"/>
              <w:ind w:left="-83" w:right="11" w:firstLine="4"/>
              <w:rPr>
                <w:szCs w:val="22"/>
                <w:highlight w:val="yellow"/>
                <w:lang w:bidi="th-TH"/>
              </w:rPr>
            </w:pPr>
          </w:p>
        </w:tc>
        <w:tc>
          <w:tcPr>
            <w:tcW w:w="1170" w:type="dxa"/>
            <w:tcBorders>
              <w:bottom w:val="single" w:sz="4" w:space="0" w:color="auto"/>
            </w:tcBorders>
          </w:tcPr>
          <w:p w14:paraId="0B2BBD05" w14:textId="4A230850" w:rsidR="00CB12A0" w:rsidRPr="00F11E72" w:rsidRDefault="00CB12A0" w:rsidP="00CB12A0">
            <w:pPr>
              <w:pStyle w:val="acctfourfigures"/>
              <w:tabs>
                <w:tab w:val="clear" w:pos="765"/>
                <w:tab w:val="decimal" w:pos="1003"/>
              </w:tabs>
              <w:spacing w:line="240" w:lineRule="atLeast"/>
              <w:ind w:left="-108" w:right="-108"/>
              <w:rPr>
                <w:szCs w:val="22"/>
                <w:lang w:val="en-US"/>
              </w:rPr>
            </w:pPr>
            <w:r w:rsidRPr="001C59AF">
              <w:rPr>
                <w:szCs w:val="22"/>
                <w:lang w:val="en-US"/>
              </w:rPr>
              <w:t>(22)</w:t>
            </w:r>
          </w:p>
        </w:tc>
        <w:tc>
          <w:tcPr>
            <w:tcW w:w="270" w:type="dxa"/>
          </w:tcPr>
          <w:p w14:paraId="27FF261C" w14:textId="77777777" w:rsidR="00CB12A0" w:rsidRPr="00F11E72" w:rsidRDefault="00CB12A0" w:rsidP="00CB12A0">
            <w:pPr>
              <w:pStyle w:val="acctfourfigures"/>
              <w:tabs>
                <w:tab w:val="clear" w:pos="765"/>
                <w:tab w:val="decimal" w:pos="731"/>
              </w:tabs>
              <w:spacing w:line="240" w:lineRule="exact"/>
              <w:ind w:left="-79" w:right="-72"/>
              <w:rPr>
                <w:szCs w:val="22"/>
                <w:highlight w:val="yellow"/>
                <w:lang w:bidi="th-TH"/>
              </w:rPr>
            </w:pPr>
          </w:p>
        </w:tc>
        <w:tc>
          <w:tcPr>
            <w:tcW w:w="1170" w:type="dxa"/>
            <w:tcBorders>
              <w:bottom w:val="single" w:sz="4" w:space="0" w:color="auto"/>
            </w:tcBorders>
          </w:tcPr>
          <w:p w14:paraId="0265C9FB" w14:textId="6BD3D6ED" w:rsidR="00CB12A0" w:rsidRPr="00A478AF" w:rsidRDefault="00CB12A0" w:rsidP="00CB12A0">
            <w:pPr>
              <w:pStyle w:val="acctfourfigures"/>
              <w:tabs>
                <w:tab w:val="clear" w:pos="765"/>
                <w:tab w:val="decimal" w:pos="730"/>
              </w:tabs>
              <w:spacing w:line="240" w:lineRule="atLeast"/>
              <w:ind w:left="-108" w:right="-108"/>
              <w:rPr>
                <w:b/>
                <w:bCs/>
                <w:szCs w:val="22"/>
                <w:lang w:val="en-US"/>
              </w:rPr>
            </w:pPr>
            <w:r w:rsidRPr="00A478AF">
              <w:rPr>
                <w:b/>
                <w:bCs/>
                <w:szCs w:val="22"/>
                <w:lang w:val="en-US"/>
              </w:rPr>
              <w:t>-</w:t>
            </w:r>
          </w:p>
        </w:tc>
        <w:tc>
          <w:tcPr>
            <w:tcW w:w="270" w:type="dxa"/>
          </w:tcPr>
          <w:p w14:paraId="16025271" w14:textId="77777777" w:rsidR="00CB12A0" w:rsidRPr="00F11E72" w:rsidRDefault="00CB12A0" w:rsidP="00CB12A0">
            <w:pPr>
              <w:pStyle w:val="acctfourfigures"/>
              <w:spacing w:line="240" w:lineRule="exact"/>
              <w:rPr>
                <w:szCs w:val="22"/>
                <w:highlight w:val="yellow"/>
                <w:lang w:bidi="th-TH"/>
              </w:rPr>
            </w:pPr>
          </w:p>
        </w:tc>
        <w:tc>
          <w:tcPr>
            <w:tcW w:w="1080" w:type="dxa"/>
            <w:tcBorders>
              <w:bottom w:val="single" w:sz="4" w:space="0" w:color="auto"/>
            </w:tcBorders>
          </w:tcPr>
          <w:p w14:paraId="72216BA1" w14:textId="51E4E99A" w:rsidR="00CB12A0" w:rsidRPr="00A478AF" w:rsidRDefault="00CB12A0" w:rsidP="00CB12A0">
            <w:pPr>
              <w:pStyle w:val="acctfourfigures"/>
              <w:tabs>
                <w:tab w:val="clear" w:pos="765"/>
                <w:tab w:val="decimal" w:pos="643"/>
              </w:tabs>
              <w:spacing w:line="240" w:lineRule="atLeast"/>
              <w:ind w:left="-108" w:right="-108"/>
              <w:rPr>
                <w:b/>
                <w:bCs/>
                <w:szCs w:val="22"/>
                <w:cs/>
                <w:lang w:val="en-US" w:bidi="th-TH"/>
              </w:rPr>
            </w:pPr>
            <w:r w:rsidRPr="00A478AF">
              <w:rPr>
                <w:b/>
                <w:bCs/>
                <w:szCs w:val="22"/>
                <w:lang w:val="en-US"/>
              </w:rPr>
              <w:t>-</w:t>
            </w:r>
          </w:p>
        </w:tc>
      </w:tr>
      <w:tr w:rsidR="00CB12A0" w:rsidRPr="00F11E72" w14:paraId="24C6EF6E" w14:textId="77777777" w:rsidTr="00863BE0">
        <w:trPr>
          <w:cantSplit/>
        </w:trPr>
        <w:tc>
          <w:tcPr>
            <w:tcW w:w="3779" w:type="dxa"/>
          </w:tcPr>
          <w:p w14:paraId="5CA79BAB" w14:textId="77777777" w:rsidR="00CB12A0" w:rsidRPr="00F11E72" w:rsidRDefault="00CB12A0" w:rsidP="00CB12A0">
            <w:pPr>
              <w:spacing w:line="240" w:lineRule="exact"/>
              <w:rPr>
                <w:rFonts w:cs="Times New Roman"/>
                <w:b/>
                <w:bCs/>
              </w:rPr>
            </w:pPr>
            <w:r w:rsidRPr="00F11E72">
              <w:rPr>
                <w:rFonts w:cs="Times New Roman"/>
                <w:b/>
                <w:bCs/>
              </w:rPr>
              <w:t>Net</w:t>
            </w:r>
          </w:p>
        </w:tc>
        <w:tc>
          <w:tcPr>
            <w:tcW w:w="1170" w:type="dxa"/>
            <w:tcBorders>
              <w:top w:val="single" w:sz="4" w:space="0" w:color="auto"/>
              <w:bottom w:val="double" w:sz="4" w:space="0" w:color="auto"/>
            </w:tcBorders>
          </w:tcPr>
          <w:p w14:paraId="250BC657" w14:textId="095CE392" w:rsidR="00CB12A0" w:rsidRPr="00CB12A0" w:rsidRDefault="00CB12A0" w:rsidP="00CB12A0">
            <w:pPr>
              <w:pStyle w:val="acctfourfigures"/>
              <w:tabs>
                <w:tab w:val="clear" w:pos="765"/>
                <w:tab w:val="decimal" w:pos="965"/>
              </w:tabs>
              <w:spacing w:line="240" w:lineRule="atLeast"/>
              <w:ind w:left="-108" w:right="-108"/>
              <w:rPr>
                <w:b/>
                <w:bCs/>
                <w:szCs w:val="22"/>
                <w:lang w:val="en-US"/>
              </w:rPr>
            </w:pPr>
            <w:r w:rsidRPr="00CB12A0">
              <w:rPr>
                <w:b/>
                <w:bCs/>
                <w:szCs w:val="22"/>
                <w:lang w:val="en-US"/>
              </w:rPr>
              <w:t>15,308</w:t>
            </w:r>
          </w:p>
        </w:tc>
        <w:tc>
          <w:tcPr>
            <w:tcW w:w="270" w:type="dxa"/>
          </w:tcPr>
          <w:p w14:paraId="4FC4BB91" w14:textId="77777777" w:rsidR="00CB12A0" w:rsidRPr="00F11E72" w:rsidRDefault="00CB12A0" w:rsidP="00CB12A0">
            <w:pPr>
              <w:pStyle w:val="acctfourfigures"/>
              <w:tabs>
                <w:tab w:val="clear" w:pos="765"/>
                <w:tab w:val="decimal" w:pos="731"/>
              </w:tabs>
              <w:spacing w:line="240" w:lineRule="exact"/>
              <w:ind w:left="-83" w:right="11" w:firstLine="4"/>
              <w:rPr>
                <w:b/>
                <w:bCs/>
                <w:szCs w:val="22"/>
                <w:highlight w:val="yellow"/>
                <w:lang w:bidi="th-TH"/>
              </w:rPr>
            </w:pPr>
          </w:p>
        </w:tc>
        <w:tc>
          <w:tcPr>
            <w:tcW w:w="1170" w:type="dxa"/>
            <w:tcBorders>
              <w:top w:val="single" w:sz="4" w:space="0" w:color="auto"/>
              <w:bottom w:val="double" w:sz="4" w:space="0" w:color="auto"/>
            </w:tcBorders>
          </w:tcPr>
          <w:p w14:paraId="495C79D9" w14:textId="3D02AEB8" w:rsidR="00CB12A0" w:rsidRPr="00A80ED1" w:rsidRDefault="00CB12A0" w:rsidP="00CB12A0">
            <w:pPr>
              <w:pStyle w:val="acctfourfigures"/>
              <w:tabs>
                <w:tab w:val="clear" w:pos="765"/>
                <w:tab w:val="decimal" w:pos="1003"/>
              </w:tabs>
              <w:spacing w:line="240" w:lineRule="atLeast"/>
              <w:ind w:left="-108" w:right="-108"/>
              <w:rPr>
                <w:b/>
                <w:bCs/>
                <w:szCs w:val="22"/>
                <w:lang w:val="en-US"/>
              </w:rPr>
            </w:pPr>
            <w:r w:rsidRPr="00A80ED1">
              <w:rPr>
                <w:b/>
                <w:bCs/>
                <w:szCs w:val="22"/>
                <w:lang w:val="en-US"/>
              </w:rPr>
              <w:t>17,314</w:t>
            </w:r>
          </w:p>
        </w:tc>
        <w:tc>
          <w:tcPr>
            <w:tcW w:w="270" w:type="dxa"/>
          </w:tcPr>
          <w:p w14:paraId="7BBB614E" w14:textId="77777777" w:rsidR="00CB12A0" w:rsidRPr="00F11E72" w:rsidRDefault="00CB12A0" w:rsidP="00CB12A0">
            <w:pPr>
              <w:pStyle w:val="acctfourfigures"/>
              <w:tabs>
                <w:tab w:val="clear" w:pos="765"/>
                <w:tab w:val="decimal" w:pos="731"/>
              </w:tabs>
              <w:spacing w:line="240" w:lineRule="exact"/>
              <w:ind w:left="-79" w:right="-72"/>
              <w:rPr>
                <w:b/>
                <w:bCs/>
                <w:szCs w:val="22"/>
                <w:highlight w:val="yellow"/>
                <w:lang w:bidi="th-TH"/>
              </w:rPr>
            </w:pPr>
          </w:p>
        </w:tc>
        <w:tc>
          <w:tcPr>
            <w:tcW w:w="1170" w:type="dxa"/>
            <w:tcBorders>
              <w:top w:val="single" w:sz="4" w:space="0" w:color="auto"/>
              <w:bottom w:val="double" w:sz="4" w:space="0" w:color="auto"/>
            </w:tcBorders>
          </w:tcPr>
          <w:p w14:paraId="5E90E79E" w14:textId="0BF9EB21" w:rsidR="00CB12A0" w:rsidRPr="0041316F" w:rsidRDefault="00CB12A0" w:rsidP="00CB12A0">
            <w:pPr>
              <w:pStyle w:val="acctfourfigures"/>
              <w:tabs>
                <w:tab w:val="clear" w:pos="765"/>
                <w:tab w:val="decimal" w:pos="950"/>
              </w:tabs>
              <w:spacing w:line="240" w:lineRule="atLeast"/>
              <w:ind w:left="-108" w:right="-108"/>
              <w:rPr>
                <w:b/>
                <w:bCs/>
                <w:szCs w:val="22"/>
                <w:lang w:val="en-US"/>
              </w:rPr>
            </w:pPr>
            <w:r>
              <w:rPr>
                <w:b/>
                <w:bCs/>
                <w:szCs w:val="22"/>
                <w:lang w:val="en-US"/>
              </w:rPr>
              <w:t>15,38</w:t>
            </w:r>
            <w:r w:rsidR="00E73B3D">
              <w:rPr>
                <w:b/>
                <w:bCs/>
                <w:szCs w:val="22"/>
                <w:lang w:val="en-US"/>
              </w:rPr>
              <w:t>7</w:t>
            </w:r>
          </w:p>
        </w:tc>
        <w:tc>
          <w:tcPr>
            <w:tcW w:w="270" w:type="dxa"/>
          </w:tcPr>
          <w:p w14:paraId="78128305" w14:textId="77777777" w:rsidR="00CB12A0" w:rsidRPr="0041316F" w:rsidRDefault="00CB12A0" w:rsidP="00CB12A0">
            <w:pPr>
              <w:pStyle w:val="acctfourfigures"/>
              <w:spacing w:line="240" w:lineRule="exact"/>
              <w:rPr>
                <w:b/>
                <w:bCs/>
                <w:szCs w:val="22"/>
                <w:highlight w:val="yellow"/>
                <w:lang w:bidi="th-TH"/>
              </w:rPr>
            </w:pPr>
          </w:p>
        </w:tc>
        <w:tc>
          <w:tcPr>
            <w:tcW w:w="1080" w:type="dxa"/>
            <w:tcBorders>
              <w:top w:val="single" w:sz="4" w:space="0" w:color="auto"/>
              <w:bottom w:val="double" w:sz="4" w:space="0" w:color="auto"/>
            </w:tcBorders>
          </w:tcPr>
          <w:p w14:paraId="793942DC" w14:textId="55E287B2" w:rsidR="00CB12A0" w:rsidRPr="0041316F" w:rsidRDefault="00CB12A0" w:rsidP="00CB12A0">
            <w:pPr>
              <w:pStyle w:val="acctfourfigures"/>
              <w:tabs>
                <w:tab w:val="clear" w:pos="765"/>
                <w:tab w:val="decimal" w:pos="877"/>
              </w:tabs>
              <w:spacing w:line="240" w:lineRule="atLeast"/>
              <w:ind w:left="-108" w:right="-108"/>
              <w:rPr>
                <w:b/>
                <w:bCs/>
                <w:szCs w:val="22"/>
                <w:lang w:val="en-US"/>
              </w:rPr>
            </w:pPr>
            <w:r w:rsidRPr="0045675C">
              <w:rPr>
                <w:b/>
                <w:bCs/>
                <w:szCs w:val="22"/>
                <w:lang w:val="en-US"/>
              </w:rPr>
              <w:t>17,336</w:t>
            </w:r>
          </w:p>
        </w:tc>
      </w:tr>
    </w:tbl>
    <w:p w14:paraId="74A95634" w14:textId="2E64CBEC" w:rsidR="003A4A99" w:rsidRDefault="003A4A99" w:rsidP="00F10057">
      <w:pPr>
        <w:tabs>
          <w:tab w:val="left" w:pos="540"/>
        </w:tabs>
        <w:spacing w:line="240" w:lineRule="atLeast"/>
        <w:ind w:right="-43"/>
        <w:jc w:val="both"/>
        <w:rPr>
          <w:rFonts w:cs="Times New Roman"/>
          <w:b/>
          <w:bCs/>
          <w:sz w:val="18"/>
          <w:szCs w:val="18"/>
          <w:lang w:val="en-US"/>
        </w:rPr>
      </w:pPr>
    </w:p>
    <w:p w14:paraId="6BEFE09E" w14:textId="6C88FCF7" w:rsidR="00F31A4A" w:rsidRDefault="00F31A4A" w:rsidP="00F10057">
      <w:pPr>
        <w:tabs>
          <w:tab w:val="left" w:pos="540"/>
        </w:tabs>
        <w:spacing w:line="240" w:lineRule="atLeast"/>
        <w:ind w:right="-43"/>
        <w:jc w:val="both"/>
        <w:rPr>
          <w:rFonts w:cs="Times New Roman"/>
          <w:b/>
          <w:bCs/>
          <w:sz w:val="18"/>
          <w:szCs w:val="18"/>
          <w:lang w:val="en-US"/>
        </w:rPr>
      </w:pPr>
    </w:p>
    <w:p w14:paraId="5E5D7B67" w14:textId="4353F902" w:rsidR="00F31A4A" w:rsidRDefault="00F31A4A" w:rsidP="00F10057">
      <w:pPr>
        <w:tabs>
          <w:tab w:val="left" w:pos="540"/>
        </w:tabs>
        <w:spacing w:line="240" w:lineRule="atLeast"/>
        <w:ind w:right="-43"/>
        <w:jc w:val="both"/>
        <w:rPr>
          <w:rFonts w:cs="Times New Roman"/>
          <w:b/>
          <w:bCs/>
          <w:sz w:val="18"/>
          <w:szCs w:val="18"/>
          <w:lang w:val="en-US"/>
        </w:rPr>
      </w:pPr>
    </w:p>
    <w:p w14:paraId="07848C5C" w14:textId="0309559B" w:rsidR="00F31A4A" w:rsidRDefault="00F31A4A" w:rsidP="00F10057">
      <w:pPr>
        <w:tabs>
          <w:tab w:val="left" w:pos="540"/>
        </w:tabs>
        <w:spacing w:line="240" w:lineRule="atLeast"/>
        <w:ind w:right="-43"/>
        <w:jc w:val="both"/>
        <w:rPr>
          <w:rFonts w:cs="Times New Roman"/>
          <w:b/>
          <w:bCs/>
          <w:sz w:val="18"/>
          <w:szCs w:val="18"/>
          <w:lang w:val="en-US"/>
        </w:rPr>
      </w:pPr>
    </w:p>
    <w:p w14:paraId="1825C6EB" w14:textId="7C4CF445" w:rsidR="00F31A4A" w:rsidRDefault="00F31A4A" w:rsidP="00F10057">
      <w:pPr>
        <w:tabs>
          <w:tab w:val="left" w:pos="540"/>
        </w:tabs>
        <w:spacing w:line="240" w:lineRule="atLeast"/>
        <w:ind w:right="-43"/>
        <w:jc w:val="both"/>
        <w:rPr>
          <w:rFonts w:cs="Times New Roman"/>
          <w:b/>
          <w:bCs/>
          <w:sz w:val="18"/>
          <w:szCs w:val="18"/>
          <w:lang w:val="en-US"/>
        </w:rPr>
      </w:pPr>
    </w:p>
    <w:p w14:paraId="2F43F62D" w14:textId="5D47E09B" w:rsidR="00F31A4A" w:rsidRDefault="00F31A4A" w:rsidP="00F10057">
      <w:pPr>
        <w:tabs>
          <w:tab w:val="left" w:pos="540"/>
        </w:tabs>
        <w:spacing w:line="240" w:lineRule="atLeast"/>
        <w:ind w:right="-43"/>
        <w:jc w:val="both"/>
        <w:rPr>
          <w:rFonts w:cs="Times New Roman"/>
          <w:b/>
          <w:bCs/>
          <w:sz w:val="18"/>
          <w:szCs w:val="18"/>
          <w:lang w:val="en-US"/>
        </w:rPr>
      </w:pPr>
    </w:p>
    <w:p w14:paraId="2980865B" w14:textId="42AF280D" w:rsidR="00F31A4A" w:rsidRDefault="00F31A4A" w:rsidP="00F10057">
      <w:pPr>
        <w:tabs>
          <w:tab w:val="left" w:pos="540"/>
        </w:tabs>
        <w:spacing w:line="240" w:lineRule="atLeast"/>
        <w:ind w:right="-43"/>
        <w:jc w:val="both"/>
        <w:rPr>
          <w:rFonts w:cs="Times New Roman"/>
          <w:b/>
          <w:bCs/>
          <w:sz w:val="18"/>
          <w:szCs w:val="18"/>
          <w:lang w:val="en-US"/>
        </w:rPr>
      </w:pPr>
    </w:p>
    <w:p w14:paraId="54A05024" w14:textId="252F519E" w:rsidR="00F31A4A" w:rsidRDefault="00F31A4A" w:rsidP="00F10057">
      <w:pPr>
        <w:tabs>
          <w:tab w:val="left" w:pos="540"/>
        </w:tabs>
        <w:spacing w:line="240" w:lineRule="atLeast"/>
        <w:ind w:right="-43"/>
        <w:jc w:val="both"/>
        <w:rPr>
          <w:rFonts w:cs="Times New Roman"/>
          <w:b/>
          <w:bCs/>
          <w:sz w:val="18"/>
          <w:szCs w:val="18"/>
          <w:lang w:val="en-US"/>
        </w:rPr>
      </w:pPr>
    </w:p>
    <w:p w14:paraId="235ADA64" w14:textId="6F78E672" w:rsidR="00F31A4A" w:rsidRDefault="00F31A4A" w:rsidP="00F10057">
      <w:pPr>
        <w:tabs>
          <w:tab w:val="left" w:pos="540"/>
        </w:tabs>
        <w:spacing w:line="240" w:lineRule="atLeast"/>
        <w:ind w:right="-43"/>
        <w:jc w:val="both"/>
        <w:rPr>
          <w:rFonts w:cs="Times New Roman"/>
          <w:b/>
          <w:bCs/>
          <w:sz w:val="18"/>
          <w:szCs w:val="18"/>
          <w:lang w:val="en-US"/>
        </w:rPr>
      </w:pPr>
    </w:p>
    <w:p w14:paraId="0C2DA57E" w14:textId="4E3292D6" w:rsidR="00F31A4A" w:rsidRDefault="00F31A4A" w:rsidP="00F10057">
      <w:pPr>
        <w:tabs>
          <w:tab w:val="left" w:pos="540"/>
        </w:tabs>
        <w:spacing w:line="240" w:lineRule="atLeast"/>
        <w:ind w:right="-43"/>
        <w:jc w:val="both"/>
        <w:rPr>
          <w:rFonts w:cs="Times New Roman"/>
          <w:b/>
          <w:bCs/>
          <w:sz w:val="18"/>
          <w:szCs w:val="18"/>
          <w:lang w:val="en-US"/>
        </w:rPr>
      </w:pPr>
    </w:p>
    <w:p w14:paraId="05380133" w14:textId="5092B2C1" w:rsidR="00F31A4A" w:rsidRDefault="00F31A4A" w:rsidP="00F10057">
      <w:pPr>
        <w:tabs>
          <w:tab w:val="left" w:pos="540"/>
        </w:tabs>
        <w:spacing w:line="240" w:lineRule="atLeast"/>
        <w:ind w:right="-43"/>
        <w:jc w:val="both"/>
        <w:rPr>
          <w:rFonts w:cs="Times New Roman"/>
          <w:b/>
          <w:bCs/>
          <w:sz w:val="18"/>
          <w:szCs w:val="18"/>
          <w:lang w:val="en-US"/>
        </w:rPr>
      </w:pPr>
    </w:p>
    <w:p w14:paraId="26E07CEB" w14:textId="0D24FEF1" w:rsidR="00F31A4A" w:rsidRDefault="00F31A4A" w:rsidP="00F10057">
      <w:pPr>
        <w:tabs>
          <w:tab w:val="left" w:pos="540"/>
        </w:tabs>
        <w:spacing w:line="240" w:lineRule="atLeast"/>
        <w:ind w:right="-43"/>
        <w:jc w:val="both"/>
        <w:rPr>
          <w:rFonts w:cs="Times New Roman"/>
          <w:b/>
          <w:bCs/>
          <w:sz w:val="18"/>
          <w:szCs w:val="18"/>
          <w:lang w:val="en-US"/>
        </w:rPr>
      </w:pPr>
    </w:p>
    <w:p w14:paraId="5F552689" w14:textId="60B43E71" w:rsidR="00F31A4A" w:rsidRDefault="00F31A4A" w:rsidP="00F10057">
      <w:pPr>
        <w:tabs>
          <w:tab w:val="left" w:pos="540"/>
        </w:tabs>
        <w:spacing w:line="240" w:lineRule="atLeast"/>
        <w:ind w:right="-43"/>
        <w:jc w:val="both"/>
        <w:rPr>
          <w:rFonts w:cs="Times New Roman"/>
          <w:b/>
          <w:bCs/>
          <w:sz w:val="18"/>
          <w:szCs w:val="18"/>
          <w:lang w:val="en-US"/>
        </w:rPr>
      </w:pPr>
    </w:p>
    <w:p w14:paraId="7DCC6BBC" w14:textId="264E00B6" w:rsidR="00F31A4A" w:rsidRDefault="00F31A4A" w:rsidP="00F10057">
      <w:pPr>
        <w:tabs>
          <w:tab w:val="left" w:pos="540"/>
        </w:tabs>
        <w:spacing w:line="240" w:lineRule="atLeast"/>
        <w:ind w:right="-43"/>
        <w:jc w:val="both"/>
        <w:rPr>
          <w:rFonts w:cs="Times New Roman"/>
          <w:b/>
          <w:bCs/>
          <w:sz w:val="18"/>
          <w:szCs w:val="18"/>
          <w:lang w:val="en-US"/>
        </w:rPr>
      </w:pPr>
    </w:p>
    <w:p w14:paraId="197E11DF" w14:textId="148063FE" w:rsidR="00F31A4A" w:rsidRDefault="00F31A4A" w:rsidP="00F10057">
      <w:pPr>
        <w:tabs>
          <w:tab w:val="left" w:pos="540"/>
        </w:tabs>
        <w:spacing w:line="240" w:lineRule="atLeast"/>
        <w:ind w:right="-43"/>
        <w:jc w:val="both"/>
        <w:rPr>
          <w:rFonts w:cs="Times New Roman"/>
          <w:b/>
          <w:bCs/>
          <w:sz w:val="18"/>
          <w:szCs w:val="18"/>
          <w:lang w:val="en-US"/>
        </w:rPr>
      </w:pPr>
    </w:p>
    <w:p w14:paraId="1C88C1CC" w14:textId="457F5D44" w:rsidR="00F31A4A" w:rsidRDefault="00F31A4A" w:rsidP="00F10057">
      <w:pPr>
        <w:tabs>
          <w:tab w:val="left" w:pos="540"/>
        </w:tabs>
        <w:spacing w:line="240" w:lineRule="atLeast"/>
        <w:ind w:right="-43"/>
        <w:jc w:val="both"/>
        <w:rPr>
          <w:rFonts w:cs="Times New Roman"/>
          <w:b/>
          <w:bCs/>
          <w:sz w:val="18"/>
          <w:szCs w:val="18"/>
          <w:lang w:val="en-US"/>
        </w:rPr>
      </w:pPr>
    </w:p>
    <w:p w14:paraId="4229CF59" w14:textId="59045469" w:rsidR="00F31A4A" w:rsidRDefault="00F31A4A" w:rsidP="00F10057">
      <w:pPr>
        <w:tabs>
          <w:tab w:val="left" w:pos="540"/>
        </w:tabs>
        <w:spacing w:line="240" w:lineRule="atLeast"/>
        <w:ind w:right="-43"/>
        <w:jc w:val="both"/>
        <w:rPr>
          <w:rFonts w:cs="Times New Roman"/>
          <w:b/>
          <w:bCs/>
          <w:sz w:val="18"/>
          <w:szCs w:val="18"/>
          <w:lang w:val="en-US"/>
        </w:rPr>
      </w:pPr>
    </w:p>
    <w:p w14:paraId="16271A23" w14:textId="752269F5" w:rsidR="00F31A4A" w:rsidRDefault="00F31A4A" w:rsidP="00F10057">
      <w:pPr>
        <w:tabs>
          <w:tab w:val="left" w:pos="540"/>
        </w:tabs>
        <w:spacing w:line="240" w:lineRule="atLeast"/>
        <w:ind w:right="-43"/>
        <w:jc w:val="both"/>
        <w:rPr>
          <w:rFonts w:cs="Times New Roman"/>
          <w:b/>
          <w:bCs/>
          <w:sz w:val="18"/>
          <w:szCs w:val="18"/>
          <w:lang w:val="en-US"/>
        </w:rPr>
      </w:pPr>
    </w:p>
    <w:p w14:paraId="4447D384" w14:textId="128A3E01" w:rsidR="00F31A4A" w:rsidRDefault="00F31A4A" w:rsidP="00F10057">
      <w:pPr>
        <w:tabs>
          <w:tab w:val="left" w:pos="540"/>
        </w:tabs>
        <w:spacing w:line="240" w:lineRule="atLeast"/>
        <w:ind w:right="-43"/>
        <w:jc w:val="both"/>
        <w:rPr>
          <w:rFonts w:cs="Times New Roman"/>
          <w:b/>
          <w:bCs/>
          <w:sz w:val="18"/>
          <w:szCs w:val="18"/>
          <w:lang w:val="en-US"/>
        </w:rPr>
      </w:pPr>
    </w:p>
    <w:p w14:paraId="5C79780A" w14:textId="3AFF0301" w:rsidR="00F31A4A" w:rsidRDefault="00F31A4A" w:rsidP="00F10057">
      <w:pPr>
        <w:tabs>
          <w:tab w:val="left" w:pos="540"/>
        </w:tabs>
        <w:spacing w:line="240" w:lineRule="atLeast"/>
        <w:ind w:right="-43"/>
        <w:jc w:val="both"/>
        <w:rPr>
          <w:rFonts w:cs="Times New Roman"/>
          <w:b/>
          <w:bCs/>
          <w:sz w:val="18"/>
          <w:szCs w:val="18"/>
          <w:lang w:val="en-US"/>
        </w:rPr>
      </w:pPr>
    </w:p>
    <w:p w14:paraId="6423225D" w14:textId="32EA444B" w:rsidR="00F31A4A" w:rsidRDefault="00F31A4A" w:rsidP="00F10057">
      <w:pPr>
        <w:tabs>
          <w:tab w:val="left" w:pos="540"/>
        </w:tabs>
        <w:spacing w:line="240" w:lineRule="atLeast"/>
        <w:ind w:right="-43"/>
        <w:jc w:val="both"/>
        <w:rPr>
          <w:rFonts w:cs="Times New Roman"/>
          <w:b/>
          <w:bCs/>
          <w:sz w:val="18"/>
          <w:szCs w:val="18"/>
          <w:lang w:val="en-US"/>
        </w:rPr>
      </w:pPr>
    </w:p>
    <w:p w14:paraId="3B6D8622" w14:textId="0319C65E" w:rsidR="00F31A4A" w:rsidRDefault="00F31A4A" w:rsidP="00F10057">
      <w:pPr>
        <w:tabs>
          <w:tab w:val="left" w:pos="540"/>
        </w:tabs>
        <w:spacing w:line="240" w:lineRule="atLeast"/>
        <w:ind w:right="-43"/>
        <w:jc w:val="both"/>
        <w:rPr>
          <w:rFonts w:cs="Times New Roman"/>
          <w:b/>
          <w:bCs/>
          <w:sz w:val="18"/>
          <w:szCs w:val="18"/>
          <w:lang w:val="en-US"/>
        </w:rPr>
      </w:pPr>
    </w:p>
    <w:p w14:paraId="0EDBBBC0" w14:textId="77777777" w:rsidR="00F31A4A" w:rsidRDefault="00F31A4A" w:rsidP="00F10057">
      <w:pPr>
        <w:tabs>
          <w:tab w:val="left" w:pos="540"/>
        </w:tabs>
        <w:spacing w:line="240" w:lineRule="atLeast"/>
        <w:ind w:right="-43"/>
        <w:jc w:val="both"/>
        <w:rPr>
          <w:rFonts w:cs="Times New Roman"/>
          <w:b/>
          <w:bCs/>
          <w:sz w:val="18"/>
          <w:szCs w:val="18"/>
          <w:lang w:val="en-US"/>
        </w:rPr>
      </w:pPr>
    </w:p>
    <w:tbl>
      <w:tblPr>
        <w:tblW w:w="9184" w:type="dxa"/>
        <w:tblInd w:w="450" w:type="dxa"/>
        <w:tblLayout w:type="fixed"/>
        <w:tblLook w:val="0000" w:firstRow="0" w:lastRow="0" w:firstColumn="0" w:lastColumn="0" w:noHBand="0" w:noVBand="0"/>
      </w:tblPr>
      <w:tblGrid>
        <w:gridCol w:w="2966"/>
        <w:gridCol w:w="1352"/>
        <w:gridCol w:w="272"/>
        <w:gridCol w:w="1352"/>
        <w:gridCol w:w="272"/>
        <w:gridCol w:w="1352"/>
        <w:gridCol w:w="272"/>
        <w:gridCol w:w="1346"/>
      </w:tblGrid>
      <w:tr w:rsidR="007A2F2C" w:rsidRPr="00F11E72" w14:paraId="475C964F" w14:textId="77777777" w:rsidTr="00866BBE">
        <w:trPr>
          <w:trHeight w:val="299"/>
          <w:tblHeader/>
        </w:trPr>
        <w:tc>
          <w:tcPr>
            <w:tcW w:w="1615" w:type="pct"/>
          </w:tcPr>
          <w:p w14:paraId="4AC98389" w14:textId="77777777" w:rsidR="000B7D98" w:rsidRPr="008D15BB" w:rsidRDefault="000B7D98" w:rsidP="00975F9F">
            <w:pPr>
              <w:pStyle w:val="BodyText"/>
              <w:spacing w:after="0" w:line="240" w:lineRule="auto"/>
              <w:ind w:right="-131"/>
              <w:rPr>
                <w:rFonts w:cs="Times New Roman"/>
                <w:b/>
                <w:bCs/>
                <w:i/>
                <w:iCs/>
                <w:cs/>
              </w:rPr>
            </w:pPr>
          </w:p>
        </w:tc>
        <w:tc>
          <w:tcPr>
            <w:tcW w:w="1620" w:type="pct"/>
            <w:gridSpan w:val="3"/>
            <w:shd w:val="clear" w:color="auto" w:fill="auto"/>
          </w:tcPr>
          <w:p w14:paraId="2FC7F098" w14:textId="77777777" w:rsidR="000B7D98" w:rsidRPr="008D15BB" w:rsidRDefault="000B7D98" w:rsidP="00975F9F">
            <w:pPr>
              <w:pStyle w:val="acctfourfigures"/>
              <w:tabs>
                <w:tab w:val="clear" w:pos="765"/>
              </w:tabs>
              <w:spacing w:line="240" w:lineRule="auto"/>
              <w:ind w:right="-107"/>
              <w:jc w:val="center"/>
              <w:rPr>
                <w:b/>
                <w:bCs/>
                <w:szCs w:val="22"/>
              </w:rPr>
            </w:pPr>
            <w:r w:rsidRPr="008D15BB">
              <w:rPr>
                <w:b/>
                <w:bCs/>
                <w:szCs w:val="22"/>
              </w:rPr>
              <w:t>Consolidated</w:t>
            </w:r>
          </w:p>
          <w:p w14:paraId="2465B82F" w14:textId="77777777" w:rsidR="000B7D98" w:rsidRPr="008D15BB" w:rsidRDefault="000B7D98" w:rsidP="00975F9F">
            <w:pPr>
              <w:pStyle w:val="acctfourfigures"/>
              <w:tabs>
                <w:tab w:val="clear" w:pos="765"/>
              </w:tabs>
              <w:spacing w:line="240" w:lineRule="auto"/>
              <w:ind w:right="-107"/>
              <w:jc w:val="center"/>
              <w:rPr>
                <w:szCs w:val="22"/>
              </w:rPr>
            </w:pPr>
            <w:r w:rsidRPr="008D15BB">
              <w:rPr>
                <w:b/>
                <w:bCs/>
                <w:szCs w:val="22"/>
              </w:rPr>
              <w:t>financial</w:t>
            </w:r>
            <w:r w:rsidRPr="008D15BB">
              <w:rPr>
                <w:b/>
                <w:bCs/>
                <w:szCs w:val="22"/>
                <w:cs/>
                <w:lang w:bidi="th-TH"/>
              </w:rPr>
              <w:t xml:space="preserve"> </w:t>
            </w:r>
            <w:r w:rsidRPr="008D15BB">
              <w:rPr>
                <w:b/>
                <w:bCs/>
                <w:szCs w:val="22"/>
              </w:rPr>
              <w:t>statements</w:t>
            </w:r>
          </w:p>
        </w:tc>
        <w:tc>
          <w:tcPr>
            <w:tcW w:w="148" w:type="pct"/>
          </w:tcPr>
          <w:p w14:paraId="6D57A90E" w14:textId="77777777" w:rsidR="000B7D98" w:rsidRPr="008D15BB" w:rsidRDefault="000B7D98" w:rsidP="00975F9F">
            <w:pPr>
              <w:spacing w:line="240" w:lineRule="auto"/>
              <w:jc w:val="thaiDistribute"/>
              <w:rPr>
                <w:rFonts w:cs="Times New Roman"/>
                <w:b/>
              </w:rPr>
            </w:pPr>
          </w:p>
        </w:tc>
        <w:tc>
          <w:tcPr>
            <w:tcW w:w="1617" w:type="pct"/>
            <w:gridSpan w:val="3"/>
          </w:tcPr>
          <w:p w14:paraId="56FD70F3" w14:textId="77777777" w:rsidR="000B7D98" w:rsidRPr="008D15BB" w:rsidRDefault="000B7D98" w:rsidP="00975F9F">
            <w:pPr>
              <w:pStyle w:val="acctfourfigures"/>
              <w:tabs>
                <w:tab w:val="clear" w:pos="765"/>
              </w:tabs>
              <w:spacing w:line="240" w:lineRule="auto"/>
              <w:ind w:right="-107"/>
              <w:jc w:val="center"/>
              <w:rPr>
                <w:b/>
                <w:bCs/>
                <w:szCs w:val="22"/>
              </w:rPr>
            </w:pPr>
            <w:r w:rsidRPr="008D15BB">
              <w:rPr>
                <w:b/>
                <w:bCs/>
                <w:szCs w:val="22"/>
              </w:rPr>
              <w:t>Separate</w:t>
            </w:r>
          </w:p>
          <w:p w14:paraId="53E305A6" w14:textId="77777777" w:rsidR="000B7D98" w:rsidRPr="008D15BB" w:rsidRDefault="000B7D98" w:rsidP="00975F9F">
            <w:pPr>
              <w:pStyle w:val="acctfourfigures"/>
              <w:tabs>
                <w:tab w:val="clear" w:pos="765"/>
              </w:tabs>
              <w:spacing w:line="240" w:lineRule="auto"/>
              <w:ind w:right="-107"/>
              <w:jc w:val="center"/>
              <w:rPr>
                <w:szCs w:val="22"/>
              </w:rPr>
            </w:pPr>
            <w:r w:rsidRPr="008D15BB">
              <w:rPr>
                <w:b/>
                <w:bCs/>
                <w:szCs w:val="22"/>
              </w:rPr>
              <w:t>financial</w:t>
            </w:r>
            <w:r w:rsidRPr="008D15BB">
              <w:rPr>
                <w:b/>
                <w:bCs/>
                <w:szCs w:val="22"/>
                <w:cs/>
                <w:lang w:bidi="th-TH"/>
              </w:rPr>
              <w:t xml:space="preserve"> </w:t>
            </w:r>
            <w:r w:rsidRPr="008D15BB">
              <w:rPr>
                <w:b/>
                <w:bCs/>
                <w:szCs w:val="22"/>
              </w:rPr>
              <w:t>statements</w:t>
            </w:r>
          </w:p>
        </w:tc>
      </w:tr>
      <w:tr w:rsidR="00FE5BEA" w:rsidRPr="00F11E72" w14:paraId="7E2CEE1E" w14:textId="77777777" w:rsidTr="00866BBE">
        <w:trPr>
          <w:trHeight w:val="299"/>
          <w:tblHeader/>
        </w:trPr>
        <w:tc>
          <w:tcPr>
            <w:tcW w:w="1615" w:type="pct"/>
          </w:tcPr>
          <w:p w14:paraId="45FF28D8" w14:textId="77777777" w:rsidR="00FE5BEA" w:rsidRPr="008D15BB" w:rsidRDefault="00FE5BEA" w:rsidP="00FE5BEA">
            <w:pPr>
              <w:pStyle w:val="BodyText"/>
              <w:spacing w:after="0" w:line="240" w:lineRule="auto"/>
              <w:ind w:right="-131"/>
              <w:rPr>
                <w:rFonts w:cs="Times New Roman"/>
                <w:b/>
                <w:bCs/>
                <w:i/>
                <w:iCs/>
                <w:cs/>
              </w:rPr>
            </w:pPr>
          </w:p>
        </w:tc>
        <w:tc>
          <w:tcPr>
            <w:tcW w:w="736" w:type="pct"/>
            <w:shd w:val="clear" w:color="auto" w:fill="auto"/>
            <w:vAlign w:val="bottom"/>
          </w:tcPr>
          <w:p w14:paraId="6A6B2BB9" w14:textId="337BB0D7" w:rsidR="00FE5BEA" w:rsidRPr="008D15BB" w:rsidRDefault="00FE5BEA" w:rsidP="00FE5BEA">
            <w:pPr>
              <w:pStyle w:val="BodyText"/>
              <w:spacing w:after="0" w:line="240" w:lineRule="auto"/>
              <w:ind w:left="-91" w:right="-110"/>
              <w:jc w:val="center"/>
              <w:rPr>
                <w:rFonts w:cs="Times New Roman"/>
                <w:lang w:val="en-US"/>
              </w:rPr>
            </w:pPr>
            <w:r w:rsidRPr="008D15BB">
              <w:rPr>
                <w:rFonts w:cs="Times New Roman"/>
                <w:lang w:val="en-US"/>
              </w:rPr>
              <w:t>31 March</w:t>
            </w:r>
          </w:p>
          <w:p w14:paraId="5E9A8989" w14:textId="2C794082" w:rsidR="00FE5BEA" w:rsidRPr="008D15BB" w:rsidRDefault="00FE5BEA" w:rsidP="00FE5BEA">
            <w:pPr>
              <w:pStyle w:val="BodyText"/>
              <w:spacing w:after="0" w:line="240" w:lineRule="auto"/>
              <w:ind w:left="-91" w:right="-110"/>
              <w:jc w:val="center"/>
              <w:rPr>
                <w:rFonts w:cs="Times New Roman"/>
                <w:lang w:val="en-US"/>
              </w:rPr>
            </w:pPr>
            <w:r w:rsidRPr="008D15BB">
              <w:rPr>
                <w:rFonts w:cs="Times New Roman"/>
                <w:lang w:val="en-US"/>
              </w:rPr>
              <w:t>2022</w:t>
            </w:r>
          </w:p>
        </w:tc>
        <w:tc>
          <w:tcPr>
            <w:tcW w:w="148" w:type="pct"/>
            <w:vAlign w:val="bottom"/>
          </w:tcPr>
          <w:p w14:paraId="699B24E2" w14:textId="77777777" w:rsidR="00FE5BEA" w:rsidRPr="008D15BB" w:rsidRDefault="00FE5BEA" w:rsidP="00FE5BEA">
            <w:pPr>
              <w:spacing w:line="240" w:lineRule="auto"/>
              <w:ind w:left="-91" w:right="-110"/>
              <w:jc w:val="center"/>
              <w:rPr>
                <w:rFonts w:cs="Times New Roman"/>
                <w:b/>
              </w:rPr>
            </w:pPr>
          </w:p>
        </w:tc>
        <w:tc>
          <w:tcPr>
            <w:tcW w:w="736" w:type="pct"/>
            <w:vAlign w:val="bottom"/>
          </w:tcPr>
          <w:p w14:paraId="7317A821" w14:textId="70F98931" w:rsidR="00FE5BEA" w:rsidRPr="008D15BB" w:rsidRDefault="00FE5BEA" w:rsidP="00FE5BEA">
            <w:pPr>
              <w:pStyle w:val="acctfourfigures"/>
              <w:tabs>
                <w:tab w:val="clear" w:pos="765"/>
              </w:tabs>
              <w:spacing w:line="240" w:lineRule="auto"/>
              <w:ind w:left="-91" w:right="-110"/>
              <w:jc w:val="center"/>
              <w:rPr>
                <w:szCs w:val="22"/>
                <w:lang w:val="en-US"/>
              </w:rPr>
            </w:pPr>
            <w:r w:rsidRPr="008D15BB">
              <w:rPr>
                <w:szCs w:val="22"/>
                <w:lang w:val="en-US"/>
              </w:rPr>
              <w:t>31 December 2021</w:t>
            </w:r>
          </w:p>
        </w:tc>
        <w:tc>
          <w:tcPr>
            <w:tcW w:w="148" w:type="pct"/>
            <w:vAlign w:val="bottom"/>
          </w:tcPr>
          <w:p w14:paraId="6D99FE4F" w14:textId="77777777" w:rsidR="00FE5BEA" w:rsidRPr="008D15BB" w:rsidRDefault="00FE5BEA" w:rsidP="00FE5BEA">
            <w:pPr>
              <w:spacing w:line="240" w:lineRule="auto"/>
              <w:ind w:left="-91" w:right="-110"/>
              <w:jc w:val="center"/>
              <w:rPr>
                <w:rFonts w:cs="Times New Roman"/>
                <w:b/>
              </w:rPr>
            </w:pPr>
          </w:p>
        </w:tc>
        <w:tc>
          <w:tcPr>
            <w:tcW w:w="736" w:type="pct"/>
            <w:vAlign w:val="bottom"/>
          </w:tcPr>
          <w:p w14:paraId="2F936AEE" w14:textId="1715BA45" w:rsidR="00FE5BEA" w:rsidRPr="008D15BB" w:rsidRDefault="00FE5BEA" w:rsidP="00FE5BEA">
            <w:pPr>
              <w:pStyle w:val="BodyText"/>
              <w:spacing w:after="0" w:line="240" w:lineRule="auto"/>
              <w:ind w:left="-91" w:right="-110"/>
              <w:jc w:val="center"/>
              <w:rPr>
                <w:rFonts w:cs="Times New Roman"/>
                <w:lang w:val="en-US"/>
              </w:rPr>
            </w:pPr>
            <w:r w:rsidRPr="008D15BB">
              <w:rPr>
                <w:rFonts w:cs="Times New Roman"/>
                <w:lang w:val="en-US"/>
              </w:rPr>
              <w:t>31 March</w:t>
            </w:r>
          </w:p>
          <w:p w14:paraId="59FD555C" w14:textId="4579F31E" w:rsidR="00FE5BEA" w:rsidRPr="008D15BB" w:rsidRDefault="00FE5BEA" w:rsidP="00FE5BEA">
            <w:pPr>
              <w:pStyle w:val="BodyText"/>
              <w:spacing w:after="0" w:line="240" w:lineRule="auto"/>
              <w:ind w:left="-91" w:right="-110"/>
              <w:jc w:val="center"/>
              <w:rPr>
                <w:rFonts w:cs="Times New Roman"/>
                <w:lang w:val="en-US"/>
              </w:rPr>
            </w:pPr>
            <w:r w:rsidRPr="008D15BB">
              <w:rPr>
                <w:rFonts w:cs="Times New Roman"/>
                <w:lang w:val="en-US"/>
              </w:rPr>
              <w:t>2022</w:t>
            </w:r>
          </w:p>
        </w:tc>
        <w:tc>
          <w:tcPr>
            <w:tcW w:w="148" w:type="pct"/>
            <w:vAlign w:val="bottom"/>
          </w:tcPr>
          <w:p w14:paraId="66C0974A" w14:textId="77777777" w:rsidR="00FE5BEA" w:rsidRPr="008D15BB" w:rsidRDefault="00FE5BEA" w:rsidP="00FE5BEA">
            <w:pPr>
              <w:spacing w:line="240" w:lineRule="auto"/>
              <w:ind w:left="-91" w:right="-110"/>
              <w:jc w:val="center"/>
              <w:rPr>
                <w:rFonts w:cs="Times New Roman"/>
                <w:b/>
              </w:rPr>
            </w:pPr>
          </w:p>
        </w:tc>
        <w:tc>
          <w:tcPr>
            <w:tcW w:w="733" w:type="pct"/>
            <w:vAlign w:val="bottom"/>
          </w:tcPr>
          <w:p w14:paraId="2C34BC6A" w14:textId="67537452" w:rsidR="00FE5BEA" w:rsidRPr="008D15BB" w:rsidRDefault="00FE5BEA" w:rsidP="00FE5BEA">
            <w:pPr>
              <w:pStyle w:val="acctfourfigures"/>
              <w:tabs>
                <w:tab w:val="clear" w:pos="765"/>
              </w:tabs>
              <w:spacing w:line="240" w:lineRule="auto"/>
              <w:ind w:left="-91" w:right="-110"/>
              <w:jc w:val="center"/>
              <w:rPr>
                <w:szCs w:val="22"/>
              </w:rPr>
            </w:pPr>
            <w:r w:rsidRPr="008D15BB">
              <w:rPr>
                <w:szCs w:val="22"/>
                <w:lang w:val="en-US"/>
              </w:rPr>
              <w:t>31 December 2021</w:t>
            </w:r>
          </w:p>
        </w:tc>
      </w:tr>
      <w:tr w:rsidR="00957A5F" w:rsidRPr="00F11E72" w14:paraId="06994660" w14:textId="77777777" w:rsidTr="00FE5BEA">
        <w:trPr>
          <w:trHeight w:val="173"/>
          <w:tblHeader/>
        </w:trPr>
        <w:tc>
          <w:tcPr>
            <w:tcW w:w="1615" w:type="pct"/>
          </w:tcPr>
          <w:p w14:paraId="1CB7FD45" w14:textId="77777777" w:rsidR="00957A5F" w:rsidRPr="008D15BB" w:rsidRDefault="00957A5F" w:rsidP="00957A5F">
            <w:pPr>
              <w:spacing w:line="240" w:lineRule="auto"/>
              <w:jc w:val="thaiDistribute"/>
              <w:rPr>
                <w:rFonts w:cs="Times New Roman"/>
                <w:b/>
                <w:bCs/>
                <w:i/>
                <w:iCs/>
                <w:cs/>
              </w:rPr>
            </w:pPr>
          </w:p>
        </w:tc>
        <w:tc>
          <w:tcPr>
            <w:tcW w:w="3385" w:type="pct"/>
            <w:gridSpan w:val="7"/>
            <w:shd w:val="clear" w:color="auto" w:fill="auto"/>
          </w:tcPr>
          <w:p w14:paraId="597C0A05" w14:textId="77777777" w:rsidR="00957A5F" w:rsidRPr="008D15BB" w:rsidRDefault="00957A5F" w:rsidP="00957A5F">
            <w:pPr>
              <w:pStyle w:val="acctfourfigures"/>
              <w:tabs>
                <w:tab w:val="clear" w:pos="765"/>
                <w:tab w:val="decimal" w:pos="840"/>
              </w:tabs>
              <w:spacing w:line="240" w:lineRule="auto"/>
              <w:ind w:right="-107"/>
              <w:jc w:val="center"/>
              <w:rPr>
                <w:szCs w:val="22"/>
              </w:rPr>
            </w:pPr>
            <w:r w:rsidRPr="008D15BB">
              <w:rPr>
                <w:i/>
                <w:iCs/>
                <w:szCs w:val="22"/>
              </w:rPr>
              <w:t>(in thousand Baht)</w:t>
            </w:r>
          </w:p>
        </w:tc>
      </w:tr>
      <w:tr w:rsidR="00957A5F" w:rsidRPr="00F11E72" w14:paraId="15EF3520" w14:textId="77777777" w:rsidTr="00866BBE">
        <w:trPr>
          <w:trHeight w:val="245"/>
        </w:trPr>
        <w:tc>
          <w:tcPr>
            <w:tcW w:w="1615" w:type="pct"/>
          </w:tcPr>
          <w:p w14:paraId="100B6640" w14:textId="77777777" w:rsidR="00957A5F" w:rsidRPr="008D15BB" w:rsidRDefault="00957A5F" w:rsidP="00957A5F">
            <w:pPr>
              <w:shd w:val="clear" w:color="auto" w:fill="FFFFFF"/>
              <w:spacing w:line="240" w:lineRule="atLeast"/>
              <w:rPr>
                <w:rFonts w:cs="Times New Roman"/>
                <w:b/>
                <w:bCs/>
                <w:i/>
                <w:iCs/>
              </w:rPr>
            </w:pPr>
            <w:r w:rsidRPr="008D15BB">
              <w:rPr>
                <w:rFonts w:cs="Times New Roman"/>
                <w:b/>
                <w:bCs/>
              </w:rPr>
              <w:t>Related parties</w:t>
            </w:r>
          </w:p>
        </w:tc>
        <w:tc>
          <w:tcPr>
            <w:tcW w:w="736" w:type="pct"/>
            <w:shd w:val="clear" w:color="auto" w:fill="auto"/>
          </w:tcPr>
          <w:p w14:paraId="205E4D90" w14:textId="77777777" w:rsidR="00957A5F" w:rsidRPr="008D15BB" w:rsidRDefault="00957A5F" w:rsidP="00866BBE">
            <w:pPr>
              <w:pStyle w:val="acctfourfigures"/>
              <w:tabs>
                <w:tab w:val="clear" w:pos="765"/>
                <w:tab w:val="decimal" w:pos="1081"/>
              </w:tabs>
              <w:spacing w:line="240" w:lineRule="auto"/>
              <w:ind w:left="-98" w:right="-107"/>
              <w:rPr>
                <w:szCs w:val="22"/>
                <w:lang w:val="en-US" w:bidi="th-TH"/>
              </w:rPr>
            </w:pPr>
          </w:p>
        </w:tc>
        <w:tc>
          <w:tcPr>
            <w:tcW w:w="148" w:type="pct"/>
          </w:tcPr>
          <w:p w14:paraId="5CD25C83" w14:textId="77777777" w:rsidR="00957A5F" w:rsidRPr="008D15BB" w:rsidRDefault="00957A5F" w:rsidP="00866BBE">
            <w:pPr>
              <w:tabs>
                <w:tab w:val="decimal" w:pos="1081"/>
              </w:tabs>
              <w:spacing w:line="240" w:lineRule="auto"/>
              <w:ind w:left="-98"/>
              <w:rPr>
                <w:rFonts w:cs="Times New Roman"/>
                <w:b/>
              </w:rPr>
            </w:pPr>
          </w:p>
        </w:tc>
        <w:tc>
          <w:tcPr>
            <w:tcW w:w="736" w:type="pct"/>
          </w:tcPr>
          <w:p w14:paraId="0D33E735" w14:textId="77777777" w:rsidR="00957A5F" w:rsidRPr="008D15BB" w:rsidRDefault="00957A5F" w:rsidP="00866BBE">
            <w:pPr>
              <w:tabs>
                <w:tab w:val="decimal" w:pos="1081"/>
              </w:tabs>
              <w:spacing w:line="240" w:lineRule="auto"/>
              <w:ind w:left="-98"/>
              <w:rPr>
                <w:rFonts w:cs="Times New Roman"/>
                <w:b/>
              </w:rPr>
            </w:pPr>
          </w:p>
        </w:tc>
        <w:tc>
          <w:tcPr>
            <w:tcW w:w="148" w:type="pct"/>
          </w:tcPr>
          <w:p w14:paraId="1B399906" w14:textId="77777777" w:rsidR="00957A5F" w:rsidRPr="008D15BB" w:rsidRDefault="00957A5F" w:rsidP="00866BBE">
            <w:pPr>
              <w:tabs>
                <w:tab w:val="decimal" w:pos="1081"/>
              </w:tabs>
              <w:spacing w:line="240" w:lineRule="auto"/>
              <w:ind w:left="-98"/>
              <w:rPr>
                <w:rFonts w:cs="Times New Roman"/>
                <w:b/>
              </w:rPr>
            </w:pPr>
          </w:p>
        </w:tc>
        <w:tc>
          <w:tcPr>
            <w:tcW w:w="736" w:type="pct"/>
          </w:tcPr>
          <w:p w14:paraId="0BB03A93" w14:textId="77777777" w:rsidR="00957A5F" w:rsidRPr="008D15BB" w:rsidRDefault="00957A5F" w:rsidP="00866BBE">
            <w:pPr>
              <w:pStyle w:val="acctfourfigures"/>
              <w:tabs>
                <w:tab w:val="clear" w:pos="765"/>
                <w:tab w:val="decimal" w:pos="1081"/>
              </w:tabs>
              <w:spacing w:line="240" w:lineRule="auto"/>
              <w:ind w:left="-98" w:right="-107"/>
              <w:rPr>
                <w:szCs w:val="22"/>
              </w:rPr>
            </w:pPr>
          </w:p>
        </w:tc>
        <w:tc>
          <w:tcPr>
            <w:tcW w:w="148" w:type="pct"/>
          </w:tcPr>
          <w:p w14:paraId="02C3C025" w14:textId="77777777" w:rsidR="00957A5F" w:rsidRPr="008D15BB" w:rsidRDefault="00957A5F" w:rsidP="00866BBE">
            <w:pPr>
              <w:tabs>
                <w:tab w:val="decimal" w:pos="1081"/>
              </w:tabs>
              <w:spacing w:line="240" w:lineRule="auto"/>
              <w:ind w:left="-98"/>
              <w:rPr>
                <w:rFonts w:cs="Times New Roman"/>
                <w:b/>
              </w:rPr>
            </w:pPr>
          </w:p>
        </w:tc>
        <w:tc>
          <w:tcPr>
            <w:tcW w:w="733" w:type="pct"/>
          </w:tcPr>
          <w:p w14:paraId="2AAEFB66" w14:textId="77777777" w:rsidR="00957A5F" w:rsidRPr="008D15BB" w:rsidRDefault="00957A5F" w:rsidP="00866BBE">
            <w:pPr>
              <w:pStyle w:val="acctfourfigures"/>
              <w:tabs>
                <w:tab w:val="clear" w:pos="765"/>
                <w:tab w:val="decimal" w:pos="1081"/>
              </w:tabs>
              <w:spacing w:line="240" w:lineRule="auto"/>
              <w:ind w:left="-98" w:right="-107"/>
              <w:rPr>
                <w:szCs w:val="22"/>
              </w:rPr>
            </w:pPr>
          </w:p>
        </w:tc>
      </w:tr>
      <w:tr w:rsidR="00F33F31" w:rsidRPr="00F11E72" w14:paraId="26E9C9EC" w14:textId="77777777" w:rsidTr="00866BBE">
        <w:trPr>
          <w:trHeight w:val="263"/>
        </w:trPr>
        <w:tc>
          <w:tcPr>
            <w:tcW w:w="1615" w:type="pct"/>
          </w:tcPr>
          <w:p w14:paraId="14D5D888" w14:textId="77777777" w:rsidR="00F33F31" w:rsidRPr="008D15BB" w:rsidRDefault="00F33F31" w:rsidP="00F33F31">
            <w:pPr>
              <w:shd w:val="clear" w:color="auto" w:fill="FFFFFF"/>
              <w:spacing w:line="240" w:lineRule="atLeast"/>
              <w:rPr>
                <w:rFonts w:cs="Times New Roman"/>
              </w:rPr>
            </w:pPr>
            <w:r w:rsidRPr="008D15BB">
              <w:rPr>
                <w:rFonts w:cs="Times New Roman"/>
              </w:rPr>
              <w:t>Within credit terms</w:t>
            </w:r>
          </w:p>
        </w:tc>
        <w:tc>
          <w:tcPr>
            <w:tcW w:w="736" w:type="pct"/>
            <w:shd w:val="clear" w:color="auto" w:fill="auto"/>
          </w:tcPr>
          <w:p w14:paraId="6AE08CF4" w14:textId="23786D1B" w:rsidR="00F33F31" w:rsidRPr="008D15BB" w:rsidRDefault="00755D00" w:rsidP="00F33F31">
            <w:pPr>
              <w:pStyle w:val="acctfourfigures"/>
              <w:tabs>
                <w:tab w:val="clear" w:pos="765"/>
                <w:tab w:val="decimal" w:pos="1081"/>
              </w:tabs>
              <w:spacing w:line="240" w:lineRule="auto"/>
              <w:ind w:left="-98" w:right="-107"/>
              <w:rPr>
                <w:szCs w:val="22"/>
                <w:lang w:val="en-US" w:bidi="th-TH"/>
              </w:rPr>
            </w:pPr>
            <w:r w:rsidRPr="00755D00">
              <w:rPr>
                <w:szCs w:val="22"/>
                <w:lang w:val="en-US" w:bidi="th-TH"/>
              </w:rPr>
              <w:t>2,</w:t>
            </w:r>
            <w:r w:rsidR="00191BC5">
              <w:rPr>
                <w:szCs w:val="22"/>
                <w:lang w:val="en-US" w:bidi="th-TH"/>
              </w:rPr>
              <w:t>096</w:t>
            </w:r>
          </w:p>
        </w:tc>
        <w:tc>
          <w:tcPr>
            <w:tcW w:w="148" w:type="pct"/>
          </w:tcPr>
          <w:p w14:paraId="438C6BA5" w14:textId="77777777" w:rsidR="00F33F31" w:rsidRPr="008D15BB" w:rsidRDefault="00F33F31" w:rsidP="00F33F31">
            <w:pPr>
              <w:tabs>
                <w:tab w:val="decimal" w:pos="1081"/>
              </w:tabs>
              <w:spacing w:line="240" w:lineRule="auto"/>
              <w:ind w:left="-98"/>
              <w:rPr>
                <w:rFonts w:cs="Times New Roman"/>
                <w:b/>
              </w:rPr>
            </w:pPr>
          </w:p>
        </w:tc>
        <w:tc>
          <w:tcPr>
            <w:tcW w:w="736" w:type="pct"/>
          </w:tcPr>
          <w:p w14:paraId="7D0A6E48" w14:textId="07D5A2AA" w:rsidR="00F33F31" w:rsidRPr="008D15BB" w:rsidRDefault="00F33F31" w:rsidP="00F33F31">
            <w:pPr>
              <w:pStyle w:val="acctfourfigures"/>
              <w:tabs>
                <w:tab w:val="clear" w:pos="765"/>
                <w:tab w:val="decimal" w:pos="1081"/>
              </w:tabs>
              <w:spacing w:line="240" w:lineRule="auto"/>
              <w:ind w:left="-98" w:right="-107"/>
              <w:rPr>
                <w:szCs w:val="22"/>
                <w:lang w:val="en-US" w:bidi="th-TH"/>
              </w:rPr>
            </w:pPr>
            <w:r w:rsidRPr="00BF11BD">
              <w:rPr>
                <w:szCs w:val="22"/>
                <w:lang w:val="en-US"/>
              </w:rPr>
              <w:t>1,091</w:t>
            </w:r>
          </w:p>
        </w:tc>
        <w:tc>
          <w:tcPr>
            <w:tcW w:w="148" w:type="pct"/>
          </w:tcPr>
          <w:p w14:paraId="1435BC17" w14:textId="77777777" w:rsidR="00F33F31" w:rsidRPr="008D15BB" w:rsidRDefault="00F33F31" w:rsidP="00F33F31">
            <w:pPr>
              <w:tabs>
                <w:tab w:val="decimal" w:pos="1081"/>
              </w:tabs>
              <w:spacing w:line="240" w:lineRule="auto"/>
              <w:ind w:left="-98"/>
              <w:rPr>
                <w:rFonts w:cs="Times New Roman"/>
                <w:b/>
              </w:rPr>
            </w:pPr>
          </w:p>
        </w:tc>
        <w:tc>
          <w:tcPr>
            <w:tcW w:w="736" w:type="pct"/>
          </w:tcPr>
          <w:p w14:paraId="6C7D829D" w14:textId="139BB267" w:rsidR="00F33F31" w:rsidRPr="008D15BB" w:rsidRDefault="00A80ED1" w:rsidP="00F33F31">
            <w:pPr>
              <w:pStyle w:val="acctfourfigures"/>
              <w:tabs>
                <w:tab w:val="clear" w:pos="765"/>
                <w:tab w:val="decimal" w:pos="1081"/>
              </w:tabs>
              <w:spacing w:line="240" w:lineRule="auto"/>
              <w:ind w:left="-98" w:right="-107"/>
              <w:rPr>
                <w:szCs w:val="22"/>
                <w:lang w:val="en-US" w:bidi="th-TH"/>
              </w:rPr>
            </w:pPr>
            <w:r>
              <w:rPr>
                <w:szCs w:val="22"/>
                <w:lang w:val="en-US" w:bidi="th-TH"/>
              </w:rPr>
              <w:t>12,897</w:t>
            </w:r>
          </w:p>
        </w:tc>
        <w:tc>
          <w:tcPr>
            <w:tcW w:w="148" w:type="pct"/>
          </w:tcPr>
          <w:p w14:paraId="2608AD15" w14:textId="77777777" w:rsidR="00F33F31" w:rsidRPr="008D15BB" w:rsidRDefault="00F33F31" w:rsidP="00F33F31">
            <w:pPr>
              <w:tabs>
                <w:tab w:val="decimal" w:pos="1081"/>
              </w:tabs>
              <w:spacing w:line="240" w:lineRule="auto"/>
              <w:ind w:left="-98"/>
              <w:rPr>
                <w:rFonts w:cs="Times New Roman"/>
                <w:b/>
              </w:rPr>
            </w:pPr>
          </w:p>
        </w:tc>
        <w:tc>
          <w:tcPr>
            <w:tcW w:w="733" w:type="pct"/>
          </w:tcPr>
          <w:p w14:paraId="35E4D5C5" w14:textId="6E60CD2E" w:rsidR="00F33F31" w:rsidRPr="008D15BB" w:rsidRDefault="00F33F31" w:rsidP="00F33F31">
            <w:pPr>
              <w:pStyle w:val="acctfourfigures"/>
              <w:tabs>
                <w:tab w:val="clear" w:pos="765"/>
                <w:tab w:val="decimal" w:pos="1081"/>
              </w:tabs>
              <w:spacing w:line="240" w:lineRule="auto"/>
              <w:ind w:left="-98" w:right="-107"/>
              <w:rPr>
                <w:szCs w:val="22"/>
                <w:lang w:val="en-US" w:bidi="th-TH"/>
              </w:rPr>
            </w:pPr>
            <w:r w:rsidRPr="00BF11BD">
              <w:rPr>
                <w:szCs w:val="22"/>
                <w:lang w:val="en-US"/>
              </w:rPr>
              <w:t>1,644</w:t>
            </w:r>
          </w:p>
        </w:tc>
      </w:tr>
      <w:tr w:rsidR="00F33F31" w:rsidRPr="00F11E72" w14:paraId="7D0177D5" w14:textId="77777777" w:rsidTr="00866BBE">
        <w:tc>
          <w:tcPr>
            <w:tcW w:w="1615" w:type="pct"/>
          </w:tcPr>
          <w:p w14:paraId="71F43707" w14:textId="77777777" w:rsidR="00F33F31" w:rsidRPr="008D15BB" w:rsidRDefault="00F33F31" w:rsidP="00F33F31">
            <w:pPr>
              <w:shd w:val="clear" w:color="auto" w:fill="FFFFFF"/>
              <w:spacing w:line="240" w:lineRule="atLeast"/>
              <w:rPr>
                <w:rFonts w:cs="Times New Roman"/>
              </w:rPr>
            </w:pPr>
            <w:r w:rsidRPr="008D15BB">
              <w:rPr>
                <w:rFonts w:cs="Times New Roman"/>
              </w:rPr>
              <w:t>Overdue:</w:t>
            </w:r>
          </w:p>
        </w:tc>
        <w:tc>
          <w:tcPr>
            <w:tcW w:w="736" w:type="pct"/>
            <w:shd w:val="clear" w:color="auto" w:fill="auto"/>
          </w:tcPr>
          <w:p w14:paraId="40EFEEA5" w14:textId="77777777" w:rsidR="00F33F31" w:rsidRPr="008D15BB" w:rsidRDefault="00F33F31" w:rsidP="00F33F31">
            <w:pPr>
              <w:pStyle w:val="acctfourfigures"/>
              <w:tabs>
                <w:tab w:val="clear" w:pos="765"/>
                <w:tab w:val="decimal" w:pos="1081"/>
              </w:tabs>
              <w:spacing w:line="240" w:lineRule="auto"/>
              <w:ind w:left="-98" w:right="-107"/>
              <w:rPr>
                <w:szCs w:val="22"/>
              </w:rPr>
            </w:pPr>
          </w:p>
        </w:tc>
        <w:tc>
          <w:tcPr>
            <w:tcW w:w="148" w:type="pct"/>
          </w:tcPr>
          <w:p w14:paraId="4FA30762" w14:textId="77777777" w:rsidR="00F33F31" w:rsidRPr="008D15BB" w:rsidRDefault="00F33F31" w:rsidP="00F33F31">
            <w:pPr>
              <w:pStyle w:val="BodyText"/>
              <w:tabs>
                <w:tab w:val="decimal" w:pos="1081"/>
              </w:tabs>
              <w:spacing w:after="0" w:line="240" w:lineRule="auto"/>
              <w:ind w:left="-98" w:right="-131"/>
              <w:rPr>
                <w:rFonts w:cs="Times New Roman"/>
              </w:rPr>
            </w:pPr>
          </w:p>
        </w:tc>
        <w:tc>
          <w:tcPr>
            <w:tcW w:w="736" w:type="pct"/>
          </w:tcPr>
          <w:p w14:paraId="3C5F1378" w14:textId="77777777" w:rsidR="00F33F31" w:rsidRPr="008D15BB" w:rsidRDefault="00F33F31" w:rsidP="00F33F31">
            <w:pPr>
              <w:pStyle w:val="acctfourfigures"/>
              <w:tabs>
                <w:tab w:val="clear" w:pos="765"/>
                <w:tab w:val="decimal" w:pos="1081"/>
              </w:tabs>
              <w:spacing w:line="240" w:lineRule="auto"/>
              <w:ind w:left="-98" w:right="-107"/>
              <w:rPr>
                <w:szCs w:val="22"/>
                <w:lang w:val="en-US" w:bidi="th-TH"/>
              </w:rPr>
            </w:pPr>
          </w:p>
        </w:tc>
        <w:tc>
          <w:tcPr>
            <w:tcW w:w="148" w:type="pct"/>
          </w:tcPr>
          <w:p w14:paraId="267AA668" w14:textId="77777777" w:rsidR="00F33F31" w:rsidRPr="008D15BB" w:rsidRDefault="00F33F31" w:rsidP="00F33F31">
            <w:pPr>
              <w:pStyle w:val="BodyText"/>
              <w:tabs>
                <w:tab w:val="decimal" w:pos="1081"/>
              </w:tabs>
              <w:spacing w:after="0" w:line="240" w:lineRule="auto"/>
              <w:ind w:left="-98" w:right="-131"/>
              <w:rPr>
                <w:rFonts w:cs="Times New Roman"/>
              </w:rPr>
            </w:pPr>
          </w:p>
        </w:tc>
        <w:tc>
          <w:tcPr>
            <w:tcW w:w="736" w:type="pct"/>
          </w:tcPr>
          <w:p w14:paraId="4A4EA604" w14:textId="77777777" w:rsidR="00F33F31" w:rsidRPr="008D15BB" w:rsidRDefault="00F33F31" w:rsidP="00F33F31">
            <w:pPr>
              <w:pStyle w:val="acctfourfigures"/>
              <w:tabs>
                <w:tab w:val="clear" w:pos="765"/>
                <w:tab w:val="decimal" w:pos="1081"/>
              </w:tabs>
              <w:spacing w:line="240" w:lineRule="auto"/>
              <w:ind w:left="-98" w:right="-107"/>
              <w:rPr>
                <w:szCs w:val="22"/>
              </w:rPr>
            </w:pPr>
          </w:p>
        </w:tc>
        <w:tc>
          <w:tcPr>
            <w:tcW w:w="148" w:type="pct"/>
          </w:tcPr>
          <w:p w14:paraId="4643D72C" w14:textId="77777777" w:rsidR="00F33F31" w:rsidRPr="008D15BB" w:rsidRDefault="00F33F31" w:rsidP="00F33F31">
            <w:pPr>
              <w:pStyle w:val="BodyText"/>
              <w:tabs>
                <w:tab w:val="decimal" w:pos="1081"/>
              </w:tabs>
              <w:spacing w:after="0" w:line="240" w:lineRule="auto"/>
              <w:ind w:left="-98" w:right="-131"/>
              <w:rPr>
                <w:rFonts w:cs="Times New Roman"/>
              </w:rPr>
            </w:pPr>
          </w:p>
        </w:tc>
        <w:tc>
          <w:tcPr>
            <w:tcW w:w="733" w:type="pct"/>
          </w:tcPr>
          <w:p w14:paraId="33A28628" w14:textId="77777777" w:rsidR="00F33F31" w:rsidRPr="008D15BB" w:rsidRDefault="00F33F31" w:rsidP="00F33F31">
            <w:pPr>
              <w:pStyle w:val="acctfourfigures"/>
              <w:tabs>
                <w:tab w:val="clear" w:pos="765"/>
                <w:tab w:val="decimal" w:pos="1081"/>
              </w:tabs>
              <w:spacing w:line="240" w:lineRule="auto"/>
              <w:ind w:left="-98" w:right="-107"/>
              <w:rPr>
                <w:szCs w:val="22"/>
                <w:lang w:val="en-US" w:bidi="th-TH"/>
              </w:rPr>
            </w:pPr>
          </w:p>
        </w:tc>
      </w:tr>
      <w:tr w:rsidR="00F33F31" w:rsidRPr="00F11E72" w14:paraId="403FBDAF" w14:textId="77777777" w:rsidTr="00866BBE">
        <w:tc>
          <w:tcPr>
            <w:tcW w:w="1615" w:type="pct"/>
          </w:tcPr>
          <w:p w14:paraId="5C491D8E" w14:textId="3AD57EAA" w:rsidR="00F33F31" w:rsidRPr="008D15BB" w:rsidRDefault="00F33F31" w:rsidP="00F33F31">
            <w:pPr>
              <w:shd w:val="clear" w:color="auto" w:fill="FFFFFF"/>
              <w:spacing w:line="240" w:lineRule="atLeast"/>
              <w:ind w:left="183" w:hanging="183"/>
              <w:rPr>
                <w:rFonts w:cs="Times New Roman"/>
              </w:rPr>
            </w:pPr>
            <w:r>
              <w:rPr>
                <w:rFonts w:cs="Times New Roman"/>
              </w:rPr>
              <w:tab/>
            </w:r>
            <w:r w:rsidRPr="000F49ED">
              <w:rPr>
                <w:rFonts w:cs="Times New Roman"/>
              </w:rPr>
              <w:t>Less than 2 months</w:t>
            </w:r>
          </w:p>
        </w:tc>
        <w:tc>
          <w:tcPr>
            <w:tcW w:w="736" w:type="pct"/>
            <w:shd w:val="clear" w:color="auto" w:fill="auto"/>
          </w:tcPr>
          <w:p w14:paraId="7BFFA9E6" w14:textId="5FF8571A" w:rsidR="00F33F31" w:rsidRPr="008D15BB" w:rsidRDefault="00755D00" w:rsidP="00F33F31">
            <w:pPr>
              <w:pStyle w:val="acctfourfigures"/>
              <w:tabs>
                <w:tab w:val="clear" w:pos="765"/>
                <w:tab w:val="decimal" w:pos="1081"/>
              </w:tabs>
              <w:spacing w:line="240" w:lineRule="auto"/>
              <w:ind w:left="-98" w:right="-107"/>
              <w:rPr>
                <w:szCs w:val="22"/>
              </w:rPr>
            </w:pPr>
            <w:r w:rsidRPr="00755D00">
              <w:rPr>
                <w:szCs w:val="22"/>
              </w:rPr>
              <w:t>5</w:t>
            </w:r>
          </w:p>
        </w:tc>
        <w:tc>
          <w:tcPr>
            <w:tcW w:w="148" w:type="pct"/>
          </w:tcPr>
          <w:p w14:paraId="1A25CA2D" w14:textId="77777777" w:rsidR="00F33F31" w:rsidRPr="008D15BB" w:rsidRDefault="00F33F31" w:rsidP="00F33F31">
            <w:pPr>
              <w:pStyle w:val="BodyText"/>
              <w:tabs>
                <w:tab w:val="decimal" w:pos="1081"/>
              </w:tabs>
              <w:spacing w:after="0" w:line="240" w:lineRule="auto"/>
              <w:ind w:left="-98" w:right="-131"/>
              <w:rPr>
                <w:rFonts w:cs="Times New Roman"/>
              </w:rPr>
            </w:pPr>
          </w:p>
        </w:tc>
        <w:tc>
          <w:tcPr>
            <w:tcW w:w="736" w:type="pct"/>
          </w:tcPr>
          <w:p w14:paraId="36C9F04C" w14:textId="29CE14F2" w:rsidR="00F33F31" w:rsidRPr="008D15BB" w:rsidRDefault="00F33F31" w:rsidP="008D3A9E">
            <w:pPr>
              <w:pStyle w:val="acctfourfigures"/>
              <w:tabs>
                <w:tab w:val="clear" w:pos="765"/>
                <w:tab w:val="decimal" w:pos="647"/>
              </w:tabs>
              <w:spacing w:line="240" w:lineRule="auto"/>
              <w:ind w:right="9"/>
              <w:rPr>
                <w:szCs w:val="22"/>
                <w:lang w:val="en-US" w:bidi="th-TH"/>
              </w:rPr>
            </w:pPr>
            <w:r w:rsidRPr="008D3A9E">
              <w:rPr>
                <w:szCs w:val="22"/>
              </w:rPr>
              <w:t>-</w:t>
            </w:r>
          </w:p>
        </w:tc>
        <w:tc>
          <w:tcPr>
            <w:tcW w:w="148" w:type="pct"/>
          </w:tcPr>
          <w:p w14:paraId="7C14662D" w14:textId="77777777" w:rsidR="00F33F31" w:rsidRPr="008D15BB" w:rsidRDefault="00F33F31" w:rsidP="00F33F31">
            <w:pPr>
              <w:pStyle w:val="BodyText"/>
              <w:tabs>
                <w:tab w:val="decimal" w:pos="1081"/>
              </w:tabs>
              <w:spacing w:after="0" w:line="240" w:lineRule="auto"/>
              <w:ind w:left="-98" w:right="-131"/>
              <w:rPr>
                <w:rFonts w:cs="Times New Roman"/>
              </w:rPr>
            </w:pPr>
          </w:p>
        </w:tc>
        <w:tc>
          <w:tcPr>
            <w:tcW w:w="736" w:type="pct"/>
          </w:tcPr>
          <w:p w14:paraId="35A0D2FF" w14:textId="6C398121" w:rsidR="00F33F31" w:rsidRPr="008D15BB" w:rsidRDefault="00A80ED1" w:rsidP="00F33F31">
            <w:pPr>
              <w:pStyle w:val="acctfourfigures"/>
              <w:tabs>
                <w:tab w:val="clear" w:pos="765"/>
                <w:tab w:val="decimal" w:pos="1081"/>
              </w:tabs>
              <w:spacing w:line="240" w:lineRule="auto"/>
              <w:ind w:left="-98" w:right="-107"/>
              <w:rPr>
                <w:szCs w:val="22"/>
              </w:rPr>
            </w:pPr>
            <w:r>
              <w:rPr>
                <w:szCs w:val="22"/>
              </w:rPr>
              <w:t>12</w:t>
            </w:r>
          </w:p>
        </w:tc>
        <w:tc>
          <w:tcPr>
            <w:tcW w:w="148" w:type="pct"/>
          </w:tcPr>
          <w:p w14:paraId="75CB43D8" w14:textId="77777777" w:rsidR="00F33F31" w:rsidRPr="008D15BB" w:rsidRDefault="00F33F31" w:rsidP="00F33F31">
            <w:pPr>
              <w:pStyle w:val="BodyText"/>
              <w:tabs>
                <w:tab w:val="decimal" w:pos="1081"/>
              </w:tabs>
              <w:spacing w:after="0" w:line="240" w:lineRule="auto"/>
              <w:ind w:left="-98" w:right="-131"/>
              <w:rPr>
                <w:rFonts w:cs="Times New Roman"/>
              </w:rPr>
            </w:pPr>
          </w:p>
        </w:tc>
        <w:tc>
          <w:tcPr>
            <w:tcW w:w="733" w:type="pct"/>
          </w:tcPr>
          <w:p w14:paraId="11F6B30D" w14:textId="12AC4B42" w:rsidR="00F33F31" w:rsidRPr="008D15BB" w:rsidRDefault="00F33F31" w:rsidP="00F33F31">
            <w:pPr>
              <w:pStyle w:val="acctfourfigures"/>
              <w:tabs>
                <w:tab w:val="clear" w:pos="765"/>
                <w:tab w:val="decimal" w:pos="1081"/>
              </w:tabs>
              <w:spacing w:line="240" w:lineRule="auto"/>
              <w:ind w:left="-98" w:right="-107"/>
              <w:rPr>
                <w:szCs w:val="22"/>
                <w:lang w:val="en-US" w:bidi="th-TH"/>
              </w:rPr>
            </w:pPr>
            <w:r w:rsidRPr="00BF11BD">
              <w:rPr>
                <w:szCs w:val="22"/>
                <w:lang w:val="en-US"/>
              </w:rPr>
              <w:t>3,435</w:t>
            </w:r>
          </w:p>
        </w:tc>
      </w:tr>
      <w:tr w:rsidR="00F33F31" w:rsidRPr="00F11E72" w14:paraId="32F2ACE8" w14:textId="77777777" w:rsidTr="00866BBE">
        <w:tc>
          <w:tcPr>
            <w:tcW w:w="1615" w:type="pct"/>
          </w:tcPr>
          <w:p w14:paraId="114E219D" w14:textId="77777777" w:rsidR="00F33F31" w:rsidRPr="008D15BB" w:rsidRDefault="00F33F31" w:rsidP="00F33F31">
            <w:pPr>
              <w:shd w:val="clear" w:color="auto" w:fill="FFFFFF"/>
              <w:spacing w:line="240" w:lineRule="atLeast"/>
              <w:ind w:left="180"/>
              <w:rPr>
                <w:rFonts w:cs="Times New Roman"/>
              </w:rPr>
            </w:pPr>
          </w:p>
        </w:tc>
        <w:tc>
          <w:tcPr>
            <w:tcW w:w="736" w:type="pct"/>
            <w:tcBorders>
              <w:top w:val="single" w:sz="4" w:space="0" w:color="auto"/>
              <w:bottom w:val="single" w:sz="4" w:space="0" w:color="auto"/>
            </w:tcBorders>
            <w:shd w:val="clear" w:color="auto" w:fill="auto"/>
          </w:tcPr>
          <w:p w14:paraId="7D6C3C87" w14:textId="1BD1F6F6" w:rsidR="00F33F31" w:rsidRPr="008D15BB" w:rsidRDefault="00755D00" w:rsidP="00F33F31">
            <w:pPr>
              <w:pStyle w:val="acctfourfigures"/>
              <w:tabs>
                <w:tab w:val="clear" w:pos="765"/>
                <w:tab w:val="decimal" w:pos="1081"/>
              </w:tabs>
              <w:spacing w:line="240" w:lineRule="auto"/>
              <w:ind w:left="-98" w:right="-107"/>
              <w:rPr>
                <w:b/>
                <w:bCs/>
                <w:szCs w:val="22"/>
              </w:rPr>
            </w:pPr>
            <w:r w:rsidRPr="00755D00">
              <w:rPr>
                <w:b/>
                <w:bCs/>
                <w:szCs w:val="22"/>
              </w:rPr>
              <w:t>2,</w:t>
            </w:r>
            <w:r w:rsidR="00191BC5">
              <w:rPr>
                <w:b/>
                <w:bCs/>
                <w:szCs w:val="22"/>
              </w:rPr>
              <w:t>101</w:t>
            </w:r>
          </w:p>
        </w:tc>
        <w:tc>
          <w:tcPr>
            <w:tcW w:w="148" w:type="pct"/>
          </w:tcPr>
          <w:p w14:paraId="3C5B0599" w14:textId="77777777" w:rsidR="00F33F31" w:rsidRPr="008D15BB" w:rsidRDefault="00F33F31" w:rsidP="00F33F31">
            <w:pPr>
              <w:tabs>
                <w:tab w:val="decimal" w:pos="1081"/>
              </w:tabs>
              <w:spacing w:line="240" w:lineRule="auto"/>
              <w:ind w:left="-98"/>
              <w:rPr>
                <w:rFonts w:cs="Times New Roman"/>
                <w:b/>
                <w:bCs/>
              </w:rPr>
            </w:pPr>
          </w:p>
        </w:tc>
        <w:tc>
          <w:tcPr>
            <w:tcW w:w="736" w:type="pct"/>
            <w:tcBorders>
              <w:top w:val="single" w:sz="4" w:space="0" w:color="auto"/>
              <w:bottom w:val="single" w:sz="4" w:space="0" w:color="auto"/>
            </w:tcBorders>
          </w:tcPr>
          <w:p w14:paraId="0AF2907B" w14:textId="620662CD" w:rsidR="00F33F31" w:rsidRPr="008D15BB" w:rsidRDefault="00F33F31" w:rsidP="00F33F31">
            <w:pPr>
              <w:pStyle w:val="acctfourfigures"/>
              <w:tabs>
                <w:tab w:val="clear" w:pos="765"/>
                <w:tab w:val="decimal" w:pos="1081"/>
              </w:tabs>
              <w:spacing w:line="240" w:lineRule="auto"/>
              <w:ind w:left="-98" w:right="-107"/>
              <w:rPr>
                <w:b/>
                <w:bCs/>
                <w:szCs w:val="22"/>
                <w:lang w:val="en-US" w:bidi="th-TH"/>
              </w:rPr>
            </w:pPr>
            <w:r w:rsidRPr="00311146">
              <w:rPr>
                <w:b/>
                <w:bCs/>
                <w:szCs w:val="22"/>
                <w:lang w:val="en-US"/>
              </w:rPr>
              <w:t>1,091</w:t>
            </w:r>
          </w:p>
        </w:tc>
        <w:tc>
          <w:tcPr>
            <w:tcW w:w="148" w:type="pct"/>
          </w:tcPr>
          <w:p w14:paraId="169D869E" w14:textId="77777777" w:rsidR="00F33F31" w:rsidRPr="008D15BB" w:rsidRDefault="00F33F31" w:rsidP="00F33F31">
            <w:pPr>
              <w:tabs>
                <w:tab w:val="decimal" w:pos="1081"/>
              </w:tabs>
              <w:spacing w:line="240" w:lineRule="auto"/>
              <w:ind w:left="-98"/>
              <w:rPr>
                <w:rFonts w:cs="Times New Roman"/>
                <w:b/>
                <w:bCs/>
              </w:rPr>
            </w:pPr>
          </w:p>
        </w:tc>
        <w:tc>
          <w:tcPr>
            <w:tcW w:w="736" w:type="pct"/>
            <w:tcBorders>
              <w:top w:val="single" w:sz="4" w:space="0" w:color="auto"/>
              <w:bottom w:val="single" w:sz="4" w:space="0" w:color="auto"/>
            </w:tcBorders>
          </w:tcPr>
          <w:p w14:paraId="34421D43" w14:textId="17CFEB99" w:rsidR="00F33F31" w:rsidRPr="008D15BB" w:rsidRDefault="00A80ED1" w:rsidP="00F33F31">
            <w:pPr>
              <w:pStyle w:val="acctfourfigures"/>
              <w:tabs>
                <w:tab w:val="clear" w:pos="765"/>
                <w:tab w:val="decimal" w:pos="1081"/>
              </w:tabs>
              <w:spacing w:line="240" w:lineRule="auto"/>
              <w:ind w:left="-98" w:right="-107"/>
              <w:rPr>
                <w:b/>
                <w:bCs/>
                <w:szCs w:val="22"/>
              </w:rPr>
            </w:pPr>
            <w:r>
              <w:rPr>
                <w:b/>
                <w:bCs/>
                <w:szCs w:val="22"/>
              </w:rPr>
              <w:t>12,909</w:t>
            </w:r>
          </w:p>
        </w:tc>
        <w:tc>
          <w:tcPr>
            <w:tcW w:w="148" w:type="pct"/>
          </w:tcPr>
          <w:p w14:paraId="67696037" w14:textId="77777777" w:rsidR="00F33F31" w:rsidRPr="008D15BB" w:rsidRDefault="00F33F31" w:rsidP="00F33F31">
            <w:pPr>
              <w:tabs>
                <w:tab w:val="decimal" w:pos="1081"/>
              </w:tabs>
              <w:spacing w:line="240" w:lineRule="auto"/>
              <w:ind w:left="-98"/>
              <w:rPr>
                <w:rFonts w:cs="Times New Roman"/>
                <w:b/>
                <w:bCs/>
              </w:rPr>
            </w:pPr>
          </w:p>
        </w:tc>
        <w:tc>
          <w:tcPr>
            <w:tcW w:w="733" w:type="pct"/>
            <w:tcBorders>
              <w:top w:val="single" w:sz="4" w:space="0" w:color="auto"/>
              <w:bottom w:val="single" w:sz="4" w:space="0" w:color="auto"/>
            </w:tcBorders>
          </w:tcPr>
          <w:p w14:paraId="509D05C1" w14:textId="76CFEC07" w:rsidR="00F33F31" w:rsidRPr="008D15BB" w:rsidRDefault="00F33F31" w:rsidP="00F33F31">
            <w:pPr>
              <w:pStyle w:val="acctfourfigures"/>
              <w:tabs>
                <w:tab w:val="clear" w:pos="765"/>
                <w:tab w:val="decimal" w:pos="1081"/>
              </w:tabs>
              <w:spacing w:line="240" w:lineRule="auto"/>
              <w:ind w:left="-98" w:right="-107"/>
              <w:rPr>
                <w:b/>
                <w:bCs/>
                <w:szCs w:val="22"/>
                <w:lang w:val="en-US" w:bidi="th-TH"/>
              </w:rPr>
            </w:pPr>
            <w:r w:rsidRPr="00311146">
              <w:rPr>
                <w:b/>
                <w:bCs/>
                <w:szCs w:val="22"/>
                <w:lang w:val="en-US"/>
              </w:rPr>
              <w:t>5,079</w:t>
            </w:r>
          </w:p>
        </w:tc>
      </w:tr>
      <w:tr w:rsidR="00F33F31" w:rsidRPr="00F11E72" w14:paraId="2A42D0FC" w14:textId="77777777" w:rsidTr="00866BBE">
        <w:tc>
          <w:tcPr>
            <w:tcW w:w="1615" w:type="pct"/>
          </w:tcPr>
          <w:p w14:paraId="22E01A6C" w14:textId="77777777" w:rsidR="00F33F31" w:rsidRPr="008D15BB" w:rsidRDefault="00F33F31" w:rsidP="00F33F31">
            <w:pPr>
              <w:spacing w:line="240" w:lineRule="auto"/>
              <w:jc w:val="thaiDistribute"/>
              <w:rPr>
                <w:rFonts w:cs="Times New Roman"/>
                <w:b/>
                <w:bCs/>
              </w:rPr>
            </w:pPr>
          </w:p>
        </w:tc>
        <w:tc>
          <w:tcPr>
            <w:tcW w:w="736" w:type="pct"/>
            <w:tcBorders>
              <w:top w:val="single" w:sz="4" w:space="0" w:color="auto"/>
            </w:tcBorders>
            <w:shd w:val="clear" w:color="auto" w:fill="auto"/>
          </w:tcPr>
          <w:p w14:paraId="0A62686B" w14:textId="77777777" w:rsidR="00F33F31" w:rsidRPr="008D15BB" w:rsidRDefault="00F33F31" w:rsidP="00F33F31">
            <w:pPr>
              <w:pStyle w:val="acctfourfigures"/>
              <w:tabs>
                <w:tab w:val="clear" w:pos="765"/>
                <w:tab w:val="decimal" w:pos="1081"/>
              </w:tabs>
              <w:spacing w:line="240" w:lineRule="auto"/>
              <w:ind w:left="-98" w:right="-107"/>
              <w:rPr>
                <w:szCs w:val="22"/>
              </w:rPr>
            </w:pPr>
          </w:p>
        </w:tc>
        <w:tc>
          <w:tcPr>
            <w:tcW w:w="148" w:type="pct"/>
          </w:tcPr>
          <w:p w14:paraId="7C4C99C6" w14:textId="77777777" w:rsidR="00F33F31" w:rsidRPr="008D15BB" w:rsidRDefault="00F33F31" w:rsidP="00F33F31">
            <w:pPr>
              <w:tabs>
                <w:tab w:val="decimal" w:pos="1081"/>
              </w:tabs>
              <w:spacing w:line="240" w:lineRule="auto"/>
              <w:ind w:left="-98"/>
              <w:rPr>
                <w:rFonts w:cs="Times New Roman"/>
                <w:b/>
                <w:bCs/>
              </w:rPr>
            </w:pPr>
          </w:p>
        </w:tc>
        <w:tc>
          <w:tcPr>
            <w:tcW w:w="736" w:type="pct"/>
            <w:tcBorders>
              <w:top w:val="single" w:sz="4" w:space="0" w:color="auto"/>
            </w:tcBorders>
          </w:tcPr>
          <w:p w14:paraId="21B43705" w14:textId="77777777" w:rsidR="00F33F31" w:rsidRPr="008D15BB" w:rsidRDefault="00F33F31" w:rsidP="00F33F31">
            <w:pPr>
              <w:pStyle w:val="acctfourfigures"/>
              <w:tabs>
                <w:tab w:val="clear" w:pos="765"/>
                <w:tab w:val="decimal" w:pos="1081"/>
              </w:tabs>
              <w:spacing w:line="240" w:lineRule="auto"/>
              <w:ind w:left="-98" w:right="-107"/>
              <w:rPr>
                <w:szCs w:val="22"/>
                <w:lang w:val="en-US" w:bidi="th-TH"/>
              </w:rPr>
            </w:pPr>
          </w:p>
        </w:tc>
        <w:tc>
          <w:tcPr>
            <w:tcW w:w="148" w:type="pct"/>
          </w:tcPr>
          <w:p w14:paraId="19AF787C" w14:textId="77777777" w:rsidR="00F33F31" w:rsidRPr="008D15BB" w:rsidRDefault="00F33F31" w:rsidP="00F33F31">
            <w:pPr>
              <w:tabs>
                <w:tab w:val="decimal" w:pos="1081"/>
              </w:tabs>
              <w:spacing w:line="240" w:lineRule="auto"/>
              <w:ind w:left="-98"/>
              <w:rPr>
                <w:rFonts w:cs="Times New Roman"/>
                <w:b/>
                <w:bCs/>
              </w:rPr>
            </w:pPr>
          </w:p>
        </w:tc>
        <w:tc>
          <w:tcPr>
            <w:tcW w:w="736" w:type="pct"/>
            <w:tcBorders>
              <w:top w:val="single" w:sz="4" w:space="0" w:color="auto"/>
            </w:tcBorders>
          </w:tcPr>
          <w:p w14:paraId="7BADF354" w14:textId="77777777" w:rsidR="00F33F31" w:rsidRPr="008D15BB" w:rsidRDefault="00F33F31" w:rsidP="00F33F31">
            <w:pPr>
              <w:pStyle w:val="acctfourfigures"/>
              <w:tabs>
                <w:tab w:val="clear" w:pos="765"/>
                <w:tab w:val="decimal" w:pos="1081"/>
              </w:tabs>
              <w:spacing w:line="240" w:lineRule="auto"/>
              <w:ind w:left="-98" w:right="-107"/>
              <w:rPr>
                <w:szCs w:val="22"/>
              </w:rPr>
            </w:pPr>
          </w:p>
        </w:tc>
        <w:tc>
          <w:tcPr>
            <w:tcW w:w="148" w:type="pct"/>
          </w:tcPr>
          <w:p w14:paraId="5B5CC5E4" w14:textId="77777777" w:rsidR="00F33F31" w:rsidRPr="008D15BB" w:rsidRDefault="00F33F31" w:rsidP="00F33F31">
            <w:pPr>
              <w:tabs>
                <w:tab w:val="decimal" w:pos="1081"/>
              </w:tabs>
              <w:spacing w:line="240" w:lineRule="auto"/>
              <w:ind w:left="-98"/>
              <w:rPr>
                <w:rFonts w:cs="Times New Roman"/>
                <w:b/>
                <w:bCs/>
              </w:rPr>
            </w:pPr>
          </w:p>
        </w:tc>
        <w:tc>
          <w:tcPr>
            <w:tcW w:w="733" w:type="pct"/>
            <w:tcBorders>
              <w:top w:val="single" w:sz="4" w:space="0" w:color="auto"/>
            </w:tcBorders>
          </w:tcPr>
          <w:p w14:paraId="112096B8" w14:textId="77777777" w:rsidR="00F33F31" w:rsidRPr="008D15BB" w:rsidRDefault="00F33F31" w:rsidP="00F33F31">
            <w:pPr>
              <w:pStyle w:val="acctfourfigures"/>
              <w:tabs>
                <w:tab w:val="clear" w:pos="765"/>
                <w:tab w:val="decimal" w:pos="1081"/>
              </w:tabs>
              <w:spacing w:line="240" w:lineRule="auto"/>
              <w:ind w:left="-98" w:right="-107"/>
              <w:rPr>
                <w:szCs w:val="22"/>
                <w:lang w:val="en-US" w:bidi="th-TH"/>
              </w:rPr>
            </w:pPr>
          </w:p>
        </w:tc>
      </w:tr>
      <w:tr w:rsidR="00F33F31" w:rsidRPr="00F11E72" w14:paraId="1068DD10" w14:textId="77777777" w:rsidTr="00866BBE">
        <w:tc>
          <w:tcPr>
            <w:tcW w:w="1615" w:type="pct"/>
          </w:tcPr>
          <w:p w14:paraId="6058199A" w14:textId="77777777" w:rsidR="00F33F31" w:rsidRPr="008D15BB" w:rsidRDefault="00F33F31" w:rsidP="00F33F31">
            <w:pPr>
              <w:spacing w:line="240" w:lineRule="auto"/>
              <w:jc w:val="thaiDistribute"/>
              <w:rPr>
                <w:rFonts w:cs="Times New Roman"/>
                <w:b/>
                <w:bCs/>
                <w:cs/>
              </w:rPr>
            </w:pPr>
            <w:r w:rsidRPr="008D15BB">
              <w:rPr>
                <w:rFonts w:cs="Times New Roman"/>
                <w:b/>
                <w:bCs/>
              </w:rPr>
              <w:t>Other parties</w:t>
            </w:r>
          </w:p>
        </w:tc>
        <w:tc>
          <w:tcPr>
            <w:tcW w:w="736" w:type="pct"/>
            <w:shd w:val="clear" w:color="auto" w:fill="auto"/>
          </w:tcPr>
          <w:p w14:paraId="2EDB22C8" w14:textId="77777777" w:rsidR="00F33F31" w:rsidRPr="008D15BB" w:rsidRDefault="00F33F31" w:rsidP="00F33F31">
            <w:pPr>
              <w:pStyle w:val="acctfourfigures"/>
              <w:tabs>
                <w:tab w:val="clear" w:pos="765"/>
                <w:tab w:val="decimal" w:pos="1081"/>
              </w:tabs>
              <w:spacing w:line="240" w:lineRule="auto"/>
              <w:ind w:left="-98" w:right="-107"/>
              <w:rPr>
                <w:szCs w:val="22"/>
                <w:lang w:val="en-US" w:bidi="th-TH"/>
              </w:rPr>
            </w:pPr>
          </w:p>
        </w:tc>
        <w:tc>
          <w:tcPr>
            <w:tcW w:w="148" w:type="pct"/>
          </w:tcPr>
          <w:p w14:paraId="27D21379" w14:textId="77777777" w:rsidR="00F33F31" w:rsidRPr="008D15BB" w:rsidRDefault="00F33F31" w:rsidP="00F33F31">
            <w:pPr>
              <w:tabs>
                <w:tab w:val="decimal" w:pos="1081"/>
              </w:tabs>
              <w:spacing w:line="240" w:lineRule="auto"/>
              <w:ind w:left="-98"/>
              <w:rPr>
                <w:rFonts w:cs="Times New Roman"/>
                <w:b/>
              </w:rPr>
            </w:pPr>
          </w:p>
        </w:tc>
        <w:tc>
          <w:tcPr>
            <w:tcW w:w="736" w:type="pct"/>
          </w:tcPr>
          <w:p w14:paraId="4141C101" w14:textId="77777777" w:rsidR="00F33F31" w:rsidRPr="008D15BB" w:rsidRDefault="00F33F31" w:rsidP="00F33F31">
            <w:pPr>
              <w:pStyle w:val="acctfourfigures"/>
              <w:tabs>
                <w:tab w:val="clear" w:pos="765"/>
                <w:tab w:val="decimal" w:pos="1081"/>
              </w:tabs>
              <w:spacing w:line="240" w:lineRule="auto"/>
              <w:ind w:left="-98" w:right="-107"/>
              <w:rPr>
                <w:szCs w:val="22"/>
                <w:lang w:val="en-US" w:bidi="th-TH"/>
              </w:rPr>
            </w:pPr>
          </w:p>
        </w:tc>
        <w:tc>
          <w:tcPr>
            <w:tcW w:w="148" w:type="pct"/>
          </w:tcPr>
          <w:p w14:paraId="1296181C" w14:textId="77777777" w:rsidR="00F33F31" w:rsidRPr="008D15BB" w:rsidRDefault="00F33F31" w:rsidP="00F33F31">
            <w:pPr>
              <w:tabs>
                <w:tab w:val="decimal" w:pos="1081"/>
              </w:tabs>
              <w:spacing w:line="240" w:lineRule="auto"/>
              <w:ind w:left="-98"/>
              <w:rPr>
                <w:rFonts w:cs="Times New Roman"/>
                <w:b/>
              </w:rPr>
            </w:pPr>
          </w:p>
        </w:tc>
        <w:tc>
          <w:tcPr>
            <w:tcW w:w="736" w:type="pct"/>
          </w:tcPr>
          <w:p w14:paraId="2327AE5C" w14:textId="77777777" w:rsidR="00F33F31" w:rsidRPr="008D15BB" w:rsidRDefault="00F33F31" w:rsidP="00F33F31">
            <w:pPr>
              <w:pStyle w:val="acctfourfigures"/>
              <w:tabs>
                <w:tab w:val="clear" w:pos="765"/>
                <w:tab w:val="decimal" w:pos="1081"/>
              </w:tabs>
              <w:spacing w:line="240" w:lineRule="auto"/>
              <w:ind w:left="-98" w:right="-107"/>
              <w:rPr>
                <w:szCs w:val="22"/>
                <w:lang w:val="en-US" w:bidi="th-TH"/>
              </w:rPr>
            </w:pPr>
          </w:p>
        </w:tc>
        <w:tc>
          <w:tcPr>
            <w:tcW w:w="148" w:type="pct"/>
          </w:tcPr>
          <w:p w14:paraId="4458BE23" w14:textId="77777777" w:rsidR="00F33F31" w:rsidRPr="008D15BB" w:rsidRDefault="00F33F31" w:rsidP="00F33F31">
            <w:pPr>
              <w:tabs>
                <w:tab w:val="decimal" w:pos="1081"/>
              </w:tabs>
              <w:spacing w:line="240" w:lineRule="auto"/>
              <w:ind w:left="-98"/>
              <w:rPr>
                <w:rFonts w:cs="Times New Roman"/>
                <w:b/>
              </w:rPr>
            </w:pPr>
          </w:p>
        </w:tc>
        <w:tc>
          <w:tcPr>
            <w:tcW w:w="733" w:type="pct"/>
          </w:tcPr>
          <w:p w14:paraId="1B831FD5" w14:textId="77777777" w:rsidR="00F33F31" w:rsidRPr="008D15BB" w:rsidRDefault="00F33F31" w:rsidP="00F33F31">
            <w:pPr>
              <w:pStyle w:val="acctfourfigures"/>
              <w:tabs>
                <w:tab w:val="clear" w:pos="765"/>
                <w:tab w:val="decimal" w:pos="1081"/>
              </w:tabs>
              <w:spacing w:line="240" w:lineRule="auto"/>
              <w:ind w:left="-98" w:right="-107"/>
              <w:rPr>
                <w:szCs w:val="22"/>
                <w:lang w:val="en-US" w:bidi="th-TH"/>
              </w:rPr>
            </w:pPr>
          </w:p>
        </w:tc>
      </w:tr>
      <w:tr w:rsidR="00F33F31" w:rsidRPr="00F11E72" w14:paraId="5C24862F" w14:textId="77777777" w:rsidTr="00866BBE">
        <w:tc>
          <w:tcPr>
            <w:tcW w:w="1615" w:type="pct"/>
          </w:tcPr>
          <w:p w14:paraId="21F56882" w14:textId="77777777" w:rsidR="00F33F31" w:rsidRPr="008D15BB" w:rsidRDefault="00F33F31" w:rsidP="00F33F31">
            <w:pPr>
              <w:spacing w:line="240" w:lineRule="auto"/>
              <w:jc w:val="thaiDistribute"/>
              <w:rPr>
                <w:rFonts w:cs="Times New Roman"/>
              </w:rPr>
            </w:pPr>
            <w:r w:rsidRPr="008D15BB">
              <w:rPr>
                <w:rFonts w:cs="Times New Roman"/>
              </w:rPr>
              <w:t>Within credit terms</w:t>
            </w:r>
          </w:p>
        </w:tc>
        <w:tc>
          <w:tcPr>
            <w:tcW w:w="736" w:type="pct"/>
            <w:shd w:val="clear" w:color="auto" w:fill="auto"/>
          </w:tcPr>
          <w:p w14:paraId="5EB717D2" w14:textId="11E0353E" w:rsidR="00F33F31" w:rsidRPr="008D15BB" w:rsidRDefault="00755D00" w:rsidP="00F33F31">
            <w:pPr>
              <w:pStyle w:val="acctfourfigures"/>
              <w:tabs>
                <w:tab w:val="clear" w:pos="765"/>
                <w:tab w:val="decimal" w:pos="1081"/>
              </w:tabs>
              <w:spacing w:line="240" w:lineRule="auto"/>
              <w:ind w:left="-98" w:right="-107"/>
              <w:rPr>
                <w:szCs w:val="22"/>
                <w:lang w:val="en-US" w:bidi="th-TH"/>
              </w:rPr>
            </w:pPr>
            <w:r w:rsidRPr="00755D00">
              <w:rPr>
                <w:szCs w:val="22"/>
                <w:lang w:val="en-US" w:bidi="th-TH"/>
              </w:rPr>
              <w:t>4,356,</w:t>
            </w:r>
            <w:r w:rsidR="00191BC5">
              <w:rPr>
                <w:szCs w:val="22"/>
                <w:lang w:val="en-US" w:bidi="th-TH"/>
              </w:rPr>
              <w:t>621</w:t>
            </w:r>
          </w:p>
        </w:tc>
        <w:tc>
          <w:tcPr>
            <w:tcW w:w="148" w:type="pct"/>
          </w:tcPr>
          <w:p w14:paraId="3119AFE7" w14:textId="77777777" w:rsidR="00F33F31" w:rsidRPr="008D15BB" w:rsidRDefault="00F33F31" w:rsidP="00F33F31">
            <w:pPr>
              <w:tabs>
                <w:tab w:val="decimal" w:pos="1081"/>
              </w:tabs>
              <w:spacing w:line="240" w:lineRule="auto"/>
              <w:ind w:left="-98"/>
              <w:rPr>
                <w:rFonts w:cs="Times New Roman"/>
                <w:b/>
              </w:rPr>
            </w:pPr>
          </w:p>
        </w:tc>
        <w:tc>
          <w:tcPr>
            <w:tcW w:w="736" w:type="pct"/>
          </w:tcPr>
          <w:p w14:paraId="417DF7E0" w14:textId="2A0938FA" w:rsidR="00F33F31" w:rsidRPr="008D15BB" w:rsidRDefault="00F33F31" w:rsidP="00F33F31">
            <w:pPr>
              <w:pStyle w:val="acctfourfigures"/>
              <w:tabs>
                <w:tab w:val="clear" w:pos="765"/>
                <w:tab w:val="decimal" w:pos="1081"/>
              </w:tabs>
              <w:spacing w:line="240" w:lineRule="auto"/>
              <w:ind w:left="-98" w:right="-107"/>
              <w:rPr>
                <w:szCs w:val="22"/>
                <w:lang w:val="en-US" w:bidi="th-TH"/>
              </w:rPr>
            </w:pPr>
            <w:r w:rsidRPr="00241A4E">
              <w:rPr>
                <w:szCs w:val="22"/>
                <w:lang w:val="en-US"/>
              </w:rPr>
              <w:t>3,902,420</w:t>
            </w:r>
          </w:p>
        </w:tc>
        <w:tc>
          <w:tcPr>
            <w:tcW w:w="148" w:type="pct"/>
          </w:tcPr>
          <w:p w14:paraId="189B26BE" w14:textId="77777777" w:rsidR="00F33F31" w:rsidRPr="008D15BB" w:rsidRDefault="00F33F31" w:rsidP="00F33F31">
            <w:pPr>
              <w:tabs>
                <w:tab w:val="decimal" w:pos="1081"/>
              </w:tabs>
              <w:spacing w:line="240" w:lineRule="auto"/>
              <w:ind w:left="-98"/>
              <w:rPr>
                <w:rFonts w:cs="Times New Roman"/>
                <w:b/>
              </w:rPr>
            </w:pPr>
          </w:p>
        </w:tc>
        <w:tc>
          <w:tcPr>
            <w:tcW w:w="736" w:type="pct"/>
          </w:tcPr>
          <w:p w14:paraId="1329FCC0" w14:textId="31605A51" w:rsidR="00F33F31" w:rsidRPr="008D15BB" w:rsidRDefault="00755D00" w:rsidP="00F33F31">
            <w:pPr>
              <w:pStyle w:val="acctfourfigures"/>
              <w:tabs>
                <w:tab w:val="clear" w:pos="765"/>
                <w:tab w:val="decimal" w:pos="1081"/>
              </w:tabs>
              <w:spacing w:line="240" w:lineRule="auto"/>
              <w:ind w:left="-98" w:right="-107"/>
              <w:rPr>
                <w:szCs w:val="22"/>
                <w:lang w:val="en-US" w:bidi="th-TH"/>
              </w:rPr>
            </w:pPr>
            <w:r w:rsidRPr="00755D00">
              <w:rPr>
                <w:szCs w:val="22"/>
                <w:lang w:val="en-US" w:bidi="th-TH"/>
              </w:rPr>
              <w:t>4,354,258</w:t>
            </w:r>
          </w:p>
        </w:tc>
        <w:tc>
          <w:tcPr>
            <w:tcW w:w="148" w:type="pct"/>
          </w:tcPr>
          <w:p w14:paraId="4CD20E4B" w14:textId="77777777" w:rsidR="00F33F31" w:rsidRPr="008D15BB" w:rsidRDefault="00F33F31" w:rsidP="00F33F31">
            <w:pPr>
              <w:tabs>
                <w:tab w:val="decimal" w:pos="1081"/>
              </w:tabs>
              <w:spacing w:line="240" w:lineRule="auto"/>
              <w:ind w:left="-98"/>
              <w:rPr>
                <w:rFonts w:cs="Times New Roman"/>
                <w:b/>
              </w:rPr>
            </w:pPr>
          </w:p>
        </w:tc>
        <w:tc>
          <w:tcPr>
            <w:tcW w:w="733" w:type="pct"/>
          </w:tcPr>
          <w:p w14:paraId="317B2418" w14:textId="219ECC92" w:rsidR="00F33F31" w:rsidRPr="008D15BB" w:rsidRDefault="00F33F31" w:rsidP="00F33F31">
            <w:pPr>
              <w:pStyle w:val="acctfourfigures"/>
              <w:tabs>
                <w:tab w:val="clear" w:pos="765"/>
                <w:tab w:val="decimal" w:pos="1081"/>
              </w:tabs>
              <w:spacing w:line="240" w:lineRule="auto"/>
              <w:ind w:left="-98" w:right="-107"/>
              <w:rPr>
                <w:szCs w:val="22"/>
                <w:lang w:val="en-US" w:bidi="th-TH"/>
              </w:rPr>
            </w:pPr>
            <w:r w:rsidRPr="00EF1D65">
              <w:rPr>
                <w:szCs w:val="22"/>
                <w:lang w:val="en-US"/>
              </w:rPr>
              <w:t>3,898,318</w:t>
            </w:r>
          </w:p>
        </w:tc>
      </w:tr>
      <w:tr w:rsidR="00F33F31" w:rsidRPr="00F11E72" w14:paraId="02F1875F" w14:textId="77777777" w:rsidTr="00866BBE">
        <w:tc>
          <w:tcPr>
            <w:tcW w:w="1615" w:type="pct"/>
          </w:tcPr>
          <w:p w14:paraId="003C8E46" w14:textId="77777777" w:rsidR="00F33F31" w:rsidRPr="008D15BB" w:rsidRDefault="00F33F31" w:rsidP="00F33F31">
            <w:pPr>
              <w:shd w:val="clear" w:color="auto" w:fill="FFFFFF"/>
              <w:spacing w:line="240" w:lineRule="atLeast"/>
              <w:rPr>
                <w:rFonts w:cs="Times New Roman"/>
              </w:rPr>
            </w:pPr>
            <w:r w:rsidRPr="008D15BB">
              <w:rPr>
                <w:rFonts w:cs="Times New Roman"/>
              </w:rPr>
              <w:t>Overdue:</w:t>
            </w:r>
          </w:p>
        </w:tc>
        <w:tc>
          <w:tcPr>
            <w:tcW w:w="736" w:type="pct"/>
            <w:shd w:val="clear" w:color="auto" w:fill="auto"/>
          </w:tcPr>
          <w:p w14:paraId="2E2AB4B3" w14:textId="77777777" w:rsidR="00F33F31" w:rsidRPr="008D15BB" w:rsidRDefault="00F33F31" w:rsidP="00F33F31">
            <w:pPr>
              <w:pStyle w:val="acctfourfigures"/>
              <w:tabs>
                <w:tab w:val="clear" w:pos="765"/>
                <w:tab w:val="decimal" w:pos="1081"/>
              </w:tabs>
              <w:spacing w:line="240" w:lineRule="auto"/>
              <w:ind w:left="-98" w:right="-107"/>
              <w:rPr>
                <w:szCs w:val="22"/>
              </w:rPr>
            </w:pPr>
          </w:p>
        </w:tc>
        <w:tc>
          <w:tcPr>
            <w:tcW w:w="148" w:type="pct"/>
          </w:tcPr>
          <w:p w14:paraId="37630362" w14:textId="77777777" w:rsidR="00F33F31" w:rsidRPr="008D15BB" w:rsidRDefault="00F33F31" w:rsidP="00F33F31">
            <w:pPr>
              <w:pStyle w:val="BodyText"/>
              <w:tabs>
                <w:tab w:val="decimal" w:pos="1081"/>
              </w:tabs>
              <w:spacing w:after="0" w:line="240" w:lineRule="auto"/>
              <w:ind w:left="-98" w:right="-131"/>
              <w:rPr>
                <w:rFonts w:cs="Times New Roman"/>
              </w:rPr>
            </w:pPr>
          </w:p>
        </w:tc>
        <w:tc>
          <w:tcPr>
            <w:tcW w:w="736" w:type="pct"/>
          </w:tcPr>
          <w:p w14:paraId="6C858BFC" w14:textId="77777777" w:rsidR="00F33F31" w:rsidRPr="008D15BB" w:rsidRDefault="00F33F31" w:rsidP="00F33F31">
            <w:pPr>
              <w:pStyle w:val="acctfourfigures"/>
              <w:tabs>
                <w:tab w:val="clear" w:pos="765"/>
                <w:tab w:val="decimal" w:pos="1081"/>
              </w:tabs>
              <w:spacing w:line="240" w:lineRule="auto"/>
              <w:ind w:left="-98" w:right="-107"/>
              <w:rPr>
                <w:szCs w:val="22"/>
                <w:lang w:val="en-US" w:bidi="th-TH"/>
              </w:rPr>
            </w:pPr>
          </w:p>
        </w:tc>
        <w:tc>
          <w:tcPr>
            <w:tcW w:w="148" w:type="pct"/>
          </w:tcPr>
          <w:p w14:paraId="5A582407" w14:textId="77777777" w:rsidR="00F33F31" w:rsidRPr="008D15BB" w:rsidRDefault="00F33F31" w:rsidP="00F33F31">
            <w:pPr>
              <w:pStyle w:val="BodyText"/>
              <w:tabs>
                <w:tab w:val="decimal" w:pos="1081"/>
              </w:tabs>
              <w:spacing w:after="0" w:line="240" w:lineRule="auto"/>
              <w:ind w:left="-98" w:right="-131"/>
              <w:rPr>
                <w:rFonts w:cs="Times New Roman"/>
              </w:rPr>
            </w:pPr>
          </w:p>
        </w:tc>
        <w:tc>
          <w:tcPr>
            <w:tcW w:w="736" w:type="pct"/>
          </w:tcPr>
          <w:p w14:paraId="026B0686" w14:textId="77777777" w:rsidR="00F33F31" w:rsidRPr="008D15BB" w:rsidRDefault="00F33F31" w:rsidP="00F33F31">
            <w:pPr>
              <w:pStyle w:val="acctfourfigures"/>
              <w:tabs>
                <w:tab w:val="clear" w:pos="765"/>
                <w:tab w:val="decimal" w:pos="1081"/>
              </w:tabs>
              <w:spacing w:line="240" w:lineRule="auto"/>
              <w:ind w:left="-98" w:right="-107"/>
              <w:rPr>
                <w:szCs w:val="22"/>
              </w:rPr>
            </w:pPr>
          </w:p>
        </w:tc>
        <w:tc>
          <w:tcPr>
            <w:tcW w:w="148" w:type="pct"/>
          </w:tcPr>
          <w:p w14:paraId="5EE5FE52" w14:textId="77777777" w:rsidR="00F33F31" w:rsidRPr="008D15BB" w:rsidRDefault="00F33F31" w:rsidP="00F33F31">
            <w:pPr>
              <w:pStyle w:val="BodyText"/>
              <w:tabs>
                <w:tab w:val="decimal" w:pos="1081"/>
              </w:tabs>
              <w:spacing w:after="0" w:line="240" w:lineRule="auto"/>
              <w:ind w:left="-98" w:right="-131"/>
              <w:rPr>
                <w:rFonts w:cs="Times New Roman"/>
              </w:rPr>
            </w:pPr>
          </w:p>
        </w:tc>
        <w:tc>
          <w:tcPr>
            <w:tcW w:w="733" w:type="pct"/>
          </w:tcPr>
          <w:p w14:paraId="385A801C" w14:textId="77777777" w:rsidR="00F33F31" w:rsidRPr="008D15BB" w:rsidRDefault="00F33F31" w:rsidP="00F33F31">
            <w:pPr>
              <w:pStyle w:val="acctfourfigures"/>
              <w:tabs>
                <w:tab w:val="clear" w:pos="765"/>
                <w:tab w:val="decimal" w:pos="1081"/>
              </w:tabs>
              <w:spacing w:line="240" w:lineRule="auto"/>
              <w:ind w:left="-98" w:right="-107"/>
              <w:rPr>
                <w:szCs w:val="22"/>
                <w:lang w:val="en-US" w:bidi="th-TH"/>
              </w:rPr>
            </w:pPr>
          </w:p>
        </w:tc>
      </w:tr>
      <w:tr w:rsidR="00F33F31" w:rsidRPr="00F11E72" w14:paraId="5AB072F9" w14:textId="77777777" w:rsidTr="00866BBE">
        <w:trPr>
          <w:trHeight w:val="60"/>
        </w:trPr>
        <w:tc>
          <w:tcPr>
            <w:tcW w:w="1615" w:type="pct"/>
          </w:tcPr>
          <w:p w14:paraId="06E2E8C9" w14:textId="77777777" w:rsidR="00F33F31" w:rsidRPr="008D15BB" w:rsidRDefault="00F33F31" w:rsidP="00F33F31">
            <w:pPr>
              <w:shd w:val="clear" w:color="auto" w:fill="FFFFFF"/>
              <w:spacing w:line="240" w:lineRule="atLeast"/>
              <w:ind w:left="180"/>
              <w:rPr>
                <w:rFonts w:cs="Times New Roman"/>
              </w:rPr>
            </w:pPr>
            <w:r w:rsidRPr="008D15BB">
              <w:rPr>
                <w:rFonts w:cs="Times New Roman"/>
              </w:rPr>
              <w:t>Less than 2 months</w:t>
            </w:r>
          </w:p>
        </w:tc>
        <w:tc>
          <w:tcPr>
            <w:tcW w:w="736" w:type="pct"/>
            <w:shd w:val="clear" w:color="auto" w:fill="auto"/>
          </w:tcPr>
          <w:p w14:paraId="4A090D03" w14:textId="69A23FD1" w:rsidR="00F33F31" w:rsidRPr="008D15BB" w:rsidRDefault="00755D00" w:rsidP="00F33F31">
            <w:pPr>
              <w:pStyle w:val="acctfourfigures"/>
              <w:tabs>
                <w:tab w:val="clear" w:pos="765"/>
                <w:tab w:val="decimal" w:pos="1081"/>
              </w:tabs>
              <w:spacing w:line="240" w:lineRule="auto"/>
              <w:ind w:left="-98" w:right="-107"/>
              <w:rPr>
                <w:szCs w:val="22"/>
              </w:rPr>
            </w:pPr>
            <w:r w:rsidRPr="00755D00">
              <w:rPr>
                <w:szCs w:val="22"/>
              </w:rPr>
              <w:t>1,018,161</w:t>
            </w:r>
          </w:p>
        </w:tc>
        <w:tc>
          <w:tcPr>
            <w:tcW w:w="148" w:type="pct"/>
          </w:tcPr>
          <w:p w14:paraId="5844FA14" w14:textId="77777777" w:rsidR="00F33F31" w:rsidRPr="008D15BB" w:rsidRDefault="00F33F31" w:rsidP="00F33F31">
            <w:pPr>
              <w:tabs>
                <w:tab w:val="decimal" w:pos="1081"/>
              </w:tabs>
              <w:spacing w:line="240" w:lineRule="auto"/>
              <w:ind w:left="-98"/>
              <w:rPr>
                <w:rFonts w:cs="Times New Roman"/>
                <w:b/>
              </w:rPr>
            </w:pPr>
          </w:p>
        </w:tc>
        <w:tc>
          <w:tcPr>
            <w:tcW w:w="736" w:type="pct"/>
          </w:tcPr>
          <w:p w14:paraId="693AC58D" w14:textId="3EDB94E1" w:rsidR="00F33F31" w:rsidRPr="008D15BB" w:rsidRDefault="00F33F31" w:rsidP="00F33F31">
            <w:pPr>
              <w:pStyle w:val="acctfourfigures"/>
              <w:tabs>
                <w:tab w:val="clear" w:pos="765"/>
                <w:tab w:val="decimal" w:pos="1081"/>
              </w:tabs>
              <w:spacing w:line="240" w:lineRule="auto"/>
              <w:ind w:left="-98" w:right="-107"/>
              <w:rPr>
                <w:szCs w:val="22"/>
                <w:lang w:val="en-US" w:bidi="th-TH"/>
              </w:rPr>
            </w:pPr>
            <w:r w:rsidRPr="00663323">
              <w:t>1,304,678</w:t>
            </w:r>
          </w:p>
        </w:tc>
        <w:tc>
          <w:tcPr>
            <w:tcW w:w="148" w:type="pct"/>
          </w:tcPr>
          <w:p w14:paraId="0EB9AED5" w14:textId="77777777" w:rsidR="00F33F31" w:rsidRPr="008D15BB" w:rsidRDefault="00F33F31" w:rsidP="00F33F31">
            <w:pPr>
              <w:tabs>
                <w:tab w:val="decimal" w:pos="1081"/>
              </w:tabs>
              <w:spacing w:line="240" w:lineRule="auto"/>
              <w:ind w:left="-98"/>
              <w:rPr>
                <w:rFonts w:cs="Times New Roman"/>
                <w:b/>
              </w:rPr>
            </w:pPr>
          </w:p>
        </w:tc>
        <w:tc>
          <w:tcPr>
            <w:tcW w:w="736" w:type="pct"/>
          </w:tcPr>
          <w:p w14:paraId="0474D77B" w14:textId="05D0AA1F" w:rsidR="00F33F31" w:rsidRPr="008D15BB" w:rsidRDefault="00755D00" w:rsidP="00F33F31">
            <w:pPr>
              <w:pStyle w:val="acctfourfigures"/>
              <w:tabs>
                <w:tab w:val="clear" w:pos="765"/>
                <w:tab w:val="decimal" w:pos="1081"/>
              </w:tabs>
              <w:spacing w:line="240" w:lineRule="auto"/>
              <w:ind w:left="-98" w:right="-107"/>
              <w:rPr>
                <w:szCs w:val="22"/>
                <w:lang w:val="en-US" w:bidi="th-TH"/>
              </w:rPr>
            </w:pPr>
            <w:r w:rsidRPr="00755D00">
              <w:rPr>
                <w:szCs w:val="22"/>
                <w:lang w:val="en-US" w:bidi="th-TH"/>
              </w:rPr>
              <w:t>1,017,784</w:t>
            </w:r>
          </w:p>
        </w:tc>
        <w:tc>
          <w:tcPr>
            <w:tcW w:w="148" w:type="pct"/>
          </w:tcPr>
          <w:p w14:paraId="117B42B5" w14:textId="77777777" w:rsidR="00F33F31" w:rsidRPr="008D15BB" w:rsidRDefault="00F33F31" w:rsidP="00F33F31">
            <w:pPr>
              <w:tabs>
                <w:tab w:val="decimal" w:pos="1081"/>
              </w:tabs>
              <w:spacing w:line="240" w:lineRule="auto"/>
              <w:ind w:left="-98"/>
              <w:rPr>
                <w:rFonts w:cs="Times New Roman"/>
                <w:b/>
              </w:rPr>
            </w:pPr>
          </w:p>
        </w:tc>
        <w:tc>
          <w:tcPr>
            <w:tcW w:w="733" w:type="pct"/>
          </w:tcPr>
          <w:p w14:paraId="40BAD5FF" w14:textId="641AB29C" w:rsidR="00F33F31" w:rsidRPr="008D15BB" w:rsidRDefault="00F33F31" w:rsidP="00F33F31">
            <w:pPr>
              <w:pStyle w:val="acctfourfigures"/>
              <w:tabs>
                <w:tab w:val="clear" w:pos="765"/>
                <w:tab w:val="decimal" w:pos="1081"/>
              </w:tabs>
              <w:spacing w:line="240" w:lineRule="auto"/>
              <w:ind w:left="-98" w:right="-107"/>
              <w:rPr>
                <w:szCs w:val="22"/>
                <w:cs/>
                <w:lang w:val="en-US" w:bidi="th-TH"/>
              </w:rPr>
            </w:pPr>
            <w:r w:rsidRPr="00EF1D65">
              <w:rPr>
                <w:szCs w:val="22"/>
                <w:lang w:val="en-US"/>
              </w:rPr>
              <w:t>1,304,571</w:t>
            </w:r>
          </w:p>
        </w:tc>
      </w:tr>
      <w:tr w:rsidR="00F33F31" w:rsidRPr="00F11E72" w14:paraId="3330FE20" w14:textId="77777777" w:rsidTr="00866BBE">
        <w:trPr>
          <w:trHeight w:val="60"/>
        </w:trPr>
        <w:tc>
          <w:tcPr>
            <w:tcW w:w="1615" w:type="pct"/>
          </w:tcPr>
          <w:p w14:paraId="3E37A468" w14:textId="77777777" w:rsidR="00F33F31" w:rsidRPr="008D15BB" w:rsidRDefault="00F33F31" w:rsidP="00F33F31">
            <w:pPr>
              <w:shd w:val="clear" w:color="auto" w:fill="FFFFFF"/>
              <w:spacing w:line="240" w:lineRule="atLeast"/>
              <w:ind w:left="180"/>
              <w:rPr>
                <w:rFonts w:cs="Times New Roman"/>
              </w:rPr>
            </w:pPr>
            <w:r w:rsidRPr="008D15BB">
              <w:rPr>
                <w:rFonts w:cs="Times New Roman"/>
              </w:rPr>
              <w:t>2 - 3 months</w:t>
            </w:r>
          </w:p>
        </w:tc>
        <w:tc>
          <w:tcPr>
            <w:tcW w:w="736" w:type="pct"/>
            <w:shd w:val="clear" w:color="auto" w:fill="auto"/>
          </w:tcPr>
          <w:p w14:paraId="77AAFD79" w14:textId="01F2952A" w:rsidR="00F33F31" w:rsidRPr="008D15BB" w:rsidRDefault="00755D00" w:rsidP="00F33F31">
            <w:pPr>
              <w:pStyle w:val="acctfourfigures"/>
              <w:tabs>
                <w:tab w:val="clear" w:pos="765"/>
                <w:tab w:val="decimal" w:pos="1081"/>
              </w:tabs>
              <w:spacing w:line="240" w:lineRule="auto"/>
              <w:ind w:left="-98" w:right="-107"/>
              <w:rPr>
                <w:szCs w:val="22"/>
              </w:rPr>
            </w:pPr>
            <w:r w:rsidRPr="00755D00">
              <w:rPr>
                <w:szCs w:val="22"/>
              </w:rPr>
              <w:t>51,869</w:t>
            </w:r>
          </w:p>
        </w:tc>
        <w:tc>
          <w:tcPr>
            <w:tcW w:w="148" w:type="pct"/>
          </w:tcPr>
          <w:p w14:paraId="75CB0709" w14:textId="77777777" w:rsidR="00F33F31" w:rsidRPr="008D15BB" w:rsidRDefault="00F33F31" w:rsidP="00F33F31">
            <w:pPr>
              <w:tabs>
                <w:tab w:val="decimal" w:pos="1081"/>
              </w:tabs>
              <w:spacing w:line="240" w:lineRule="auto"/>
              <w:ind w:left="-98"/>
              <w:rPr>
                <w:rFonts w:cs="Times New Roman"/>
                <w:b/>
              </w:rPr>
            </w:pPr>
          </w:p>
        </w:tc>
        <w:tc>
          <w:tcPr>
            <w:tcW w:w="736" w:type="pct"/>
          </w:tcPr>
          <w:p w14:paraId="08D9DCAF" w14:textId="08EB4F36" w:rsidR="00F33F31" w:rsidRPr="008D15BB" w:rsidRDefault="00F33F31" w:rsidP="00F33F31">
            <w:pPr>
              <w:pStyle w:val="acctfourfigures"/>
              <w:tabs>
                <w:tab w:val="clear" w:pos="765"/>
                <w:tab w:val="decimal" w:pos="1081"/>
              </w:tabs>
              <w:spacing w:line="240" w:lineRule="auto"/>
              <w:ind w:left="-98" w:right="-107"/>
              <w:rPr>
                <w:szCs w:val="22"/>
                <w:lang w:val="en-US" w:bidi="th-TH"/>
              </w:rPr>
            </w:pPr>
            <w:r w:rsidRPr="00663323">
              <w:t>245,480</w:t>
            </w:r>
          </w:p>
        </w:tc>
        <w:tc>
          <w:tcPr>
            <w:tcW w:w="148" w:type="pct"/>
          </w:tcPr>
          <w:p w14:paraId="28F3D528" w14:textId="77777777" w:rsidR="00F33F31" w:rsidRPr="008D15BB" w:rsidRDefault="00F33F31" w:rsidP="00F33F31">
            <w:pPr>
              <w:tabs>
                <w:tab w:val="decimal" w:pos="1081"/>
              </w:tabs>
              <w:spacing w:line="240" w:lineRule="auto"/>
              <w:ind w:left="-98"/>
              <w:rPr>
                <w:rFonts w:cs="Times New Roman"/>
                <w:b/>
              </w:rPr>
            </w:pPr>
          </w:p>
        </w:tc>
        <w:tc>
          <w:tcPr>
            <w:tcW w:w="736" w:type="pct"/>
          </w:tcPr>
          <w:p w14:paraId="2D45201F" w14:textId="53C8A581" w:rsidR="00F33F31" w:rsidRPr="008D15BB" w:rsidRDefault="00A80ED1" w:rsidP="00F33F31">
            <w:pPr>
              <w:pStyle w:val="acctfourfigures"/>
              <w:tabs>
                <w:tab w:val="clear" w:pos="765"/>
                <w:tab w:val="decimal" w:pos="1081"/>
              </w:tabs>
              <w:spacing w:line="240" w:lineRule="auto"/>
              <w:ind w:left="-98" w:right="-107"/>
              <w:rPr>
                <w:szCs w:val="22"/>
                <w:lang w:val="en-US" w:bidi="th-TH"/>
              </w:rPr>
            </w:pPr>
            <w:r>
              <w:rPr>
                <w:szCs w:val="22"/>
                <w:lang w:val="en-US" w:bidi="th-TH"/>
              </w:rPr>
              <w:t>51,843</w:t>
            </w:r>
          </w:p>
        </w:tc>
        <w:tc>
          <w:tcPr>
            <w:tcW w:w="148" w:type="pct"/>
          </w:tcPr>
          <w:p w14:paraId="4FEE0EC4" w14:textId="77777777" w:rsidR="00F33F31" w:rsidRPr="008D15BB" w:rsidRDefault="00F33F31" w:rsidP="00F33F31">
            <w:pPr>
              <w:tabs>
                <w:tab w:val="decimal" w:pos="1081"/>
              </w:tabs>
              <w:spacing w:line="240" w:lineRule="auto"/>
              <w:ind w:left="-98"/>
              <w:rPr>
                <w:rFonts w:cs="Times New Roman"/>
                <w:b/>
              </w:rPr>
            </w:pPr>
          </w:p>
        </w:tc>
        <w:tc>
          <w:tcPr>
            <w:tcW w:w="733" w:type="pct"/>
          </w:tcPr>
          <w:p w14:paraId="7AB9564F" w14:textId="6F430600" w:rsidR="00F33F31" w:rsidRPr="008D15BB" w:rsidRDefault="00F33F31" w:rsidP="00F33F31">
            <w:pPr>
              <w:pStyle w:val="acctfourfigures"/>
              <w:tabs>
                <w:tab w:val="clear" w:pos="765"/>
                <w:tab w:val="decimal" w:pos="1081"/>
              </w:tabs>
              <w:spacing w:line="240" w:lineRule="auto"/>
              <w:ind w:left="-98" w:right="-107"/>
              <w:rPr>
                <w:szCs w:val="22"/>
                <w:lang w:val="en-US" w:bidi="th-TH"/>
              </w:rPr>
            </w:pPr>
            <w:r w:rsidRPr="00EF1D65">
              <w:rPr>
                <w:szCs w:val="22"/>
                <w:lang w:val="en-US"/>
              </w:rPr>
              <w:t>245,433</w:t>
            </w:r>
          </w:p>
        </w:tc>
      </w:tr>
      <w:tr w:rsidR="00F33F31" w:rsidRPr="00F11E72" w14:paraId="159589F6" w14:textId="77777777" w:rsidTr="00866BBE">
        <w:tc>
          <w:tcPr>
            <w:tcW w:w="1615" w:type="pct"/>
          </w:tcPr>
          <w:p w14:paraId="7991DAFA" w14:textId="77777777" w:rsidR="00F33F31" w:rsidRPr="008D15BB" w:rsidRDefault="00F33F31" w:rsidP="00F33F31">
            <w:pPr>
              <w:shd w:val="clear" w:color="auto" w:fill="FFFFFF"/>
              <w:spacing w:line="240" w:lineRule="atLeast"/>
              <w:rPr>
                <w:rFonts w:cs="Times New Roman"/>
              </w:rPr>
            </w:pPr>
            <w:r w:rsidRPr="008D15BB">
              <w:rPr>
                <w:rFonts w:cs="Times New Roman"/>
              </w:rPr>
              <w:t xml:space="preserve">   3 - 4 months</w:t>
            </w:r>
          </w:p>
        </w:tc>
        <w:tc>
          <w:tcPr>
            <w:tcW w:w="736" w:type="pct"/>
            <w:shd w:val="clear" w:color="auto" w:fill="auto"/>
          </w:tcPr>
          <w:p w14:paraId="6B8AA25A" w14:textId="67CB6F2B" w:rsidR="00F33F31" w:rsidRPr="008D15BB" w:rsidRDefault="00755D00" w:rsidP="00F33F31">
            <w:pPr>
              <w:pStyle w:val="acctfourfigures"/>
              <w:tabs>
                <w:tab w:val="clear" w:pos="765"/>
                <w:tab w:val="decimal" w:pos="1081"/>
              </w:tabs>
              <w:spacing w:line="240" w:lineRule="auto"/>
              <w:ind w:left="-98" w:right="-107"/>
              <w:rPr>
                <w:szCs w:val="22"/>
              </w:rPr>
            </w:pPr>
            <w:r w:rsidRPr="00755D00">
              <w:rPr>
                <w:szCs w:val="22"/>
              </w:rPr>
              <w:t>23,480</w:t>
            </w:r>
          </w:p>
        </w:tc>
        <w:tc>
          <w:tcPr>
            <w:tcW w:w="148" w:type="pct"/>
          </w:tcPr>
          <w:p w14:paraId="40834883" w14:textId="77777777" w:rsidR="00F33F31" w:rsidRPr="008D15BB" w:rsidRDefault="00F33F31" w:rsidP="00F33F31">
            <w:pPr>
              <w:tabs>
                <w:tab w:val="decimal" w:pos="1081"/>
              </w:tabs>
              <w:spacing w:line="240" w:lineRule="auto"/>
              <w:ind w:left="-98"/>
              <w:rPr>
                <w:rFonts w:cs="Times New Roman"/>
                <w:b/>
              </w:rPr>
            </w:pPr>
          </w:p>
        </w:tc>
        <w:tc>
          <w:tcPr>
            <w:tcW w:w="736" w:type="pct"/>
          </w:tcPr>
          <w:p w14:paraId="0781A023" w14:textId="464A8B6E" w:rsidR="00F33F31" w:rsidRPr="008D15BB" w:rsidRDefault="00F33F31" w:rsidP="00F33F31">
            <w:pPr>
              <w:pStyle w:val="acctfourfigures"/>
              <w:tabs>
                <w:tab w:val="clear" w:pos="765"/>
                <w:tab w:val="decimal" w:pos="1081"/>
              </w:tabs>
              <w:spacing w:line="240" w:lineRule="auto"/>
              <w:ind w:left="-98" w:right="-107"/>
              <w:rPr>
                <w:szCs w:val="22"/>
                <w:lang w:val="en-US" w:bidi="th-TH"/>
              </w:rPr>
            </w:pPr>
            <w:r w:rsidRPr="00663323">
              <w:t>27,897</w:t>
            </w:r>
          </w:p>
        </w:tc>
        <w:tc>
          <w:tcPr>
            <w:tcW w:w="148" w:type="pct"/>
          </w:tcPr>
          <w:p w14:paraId="12E90A54" w14:textId="77777777" w:rsidR="00F33F31" w:rsidRPr="008D15BB" w:rsidRDefault="00F33F31" w:rsidP="00F33F31">
            <w:pPr>
              <w:tabs>
                <w:tab w:val="decimal" w:pos="1081"/>
              </w:tabs>
              <w:spacing w:line="240" w:lineRule="auto"/>
              <w:ind w:left="-98"/>
              <w:rPr>
                <w:rFonts w:cs="Times New Roman"/>
                <w:b/>
              </w:rPr>
            </w:pPr>
          </w:p>
        </w:tc>
        <w:tc>
          <w:tcPr>
            <w:tcW w:w="736" w:type="pct"/>
          </w:tcPr>
          <w:p w14:paraId="113DE10E" w14:textId="69CD3FE9" w:rsidR="00F33F31" w:rsidRPr="008D15BB" w:rsidRDefault="00755D00" w:rsidP="00F33F31">
            <w:pPr>
              <w:pStyle w:val="acctfourfigures"/>
              <w:tabs>
                <w:tab w:val="clear" w:pos="765"/>
                <w:tab w:val="decimal" w:pos="1081"/>
              </w:tabs>
              <w:spacing w:line="240" w:lineRule="auto"/>
              <w:ind w:left="-98" w:right="-107"/>
              <w:rPr>
                <w:szCs w:val="22"/>
                <w:lang w:val="en-US" w:bidi="th-TH"/>
              </w:rPr>
            </w:pPr>
            <w:r w:rsidRPr="00755D00">
              <w:rPr>
                <w:szCs w:val="22"/>
                <w:lang w:val="en-US" w:bidi="th-TH"/>
              </w:rPr>
              <w:t>23,480</w:t>
            </w:r>
          </w:p>
        </w:tc>
        <w:tc>
          <w:tcPr>
            <w:tcW w:w="148" w:type="pct"/>
          </w:tcPr>
          <w:p w14:paraId="0DEF93D5" w14:textId="77777777" w:rsidR="00F33F31" w:rsidRPr="008D15BB" w:rsidRDefault="00F33F31" w:rsidP="00F33F31">
            <w:pPr>
              <w:tabs>
                <w:tab w:val="decimal" w:pos="1081"/>
              </w:tabs>
              <w:spacing w:line="240" w:lineRule="auto"/>
              <w:ind w:left="-98"/>
              <w:rPr>
                <w:rFonts w:cs="Times New Roman"/>
                <w:b/>
              </w:rPr>
            </w:pPr>
          </w:p>
        </w:tc>
        <w:tc>
          <w:tcPr>
            <w:tcW w:w="733" w:type="pct"/>
          </w:tcPr>
          <w:p w14:paraId="3B06F944" w14:textId="794A2D73" w:rsidR="00F33F31" w:rsidRPr="008D15BB" w:rsidRDefault="00F33F31" w:rsidP="00F33F31">
            <w:pPr>
              <w:pStyle w:val="acctfourfigures"/>
              <w:tabs>
                <w:tab w:val="clear" w:pos="765"/>
                <w:tab w:val="decimal" w:pos="1081"/>
              </w:tabs>
              <w:spacing w:line="240" w:lineRule="auto"/>
              <w:ind w:left="-98" w:right="-107"/>
              <w:rPr>
                <w:szCs w:val="22"/>
                <w:lang w:val="en-US" w:bidi="th-TH"/>
              </w:rPr>
            </w:pPr>
            <w:r w:rsidRPr="00EF1D65">
              <w:rPr>
                <w:szCs w:val="22"/>
                <w:lang w:val="en-US"/>
              </w:rPr>
              <w:t>27,897</w:t>
            </w:r>
          </w:p>
        </w:tc>
      </w:tr>
      <w:tr w:rsidR="00F33F31" w:rsidRPr="00F11E72" w14:paraId="7437AC25" w14:textId="77777777" w:rsidTr="00866BBE">
        <w:tc>
          <w:tcPr>
            <w:tcW w:w="1615" w:type="pct"/>
          </w:tcPr>
          <w:p w14:paraId="24DA5732" w14:textId="77777777" w:rsidR="00F33F31" w:rsidRPr="008D15BB" w:rsidRDefault="00F33F31" w:rsidP="00F33F31">
            <w:pPr>
              <w:shd w:val="clear" w:color="auto" w:fill="FFFFFF"/>
              <w:spacing w:line="240" w:lineRule="atLeast"/>
              <w:ind w:left="180"/>
              <w:rPr>
                <w:rFonts w:cs="Times New Roman"/>
              </w:rPr>
            </w:pPr>
            <w:r w:rsidRPr="008D15BB">
              <w:rPr>
                <w:rFonts w:cs="Times New Roman"/>
              </w:rPr>
              <w:t>4 - 6 months</w:t>
            </w:r>
          </w:p>
        </w:tc>
        <w:tc>
          <w:tcPr>
            <w:tcW w:w="736" w:type="pct"/>
            <w:shd w:val="clear" w:color="auto" w:fill="auto"/>
          </w:tcPr>
          <w:p w14:paraId="674FCED0" w14:textId="1B7B49F6" w:rsidR="00F33F31" w:rsidRPr="008D15BB" w:rsidRDefault="00755D00" w:rsidP="00F33F31">
            <w:pPr>
              <w:pStyle w:val="acctfourfigures"/>
              <w:tabs>
                <w:tab w:val="clear" w:pos="765"/>
                <w:tab w:val="decimal" w:pos="1081"/>
              </w:tabs>
              <w:spacing w:line="240" w:lineRule="auto"/>
              <w:ind w:left="-98" w:right="-107"/>
              <w:rPr>
                <w:szCs w:val="22"/>
              </w:rPr>
            </w:pPr>
            <w:r w:rsidRPr="00755D00">
              <w:rPr>
                <w:szCs w:val="22"/>
              </w:rPr>
              <w:t>79,315</w:t>
            </w:r>
          </w:p>
        </w:tc>
        <w:tc>
          <w:tcPr>
            <w:tcW w:w="148" w:type="pct"/>
          </w:tcPr>
          <w:p w14:paraId="7BBDDD7F" w14:textId="77777777" w:rsidR="00F33F31" w:rsidRPr="008D15BB" w:rsidRDefault="00F33F31" w:rsidP="00F33F31">
            <w:pPr>
              <w:tabs>
                <w:tab w:val="decimal" w:pos="1081"/>
              </w:tabs>
              <w:spacing w:line="240" w:lineRule="auto"/>
              <w:ind w:left="-98"/>
              <w:rPr>
                <w:rFonts w:cs="Times New Roman"/>
                <w:b/>
              </w:rPr>
            </w:pPr>
          </w:p>
        </w:tc>
        <w:tc>
          <w:tcPr>
            <w:tcW w:w="736" w:type="pct"/>
          </w:tcPr>
          <w:p w14:paraId="3DE74C78" w14:textId="34D3D95F" w:rsidR="00F33F31" w:rsidRPr="008D15BB" w:rsidRDefault="00F33F31" w:rsidP="00F33F31">
            <w:pPr>
              <w:pStyle w:val="acctfourfigures"/>
              <w:tabs>
                <w:tab w:val="clear" w:pos="765"/>
                <w:tab w:val="decimal" w:pos="1081"/>
              </w:tabs>
              <w:spacing w:line="240" w:lineRule="auto"/>
              <w:ind w:left="-98" w:right="-107"/>
              <w:rPr>
                <w:szCs w:val="22"/>
                <w:lang w:val="en-US" w:bidi="th-TH"/>
              </w:rPr>
            </w:pPr>
            <w:r w:rsidRPr="00663323">
              <w:t>34,798</w:t>
            </w:r>
          </w:p>
        </w:tc>
        <w:tc>
          <w:tcPr>
            <w:tcW w:w="148" w:type="pct"/>
          </w:tcPr>
          <w:p w14:paraId="6D6D70D5" w14:textId="77777777" w:rsidR="00F33F31" w:rsidRPr="008D15BB" w:rsidRDefault="00F33F31" w:rsidP="00F33F31">
            <w:pPr>
              <w:tabs>
                <w:tab w:val="decimal" w:pos="1081"/>
              </w:tabs>
              <w:spacing w:line="240" w:lineRule="auto"/>
              <w:ind w:left="-98"/>
              <w:rPr>
                <w:rFonts w:cs="Times New Roman"/>
                <w:b/>
              </w:rPr>
            </w:pPr>
          </w:p>
        </w:tc>
        <w:tc>
          <w:tcPr>
            <w:tcW w:w="736" w:type="pct"/>
          </w:tcPr>
          <w:p w14:paraId="1A8E8209" w14:textId="7F0E9D2B" w:rsidR="00F33F31" w:rsidRPr="008D15BB" w:rsidRDefault="00A80ED1" w:rsidP="00F33F31">
            <w:pPr>
              <w:pStyle w:val="acctfourfigures"/>
              <w:tabs>
                <w:tab w:val="clear" w:pos="765"/>
                <w:tab w:val="decimal" w:pos="1081"/>
              </w:tabs>
              <w:spacing w:line="240" w:lineRule="auto"/>
              <w:ind w:left="-98" w:right="-107"/>
              <w:rPr>
                <w:szCs w:val="22"/>
                <w:lang w:val="en-US" w:bidi="th-TH"/>
              </w:rPr>
            </w:pPr>
            <w:r>
              <w:rPr>
                <w:szCs w:val="22"/>
                <w:lang w:val="en-US" w:bidi="th-TH"/>
              </w:rPr>
              <w:t>79,258</w:t>
            </w:r>
          </w:p>
        </w:tc>
        <w:tc>
          <w:tcPr>
            <w:tcW w:w="148" w:type="pct"/>
          </w:tcPr>
          <w:p w14:paraId="681F410C" w14:textId="77777777" w:rsidR="00F33F31" w:rsidRPr="008D15BB" w:rsidRDefault="00F33F31" w:rsidP="00F33F31">
            <w:pPr>
              <w:tabs>
                <w:tab w:val="decimal" w:pos="1081"/>
              </w:tabs>
              <w:spacing w:line="240" w:lineRule="auto"/>
              <w:ind w:left="-98"/>
              <w:rPr>
                <w:rFonts w:cs="Times New Roman"/>
                <w:b/>
              </w:rPr>
            </w:pPr>
          </w:p>
        </w:tc>
        <w:tc>
          <w:tcPr>
            <w:tcW w:w="733" w:type="pct"/>
          </w:tcPr>
          <w:p w14:paraId="120F68E4" w14:textId="2DBE93EF" w:rsidR="00F33F31" w:rsidRPr="008D15BB" w:rsidRDefault="00F33F31" w:rsidP="00F33F31">
            <w:pPr>
              <w:pStyle w:val="acctfourfigures"/>
              <w:tabs>
                <w:tab w:val="clear" w:pos="765"/>
                <w:tab w:val="decimal" w:pos="1081"/>
              </w:tabs>
              <w:spacing w:line="240" w:lineRule="auto"/>
              <w:ind w:left="-98" w:right="-107"/>
              <w:rPr>
                <w:szCs w:val="22"/>
                <w:lang w:val="en-US" w:bidi="th-TH"/>
              </w:rPr>
            </w:pPr>
            <w:r w:rsidRPr="00EF1D65">
              <w:rPr>
                <w:szCs w:val="22"/>
                <w:lang w:val="en-US"/>
              </w:rPr>
              <w:t>34,823</w:t>
            </w:r>
          </w:p>
        </w:tc>
      </w:tr>
      <w:tr w:rsidR="00F33F31" w:rsidRPr="00F11E72" w14:paraId="22DB25D9" w14:textId="77777777" w:rsidTr="00866BBE">
        <w:tc>
          <w:tcPr>
            <w:tcW w:w="1615" w:type="pct"/>
          </w:tcPr>
          <w:p w14:paraId="16D405EC" w14:textId="77777777" w:rsidR="00F33F31" w:rsidRPr="008D15BB" w:rsidRDefault="00F33F31" w:rsidP="00F33F31">
            <w:pPr>
              <w:shd w:val="clear" w:color="auto" w:fill="FFFFFF"/>
              <w:spacing w:line="240" w:lineRule="atLeast"/>
              <w:ind w:left="180"/>
              <w:rPr>
                <w:rFonts w:cs="Times New Roman"/>
              </w:rPr>
            </w:pPr>
            <w:r w:rsidRPr="008D15BB">
              <w:rPr>
                <w:rFonts w:cs="Times New Roman"/>
              </w:rPr>
              <w:t>6 - 9 months</w:t>
            </w:r>
          </w:p>
        </w:tc>
        <w:tc>
          <w:tcPr>
            <w:tcW w:w="736" w:type="pct"/>
            <w:shd w:val="clear" w:color="auto" w:fill="auto"/>
          </w:tcPr>
          <w:p w14:paraId="5EF3F996" w14:textId="2AAC1C23" w:rsidR="00F33F31" w:rsidRPr="008D15BB" w:rsidRDefault="00755D00" w:rsidP="00F33F31">
            <w:pPr>
              <w:pStyle w:val="acctfourfigures"/>
              <w:tabs>
                <w:tab w:val="clear" w:pos="765"/>
                <w:tab w:val="decimal" w:pos="1081"/>
              </w:tabs>
              <w:spacing w:line="240" w:lineRule="auto"/>
              <w:ind w:left="-98" w:right="-107"/>
              <w:rPr>
                <w:szCs w:val="22"/>
              </w:rPr>
            </w:pPr>
            <w:r w:rsidRPr="00755D00">
              <w:rPr>
                <w:szCs w:val="22"/>
              </w:rPr>
              <w:t>30,516</w:t>
            </w:r>
          </w:p>
        </w:tc>
        <w:tc>
          <w:tcPr>
            <w:tcW w:w="148" w:type="pct"/>
          </w:tcPr>
          <w:p w14:paraId="50BADAF0" w14:textId="77777777" w:rsidR="00F33F31" w:rsidRPr="008D15BB" w:rsidRDefault="00F33F31" w:rsidP="00F33F31">
            <w:pPr>
              <w:tabs>
                <w:tab w:val="decimal" w:pos="1081"/>
              </w:tabs>
              <w:spacing w:line="240" w:lineRule="auto"/>
              <w:ind w:left="-98"/>
              <w:rPr>
                <w:rFonts w:cs="Times New Roman"/>
                <w:b/>
              </w:rPr>
            </w:pPr>
          </w:p>
        </w:tc>
        <w:tc>
          <w:tcPr>
            <w:tcW w:w="736" w:type="pct"/>
          </w:tcPr>
          <w:p w14:paraId="2B6E1529" w14:textId="3E46E642" w:rsidR="00F33F31" w:rsidRPr="008D15BB" w:rsidRDefault="00F33F31" w:rsidP="00F33F31">
            <w:pPr>
              <w:pStyle w:val="acctfourfigures"/>
              <w:tabs>
                <w:tab w:val="clear" w:pos="765"/>
                <w:tab w:val="decimal" w:pos="1081"/>
              </w:tabs>
              <w:spacing w:line="240" w:lineRule="auto"/>
              <w:ind w:left="-98" w:right="-107"/>
              <w:rPr>
                <w:szCs w:val="22"/>
                <w:lang w:val="en-US" w:bidi="th-TH"/>
              </w:rPr>
            </w:pPr>
            <w:r w:rsidRPr="00663323">
              <w:t>8,105</w:t>
            </w:r>
          </w:p>
        </w:tc>
        <w:tc>
          <w:tcPr>
            <w:tcW w:w="148" w:type="pct"/>
          </w:tcPr>
          <w:p w14:paraId="392E95EB" w14:textId="77777777" w:rsidR="00F33F31" w:rsidRPr="008D15BB" w:rsidRDefault="00F33F31" w:rsidP="00F33F31">
            <w:pPr>
              <w:tabs>
                <w:tab w:val="decimal" w:pos="1081"/>
              </w:tabs>
              <w:spacing w:line="240" w:lineRule="auto"/>
              <w:ind w:left="-98"/>
              <w:rPr>
                <w:rFonts w:cs="Times New Roman"/>
                <w:b/>
              </w:rPr>
            </w:pPr>
          </w:p>
        </w:tc>
        <w:tc>
          <w:tcPr>
            <w:tcW w:w="736" w:type="pct"/>
          </w:tcPr>
          <w:p w14:paraId="4B3A31E9" w14:textId="1C6729A2" w:rsidR="00F33F31" w:rsidRPr="008D15BB" w:rsidRDefault="00A80ED1" w:rsidP="00F33F31">
            <w:pPr>
              <w:pStyle w:val="acctfourfigures"/>
              <w:tabs>
                <w:tab w:val="clear" w:pos="765"/>
                <w:tab w:val="decimal" w:pos="1081"/>
              </w:tabs>
              <w:spacing w:line="240" w:lineRule="auto"/>
              <w:ind w:left="-98" w:right="-107"/>
              <w:rPr>
                <w:szCs w:val="22"/>
                <w:lang w:val="en-US" w:bidi="th-TH"/>
              </w:rPr>
            </w:pPr>
            <w:r>
              <w:rPr>
                <w:szCs w:val="22"/>
                <w:lang w:val="en-US" w:bidi="th-TH"/>
              </w:rPr>
              <w:t>30,541</w:t>
            </w:r>
          </w:p>
        </w:tc>
        <w:tc>
          <w:tcPr>
            <w:tcW w:w="148" w:type="pct"/>
          </w:tcPr>
          <w:p w14:paraId="129993CF" w14:textId="77777777" w:rsidR="00F33F31" w:rsidRPr="008D15BB" w:rsidRDefault="00F33F31" w:rsidP="00F33F31">
            <w:pPr>
              <w:tabs>
                <w:tab w:val="decimal" w:pos="1081"/>
              </w:tabs>
              <w:spacing w:line="240" w:lineRule="auto"/>
              <w:ind w:left="-98"/>
              <w:rPr>
                <w:rFonts w:cs="Times New Roman"/>
                <w:b/>
              </w:rPr>
            </w:pPr>
          </w:p>
        </w:tc>
        <w:tc>
          <w:tcPr>
            <w:tcW w:w="733" w:type="pct"/>
          </w:tcPr>
          <w:p w14:paraId="28C82FB6" w14:textId="033DF4BF" w:rsidR="00F33F31" w:rsidRPr="008D15BB" w:rsidRDefault="00F33F31" w:rsidP="00F33F31">
            <w:pPr>
              <w:pStyle w:val="acctfourfigures"/>
              <w:tabs>
                <w:tab w:val="clear" w:pos="765"/>
                <w:tab w:val="decimal" w:pos="1081"/>
              </w:tabs>
              <w:spacing w:line="240" w:lineRule="auto"/>
              <w:ind w:left="-98" w:right="-107"/>
              <w:rPr>
                <w:szCs w:val="22"/>
                <w:lang w:val="en-US" w:bidi="th-TH"/>
              </w:rPr>
            </w:pPr>
            <w:r w:rsidRPr="00EF1D65">
              <w:rPr>
                <w:szCs w:val="22"/>
                <w:lang w:val="en-US"/>
              </w:rPr>
              <w:t>8,106</w:t>
            </w:r>
          </w:p>
        </w:tc>
      </w:tr>
      <w:tr w:rsidR="00F33F31" w:rsidRPr="00F11E72" w14:paraId="1A750163" w14:textId="77777777" w:rsidTr="00866BBE">
        <w:tc>
          <w:tcPr>
            <w:tcW w:w="1615" w:type="pct"/>
          </w:tcPr>
          <w:p w14:paraId="4C47A94F" w14:textId="77777777" w:rsidR="00F33F31" w:rsidRPr="008D15BB" w:rsidRDefault="00F33F31" w:rsidP="00F33F31">
            <w:pPr>
              <w:shd w:val="clear" w:color="auto" w:fill="FFFFFF"/>
              <w:spacing w:line="240" w:lineRule="atLeast"/>
              <w:ind w:left="180"/>
              <w:rPr>
                <w:rFonts w:cs="Times New Roman"/>
              </w:rPr>
            </w:pPr>
            <w:r w:rsidRPr="008D15BB">
              <w:rPr>
                <w:rFonts w:cs="Times New Roman"/>
              </w:rPr>
              <w:t>9 - 12 months</w:t>
            </w:r>
          </w:p>
        </w:tc>
        <w:tc>
          <w:tcPr>
            <w:tcW w:w="736" w:type="pct"/>
            <w:shd w:val="clear" w:color="auto" w:fill="auto"/>
          </w:tcPr>
          <w:p w14:paraId="74370D5E" w14:textId="3D1883B1" w:rsidR="00F33F31" w:rsidRPr="008D15BB" w:rsidRDefault="00755D00" w:rsidP="00F33F31">
            <w:pPr>
              <w:pStyle w:val="acctfourfigures"/>
              <w:tabs>
                <w:tab w:val="clear" w:pos="765"/>
                <w:tab w:val="decimal" w:pos="1081"/>
              </w:tabs>
              <w:spacing w:line="240" w:lineRule="auto"/>
              <w:ind w:left="-98" w:right="-107"/>
              <w:rPr>
                <w:szCs w:val="22"/>
              </w:rPr>
            </w:pPr>
            <w:r w:rsidRPr="00755D00">
              <w:rPr>
                <w:szCs w:val="22"/>
              </w:rPr>
              <w:t>4,239</w:t>
            </w:r>
          </w:p>
        </w:tc>
        <w:tc>
          <w:tcPr>
            <w:tcW w:w="148" w:type="pct"/>
          </w:tcPr>
          <w:p w14:paraId="7F08CEE6" w14:textId="77777777" w:rsidR="00F33F31" w:rsidRPr="008D15BB" w:rsidRDefault="00F33F31" w:rsidP="00F33F31">
            <w:pPr>
              <w:tabs>
                <w:tab w:val="decimal" w:pos="1081"/>
              </w:tabs>
              <w:spacing w:line="240" w:lineRule="auto"/>
              <w:ind w:left="-98"/>
              <w:rPr>
                <w:rFonts w:cs="Times New Roman"/>
                <w:b/>
              </w:rPr>
            </w:pPr>
          </w:p>
        </w:tc>
        <w:tc>
          <w:tcPr>
            <w:tcW w:w="736" w:type="pct"/>
          </w:tcPr>
          <w:p w14:paraId="0FF64239" w14:textId="40FC3629" w:rsidR="00F33F31" w:rsidRPr="008D15BB" w:rsidRDefault="00F33F31" w:rsidP="00F33F31">
            <w:pPr>
              <w:pStyle w:val="acctfourfigures"/>
              <w:tabs>
                <w:tab w:val="clear" w:pos="765"/>
                <w:tab w:val="decimal" w:pos="1081"/>
              </w:tabs>
              <w:spacing w:line="240" w:lineRule="auto"/>
              <w:ind w:left="-98" w:right="-107"/>
              <w:rPr>
                <w:szCs w:val="22"/>
                <w:lang w:val="en-US" w:bidi="th-TH"/>
              </w:rPr>
            </w:pPr>
            <w:r w:rsidRPr="00663323">
              <w:t>1,857</w:t>
            </w:r>
          </w:p>
        </w:tc>
        <w:tc>
          <w:tcPr>
            <w:tcW w:w="148" w:type="pct"/>
          </w:tcPr>
          <w:p w14:paraId="75573123" w14:textId="77777777" w:rsidR="00F33F31" w:rsidRPr="008D15BB" w:rsidRDefault="00F33F31" w:rsidP="00F33F31">
            <w:pPr>
              <w:tabs>
                <w:tab w:val="decimal" w:pos="1081"/>
              </w:tabs>
              <w:spacing w:line="240" w:lineRule="auto"/>
              <w:ind w:left="-98"/>
              <w:rPr>
                <w:rFonts w:cs="Times New Roman"/>
                <w:b/>
              </w:rPr>
            </w:pPr>
          </w:p>
        </w:tc>
        <w:tc>
          <w:tcPr>
            <w:tcW w:w="736" w:type="pct"/>
          </w:tcPr>
          <w:p w14:paraId="2D0500E7" w14:textId="10CF841F" w:rsidR="00F33F31" w:rsidRPr="008D15BB" w:rsidRDefault="00755D00" w:rsidP="00F33F31">
            <w:pPr>
              <w:pStyle w:val="acctfourfigures"/>
              <w:tabs>
                <w:tab w:val="clear" w:pos="765"/>
                <w:tab w:val="decimal" w:pos="1081"/>
              </w:tabs>
              <w:spacing w:line="240" w:lineRule="auto"/>
              <w:ind w:left="-98" w:right="-107"/>
              <w:rPr>
                <w:szCs w:val="22"/>
                <w:lang w:val="en-US" w:bidi="th-TH"/>
              </w:rPr>
            </w:pPr>
            <w:r w:rsidRPr="00755D00">
              <w:rPr>
                <w:szCs w:val="22"/>
                <w:lang w:val="en-US" w:bidi="th-TH"/>
              </w:rPr>
              <w:t>4,240</w:t>
            </w:r>
          </w:p>
        </w:tc>
        <w:tc>
          <w:tcPr>
            <w:tcW w:w="148" w:type="pct"/>
          </w:tcPr>
          <w:p w14:paraId="34007B0E" w14:textId="77777777" w:rsidR="00F33F31" w:rsidRPr="008D15BB" w:rsidRDefault="00F33F31" w:rsidP="00F33F31">
            <w:pPr>
              <w:tabs>
                <w:tab w:val="decimal" w:pos="1081"/>
              </w:tabs>
              <w:spacing w:line="240" w:lineRule="auto"/>
              <w:ind w:left="-98"/>
              <w:rPr>
                <w:rFonts w:cs="Times New Roman"/>
                <w:b/>
              </w:rPr>
            </w:pPr>
          </w:p>
        </w:tc>
        <w:tc>
          <w:tcPr>
            <w:tcW w:w="733" w:type="pct"/>
          </w:tcPr>
          <w:p w14:paraId="117D9976" w14:textId="7AE2EA59" w:rsidR="00F33F31" w:rsidRPr="008D15BB" w:rsidRDefault="00F33F31" w:rsidP="00F33F31">
            <w:pPr>
              <w:pStyle w:val="acctfourfigures"/>
              <w:tabs>
                <w:tab w:val="clear" w:pos="765"/>
                <w:tab w:val="decimal" w:pos="1081"/>
              </w:tabs>
              <w:spacing w:line="240" w:lineRule="auto"/>
              <w:ind w:left="-98" w:right="-107"/>
              <w:rPr>
                <w:szCs w:val="22"/>
                <w:lang w:val="en-US" w:bidi="th-TH"/>
              </w:rPr>
            </w:pPr>
            <w:r w:rsidRPr="00EF1D65">
              <w:rPr>
                <w:szCs w:val="22"/>
                <w:lang w:val="en-US"/>
              </w:rPr>
              <w:t>1,857</w:t>
            </w:r>
          </w:p>
        </w:tc>
      </w:tr>
      <w:tr w:rsidR="00F33F31" w:rsidRPr="00F11E72" w14:paraId="2359BF89" w14:textId="77777777" w:rsidTr="00866BBE">
        <w:tc>
          <w:tcPr>
            <w:tcW w:w="1615" w:type="pct"/>
          </w:tcPr>
          <w:p w14:paraId="15C2EB50" w14:textId="77777777" w:rsidR="00F33F31" w:rsidRPr="008D15BB" w:rsidRDefault="00F33F31" w:rsidP="00F33F31">
            <w:pPr>
              <w:shd w:val="clear" w:color="auto" w:fill="FFFFFF"/>
              <w:spacing w:line="240" w:lineRule="atLeast"/>
              <w:ind w:left="180"/>
              <w:rPr>
                <w:rFonts w:cs="Times New Roman"/>
              </w:rPr>
            </w:pPr>
            <w:r w:rsidRPr="008D15BB">
              <w:rPr>
                <w:rFonts w:cs="Times New Roman"/>
              </w:rPr>
              <w:t>Over 12 months</w:t>
            </w:r>
          </w:p>
        </w:tc>
        <w:tc>
          <w:tcPr>
            <w:tcW w:w="736" w:type="pct"/>
            <w:tcBorders>
              <w:bottom w:val="single" w:sz="4" w:space="0" w:color="auto"/>
            </w:tcBorders>
            <w:shd w:val="clear" w:color="auto" w:fill="auto"/>
          </w:tcPr>
          <w:p w14:paraId="71CA2650" w14:textId="32AA464C" w:rsidR="00F33F31" w:rsidRPr="008D15BB" w:rsidRDefault="00755D00" w:rsidP="00F33F31">
            <w:pPr>
              <w:pStyle w:val="acctfourfigures"/>
              <w:tabs>
                <w:tab w:val="clear" w:pos="765"/>
                <w:tab w:val="decimal" w:pos="1081"/>
              </w:tabs>
              <w:spacing w:line="240" w:lineRule="auto"/>
              <w:ind w:left="-98" w:right="-107"/>
              <w:rPr>
                <w:szCs w:val="22"/>
              </w:rPr>
            </w:pPr>
            <w:r w:rsidRPr="00755D00">
              <w:rPr>
                <w:szCs w:val="22"/>
              </w:rPr>
              <w:t>197,478</w:t>
            </w:r>
          </w:p>
        </w:tc>
        <w:tc>
          <w:tcPr>
            <w:tcW w:w="148" w:type="pct"/>
          </w:tcPr>
          <w:p w14:paraId="732CCB7D" w14:textId="77777777" w:rsidR="00F33F31" w:rsidRPr="008D15BB" w:rsidRDefault="00F33F31" w:rsidP="00F33F31">
            <w:pPr>
              <w:tabs>
                <w:tab w:val="decimal" w:pos="1081"/>
              </w:tabs>
              <w:spacing w:line="240" w:lineRule="auto"/>
              <w:ind w:left="-98"/>
              <w:rPr>
                <w:rFonts w:cs="Times New Roman"/>
                <w:b/>
              </w:rPr>
            </w:pPr>
          </w:p>
        </w:tc>
        <w:tc>
          <w:tcPr>
            <w:tcW w:w="736" w:type="pct"/>
            <w:tcBorders>
              <w:bottom w:val="single" w:sz="4" w:space="0" w:color="auto"/>
            </w:tcBorders>
          </w:tcPr>
          <w:p w14:paraId="18876124" w14:textId="26B6A7FA" w:rsidR="00F33F31" w:rsidRPr="008D15BB" w:rsidRDefault="00F33F31" w:rsidP="00F33F31">
            <w:pPr>
              <w:pStyle w:val="acctfourfigures"/>
              <w:tabs>
                <w:tab w:val="clear" w:pos="765"/>
                <w:tab w:val="decimal" w:pos="1081"/>
              </w:tabs>
              <w:spacing w:line="240" w:lineRule="auto"/>
              <w:ind w:left="-98" w:right="-107"/>
              <w:rPr>
                <w:szCs w:val="22"/>
                <w:lang w:val="en-US" w:bidi="th-TH"/>
              </w:rPr>
            </w:pPr>
            <w:r w:rsidRPr="00663323">
              <w:t>209,416</w:t>
            </w:r>
          </w:p>
        </w:tc>
        <w:tc>
          <w:tcPr>
            <w:tcW w:w="148" w:type="pct"/>
          </w:tcPr>
          <w:p w14:paraId="1CA656C1" w14:textId="77777777" w:rsidR="00F33F31" w:rsidRPr="008D15BB" w:rsidRDefault="00F33F31" w:rsidP="00F33F31">
            <w:pPr>
              <w:tabs>
                <w:tab w:val="decimal" w:pos="1081"/>
              </w:tabs>
              <w:spacing w:line="240" w:lineRule="auto"/>
              <w:ind w:left="-98"/>
              <w:rPr>
                <w:rFonts w:cs="Times New Roman"/>
                <w:b/>
              </w:rPr>
            </w:pPr>
          </w:p>
        </w:tc>
        <w:tc>
          <w:tcPr>
            <w:tcW w:w="736" w:type="pct"/>
            <w:tcBorders>
              <w:bottom w:val="single" w:sz="4" w:space="0" w:color="auto"/>
            </w:tcBorders>
          </w:tcPr>
          <w:p w14:paraId="345AF831" w14:textId="2DC9AD44" w:rsidR="00F33F31" w:rsidRPr="008D15BB" w:rsidRDefault="00A80ED1" w:rsidP="00F33F31">
            <w:pPr>
              <w:pStyle w:val="acctfourfigures"/>
              <w:tabs>
                <w:tab w:val="clear" w:pos="765"/>
                <w:tab w:val="decimal" w:pos="1081"/>
              </w:tabs>
              <w:spacing w:line="240" w:lineRule="auto"/>
              <w:ind w:left="-98" w:right="-107"/>
              <w:rPr>
                <w:szCs w:val="22"/>
                <w:lang w:val="en-US" w:bidi="th-TH"/>
              </w:rPr>
            </w:pPr>
            <w:r>
              <w:rPr>
                <w:szCs w:val="22"/>
                <w:lang w:val="en-US" w:bidi="th-TH"/>
              </w:rPr>
              <w:t>190,328</w:t>
            </w:r>
          </w:p>
        </w:tc>
        <w:tc>
          <w:tcPr>
            <w:tcW w:w="148" w:type="pct"/>
          </w:tcPr>
          <w:p w14:paraId="20F02D9E" w14:textId="77777777" w:rsidR="00F33F31" w:rsidRPr="008D15BB" w:rsidRDefault="00F33F31" w:rsidP="00F33F31">
            <w:pPr>
              <w:tabs>
                <w:tab w:val="decimal" w:pos="1081"/>
              </w:tabs>
              <w:spacing w:line="240" w:lineRule="auto"/>
              <w:ind w:left="-98"/>
              <w:rPr>
                <w:rFonts w:cs="Times New Roman"/>
                <w:b/>
              </w:rPr>
            </w:pPr>
          </w:p>
        </w:tc>
        <w:tc>
          <w:tcPr>
            <w:tcW w:w="733" w:type="pct"/>
            <w:tcBorders>
              <w:bottom w:val="single" w:sz="4" w:space="0" w:color="auto"/>
            </w:tcBorders>
          </w:tcPr>
          <w:p w14:paraId="3912DA9E" w14:textId="6E45438E" w:rsidR="00F33F31" w:rsidRPr="008D15BB" w:rsidRDefault="00F33F31" w:rsidP="00F33F31">
            <w:pPr>
              <w:pStyle w:val="acctfourfigures"/>
              <w:tabs>
                <w:tab w:val="clear" w:pos="765"/>
                <w:tab w:val="decimal" w:pos="1081"/>
              </w:tabs>
              <w:spacing w:line="240" w:lineRule="auto"/>
              <w:ind w:left="-98" w:right="-107"/>
              <w:rPr>
                <w:szCs w:val="22"/>
                <w:lang w:val="en-US" w:bidi="th-TH"/>
              </w:rPr>
            </w:pPr>
            <w:r w:rsidRPr="00EF1D65">
              <w:rPr>
                <w:szCs w:val="22"/>
                <w:lang w:val="en-US"/>
              </w:rPr>
              <w:t>202,186</w:t>
            </w:r>
          </w:p>
        </w:tc>
      </w:tr>
      <w:tr w:rsidR="00F33F31" w:rsidRPr="00F11E72" w14:paraId="73681778" w14:textId="77777777" w:rsidTr="00866BBE">
        <w:tc>
          <w:tcPr>
            <w:tcW w:w="1615" w:type="pct"/>
          </w:tcPr>
          <w:p w14:paraId="45159FF8" w14:textId="77777777" w:rsidR="00F33F31" w:rsidRPr="008D15BB" w:rsidRDefault="00F33F31" w:rsidP="00F33F31">
            <w:pPr>
              <w:spacing w:line="240" w:lineRule="auto"/>
              <w:jc w:val="thaiDistribute"/>
              <w:rPr>
                <w:rFonts w:cs="Times New Roman"/>
                <w:i/>
                <w:iCs/>
              </w:rPr>
            </w:pPr>
          </w:p>
        </w:tc>
        <w:tc>
          <w:tcPr>
            <w:tcW w:w="736" w:type="pct"/>
            <w:tcBorders>
              <w:top w:val="single" w:sz="4" w:space="0" w:color="auto"/>
              <w:bottom w:val="single" w:sz="4" w:space="0" w:color="auto"/>
            </w:tcBorders>
            <w:shd w:val="clear" w:color="auto" w:fill="auto"/>
          </w:tcPr>
          <w:p w14:paraId="69A6C595" w14:textId="08981393" w:rsidR="00F33F31" w:rsidRPr="008D15BB" w:rsidRDefault="00755D00" w:rsidP="00F33F31">
            <w:pPr>
              <w:pStyle w:val="acctfourfigures"/>
              <w:tabs>
                <w:tab w:val="clear" w:pos="765"/>
                <w:tab w:val="decimal" w:pos="1081"/>
              </w:tabs>
              <w:spacing w:line="240" w:lineRule="auto"/>
              <w:ind w:left="-98" w:right="-107"/>
              <w:rPr>
                <w:b/>
                <w:bCs/>
                <w:szCs w:val="22"/>
              </w:rPr>
            </w:pPr>
            <w:r w:rsidRPr="00755D00">
              <w:rPr>
                <w:b/>
                <w:bCs/>
                <w:szCs w:val="22"/>
              </w:rPr>
              <w:t>5,761,</w:t>
            </w:r>
            <w:r w:rsidR="00191BC5">
              <w:rPr>
                <w:b/>
                <w:bCs/>
                <w:szCs w:val="22"/>
              </w:rPr>
              <w:t>679</w:t>
            </w:r>
          </w:p>
        </w:tc>
        <w:tc>
          <w:tcPr>
            <w:tcW w:w="148" w:type="pct"/>
          </w:tcPr>
          <w:p w14:paraId="3DF6D2D3" w14:textId="77777777" w:rsidR="00F33F31" w:rsidRPr="008D15BB" w:rsidRDefault="00F33F31" w:rsidP="00F33F31">
            <w:pPr>
              <w:tabs>
                <w:tab w:val="decimal" w:pos="1081"/>
              </w:tabs>
              <w:spacing w:line="240" w:lineRule="auto"/>
              <w:ind w:left="-98"/>
              <w:rPr>
                <w:rFonts w:cs="Times New Roman"/>
                <w:b/>
                <w:bCs/>
              </w:rPr>
            </w:pPr>
          </w:p>
        </w:tc>
        <w:tc>
          <w:tcPr>
            <w:tcW w:w="736" w:type="pct"/>
            <w:tcBorders>
              <w:top w:val="single" w:sz="4" w:space="0" w:color="auto"/>
              <w:bottom w:val="single" w:sz="4" w:space="0" w:color="auto"/>
            </w:tcBorders>
          </w:tcPr>
          <w:p w14:paraId="4102BF7F" w14:textId="4856D692" w:rsidR="00F33F31" w:rsidRPr="008D15BB" w:rsidRDefault="00F33F31" w:rsidP="00F33F31">
            <w:pPr>
              <w:pStyle w:val="acctfourfigures"/>
              <w:tabs>
                <w:tab w:val="clear" w:pos="765"/>
                <w:tab w:val="decimal" w:pos="1081"/>
              </w:tabs>
              <w:spacing w:line="240" w:lineRule="auto"/>
              <w:ind w:left="-98" w:right="-107"/>
              <w:rPr>
                <w:b/>
                <w:bCs/>
                <w:szCs w:val="22"/>
                <w:lang w:val="en-US" w:bidi="th-TH"/>
              </w:rPr>
            </w:pPr>
            <w:r w:rsidRPr="00241A4E">
              <w:rPr>
                <w:b/>
                <w:bCs/>
              </w:rPr>
              <w:t>5,734,651</w:t>
            </w:r>
          </w:p>
        </w:tc>
        <w:tc>
          <w:tcPr>
            <w:tcW w:w="148" w:type="pct"/>
          </w:tcPr>
          <w:p w14:paraId="2179329F" w14:textId="77777777" w:rsidR="00F33F31" w:rsidRPr="008D15BB" w:rsidRDefault="00F33F31" w:rsidP="00F33F31">
            <w:pPr>
              <w:tabs>
                <w:tab w:val="decimal" w:pos="1081"/>
              </w:tabs>
              <w:spacing w:line="240" w:lineRule="auto"/>
              <w:ind w:left="-98"/>
              <w:rPr>
                <w:rFonts w:cs="Times New Roman"/>
                <w:b/>
                <w:bCs/>
              </w:rPr>
            </w:pPr>
          </w:p>
        </w:tc>
        <w:tc>
          <w:tcPr>
            <w:tcW w:w="736" w:type="pct"/>
            <w:tcBorders>
              <w:top w:val="single" w:sz="4" w:space="0" w:color="auto"/>
              <w:bottom w:val="single" w:sz="4" w:space="0" w:color="auto"/>
            </w:tcBorders>
          </w:tcPr>
          <w:p w14:paraId="4197BC2D" w14:textId="19A967C6" w:rsidR="00F33F31" w:rsidRPr="008D15BB" w:rsidRDefault="00A80ED1" w:rsidP="00F33F31">
            <w:pPr>
              <w:pStyle w:val="acctfourfigures"/>
              <w:tabs>
                <w:tab w:val="clear" w:pos="765"/>
                <w:tab w:val="decimal" w:pos="1081"/>
              </w:tabs>
              <w:spacing w:line="240" w:lineRule="auto"/>
              <w:ind w:left="-98" w:right="-107"/>
              <w:rPr>
                <w:b/>
                <w:bCs/>
                <w:szCs w:val="22"/>
              </w:rPr>
            </w:pPr>
            <w:r>
              <w:rPr>
                <w:b/>
                <w:bCs/>
                <w:szCs w:val="22"/>
              </w:rPr>
              <w:t>5,751,73</w:t>
            </w:r>
            <w:r w:rsidR="006908FF">
              <w:rPr>
                <w:b/>
                <w:bCs/>
                <w:szCs w:val="22"/>
              </w:rPr>
              <w:t>2</w:t>
            </w:r>
          </w:p>
        </w:tc>
        <w:tc>
          <w:tcPr>
            <w:tcW w:w="148" w:type="pct"/>
          </w:tcPr>
          <w:p w14:paraId="751AEFF3" w14:textId="77777777" w:rsidR="00F33F31" w:rsidRPr="008D15BB" w:rsidRDefault="00F33F31" w:rsidP="00F33F31">
            <w:pPr>
              <w:tabs>
                <w:tab w:val="decimal" w:pos="1081"/>
              </w:tabs>
              <w:spacing w:line="240" w:lineRule="auto"/>
              <w:ind w:left="-98"/>
              <w:rPr>
                <w:rFonts w:cs="Times New Roman"/>
                <w:b/>
                <w:bCs/>
              </w:rPr>
            </w:pPr>
          </w:p>
        </w:tc>
        <w:tc>
          <w:tcPr>
            <w:tcW w:w="733" w:type="pct"/>
            <w:tcBorders>
              <w:top w:val="single" w:sz="4" w:space="0" w:color="auto"/>
              <w:bottom w:val="single" w:sz="4" w:space="0" w:color="auto"/>
            </w:tcBorders>
          </w:tcPr>
          <w:p w14:paraId="257422CF" w14:textId="723D8CA7" w:rsidR="00F33F31" w:rsidRPr="008D15BB" w:rsidRDefault="00F33F31" w:rsidP="00F33F31">
            <w:pPr>
              <w:pStyle w:val="acctfourfigures"/>
              <w:tabs>
                <w:tab w:val="clear" w:pos="765"/>
                <w:tab w:val="decimal" w:pos="1081"/>
              </w:tabs>
              <w:spacing w:line="240" w:lineRule="auto"/>
              <w:ind w:left="-98" w:right="-107"/>
              <w:rPr>
                <w:b/>
                <w:bCs/>
                <w:szCs w:val="22"/>
                <w:lang w:val="en-US" w:bidi="th-TH"/>
              </w:rPr>
            </w:pPr>
            <w:r w:rsidRPr="00EF1D65">
              <w:rPr>
                <w:b/>
                <w:bCs/>
                <w:szCs w:val="22"/>
                <w:lang w:val="en-US"/>
              </w:rPr>
              <w:t>5,723,191</w:t>
            </w:r>
          </w:p>
        </w:tc>
      </w:tr>
      <w:tr w:rsidR="00F33F31" w:rsidRPr="00F11E72" w14:paraId="588A82C5" w14:textId="77777777" w:rsidTr="00866BBE">
        <w:tc>
          <w:tcPr>
            <w:tcW w:w="1615" w:type="pct"/>
          </w:tcPr>
          <w:p w14:paraId="7B59403D" w14:textId="77777777" w:rsidR="00F33F31" w:rsidRPr="008D15BB" w:rsidRDefault="00F33F31" w:rsidP="00F33F31">
            <w:pPr>
              <w:shd w:val="clear" w:color="auto" w:fill="FFFFFF"/>
              <w:spacing w:line="240" w:lineRule="atLeast"/>
              <w:rPr>
                <w:rFonts w:cs="Times New Roman"/>
              </w:rPr>
            </w:pPr>
            <w:r w:rsidRPr="008D15BB">
              <w:rPr>
                <w:rFonts w:cs="Times New Roman"/>
                <w:i/>
                <w:iCs/>
              </w:rPr>
              <w:t>Less</w:t>
            </w:r>
            <w:r w:rsidRPr="008D15BB">
              <w:rPr>
                <w:rFonts w:cs="Times New Roman"/>
              </w:rPr>
              <w:t xml:space="preserve"> allowance for expected</w:t>
            </w:r>
          </w:p>
          <w:p w14:paraId="2A0268DC" w14:textId="77777777" w:rsidR="00F33F31" w:rsidRPr="008D15BB" w:rsidRDefault="00F33F31" w:rsidP="00F33F31">
            <w:pPr>
              <w:shd w:val="clear" w:color="auto" w:fill="FFFFFF"/>
              <w:spacing w:line="240" w:lineRule="atLeast"/>
              <w:rPr>
                <w:rFonts w:cs="Times New Roman"/>
              </w:rPr>
            </w:pPr>
            <w:r w:rsidRPr="008D15BB">
              <w:rPr>
                <w:rFonts w:cs="Times New Roman"/>
              </w:rPr>
              <w:t xml:space="preserve">   credit loss</w:t>
            </w:r>
          </w:p>
        </w:tc>
        <w:tc>
          <w:tcPr>
            <w:tcW w:w="736" w:type="pct"/>
            <w:tcBorders>
              <w:top w:val="single" w:sz="4" w:space="0" w:color="auto"/>
              <w:bottom w:val="single" w:sz="4" w:space="0" w:color="auto"/>
            </w:tcBorders>
            <w:shd w:val="clear" w:color="auto" w:fill="auto"/>
          </w:tcPr>
          <w:p w14:paraId="383B8297" w14:textId="77777777" w:rsidR="00755D00" w:rsidRDefault="00755D00" w:rsidP="00F33F31">
            <w:pPr>
              <w:pStyle w:val="acctfourfigures"/>
              <w:tabs>
                <w:tab w:val="clear" w:pos="765"/>
                <w:tab w:val="decimal" w:pos="1081"/>
              </w:tabs>
              <w:spacing w:line="240" w:lineRule="auto"/>
              <w:ind w:left="-98" w:right="-107"/>
              <w:rPr>
                <w:szCs w:val="22"/>
              </w:rPr>
            </w:pPr>
          </w:p>
          <w:p w14:paraId="20B4B435" w14:textId="17CD40CC" w:rsidR="00F33F31" w:rsidRPr="008D15BB" w:rsidRDefault="00755D00" w:rsidP="00F33F31">
            <w:pPr>
              <w:pStyle w:val="acctfourfigures"/>
              <w:tabs>
                <w:tab w:val="clear" w:pos="765"/>
                <w:tab w:val="decimal" w:pos="1081"/>
              </w:tabs>
              <w:spacing w:line="240" w:lineRule="auto"/>
              <w:ind w:left="-98" w:right="-107"/>
              <w:rPr>
                <w:szCs w:val="22"/>
              </w:rPr>
            </w:pPr>
            <w:r w:rsidRPr="00755D00">
              <w:rPr>
                <w:szCs w:val="22"/>
              </w:rPr>
              <w:t>(261,359)</w:t>
            </w:r>
          </w:p>
        </w:tc>
        <w:tc>
          <w:tcPr>
            <w:tcW w:w="148" w:type="pct"/>
          </w:tcPr>
          <w:p w14:paraId="4F720F79" w14:textId="77777777" w:rsidR="00F33F31" w:rsidRPr="008D15BB" w:rsidRDefault="00F33F31" w:rsidP="00F33F31">
            <w:pPr>
              <w:tabs>
                <w:tab w:val="decimal" w:pos="1081"/>
              </w:tabs>
              <w:spacing w:line="240" w:lineRule="auto"/>
              <w:ind w:left="-98"/>
              <w:rPr>
                <w:rFonts w:cs="Times New Roman"/>
                <w:b/>
              </w:rPr>
            </w:pPr>
          </w:p>
        </w:tc>
        <w:tc>
          <w:tcPr>
            <w:tcW w:w="736" w:type="pct"/>
            <w:tcBorders>
              <w:top w:val="single" w:sz="4" w:space="0" w:color="auto"/>
              <w:bottom w:val="single" w:sz="4" w:space="0" w:color="auto"/>
            </w:tcBorders>
          </w:tcPr>
          <w:p w14:paraId="46727415" w14:textId="77777777" w:rsidR="00F33F31" w:rsidRPr="00EF1D65" w:rsidRDefault="00F33F31" w:rsidP="00F33F31">
            <w:pPr>
              <w:pStyle w:val="acctfourfigures"/>
              <w:tabs>
                <w:tab w:val="clear" w:pos="765"/>
                <w:tab w:val="decimal" w:pos="1155"/>
              </w:tabs>
              <w:spacing w:line="240" w:lineRule="atLeast"/>
              <w:ind w:left="-108" w:right="-108"/>
              <w:rPr>
                <w:szCs w:val="22"/>
                <w:lang w:val="en-US"/>
              </w:rPr>
            </w:pPr>
          </w:p>
          <w:p w14:paraId="5615B0DB" w14:textId="2FDC29B0" w:rsidR="00F33F31" w:rsidRPr="008D15BB" w:rsidRDefault="00F33F31" w:rsidP="00F33F31">
            <w:pPr>
              <w:pStyle w:val="acctfourfigures"/>
              <w:tabs>
                <w:tab w:val="clear" w:pos="765"/>
                <w:tab w:val="decimal" w:pos="1081"/>
              </w:tabs>
              <w:spacing w:line="240" w:lineRule="auto"/>
              <w:ind w:left="-98" w:right="-107"/>
              <w:rPr>
                <w:szCs w:val="22"/>
                <w:lang w:val="en-US" w:bidi="th-TH"/>
              </w:rPr>
            </w:pPr>
            <w:r w:rsidRPr="00EF1D65">
              <w:rPr>
                <w:szCs w:val="22"/>
                <w:lang w:val="en-US"/>
              </w:rPr>
              <w:t>(246,051)</w:t>
            </w:r>
          </w:p>
        </w:tc>
        <w:tc>
          <w:tcPr>
            <w:tcW w:w="148" w:type="pct"/>
          </w:tcPr>
          <w:p w14:paraId="192EB181" w14:textId="77777777" w:rsidR="00F33F31" w:rsidRPr="008D15BB" w:rsidRDefault="00F33F31" w:rsidP="00F33F31">
            <w:pPr>
              <w:tabs>
                <w:tab w:val="decimal" w:pos="1081"/>
              </w:tabs>
              <w:spacing w:line="240" w:lineRule="auto"/>
              <w:ind w:left="-98"/>
              <w:rPr>
                <w:rFonts w:cs="Times New Roman"/>
                <w:b/>
              </w:rPr>
            </w:pPr>
          </w:p>
        </w:tc>
        <w:tc>
          <w:tcPr>
            <w:tcW w:w="736" w:type="pct"/>
            <w:tcBorders>
              <w:top w:val="single" w:sz="4" w:space="0" w:color="auto"/>
              <w:bottom w:val="single" w:sz="4" w:space="0" w:color="auto"/>
            </w:tcBorders>
          </w:tcPr>
          <w:p w14:paraId="101AC479" w14:textId="77777777" w:rsidR="00A80ED1" w:rsidRDefault="00A80ED1" w:rsidP="00F33F31">
            <w:pPr>
              <w:pStyle w:val="acctfourfigures"/>
              <w:tabs>
                <w:tab w:val="clear" w:pos="765"/>
                <w:tab w:val="decimal" w:pos="1081"/>
              </w:tabs>
              <w:spacing w:line="240" w:lineRule="auto"/>
              <w:ind w:left="-98" w:right="-107"/>
              <w:rPr>
                <w:szCs w:val="22"/>
                <w:lang w:val="en-US" w:bidi="th-TH"/>
              </w:rPr>
            </w:pPr>
          </w:p>
          <w:p w14:paraId="0664E3B6" w14:textId="4F65D149" w:rsidR="00F33F31" w:rsidRPr="008D15BB" w:rsidRDefault="00A80ED1" w:rsidP="00F33F31">
            <w:pPr>
              <w:pStyle w:val="acctfourfigures"/>
              <w:tabs>
                <w:tab w:val="clear" w:pos="765"/>
                <w:tab w:val="decimal" w:pos="1081"/>
              </w:tabs>
              <w:spacing w:line="240" w:lineRule="auto"/>
              <w:ind w:left="-98" w:right="-107"/>
              <w:rPr>
                <w:szCs w:val="22"/>
                <w:lang w:val="en-US" w:bidi="th-TH"/>
              </w:rPr>
            </w:pPr>
            <w:r>
              <w:rPr>
                <w:szCs w:val="22"/>
                <w:lang w:val="en-US" w:bidi="th-TH"/>
              </w:rPr>
              <w:t>(254,207)</w:t>
            </w:r>
          </w:p>
        </w:tc>
        <w:tc>
          <w:tcPr>
            <w:tcW w:w="148" w:type="pct"/>
          </w:tcPr>
          <w:p w14:paraId="67806068" w14:textId="77777777" w:rsidR="00F33F31" w:rsidRPr="008D15BB" w:rsidRDefault="00F33F31" w:rsidP="00F33F31">
            <w:pPr>
              <w:tabs>
                <w:tab w:val="decimal" w:pos="1081"/>
              </w:tabs>
              <w:spacing w:line="240" w:lineRule="auto"/>
              <w:ind w:left="-98"/>
              <w:rPr>
                <w:rFonts w:cs="Times New Roman"/>
              </w:rPr>
            </w:pPr>
          </w:p>
        </w:tc>
        <w:tc>
          <w:tcPr>
            <w:tcW w:w="733" w:type="pct"/>
            <w:tcBorders>
              <w:top w:val="single" w:sz="4" w:space="0" w:color="auto"/>
              <w:bottom w:val="single" w:sz="4" w:space="0" w:color="auto"/>
            </w:tcBorders>
          </w:tcPr>
          <w:p w14:paraId="3E49DC6D" w14:textId="77777777" w:rsidR="00F33F31" w:rsidRPr="00311146" w:rsidRDefault="00F33F31" w:rsidP="00F33F31">
            <w:pPr>
              <w:pStyle w:val="acctfourfigures"/>
              <w:tabs>
                <w:tab w:val="clear" w:pos="765"/>
                <w:tab w:val="decimal" w:pos="1145"/>
              </w:tabs>
              <w:spacing w:line="240" w:lineRule="atLeast"/>
              <w:ind w:left="-108" w:right="-108"/>
              <w:rPr>
                <w:szCs w:val="22"/>
                <w:lang w:val="en-US"/>
              </w:rPr>
            </w:pPr>
          </w:p>
          <w:p w14:paraId="5ACBD3D5" w14:textId="329A21E2" w:rsidR="00F33F31" w:rsidRPr="008D15BB" w:rsidRDefault="00F33F31" w:rsidP="00F33F31">
            <w:pPr>
              <w:pStyle w:val="acctfourfigures"/>
              <w:tabs>
                <w:tab w:val="clear" w:pos="765"/>
                <w:tab w:val="decimal" w:pos="1081"/>
              </w:tabs>
              <w:spacing w:line="240" w:lineRule="auto"/>
              <w:ind w:left="-98" w:right="-107"/>
              <w:rPr>
                <w:szCs w:val="22"/>
                <w:lang w:val="en-US" w:bidi="th-TH"/>
              </w:rPr>
            </w:pPr>
            <w:r w:rsidRPr="00311146">
              <w:rPr>
                <w:szCs w:val="22"/>
                <w:lang w:val="en-US"/>
              </w:rPr>
              <w:t>(238,820)</w:t>
            </w:r>
          </w:p>
        </w:tc>
      </w:tr>
      <w:tr w:rsidR="00F33F31" w:rsidRPr="00F11E72" w14:paraId="0BCDD71F" w14:textId="77777777" w:rsidTr="00866BBE">
        <w:trPr>
          <w:trHeight w:val="233"/>
        </w:trPr>
        <w:tc>
          <w:tcPr>
            <w:tcW w:w="1615" w:type="pct"/>
          </w:tcPr>
          <w:p w14:paraId="54C7AB16" w14:textId="77777777" w:rsidR="00F33F31" w:rsidRPr="008D15BB" w:rsidRDefault="00F33F31" w:rsidP="00F33F31">
            <w:pPr>
              <w:spacing w:line="240" w:lineRule="auto"/>
              <w:jc w:val="thaiDistribute"/>
              <w:rPr>
                <w:rFonts w:cs="Times New Roman"/>
                <w:b/>
                <w:bCs/>
              </w:rPr>
            </w:pPr>
          </w:p>
        </w:tc>
        <w:tc>
          <w:tcPr>
            <w:tcW w:w="736" w:type="pct"/>
            <w:tcBorders>
              <w:top w:val="single" w:sz="4" w:space="0" w:color="auto"/>
              <w:bottom w:val="single" w:sz="4" w:space="0" w:color="auto"/>
            </w:tcBorders>
            <w:shd w:val="clear" w:color="auto" w:fill="auto"/>
          </w:tcPr>
          <w:p w14:paraId="0AFB5DF0" w14:textId="20148D8E" w:rsidR="00F33F31" w:rsidRPr="008D15BB" w:rsidRDefault="00755D00" w:rsidP="00F33F31">
            <w:pPr>
              <w:pStyle w:val="acctfourfigures"/>
              <w:tabs>
                <w:tab w:val="clear" w:pos="765"/>
                <w:tab w:val="decimal" w:pos="1081"/>
              </w:tabs>
              <w:spacing w:line="240" w:lineRule="auto"/>
              <w:ind w:left="-98" w:right="-107"/>
              <w:rPr>
                <w:b/>
                <w:bCs/>
                <w:szCs w:val="22"/>
              </w:rPr>
            </w:pPr>
            <w:r w:rsidRPr="00755D00">
              <w:rPr>
                <w:b/>
                <w:bCs/>
                <w:szCs w:val="22"/>
              </w:rPr>
              <w:t>5,</w:t>
            </w:r>
            <w:r w:rsidR="00191BC5">
              <w:rPr>
                <w:b/>
                <w:bCs/>
                <w:szCs w:val="22"/>
              </w:rPr>
              <w:t>500</w:t>
            </w:r>
            <w:r w:rsidRPr="00755D00">
              <w:rPr>
                <w:b/>
                <w:bCs/>
                <w:szCs w:val="22"/>
              </w:rPr>
              <w:t>,</w:t>
            </w:r>
            <w:r w:rsidR="00191BC5">
              <w:rPr>
                <w:b/>
                <w:bCs/>
                <w:szCs w:val="22"/>
              </w:rPr>
              <w:t>320</w:t>
            </w:r>
          </w:p>
        </w:tc>
        <w:tc>
          <w:tcPr>
            <w:tcW w:w="148" w:type="pct"/>
          </w:tcPr>
          <w:p w14:paraId="684F65B9" w14:textId="77777777" w:rsidR="00F33F31" w:rsidRPr="008D15BB" w:rsidRDefault="00F33F31" w:rsidP="00F33F31">
            <w:pPr>
              <w:tabs>
                <w:tab w:val="decimal" w:pos="1081"/>
              </w:tabs>
              <w:spacing w:line="240" w:lineRule="auto"/>
              <w:ind w:left="-98"/>
              <w:rPr>
                <w:rFonts w:cs="Times New Roman"/>
                <w:b/>
                <w:bCs/>
              </w:rPr>
            </w:pPr>
          </w:p>
        </w:tc>
        <w:tc>
          <w:tcPr>
            <w:tcW w:w="736" w:type="pct"/>
            <w:tcBorders>
              <w:top w:val="single" w:sz="4" w:space="0" w:color="auto"/>
              <w:bottom w:val="single" w:sz="4" w:space="0" w:color="auto"/>
            </w:tcBorders>
          </w:tcPr>
          <w:p w14:paraId="48FE6A7C" w14:textId="2C381988" w:rsidR="00F33F31" w:rsidRPr="008D15BB" w:rsidRDefault="00F33F31" w:rsidP="00F33F31">
            <w:pPr>
              <w:pStyle w:val="acctfourfigures"/>
              <w:tabs>
                <w:tab w:val="clear" w:pos="765"/>
                <w:tab w:val="decimal" w:pos="1081"/>
              </w:tabs>
              <w:spacing w:line="240" w:lineRule="auto"/>
              <w:ind w:left="-98" w:right="-107"/>
              <w:rPr>
                <w:b/>
                <w:bCs/>
                <w:szCs w:val="22"/>
                <w:lang w:val="en-US" w:bidi="th-TH"/>
              </w:rPr>
            </w:pPr>
            <w:r w:rsidRPr="00241A4E">
              <w:rPr>
                <w:b/>
                <w:bCs/>
              </w:rPr>
              <w:t>5,488,600</w:t>
            </w:r>
          </w:p>
        </w:tc>
        <w:tc>
          <w:tcPr>
            <w:tcW w:w="148" w:type="pct"/>
          </w:tcPr>
          <w:p w14:paraId="6347EFAF" w14:textId="77777777" w:rsidR="00F33F31" w:rsidRPr="008D15BB" w:rsidRDefault="00F33F31" w:rsidP="00F33F31">
            <w:pPr>
              <w:tabs>
                <w:tab w:val="decimal" w:pos="1081"/>
              </w:tabs>
              <w:spacing w:line="240" w:lineRule="auto"/>
              <w:ind w:left="-98"/>
              <w:rPr>
                <w:rFonts w:cs="Times New Roman"/>
                <w:b/>
                <w:bCs/>
              </w:rPr>
            </w:pPr>
          </w:p>
        </w:tc>
        <w:tc>
          <w:tcPr>
            <w:tcW w:w="736" w:type="pct"/>
            <w:tcBorders>
              <w:top w:val="single" w:sz="4" w:space="0" w:color="auto"/>
              <w:bottom w:val="single" w:sz="4" w:space="0" w:color="auto"/>
            </w:tcBorders>
          </w:tcPr>
          <w:p w14:paraId="59C30834" w14:textId="55A1B2B1" w:rsidR="00F33F31" w:rsidRPr="008D15BB" w:rsidRDefault="00A80ED1" w:rsidP="00F33F31">
            <w:pPr>
              <w:pStyle w:val="acctfourfigures"/>
              <w:tabs>
                <w:tab w:val="clear" w:pos="765"/>
                <w:tab w:val="decimal" w:pos="1081"/>
              </w:tabs>
              <w:spacing w:line="240" w:lineRule="auto"/>
              <w:ind w:left="-98" w:right="-107"/>
              <w:rPr>
                <w:b/>
                <w:bCs/>
                <w:szCs w:val="22"/>
              </w:rPr>
            </w:pPr>
            <w:r>
              <w:rPr>
                <w:b/>
                <w:bCs/>
                <w:szCs w:val="22"/>
              </w:rPr>
              <w:t>5,497,52</w:t>
            </w:r>
            <w:r w:rsidR="006908FF">
              <w:rPr>
                <w:b/>
                <w:bCs/>
                <w:szCs w:val="22"/>
              </w:rPr>
              <w:t>5</w:t>
            </w:r>
          </w:p>
        </w:tc>
        <w:tc>
          <w:tcPr>
            <w:tcW w:w="148" w:type="pct"/>
          </w:tcPr>
          <w:p w14:paraId="2A1EA7DB" w14:textId="77777777" w:rsidR="00F33F31" w:rsidRPr="008D15BB" w:rsidRDefault="00F33F31" w:rsidP="00F33F31">
            <w:pPr>
              <w:tabs>
                <w:tab w:val="decimal" w:pos="1081"/>
              </w:tabs>
              <w:spacing w:line="240" w:lineRule="auto"/>
              <w:ind w:left="-98"/>
              <w:rPr>
                <w:rFonts w:cs="Times New Roman"/>
                <w:b/>
                <w:bCs/>
                <w:lang w:bidi="ar-SA"/>
              </w:rPr>
            </w:pPr>
          </w:p>
        </w:tc>
        <w:tc>
          <w:tcPr>
            <w:tcW w:w="733" w:type="pct"/>
            <w:tcBorders>
              <w:top w:val="single" w:sz="4" w:space="0" w:color="auto"/>
              <w:bottom w:val="single" w:sz="4" w:space="0" w:color="auto"/>
            </w:tcBorders>
          </w:tcPr>
          <w:p w14:paraId="751A44C9" w14:textId="5E129E3C" w:rsidR="00F33F31" w:rsidRPr="008D15BB" w:rsidRDefault="00F33F31" w:rsidP="00F33F31">
            <w:pPr>
              <w:pStyle w:val="acctfourfigures"/>
              <w:tabs>
                <w:tab w:val="clear" w:pos="765"/>
                <w:tab w:val="decimal" w:pos="1081"/>
              </w:tabs>
              <w:spacing w:line="240" w:lineRule="auto"/>
              <w:ind w:left="-98" w:right="-107"/>
              <w:rPr>
                <w:b/>
                <w:bCs/>
                <w:szCs w:val="22"/>
                <w:lang w:val="en-US" w:bidi="th-TH"/>
              </w:rPr>
            </w:pPr>
            <w:r w:rsidRPr="00EF1D65">
              <w:rPr>
                <w:b/>
                <w:bCs/>
                <w:szCs w:val="22"/>
                <w:lang w:val="en-US"/>
              </w:rPr>
              <w:t>5,484,371</w:t>
            </w:r>
          </w:p>
        </w:tc>
      </w:tr>
      <w:tr w:rsidR="00F33F31" w:rsidRPr="00F11E72" w14:paraId="2D673E56" w14:textId="77777777" w:rsidTr="00866BBE">
        <w:tc>
          <w:tcPr>
            <w:tcW w:w="1615" w:type="pct"/>
          </w:tcPr>
          <w:p w14:paraId="72C27CBA" w14:textId="77777777" w:rsidR="00F33F31" w:rsidRPr="008D15BB" w:rsidRDefault="00F33F31" w:rsidP="00F33F31">
            <w:pPr>
              <w:spacing w:line="240" w:lineRule="auto"/>
              <w:jc w:val="thaiDistribute"/>
              <w:rPr>
                <w:rFonts w:cs="Times New Roman"/>
                <w:b/>
                <w:bCs/>
              </w:rPr>
            </w:pPr>
            <w:r w:rsidRPr="008D15BB">
              <w:rPr>
                <w:rFonts w:cs="Times New Roman"/>
                <w:b/>
                <w:bCs/>
              </w:rPr>
              <w:t>Net</w:t>
            </w:r>
          </w:p>
        </w:tc>
        <w:tc>
          <w:tcPr>
            <w:tcW w:w="736" w:type="pct"/>
            <w:tcBorders>
              <w:top w:val="single" w:sz="4" w:space="0" w:color="auto"/>
              <w:bottom w:val="double" w:sz="4" w:space="0" w:color="auto"/>
            </w:tcBorders>
            <w:shd w:val="clear" w:color="auto" w:fill="auto"/>
          </w:tcPr>
          <w:p w14:paraId="2A37DBD1" w14:textId="2D58E060" w:rsidR="00F33F31" w:rsidRPr="008D15BB" w:rsidRDefault="00755D00" w:rsidP="00F33F31">
            <w:pPr>
              <w:pStyle w:val="acctfourfigures"/>
              <w:tabs>
                <w:tab w:val="clear" w:pos="765"/>
                <w:tab w:val="decimal" w:pos="1081"/>
              </w:tabs>
              <w:spacing w:line="240" w:lineRule="auto"/>
              <w:ind w:left="-98" w:right="-107"/>
              <w:rPr>
                <w:b/>
                <w:bCs/>
                <w:szCs w:val="22"/>
              </w:rPr>
            </w:pPr>
            <w:r w:rsidRPr="00755D00">
              <w:rPr>
                <w:b/>
                <w:bCs/>
                <w:szCs w:val="22"/>
              </w:rPr>
              <w:t>5,502,421</w:t>
            </w:r>
          </w:p>
        </w:tc>
        <w:tc>
          <w:tcPr>
            <w:tcW w:w="148" w:type="pct"/>
          </w:tcPr>
          <w:p w14:paraId="3BF8984C" w14:textId="77777777" w:rsidR="00F33F31" w:rsidRPr="008D15BB" w:rsidRDefault="00F33F31" w:rsidP="00F33F31">
            <w:pPr>
              <w:tabs>
                <w:tab w:val="decimal" w:pos="1081"/>
              </w:tabs>
              <w:spacing w:line="240" w:lineRule="auto"/>
              <w:ind w:left="-98"/>
              <w:rPr>
                <w:rFonts w:cs="Times New Roman"/>
                <w:b/>
                <w:bCs/>
              </w:rPr>
            </w:pPr>
          </w:p>
        </w:tc>
        <w:tc>
          <w:tcPr>
            <w:tcW w:w="736" w:type="pct"/>
            <w:tcBorders>
              <w:top w:val="single" w:sz="4" w:space="0" w:color="auto"/>
              <w:bottom w:val="double" w:sz="4" w:space="0" w:color="auto"/>
            </w:tcBorders>
          </w:tcPr>
          <w:p w14:paraId="4AF77E5D" w14:textId="7F385304" w:rsidR="00F33F31" w:rsidRPr="008D15BB" w:rsidRDefault="00F33F31" w:rsidP="00F33F31">
            <w:pPr>
              <w:pStyle w:val="acctfourfigures"/>
              <w:tabs>
                <w:tab w:val="clear" w:pos="765"/>
                <w:tab w:val="decimal" w:pos="1081"/>
              </w:tabs>
              <w:spacing w:line="240" w:lineRule="auto"/>
              <w:ind w:left="-98" w:right="-107"/>
              <w:rPr>
                <w:b/>
                <w:bCs/>
                <w:szCs w:val="22"/>
                <w:lang w:val="en-US" w:bidi="th-TH"/>
              </w:rPr>
            </w:pPr>
            <w:r w:rsidRPr="00241A4E">
              <w:rPr>
                <w:b/>
                <w:bCs/>
              </w:rPr>
              <w:t>5,489,691</w:t>
            </w:r>
          </w:p>
        </w:tc>
        <w:tc>
          <w:tcPr>
            <w:tcW w:w="148" w:type="pct"/>
          </w:tcPr>
          <w:p w14:paraId="13B79F10" w14:textId="77777777" w:rsidR="00F33F31" w:rsidRPr="008D15BB" w:rsidRDefault="00F33F31" w:rsidP="00F33F31">
            <w:pPr>
              <w:tabs>
                <w:tab w:val="decimal" w:pos="1081"/>
              </w:tabs>
              <w:spacing w:line="240" w:lineRule="auto"/>
              <w:ind w:left="-98"/>
              <w:rPr>
                <w:rFonts w:cs="Times New Roman"/>
                <w:b/>
                <w:bCs/>
              </w:rPr>
            </w:pPr>
          </w:p>
        </w:tc>
        <w:tc>
          <w:tcPr>
            <w:tcW w:w="736" w:type="pct"/>
            <w:tcBorders>
              <w:bottom w:val="double" w:sz="4" w:space="0" w:color="auto"/>
            </w:tcBorders>
          </w:tcPr>
          <w:p w14:paraId="065DE429" w14:textId="3B779352" w:rsidR="00F33F31" w:rsidRPr="008D15BB" w:rsidRDefault="00A80ED1" w:rsidP="00F33F31">
            <w:pPr>
              <w:pStyle w:val="acctfourfigures"/>
              <w:tabs>
                <w:tab w:val="clear" w:pos="765"/>
                <w:tab w:val="decimal" w:pos="1081"/>
              </w:tabs>
              <w:spacing w:line="240" w:lineRule="auto"/>
              <w:ind w:left="-98" w:right="-107"/>
              <w:rPr>
                <w:b/>
                <w:bCs/>
                <w:szCs w:val="22"/>
                <w:cs/>
                <w:lang w:bidi="th-TH"/>
              </w:rPr>
            </w:pPr>
            <w:r>
              <w:rPr>
                <w:b/>
                <w:bCs/>
                <w:szCs w:val="22"/>
                <w:lang w:bidi="th-TH"/>
              </w:rPr>
              <w:t>5,510,43</w:t>
            </w:r>
            <w:r w:rsidR="006908FF">
              <w:rPr>
                <w:b/>
                <w:bCs/>
                <w:szCs w:val="22"/>
                <w:lang w:bidi="th-TH"/>
              </w:rPr>
              <w:t>4</w:t>
            </w:r>
          </w:p>
        </w:tc>
        <w:tc>
          <w:tcPr>
            <w:tcW w:w="148" w:type="pct"/>
          </w:tcPr>
          <w:p w14:paraId="5B06A6F9" w14:textId="77777777" w:rsidR="00F33F31" w:rsidRPr="008D15BB" w:rsidRDefault="00F33F31" w:rsidP="00F33F31">
            <w:pPr>
              <w:tabs>
                <w:tab w:val="decimal" w:pos="1081"/>
              </w:tabs>
              <w:spacing w:line="240" w:lineRule="auto"/>
              <w:ind w:left="-98"/>
              <w:rPr>
                <w:rFonts w:cs="Times New Roman"/>
                <w:b/>
                <w:bCs/>
              </w:rPr>
            </w:pPr>
          </w:p>
        </w:tc>
        <w:tc>
          <w:tcPr>
            <w:tcW w:w="733" w:type="pct"/>
            <w:tcBorders>
              <w:top w:val="single" w:sz="4" w:space="0" w:color="auto"/>
              <w:bottom w:val="double" w:sz="4" w:space="0" w:color="auto"/>
            </w:tcBorders>
          </w:tcPr>
          <w:p w14:paraId="2940937F" w14:textId="0B4D5A69" w:rsidR="00F33F31" w:rsidRPr="008D15BB" w:rsidRDefault="00F33F31" w:rsidP="00F33F31">
            <w:pPr>
              <w:pStyle w:val="acctfourfigures"/>
              <w:tabs>
                <w:tab w:val="clear" w:pos="765"/>
                <w:tab w:val="decimal" w:pos="1081"/>
              </w:tabs>
              <w:spacing w:line="240" w:lineRule="auto"/>
              <w:ind w:left="-98" w:right="-107"/>
              <w:rPr>
                <w:b/>
                <w:bCs/>
                <w:szCs w:val="22"/>
                <w:lang w:val="en-US" w:bidi="th-TH"/>
              </w:rPr>
            </w:pPr>
            <w:r w:rsidRPr="00EF1D65">
              <w:rPr>
                <w:b/>
                <w:bCs/>
                <w:szCs w:val="22"/>
                <w:lang w:val="en-US"/>
              </w:rPr>
              <w:t>5,489,450</w:t>
            </w:r>
          </w:p>
        </w:tc>
      </w:tr>
    </w:tbl>
    <w:p w14:paraId="0869B07E" w14:textId="1E015A9B" w:rsidR="00BB7114" w:rsidRDefault="00BB7114" w:rsidP="00786F8C">
      <w:pPr>
        <w:tabs>
          <w:tab w:val="left" w:pos="540"/>
        </w:tabs>
        <w:spacing w:line="240" w:lineRule="exact"/>
        <w:ind w:right="-43"/>
        <w:jc w:val="both"/>
        <w:rPr>
          <w:rFonts w:cs="Times New Roman"/>
          <w:b/>
          <w:bCs/>
          <w:sz w:val="24"/>
          <w:szCs w:val="24"/>
        </w:rPr>
      </w:pPr>
    </w:p>
    <w:p w14:paraId="34FDBB0F" w14:textId="77777777" w:rsidR="00BB7114" w:rsidRDefault="00BB7114">
      <w:pPr>
        <w:spacing w:line="240" w:lineRule="auto"/>
        <w:rPr>
          <w:rFonts w:cs="Times New Roman"/>
          <w:b/>
          <w:bCs/>
          <w:sz w:val="24"/>
          <w:szCs w:val="24"/>
        </w:rPr>
      </w:pPr>
      <w:r>
        <w:rPr>
          <w:rFonts w:cs="Times New Roman"/>
          <w:b/>
          <w:bCs/>
          <w:sz w:val="24"/>
          <w:szCs w:val="24"/>
        </w:rPr>
        <w:br w:type="page"/>
      </w:r>
    </w:p>
    <w:p w14:paraId="5B29885E" w14:textId="7F2A76B5" w:rsidR="00C42EF6" w:rsidRDefault="002F13CE" w:rsidP="0050374D">
      <w:pPr>
        <w:tabs>
          <w:tab w:val="left" w:pos="540"/>
        </w:tabs>
        <w:spacing w:line="240" w:lineRule="exact"/>
        <w:ind w:right="-43"/>
        <w:jc w:val="both"/>
        <w:rPr>
          <w:rFonts w:cs="Times New Roman"/>
          <w:b/>
          <w:bCs/>
          <w:sz w:val="24"/>
          <w:szCs w:val="24"/>
        </w:rPr>
      </w:pPr>
      <w:r>
        <w:rPr>
          <w:rFonts w:cs="Times New Roman"/>
          <w:b/>
          <w:bCs/>
          <w:sz w:val="24"/>
          <w:szCs w:val="24"/>
        </w:rPr>
        <w:lastRenderedPageBreak/>
        <w:t>4</w:t>
      </w:r>
      <w:r w:rsidR="00CF3FE6" w:rsidRPr="00F11E72">
        <w:rPr>
          <w:rFonts w:cs="Times New Roman"/>
          <w:b/>
          <w:bCs/>
          <w:sz w:val="24"/>
          <w:szCs w:val="24"/>
        </w:rPr>
        <w:tab/>
      </w:r>
      <w:r w:rsidR="00450FB0" w:rsidRPr="00F11E72">
        <w:rPr>
          <w:rFonts w:cs="Times New Roman"/>
          <w:b/>
          <w:bCs/>
          <w:sz w:val="24"/>
          <w:szCs w:val="24"/>
        </w:rPr>
        <w:t>Loans</w:t>
      </w:r>
      <w:r w:rsidR="001C1A53" w:rsidRPr="00F11E72">
        <w:rPr>
          <w:rFonts w:cs="Times New Roman"/>
          <w:b/>
          <w:bCs/>
          <w:sz w:val="24"/>
          <w:szCs w:val="24"/>
        </w:rPr>
        <w:t xml:space="preserve"> receivable</w:t>
      </w:r>
    </w:p>
    <w:p w14:paraId="1B18F677" w14:textId="77777777" w:rsidR="0050374D" w:rsidRPr="0050374D" w:rsidRDefault="0050374D" w:rsidP="0050374D">
      <w:pPr>
        <w:tabs>
          <w:tab w:val="left" w:pos="540"/>
        </w:tabs>
        <w:spacing w:line="240" w:lineRule="exact"/>
        <w:ind w:right="-43"/>
        <w:jc w:val="both"/>
        <w:rPr>
          <w:rFonts w:cstheme="minorBidi"/>
          <w:b/>
          <w:bCs/>
          <w:sz w:val="24"/>
          <w:szCs w:val="30"/>
          <w:lang w:val="en-US"/>
        </w:rPr>
      </w:pPr>
    </w:p>
    <w:tbl>
      <w:tblPr>
        <w:tblW w:w="4781" w:type="pct"/>
        <w:tblInd w:w="450" w:type="dxa"/>
        <w:tblLayout w:type="fixed"/>
        <w:tblCellMar>
          <w:left w:w="79" w:type="dxa"/>
          <w:right w:w="79" w:type="dxa"/>
        </w:tblCellMar>
        <w:tblLook w:val="0000" w:firstRow="0" w:lastRow="0" w:firstColumn="0" w:lastColumn="0" w:noHBand="0" w:noVBand="0"/>
      </w:tblPr>
      <w:tblGrid>
        <w:gridCol w:w="1613"/>
        <w:gridCol w:w="495"/>
        <w:gridCol w:w="1183"/>
        <w:gridCol w:w="184"/>
        <w:gridCol w:w="1058"/>
        <w:gridCol w:w="184"/>
        <w:gridCol w:w="971"/>
        <w:gridCol w:w="184"/>
        <w:gridCol w:w="971"/>
        <w:gridCol w:w="184"/>
        <w:gridCol w:w="976"/>
        <w:gridCol w:w="184"/>
        <w:gridCol w:w="995"/>
      </w:tblGrid>
      <w:tr w:rsidR="00DC747D" w:rsidRPr="00F11E72" w14:paraId="738EDE52" w14:textId="77777777" w:rsidTr="0094473A">
        <w:trPr>
          <w:cantSplit/>
          <w:tblHeader/>
        </w:trPr>
        <w:tc>
          <w:tcPr>
            <w:tcW w:w="1614" w:type="dxa"/>
          </w:tcPr>
          <w:p w14:paraId="63616F37" w14:textId="77777777" w:rsidR="00DC747D" w:rsidRPr="00F11E72" w:rsidRDefault="00DC747D" w:rsidP="00DC747D">
            <w:pPr>
              <w:pStyle w:val="acctfourfigures"/>
              <w:spacing w:line="240" w:lineRule="atLeast"/>
              <w:jc w:val="center"/>
            </w:pPr>
          </w:p>
        </w:tc>
        <w:tc>
          <w:tcPr>
            <w:tcW w:w="495" w:type="dxa"/>
          </w:tcPr>
          <w:p w14:paraId="2BF46E7E" w14:textId="77777777" w:rsidR="00DC747D" w:rsidRPr="00F11E72" w:rsidRDefault="00DC747D" w:rsidP="00DC747D">
            <w:pPr>
              <w:pStyle w:val="acctfourfigures"/>
              <w:tabs>
                <w:tab w:val="clear" w:pos="765"/>
              </w:tabs>
              <w:spacing w:line="240" w:lineRule="atLeast"/>
              <w:ind w:left="-108" w:right="-108"/>
              <w:jc w:val="center"/>
              <w:rPr>
                <w:b/>
                <w:bCs/>
              </w:rPr>
            </w:pPr>
          </w:p>
        </w:tc>
        <w:tc>
          <w:tcPr>
            <w:tcW w:w="2425" w:type="dxa"/>
            <w:gridSpan w:val="3"/>
          </w:tcPr>
          <w:p w14:paraId="5B3FA59F"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rPr>
              <w:t>Interest</w:t>
            </w:r>
          </w:p>
        </w:tc>
        <w:tc>
          <w:tcPr>
            <w:tcW w:w="184" w:type="dxa"/>
          </w:tcPr>
          <w:p w14:paraId="33C1BA66" w14:textId="77777777" w:rsidR="00DC747D" w:rsidRPr="00F11E72" w:rsidRDefault="00DC747D" w:rsidP="00DC747D">
            <w:pPr>
              <w:pStyle w:val="acctfourfigures"/>
              <w:tabs>
                <w:tab w:val="clear" w:pos="765"/>
              </w:tabs>
              <w:spacing w:line="240" w:lineRule="atLeast"/>
              <w:ind w:left="-108" w:right="-108"/>
              <w:jc w:val="center"/>
              <w:rPr>
                <w:szCs w:val="22"/>
                <w:lang w:val="en-US"/>
              </w:rPr>
            </w:pPr>
          </w:p>
        </w:tc>
        <w:tc>
          <w:tcPr>
            <w:tcW w:w="2126" w:type="dxa"/>
            <w:gridSpan w:val="3"/>
          </w:tcPr>
          <w:p w14:paraId="2A18BBA4"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szCs w:val="22"/>
                <w:lang w:val="en-US"/>
              </w:rPr>
              <w:t>Consolidated</w:t>
            </w:r>
          </w:p>
        </w:tc>
        <w:tc>
          <w:tcPr>
            <w:tcW w:w="184" w:type="dxa"/>
          </w:tcPr>
          <w:p w14:paraId="11E33B3A" w14:textId="77777777" w:rsidR="00DC747D" w:rsidRPr="00F11E72" w:rsidRDefault="00DC747D" w:rsidP="00DC747D">
            <w:pPr>
              <w:pStyle w:val="acctfourfigures"/>
              <w:tabs>
                <w:tab w:val="clear" w:pos="765"/>
              </w:tabs>
              <w:spacing w:line="240" w:lineRule="atLeast"/>
              <w:ind w:left="-108" w:right="-108"/>
              <w:jc w:val="center"/>
              <w:rPr>
                <w:szCs w:val="22"/>
                <w:lang w:val="en-US"/>
              </w:rPr>
            </w:pPr>
          </w:p>
        </w:tc>
        <w:tc>
          <w:tcPr>
            <w:tcW w:w="2155" w:type="dxa"/>
            <w:gridSpan w:val="3"/>
          </w:tcPr>
          <w:p w14:paraId="5563DFD5"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szCs w:val="22"/>
                <w:lang w:val="en-US"/>
              </w:rPr>
              <w:t>Separate</w:t>
            </w:r>
          </w:p>
        </w:tc>
      </w:tr>
      <w:tr w:rsidR="00DC747D" w:rsidRPr="00F11E72" w14:paraId="05625E1B" w14:textId="77777777" w:rsidTr="0094473A">
        <w:trPr>
          <w:cantSplit/>
          <w:tblHeader/>
        </w:trPr>
        <w:tc>
          <w:tcPr>
            <w:tcW w:w="1614" w:type="dxa"/>
          </w:tcPr>
          <w:p w14:paraId="4AF3D7DD" w14:textId="77777777" w:rsidR="00DC747D" w:rsidRPr="00F11E72" w:rsidRDefault="00DC747D" w:rsidP="00DC747D">
            <w:pPr>
              <w:pStyle w:val="acctfourfigures"/>
              <w:spacing w:line="240" w:lineRule="atLeast"/>
              <w:jc w:val="center"/>
            </w:pPr>
          </w:p>
        </w:tc>
        <w:tc>
          <w:tcPr>
            <w:tcW w:w="495" w:type="dxa"/>
          </w:tcPr>
          <w:p w14:paraId="07AD1EAB" w14:textId="77777777" w:rsidR="00DC747D" w:rsidRPr="00F11E72" w:rsidRDefault="00DC747D" w:rsidP="00DC747D">
            <w:pPr>
              <w:pStyle w:val="acctfourfigures"/>
              <w:tabs>
                <w:tab w:val="clear" w:pos="765"/>
              </w:tabs>
              <w:spacing w:line="240" w:lineRule="atLeast"/>
              <w:ind w:left="-108" w:right="-108"/>
              <w:jc w:val="center"/>
              <w:rPr>
                <w:b/>
                <w:bCs/>
              </w:rPr>
            </w:pPr>
          </w:p>
        </w:tc>
        <w:tc>
          <w:tcPr>
            <w:tcW w:w="2425" w:type="dxa"/>
            <w:gridSpan w:val="3"/>
          </w:tcPr>
          <w:p w14:paraId="177E3062"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rPr>
              <w:t>rate</w:t>
            </w:r>
          </w:p>
        </w:tc>
        <w:tc>
          <w:tcPr>
            <w:tcW w:w="184" w:type="dxa"/>
          </w:tcPr>
          <w:p w14:paraId="5F12E429" w14:textId="77777777" w:rsidR="00DC747D" w:rsidRPr="00F11E72" w:rsidRDefault="00DC747D" w:rsidP="00DC747D">
            <w:pPr>
              <w:pStyle w:val="acctfourfigures"/>
              <w:tabs>
                <w:tab w:val="clear" w:pos="765"/>
              </w:tabs>
              <w:spacing w:line="240" w:lineRule="atLeast"/>
              <w:ind w:left="-108" w:right="-108"/>
              <w:jc w:val="center"/>
              <w:rPr>
                <w:szCs w:val="22"/>
                <w:lang w:val="en-US"/>
              </w:rPr>
            </w:pPr>
          </w:p>
        </w:tc>
        <w:tc>
          <w:tcPr>
            <w:tcW w:w="2126" w:type="dxa"/>
            <w:gridSpan w:val="3"/>
          </w:tcPr>
          <w:p w14:paraId="72C7DA73"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szCs w:val="22"/>
                <w:lang w:val="en-US"/>
              </w:rPr>
              <w:t>financial statements</w:t>
            </w:r>
          </w:p>
        </w:tc>
        <w:tc>
          <w:tcPr>
            <w:tcW w:w="184" w:type="dxa"/>
          </w:tcPr>
          <w:p w14:paraId="78145AA5" w14:textId="77777777" w:rsidR="00DC747D" w:rsidRPr="00F11E72" w:rsidRDefault="00DC747D" w:rsidP="00DC747D">
            <w:pPr>
              <w:pStyle w:val="acctfourfigures"/>
              <w:tabs>
                <w:tab w:val="clear" w:pos="765"/>
              </w:tabs>
              <w:spacing w:line="240" w:lineRule="atLeast"/>
              <w:ind w:left="-108" w:right="-108"/>
              <w:jc w:val="center"/>
              <w:rPr>
                <w:szCs w:val="22"/>
                <w:lang w:val="en-US"/>
              </w:rPr>
            </w:pPr>
          </w:p>
        </w:tc>
        <w:tc>
          <w:tcPr>
            <w:tcW w:w="2155" w:type="dxa"/>
            <w:gridSpan w:val="3"/>
          </w:tcPr>
          <w:p w14:paraId="3FE6694C"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szCs w:val="22"/>
                <w:lang w:val="en-US"/>
              </w:rPr>
              <w:t>financial statements</w:t>
            </w:r>
          </w:p>
        </w:tc>
      </w:tr>
      <w:tr w:rsidR="00FE5BEA" w:rsidRPr="00F11E72" w14:paraId="4F9723B3" w14:textId="77777777" w:rsidTr="0094473A">
        <w:trPr>
          <w:cantSplit/>
          <w:tblHeader/>
        </w:trPr>
        <w:tc>
          <w:tcPr>
            <w:tcW w:w="1614" w:type="dxa"/>
          </w:tcPr>
          <w:p w14:paraId="29C0EEF4" w14:textId="77777777" w:rsidR="00FE5BEA" w:rsidRPr="00F11E72" w:rsidRDefault="00FE5BEA" w:rsidP="00FE5BEA">
            <w:pPr>
              <w:pStyle w:val="acctfourfigures"/>
              <w:spacing w:line="240" w:lineRule="atLeast"/>
              <w:jc w:val="center"/>
            </w:pPr>
          </w:p>
        </w:tc>
        <w:tc>
          <w:tcPr>
            <w:tcW w:w="495" w:type="dxa"/>
          </w:tcPr>
          <w:p w14:paraId="699BC282" w14:textId="77777777" w:rsidR="00FE5BEA" w:rsidRPr="00F11E72" w:rsidRDefault="00FE5BEA" w:rsidP="00FE5BEA">
            <w:pPr>
              <w:pStyle w:val="acctfourfigures"/>
              <w:tabs>
                <w:tab w:val="clear" w:pos="765"/>
              </w:tabs>
              <w:spacing w:line="240" w:lineRule="atLeast"/>
              <w:ind w:left="-108" w:right="-108"/>
              <w:jc w:val="center"/>
              <w:rPr>
                <w:i/>
                <w:iCs/>
                <w:szCs w:val="22"/>
                <w:lang w:val="en-US"/>
              </w:rPr>
            </w:pPr>
          </w:p>
        </w:tc>
        <w:tc>
          <w:tcPr>
            <w:tcW w:w="1183" w:type="dxa"/>
          </w:tcPr>
          <w:p w14:paraId="66ABD193" w14:textId="77777777" w:rsidR="00FE5BEA" w:rsidRDefault="00FE5BEA" w:rsidP="00FE5BEA">
            <w:pPr>
              <w:pStyle w:val="acctfourfigures"/>
              <w:tabs>
                <w:tab w:val="clear" w:pos="765"/>
              </w:tabs>
              <w:spacing w:line="240" w:lineRule="atLeast"/>
              <w:ind w:left="-108" w:right="-108"/>
              <w:jc w:val="center"/>
              <w:rPr>
                <w:szCs w:val="22"/>
                <w:lang w:val="en-US"/>
              </w:rPr>
            </w:pPr>
            <w:r>
              <w:rPr>
                <w:szCs w:val="22"/>
                <w:lang w:val="en-US"/>
              </w:rPr>
              <w:t>31</w:t>
            </w:r>
          </w:p>
          <w:p w14:paraId="6AB2282E" w14:textId="02CB14F6" w:rsidR="00FE5BEA" w:rsidRPr="00F11E72" w:rsidRDefault="00FE5BEA" w:rsidP="00FE5BEA">
            <w:pPr>
              <w:pStyle w:val="acctfourfigures"/>
              <w:tabs>
                <w:tab w:val="clear" w:pos="765"/>
              </w:tabs>
              <w:spacing w:line="240" w:lineRule="atLeast"/>
              <w:ind w:left="-108" w:right="-108"/>
              <w:jc w:val="center"/>
              <w:rPr>
                <w:szCs w:val="22"/>
                <w:lang w:val="en-US"/>
              </w:rPr>
            </w:pPr>
            <w:r>
              <w:rPr>
                <w:szCs w:val="22"/>
                <w:lang w:val="en-US"/>
              </w:rPr>
              <w:t>March</w:t>
            </w:r>
          </w:p>
        </w:tc>
        <w:tc>
          <w:tcPr>
            <w:tcW w:w="184" w:type="dxa"/>
          </w:tcPr>
          <w:p w14:paraId="4FBC64E5" w14:textId="77777777" w:rsidR="00FE5BEA" w:rsidRPr="00F11E72" w:rsidRDefault="00FE5BEA" w:rsidP="00FE5BEA">
            <w:pPr>
              <w:pStyle w:val="acctfourfigures"/>
              <w:tabs>
                <w:tab w:val="clear" w:pos="765"/>
              </w:tabs>
              <w:spacing w:line="240" w:lineRule="atLeast"/>
              <w:ind w:left="-108" w:right="-108"/>
              <w:jc w:val="center"/>
              <w:rPr>
                <w:szCs w:val="22"/>
                <w:lang w:val="en-US"/>
              </w:rPr>
            </w:pPr>
          </w:p>
        </w:tc>
        <w:tc>
          <w:tcPr>
            <w:tcW w:w="1058" w:type="dxa"/>
          </w:tcPr>
          <w:p w14:paraId="09778C85" w14:textId="77777777" w:rsidR="00FE5BEA" w:rsidRPr="00F11E72" w:rsidRDefault="00FE5BEA" w:rsidP="00FE5BEA">
            <w:pPr>
              <w:pStyle w:val="acctfourfigures"/>
              <w:tabs>
                <w:tab w:val="clear" w:pos="765"/>
              </w:tabs>
              <w:spacing w:line="240" w:lineRule="atLeast"/>
              <w:ind w:left="-108" w:right="-108"/>
              <w:jc w:val="center"/>
              <w:rPr>
                <w:szCs w:val="22"/>
                <w:lang w:val="en-US"/>
              </w:rPr>
            </w:pPr>
            <w:r w:rsidRPr="00F11E72">
              <w:rPr>
                <w:szCs w:val="22"/>
                <w:lang w:val="en-US"/>
              </w:rPr>
              <w:t>31</w:t>
            </w:r>
          </w:p>
          <w:p w14:paraId="4A56904D" w14:textId="77777777" w:rsidR="00FE5BEA" w:rsidRPr="00F11E72" w:rsidRDefault="00FE5BEA" w:rsidP="00FE5BEA">
            <w:pPr>
              <w:pStyle w:val="acctfourfigures"/>
              <w:tabs>
                <w:tab w:val="clear" w:pos="765"/>
              </w:tabs>
              <w:spacing w:line="240" w:lineRule="atLeast"/>
              <w:ind w:left="-108" w:right="-108"/>
              <w:jc w:val="center"/>
              <w:rPr>
                <w:szCs w:val="22"/>
                <w:lang w:val="en-US"/>
              </w:rPr>
            </w:pPr>
            <w:r w:rsidRPr="00F11E72">
              <w:rPr>
                <w:szCs w:val="22"/>
                <w:lang w:val="en-US"/>
              </w:rPr>
              <w:t>December</w:t>
            </w:r>
          </w:p>
        </w:tc>
        <w:tc>
          <w:tcPr>
            <w:tcW w:w="184" w:type="dxa"/>
          </w:tcPr>
          <w:p w14:paraId="75EAA679" w14:textId="77777777" w:rsidR="00FE5BEA" w:rsidRPr="00F11E72" w:rsidRDefault="00FE5BEA" w:rsidP="00FE5BEA">
            <w:pPr>
              <w:pStyle w:val="acctfourfigures"/>
              <w:tabs>
                <w:tab w:val="clear" w:pos="765"/>
              </w:tabs>
              <w:spacing w:line="240" w:lineRule="atLeast"/>
              <w:ind w:left="-108" w:right="-108"/>
              <w:jc w:val="center"/>
              <w:rPr>
                <w:szCs w:val="22"/>
                <w:lang w:val="en-US"/>
              </w:rPr>
            </w:pPr>
          </w:p>
        </w:tc>
        <w:tc>
          <w:tcPr>
            <w:tcW w:w="971" w:type="dxa"/>
          </w:tcPr>
          <w:p w14:paraId="79F53120" w14:textId="77777777" w:rsidR="00FE5BEA" w:rsidRDefault="00FE5BEA" w:rsidP="00FE5BEA">
            <w:pPr>
              <w:pStyle w:val="acctfourfigures"/>
              <w:tabs>
                <w:tab w:val="clear" w:pos="765"/>
              </w:tabs>
              <w:spacing w:line="240" w:lineRule="atLeast"/>
              <w:ind w:left="-108" w:right="-108"/>
              <w:jc w:val="center"/>
              <w:rPr>
                <w:szCs w:val="22"/>
                <w:lang w:val="en-US"/>
              </w:rPr>
            </w:pPr>
            <w:r>
              <w:rPr>
                <w:szCs w:val="22"/>
                <w:lang w:val="en-US"/>
              </w:rPr>
              <w:t>31</w:t>
            </w:r>
          </w:p>
          <w:p w14:paraId="3D16AAA6" w14:textId="4E6A9CCC" w:rsidR="00FE5BEA" w:rsidRPr="00F11E72" w:rsidRDefault="00FE5BEA" w:rsidP="00FE5BEA">
            <w:pPr>
              <w:pStyle w:val="acctfourfigures"/>
              <w:tabs>
                <w:tab w:val="clear" w:pos="765"/>
              </w:tabs>
              <w:spacing w:line="240" w:lineRule="atLeast"/>
              <w:ind w:left="-108" w:right="-108"/>
              <w:jc w:val="center"/>
              <w:rPr>
                <w:szCs w:val="22"/>
                <w:lang w:val="en-US"/>
              </w:rPr>
            </w:pPr>
            <w:r>
              <w:rPr>
                <w:szCs w:val="22"/>
                <w:lang w:val="en-US"/>
              </w:rPr>
              <w:t>March</w:t>
            </w:r>
          </w:p>
        </w:tc>
        <w:tc>
          <w:tcPr>
            <w:tcW w:w="184" w:type="dxa"/>
          </w:tcPr>
          <w:p w14:paraId="299D7A92" w14:textId="77777777" w:rsidR="00FE5BEA" w:rsidRPr="00F11E72" w:rsidRDefault="00FE5BEA" w:rsidP="00FE5BEA">
            <w:pPr>
              <w:pStyle w:val="acctfourfigures"/>
              <w:tabs>
                <w:tab w:val="clear" w:pos="765"/>
              </w:tabs>
              <w:spacing w:line="240" w:lineRule="atLeast"/>
              <w:ind w:left="-108" w:right="-108"/>
              <w:jc w:val="center"/>
              <w:rPr>
                <w:szCs w:val="22"/>
                <w:lang w:val="en-US"/>
              </w:rPr>
            </w:pPr>
          </w:p>
        </w:tc>
        <w:tc>
          <w:tcPr>
            <w:tcW w:w="971" w:type="dxa"/>
          </w:tcPr>
          <w:p w14:paraId="191AFB89" w14:textId="77777777" w:rsidR="00FE5BEA" w:rsidRPr="00F11E72" w:rsidRDefault="00FE5BEA" w:rsidP="00FE5BEA">
            <w:pPr>
              <w:pStyle w:val="acctfourfigures"/>
              <w:tabs>
                <w:tab w:val="clear" w:pos="765"/>
              </w:tabs>
              <w:spacing w:line="240" w:lineRule="atLeast"/>
              <w:ind w:left="-108" w:right="-108"/>
              <w:jc w:val="center"/>
              <w:rPr>
                <w:szCs w:val="22"/>
                <w:lang w:val="en-US"/>
              </w:rPr>
            </w:pPr>
            <w:r w:rsidRPr="00F11E72">
              <w:rPr>
                <w:szCs w:val="22"/>
                <w:lang w:val="en-US"/>
              </w:rPr>
              <w:t>31</w:t>
            </w:r>
          </w:p>
          <w:p w14:paraId="13F6A739" w14:textId="3B3072A3" w:rsidR="00FE5BEA" w:rsidRPr="00F11E72" w:rsidRDefault="00FE5BEA" w:rsidP="00FE5BEA">
            <w:pPr>
              <w:pStyle w:val="acctfourfigures"/>
              <w:tabs>
                <w:tab w:val="clear" w:pos="765"/>
              </w:tabs>
              <w:spacing w:line="240" w:lineRule="atLeast"/>
              <w:ind w:left="-108" w:right="-108"/>
              <w:jc w:val="center"/>
              <w:rPr>
                <w:szCs w:val="22"/>
                <w:lang w:val="en-US"/>
              </w:rPr>
            </w:pPr>
            <w:r w:rsidRPr="00F11E72">
              <w:rPr>
                <w:szCs w:val="22"/>
                <w:lang w:val="en-US"/>
              </w:rPr>
              <w:t>December</w:t>
            </w:r>
          </w:p>
        </w:tc>
        <w:tc>
          <w:tcPr>
            <w:tcW w:w="184" w:type="dxa"/>
          </w:tcPr>
          <w:p w14:paraId="7879FC10" w14:textId="77777777" w:rsidR="00FE5BEA" w:rsidRPr="00F11E72" w:rsidRDefault="00FE5BEA" w:rsidP="00FE5BEA">
            <w:pPr>
              <w:pStyle w:val="acctfourfigures"/>
              <w:tabs>
                <w:tab w:val="clear" w:pos="765"/>
              </w:tabs>
              <w:spacing w:line="240" w:lineRule="atLeast"/>
              <w:ind w:left="-108" w:right="-108"/>
              <w:jc w:val="center"/>
              <w:rPr>
                <w:szCs w:val="22"/>
                <w:lang w:val="en-US"/>
              </w:rPr>
            </w:pPr>
          </w:p>
        </w:tc>
        <w:tc>
          <w:tcPr>
            <w:tcW w:w="976" w:type="dxa"/>
          </w:tcPr>
          <w:p w14:paraId="5D379C5D" w14:textId="77777777" w:rsidR="00FE5BEA" w:rsidRDefault="00FE5BEA" w:rsidP="00FE5BEA">
            <w:pPr>
              <w:pStyle w:val="acctfourfigures"/>
              <w:tabs>
                <w:tab w:val="clear" w:pos="765"/>
              </w:tabs>
              <w:spacing w:line="240" w:lineRule="atLeast"/>
              <w:ind w:left="-108" w:right="-108"/>
              <w:jc w:val="center"/>
              <w:rPr>
                <w:szCs w:val="22"/>
                <w:lang w:val="en-US"/>
              </w:rPr>
            </w:pPr>
            <w:r>
              <w:rPr>
                <w:szCs w:val="22"/>
                <w:lang w:val="en-US"/>
              </w:rPr>
              <w:t>31</w:t>
            </w:r>
          </w:p>
          <w:p w14:paraId="6115925F" w14:textId="39767EFE" w:rsidR="00FE5BEA" w:rsidRPr="00F11E72" w:rsidRDefault="00FE5BEA" w:rsidP="00FE5BEA">
            <w:pPr>
              <w:pStyle w:val="acctfourfigures"/>
              <w:tabs>
                <w:tab w:val="clear" w:pos="765"/>
              </w:tabs>
              <w:spacing w:line="240" w:lineRule="atLeast"/>
              <w:ind w:left="-108" w:right="-108"/>
              <w:jc w:val="center"/>
              <w:rPr>
                <w:szCs w:val="22"/>
                <w:lang w:val="en-US"/>
              </w:rPr>
            </w:pPr>
            <w:r>
              <w:rPr>
                <w:szCs w:val="22"/>
                <w:lang w:val="en-US"/>
              </w:rPr>
              <w:t>March</w:t>
            </w:r>
          </w:p>
        </w:tc>
        <w:tc>
          <w:tcPr>
            <w:tcW w:w="184" w:type="dxa"/>
          </w:tcPr>
          <w:p w14:paraId="139D346F" w14:textId="77777777" w:rsidR="00FE5BEA" w:rsidRPr="00F11E72" w:rsidRDefault="00FE5BEA" w:rsidP="00FE5BEA">
            <w:pPr>
              <w:pStyle w:val="acctfourfigures"/>
              <w:tabs>
                <w:tab w:val="clear" w:pos="765"/>
              </w:tabs>
              <w:spacing w:line="240" w:lineRule="atLeast"/>
              <w:ind w:left="-108" w:right="-108"/>
              <w:jc w:val="center"/>
              <w:rPr>
                <w:szCs w:val="22"/>
                <w:lang w:val="en-US"/>
              </w:rPr>
            </w:pPr>
          </w:p>
        </w:tc>
        <w:tc>
          <w:tcPr>
            <w:tcW w:w="995" w:type="dxa"/>
          </w:tcPr>
          <w:p w14:paraId="236FBBD5" w14:textId="77777777" w:rsidR="00FE5BEA" w:rsidRPr="00F11E72" w:rsidRDefault="00FE5BEA" w:rsidP="00FE5BEA">
            <w:pPr>
              <w:pStyle w:val="acctfourfigures"/>
              <w:tabs>
                <w:tab w:val="clear" w:pos="765"/>
              </w:tabs>
              <w:spacing w:line="240" w:lineRule="atLeast"/>
              <w:ind w:left="-108" w:right="-108"/>
              <w:jc w:val="center"/>
              <w:rPr>
                <w:szCs w:val="22"/>
                <w:lang w:val="en-US"/>
              </w:rPr>
            </w:pPr>
            <w:r w:rsidRPr="00F11E72">
              <w:rPr>
                <w:szCs w:val="22"/>
                <w:lang w:val="en-US"/>
              </w:rPr>
              <w:t>31</w:t>
            </w:r>
          </w:p>
          <w:p w14:paraId="13F2403D" w14:textId="1085B113" w:rsidR="00FE5BEA" w:rsidRPr="00F11E72" w:rsidRDefault="00FE5BEA" w:rsidP="00FE5BEA">
            <w:pPr>
              <w:pStyle w:val="acctfourfigures"/>
              <w:tabs>
                <w:tab w:val="clear" w:pos="765"/>
              </w:tabs>
              <w:spacing w:line="240" w:lineRule="atLeast"/>
              <w:ind w:left="-108" w:right="-108"/>
              <w:jc w:val="center"/>
              <w:rPr>
                <w:szCs w:val="22"/>
                <w:lang w:val="en-US"/>
              </w:rPr>
            </w:pPr>
            <w:r w:rsidRPr="00F11E72">
              <w:rPr>
                <w:szCs w:val="22"/>
                <w:lang w:val="en-US"/>
              </w:rPr>
              <w:t>December</w:t>
            </w:r>
          </w:p>
        </w:tc>
      </w:tr>
      <w:tr w:rsidR="00FE5BEA" w:rsidRPr="00F11E72" w14:paraId="738FC417" w14:textId="77777777" w:rsidTr="0094473A">
        <w:trPr>
          <w:cantSplit/>
          <w:tblHeader/>
        </w:trPr>
        <w:tc>
          <w:tcPr>
            <w:tcW w:w="1614" w:type="dxa"/>
          </w:tcPr>
          <w:p w14:paraId="74416510" w14:textId="77777777" w:rsidR="00FE5BEA" w:rsidRPr="00F11E72" w:rsidRDefault="00FE5BEA" w:rsidP="00FE5BEA">
            <w:pPr>
              <w:pStyle w:val="acctfourfigures"/>
              <w:spacing w:line="240" w:lineRule="atLeast"/>
              <w:jc w:val="center"/>
            </w:pPr>
          </w:p>
        </w:tc>
        <w:tc>
          <w:tcPr>
            <w:tcW w:w="495" w:type="dxa"/>
          </w:tcPr>
          <w:p w14:paraId="0BCF0B41" w14:textId="77777777" w:rsidR="00FE5BEA" w:rsidRPr="00F11E72" w:rsidRDefault="00FE5BEA" w:rsidP="00FE5BEA">
            <w:pPr>
              <w:pStyle w:val="acctfourfigures"/>
              <w:tabs>
                <w:tab w:val="clear" w:pos="765"/>
              </w:tabs>
              <w:spacing w:line="240" w:lineRule="atLeast"/>
              <w:ind w:left="-108" w:right="-108"/>
              <w:jc w:val="center"/>
              <w:rPr>
                <w:szCs w:val="22"/>
                <w:lang w:val="en-US"/>
              </w:rPr>
            </w:pPr>
            <w:r w:rsidRPr="00F11E72">
              <w:rPr>
                <w:i/>
                <w:iCs/>
                <w:szCs w:val="22"/>
                <w:lang w:val="en-US"/>
              </w:rPr>
              <w:t>Note</w:t>
            </w:r>
          </w:p>
        </w:tc>
        <w:tc>
          <w:tcPr>
            <w:tcW w:w="1183" w:type="dxa"/>
          </w:tcPr>
          <w:p w14:paraId="20EF7A95" w14:textId="6EBF897A" w:rsidR="00FE5BEA" w:rsidRPr="00F11E72" w:rsidRDefault="00FE5BEA" w:rsidP="00FE5BEA">
            <w:pPr>
              <w:pStyle w:val="acctfourfigures"/>
              <w:tabs>
                <w:tab w:val="clear" w:pos="765"/>
              </w:tabs>
              <w:spacing w:line="240" w:lineRule="atLeast"/>
              <w:ind w:left="-108" w:right="-108"/>
              <w:jc w:val="center"/>
              <w:rPr>
                <w:szCs w:val="22"/>
                <w:lang w:val="en-US"/>
              </w:rPr>
            </w:pPr>
            <w:r w:rsidRPr="00F11E72">
              <w:rPr>
                <w:szCs w:val="22"/>
                <w:lang w:val="en-US"/>
              </w:rPr>
              <w:t>202</w:t>
            </w:r>
            <w:r>
              <w:rPr>
                <w:szCs w:val="22"/>
                <w:lang w:val="en-US"/>
              </w:rPr>
              <w:t>2</w:t>
            </w:r>
          </w:p>
        </w:tc>
        <w:tc>
          <w:tcPr>
            <w:tcW w:w="184" w:type="dxa"/>
          </w:tcPr>
          <w:p w14:paraId="1E3E61ED" w14:textId="77777777" w:rsidR="00FE5BEA" w:rsidRPr="00F11E72" w:rsidRDefault="00FE5BEA" w:rsidP="00FE5BEA">
            <w:pPr>
              <w:pStyle w:val="acctfourfigures"/>
              <w:tabs>
                <w:tab w:val="clear" w:pos="765"/>
              </w:tabs>
              <w:spacing w:line="240" w:lineRule="atLeast"/>
              <w:ind w:left="-108" w:right="-108"/>
              <w:jc w:val="center"/>
              <w:rPr>
                <w:szCs w:val="22"/>
                <w:lang w:val="en-US"/>
              </w:rPr>
            </w:pPr>
          </w:p>
        </w:tc>
        <w:tc>
          <w:tcPr>
            <w:tcW w:w="1058" w:type="dxa"/>
          </w:tcPr>
          <w:p w14:paraId="5A3F72A0" w14:textId="2CD56984" w:rsidR="00FE5BEA" w:rsidRPr="00F11E72" w:rsidRDefault="00FE5BEA" w:rsidP="00FE5BEA">
            <w:pPr>
              <w:pStyle w:val="acctfourfigures"/>
              <w:tabs>
                <w:tab w:val="clear" w:pos="765"/>
              </w:tabs>
              <w:spacing w:line="240" w:lineRule="atLeast"/>
              <w:ind w:left="-108" w:right="-108"/>
              <w:jc w:val="center"/>
              <w:rPr>
                <w:szCs w:val="22"/>
                <w:lang w:val="en-US"/>
              </w:rPr>
            </w:pPr>
            <w:r w:rsidRPr="00F11E72">
              <w:rPr>
                <w:szCs w:val="22"/>
                <w:lang w:val="en-US"/>
              </w:rPr>
              <w:t>202</w:t>
            </w:r>
            <w:r>
              <w:rPr>
                <w:szCs w:val="22"/>
                <w:lang w:val="en-US"/>
              </w:rPr>
              <w:t>1</w:t>
            </w:r>
          </w:p>
        </w:tc>
        <w:tc>
          <w:tcPr>
            <w:tcW w:w="184" w:type="dxa"/>
          </w:tcPr>
          <w:p w14:paraId="4F1D4070" w14:textId="77777777" w:rsidR="00FE5BEA" w:rsidRPr="00F11E72" w:rsidRDefault="00FE5BEA" w:rsidP="00FE5BEA">
            <w:pPr>
              <w:pStyle w:val="acctfourfigures"/>
              <w:tabs>
                <w:tab w:val="clear" w:pos="765"/>
              </w:tabs>
              <w:spacing w:line="240" w:lineRule="atLeast"/>
              <w:ind w:left="-108" w:right="-108"/>
              <w:jc w:val="center"/>
              <w:rPr>
                <w:szCs w:val="22"/>
                <w:lang w:val="en-US"/>
              </w:rPr>
            </w:pPr>
          </w:p>
        </w:tc>
        <w:tc>
          <w:tcPr>
            <w:tcW w:w="971" w:type="dxa"/>
          </w:tcPr>
          <w:p w14:paraId="303DDA23" w14:textId="4C17CF18" w:rsidR="00FE5BEA" w:rsidRPr="00F11E72" w:rsidRDefault="00FE5BEA" w:rsidP="00FE5BEA">
            <w:pPr>
              <w:pStyle w:val="acctfourfigures"/>
              <w:tabs>
                <w:tab w:val="clear" w:pos="765"/>
              </w:tabs>
              <w:spacing w:line="240" w:lineRule="atLeast"/>
              <w:ind w:left="-108" w:right="-108"/>
              <w:jc w:val="center"/>
              <w:rPr>
                <w:szCs w:val="22"/>
                <w:lang w:val="en-US"/>
              </w:rPr>
            </w:pPr>
            <w:r w:rsidRPr="00F11E72">
              <w:rPr>
                <w:szCs w:val="22"/>
                <w:lang w:val="en-US"/>
              </w:rPr>
              <w:t>202</w:t>
            </w:r>
            <w:r>
              <w:rPr>
                <w:szCs w:val="22"/>
                <w:lang w:val="en-US"/>
              </w:rPr>
              <w:t>2</w:t>
            </w:r>
          </w:p>
        </w:tc>
        <w:tc>
          <w:tcPr>
            <w:tcW w:w="184" w:type="dxa"/>
          </w:tcPr>
          <w:p w14:paraId="4FE63533" w14:textId="77777777" w:rsidR="00FE5BEA" w:rsidRPr="00F11E72" w:rsidRDefault="00FE5BEA" w:rsidP="00FE5BEA">
            <w:pPr>
              <w:pStyle w:val="acctfourfigures"/>
              <w:tabs>
                <w:tab w:val="clear" w:pos="765"/>
              </w:tabs>
              <w:spacing w:line="240" w:lineRule="atLeast"/>
              <w:ind w:left="-108" w:right="-108"/>
              <w:jc w:val="center"/>
              <w:rPr>
                <w:szCs w:val="22"/>
                <w:lang w:val="en-US"/>
              </w:rPr>
            </w:pPr>
          </w:p>
        </w:tc>
        <w:tc>
          <w:tcPr>
            <w:tcW w:w="971" w:type="dxa"/>
          </w:tcPr>
          <w:p w14:paraId="4D93C01D" w14:textId="23589E76" w:rsidR="00FE5BEA" w:rsidRPr="00F11E72" w:rsidRDefault="00FE5BEA" w:rsidP="00FE5BEA">
            <w:pPr>
              <w:pStyle w:val="acctfourfigures"/>
              <w:tabs>
                <w:tab w:val="clear" w:pos="765"/>
              </w:tabs>
              <w:spacing w:line="240" w:lineRule="atLeast"/>
              <w:ind w:left="-108" w:right="-108"/>
              <w:jc w:val="center"/>
              <w:rPr>
                <w:szCs w:val="22"/>
                <w:lang w:val="en-US"/>
              </w:rPr>
            </w:pPr>
            <w:r w:rsidRPr="00F11E72">
              <w:rPr>
                <w:szCs w:val="22"/>
                <w:lang w:val="en-US"/>
              </w:rPr>
              <w:t>202</w:t>
            </w:r>
            <w:r>
              <w:rPr>
                <w:szCs w:val="22"/>
                <w:lang w:val="en-US"/>
              </w:rPr>
              <w:t>1</w:t>
            </w:r>
          </w:p>
        </w:tc>
        <w:tc>
          <w:tcPr>
            <w:tcW w:w="184" w:type="dxa"/>
          </w:tcPr>
          <w:p w14:paraId="383E0987" w14:textId="77777777" w:rsidR="00FE5BEA" w:rsidRPr="00F11E72" w:rsidRDefault="00FE5BEA" w:rsidP="00FE5BEA">
            <w:pPr>
              <w:pStyle w:val="acctfourfigures"/>
              <w:tabs>
                <w:tab w:val="clear" w:pos="765"/>
              </w:tabs>
              <w:spacing w:line="240" w:lineRule="atLeast"/>
              <w:ind w:left="-108" w:right="-108"/>
              <w:jc w:val="center"/>
              <w:rPr>
                <w:szCs w:val="22"/>
                <w:lang w:val="en-US"/>
              </w:rPr>
            </w:pPr>
          </w:p>
        </w:tc>
        <w:tc>
          <w:tcPr>
            <w:tcW w:w="976" w:type="dxa"/>
          </w:tcPr>
          <w:p w14:paraId="3F005696" w14:textId="7B17056E" w:rsidR="00FE5BEA" w:rsidRPr="00F11E72" w:rsidRDefault="00FE5BEA" w:rsidP="00FE5BEA">
            <w:pPr>
              <w:pStyle w:val="acctfourfigures"/>
              <w:tabs>
                <w:tab w:val="clear" w:pos="765"/>
              </w:tabs>
              <w:spacing w:line="240" w:lineRule="atLeast"/>
              <w:ind w:left="-108" w:right="-108"/>
              <w:jc w:val="center"/>
              <w:rPr>
                <w:szCs w:val="22"/>
                <w:lang w:val="en-US"/>
              </w:rPr>
            </w:pPr>
            <w:r w:rsidRPr="00F11E72">
              <w:rPr>
                <w:szCs w:val="22"/>
                <w:lang w:val="en-US"/>
              </w:rPr>
              <w:t>202</w:t>
            </w:r>
            <w:r>
              <w:rPr>
                <w:szCs w:val="22"/>
                <w:lang w:val="en-US"/>
              </w:rPr>
              <w:t>2</w:t>
            </w:r>
          </w:p>
        </w:tc>
        <w:tc>
          <w:tcPr>
            <w:tcW w:w="184" w:type="dxa"/>
          </w:tcPr>
          <w:p w14:paraId="0B068A78" w14:textId="77777777" w:rsidR="00FE5BEA" w:rsidRPr="00F11E72" w:rsidRDefault="00FE5BEA" w:rsidP="00FE5BEA">
            <w:pPr>
              <w:pStyle w:val="acctfourfigures"/>
              <w:tabs>
                <w:tab w:val="clear" w:pos="765"/>
              </w:tabs>
              <w:spacing w:line="240" w:lineRule="atLeast"/>
              <w:ind w:left="-108" w:right="-108"/>
              <w:jc w:val="center"/>
              <w:rPr>
                <w:szCs w:val="22"/>
                <w:lang w:val="en-US"/>
              </w:rPr>
            </w:pPr>
          </w:p>
        </w:tc>
        <w:tc>
          <w:tcPr>
            <w:tcW w:w="995" w:type="dxa"/>
          </w:tcPr>
          <w:p w14:paraId="14FAC622" w14:textId="359E82DE" w:rsidR="00FE5BEA" w:rsidRPr="00F11E72" w:rsidRDefault="00FE5BEA" w:rsidP="00FE5BEA">
            <w:pPr>
              <w:pStyle w:val="acctfourfigures"/>
              <w:tabs>
                <w:tab w:val="clear" w:pos="765"/>
              </w:tabs>
              <w:spacing w:line="240" w:lineRule="atLeast"/>
              <w:ind w:left="-108" w:right="-108"/>
              <w:jc w:val="center"/>
              <w:rPr>
                <w:szCs w:val="22"/>
                <w:lang w:val="en-US"/>
              </w:rPr>
            </w:pPr>
            <w:r w:rsidRPr="00F11E72">
              <w:rPr>
                <w:szCs w:val="22"/>
                <w:lang w:val="en-US"/>
              </w:rPr>
              <w:t>202</w:t>
            </w:r>
            <w:r>
              <w:rPr>
                <w:szCs w:val="22"/>
                <w:lang w:val="en-US"/>
              </w:rPr>
              <w:t>1</w:t>
            </w:r>
          </w:p>
        </w:tc>
      </w:tr>
      <w:tr w:rsidR="008B2141" w:rsidRPr="00F11E72" w14:paraId="0D4AD493" w14:textId="77777777" w:rsidTr="0094473A">
        <w:trPr>
          <w:cantSplit/>
          <w:tblHeader/>
        </w:trPr>
        <w:tc>
          <w:tcPr>
            <w:tcW w:w="1614" w:type="dxa"/>
          </w:tcPr>
          <w:p w14:paraId="6D6299F8" w14:textId="77777777" w:rsidR="008B2141" w:rsidRPr="00F11E72" w:rsidRDefault="008B2141" w:rsidP="008B2141">
            <w:pPr>
              <w:pStyle w:val="acctfourfigures"/>
              <w:spacing w:line="240" w:lineRule="atLeast"/>
              <w:jc w:val="center"/>
            </w:pPr>
          </w:p>
        </w:tc>
        <w:tc>
          <w:tcPr>
            <w:tcW w:w="495" w:type="dxa"/>
          </w:tcPr>
          <w:p w14:paraId="7AB9A36B" w14:textId="77777777" w:rsidR="008B2141" w:rsidRPr="00F11E72" w:rsidRDefault="008B2141" w:rsidP="008B2141">
            <w:pPr>
              <w:pStyle w:val="acctfourfigures"/>
              <w:tabs>
                <w:tab w:val="clear" w:pos="765"/>
              </w:tabs>
              <w:spacing w:line="240" w:lineRule="atLeast"/>
              <w:ind w:left="-108" w:right="-108"/>
              <w:jc w:val="center"/>
              <w:rPr>
                <w:i/>
                <w:iCs/>
              </w:rPr>
            </w:pPr>
          </w:p>
        </w:tc>
        <w:tc>
          <w:tcPr>
            <w:tcW w:w="2425" w:type="dxa"/>
            <w:gridSpan w:val="3"/>
          </w:tcPr>
          <w:p w14:paraId="3EBF4877" w14:textId="77777777" w:rsidR="008B2141" w:rsidRPr="00F11E72" w:rsidRDefault="008B2141" w:rsidP="008B2141">
            <w:pPr>
              <w:pStyle w:val="acctfourfigures"/>
              <w:tabs>
                <w:tab w:val="clear" w:pos="765"/>
              </w:tabs>
              <w:spacing w:line="240" w:lineRule="atLeast"/>
              <w:ind w:left="-108" w:right="-108"/>
              <w:jc w:val="center"/>
              <w:rPr>
                <w:szCs w:val="22"/>
                <w:lang w:val="en-US"/>
              </w:rPr>
            </w:pPr>
            <w:r w:rsidRPr="00F11E72">
              <w:rPr>
                <w:i/>
                <w:iCs/>
              </w:rPr>
              <w:t>(% per annum)</w:t>
            </w:r>
          </w:p>
        </w:tc>
        <w:tc>
          <w:tcPr>
            <w:tcW w:w="184" w:type="dxa"/>
          </w:tcPr>
          <w:p w14:paraId="4B4BDC2A" w14:textId="77777777" w:rsidR="008B2141" w:rsidRPr="00F11E72" w:rsidRDefault="008B2141" w:rsidP="008B2141">
            <w:pPr>
              <w:pStyle w:val="acctfourfigures"/>
              <w:tabs>
                <w:tab w:val="clear" w:pos="765"/>
              </w:tabs>
              <w:spacing w:line="240" w:lineRule="atLeast"/>
              <w:ind w:left="-108" w:right="-108"/>
              <w:jc w:val="center"/>
              <w:rPr>
                <w:szCs w:val="22"/>
                <w:lang w:val="en-US"/>
              </w:rPr>
            </w:pPr>
          </w:p>
        </w:tc>
        <w:tc>
          <w:tcPr>
            <w:tcW w:w="4465" w:type="dxa"/>
            <w:gridSpan w:val="7"/>
          </w:tcPr>
          <w:p w14:paraId="384A166B" w14:textId="77777777" w:rsidR="008B2141" w:rsidRPr="00F11E72" w:rsidRDefault="008B2141" w:rsidP="008B2141">
            <w:pPr>
              <w:pStyle w:val="acctfourfigures"/>
              <w:tabs>
                <w:tab w:val="clear" w:pos="765"/>
              </w:tabs>
              <w:spacing w:line="240" w:lineRule="atLeast"/>
              <w:ind w:left="-108" w:right="-108"/>
              <w:jc w:val="center"/>
              <w:rPr>
                <w:szCs w:val="22"/>
                <w:lang w:val="en-US"/>
              </w:rPr>
            </w:pPr>
            <w:r w:rsidRPr="00F11E72">
              <w:rPr>
                <w:i/>
                <w:iCs/>
                <w:szCs w:val="22"/>
                <w:lang w:val="en-US"/>
              </w:rPr>
              <w:t>(in thousand Baht)</w:t>
            </w:r>
          </w:p>
        </w:tc>
      </w:tr>
      <w:tr w:rsidR="003E641F" w:rsidRPr="00F11E72" w14:paraId="2F50C55C" w14:textId="77777777" w:rsidTr="0094473A">
        <w:trPr>
          <w:cantSplit/>
          <w:tblHeader/>
        </w:trPr>
        <w:tc>
          <w:tcPr>
            <w:tcW w:w="1614" w:type="dxa"/>
          </w:tcPr>
          <w:p w14:paraId="0AC9CCBE" w14:textId="77777777" w:rsidR="003E641F" w:rsidRPr="00F11E72" w:rsidRDefault="003E641F" w:rsidP="003E641F">
            <w:pPr>
              <w:spacing w:line="240" w:lineRule="atLeast"/>
              <w:rPr>
                <w:rFonts w:cs="Times New Roman"/>
                <w:lang w:val="en-US"/>
              </w:rPr>
            </w:pPr>
            <w:r w:rsidRPr="00F11E72">
              <w:rPr>
                <w:rFonts w:cs="Times New Roman"/>
                <w:lang w:val="en-US"/>
              </w:rPr>
              <w:t>Related parties</w:t>
            </w:r>
          </w:p>
        </w:tc>
        <w:tc>
          <w:tcPr>
            <w:tcW w:w="495" w:type="dxa"/>
          </w:tcPr>
          <w:p w14:paraId="7AC0577B" w14:textId="2B3C6DAF" w:rsidR="003E641F" w:rsidRPr="00F11E72" w:rsidRDefault="003E641F" w:rsidP="003E641F">
            <w:pPr>
              <w:spacing w:line="240" w:lineRule="atLeast"/>
              <w:jc w:val="center"/>
              <w:rPr>
                <w:rFonts w:cs="Times New Roman"/>
                <w:i/>
                <w:iCs/>
                <w:lang w:val="en-US"/>
              </w:rPr>
            </w:pPr>
            <w:r>
              <w:rPr>
                <w:rFonts w:cs="Times New Roman"/>
                <w:i/>
                <w:iCs/>
              </w:rPr>
              <w:t>2</w:t>
            </w:r>
          </w:p>
        </w:tc>
        <w:tc>
          <w:tcPr>
            <w:tcW w:w="1183" w:type="dxa"/>
          </w:tcPr>
          <w:p w14:paraId="3FE90E4F" w14:textId="0E2689EA" w:rsidR="003E641F" w:rsidRPr="00F11E72" w:rsidRDefault="003E641F" w:rsidP="003E641F">
            <w:pPr>
              <w:spacing w:line="240" w:lineRule="atLeast"/>
              <w:jc w:val="center"/>
              <w:rPr>
                <w:rFonts w:cs="Times New Roman"/>
              </w:rPr>
            </w:pPr>
            <w:r>
              <w:t>2.15 - 3.3</w:t>
            </w:r>
          </w:p>
        </w:tc>
        <w:tc>
          <w:tcPr>
            <w:tcW w:w="184" w:type="dxa"/>
          </w:tcPr>
          <w:p w14:paraId="6AD6B3A7" w14:textId="77777777" w:rsidR="003E641F" w:rsidRPr="00F11E72" w:rsidRDefault="003E641F" w:rsidP="003E641F">
            <w:pPr>
              <w:spacing w:line="240" w:lineRule="atLeast"/>
              <w:jc w:val="center"/>
              <w:rPr>
                <w:rFonts w:cs="Times New Roman"/>
              </w:rPr>
            </w:pPr>
          </w:p>
        </w:tc>
        <w:tc>
          <w:tcPr>
            <w:tcW w:w="1058" w:type="dxa"/>
          </w:tcPr>
          <w:p w14:paraId="49B70E65" w14:textId="709E4476" w:rsidR="003E641F" w:rsidRPr="00F11E72" w:rsidRDefault="003E641F" w:rsidP="003E641F">
            <w:pPr>
              <w:spacing w:line="240" w:lineRule="atLeast"/>
              <w:ind w:left="11"/>
              <w:jc w:val="center"/>
              <w:rPr>
                <w:rFonts w:cs="Times New Roman"/>
              </w:rPr>
            </w:pPr>
            <w:r>
              <w:t>2.15</w:t>
            </w:r>
          </w:p>
        </w:tc>
        <w:tc>
          <w:tcPr>
            <w:tcW w:w="184" w:type="dxa"/>
          </w:tcPr>
          <w:p w14:paraId="0EB014EE" w14:textId="2A7D2A07" w:rsidR="003E641F" w:rsidRPr="00F11E72" w:rsidRDefault="006908FF" w:rsidP="003E641F">
            <w:pPr>
              <w:spacing w:line="240" w:lineRule="atLeast"/>
              <w:jc w:val="center"/>
              <w:rPr>
                <w:rFonts w:cs="Times New Roman"/>
              </w:rPr>
            </w:pPr>
            <w:r>
              <w:rPr>
                <w:rFonts w:cs="Times New Roman"/>
              </w:rPr>
              <w:t xml:space="preserve">                        </w:t>
            </w:r>
          </w:p>
        </w:tc>
        <w:tc>
          <w:tcPr>
            <w:tcW w:w="971" w:type="dxa"/>
          </w:tcPr>
          <w:p w14:paraId="141FB8F1" w14:textId="73E7335C" w:rsidR="003E641F" w:rsidRPr="00F11E72" w:rsidRDefault="006908FF" w:rsidP="003E641F">
            <w:pPr>
              <w:pStyle w:val="acctfourfigures"/>
              <w:tabs>
                <w:tab w:val="clear" w:pos="765"/>
                <w:tab w:val="decimal" w:pos="578"/>
              </w:tabs>
              <w:spacing w:line="240" w:lineRule="atLeast"/>
              <w:ind w:left="-108" w:right="-108"/>
              <w:rPr>
                <w:szCs w:val="22"/>
                <w:lang w:val="en-US"/>
              </w:rPr>
            </w:pPr>
            <w:r>
              <w:rPr>
                <w:szCs w:val="22"/>
                <w:lang w:val="en-US"/>
              </w:rPr>
              <w:t xml:space="preserve">   250,000</w:t>
            </w:r>
          </w:p>
        </w:tc>
        <w:tc>
          <w:tcPr>
            <w:tcW w:w="184" w:type="dxa"/>
          </w:tcPr>
          <w:p w14:paraId="2006BE29" w14:textId="77777777" w:rsidR="003E641F" w:rsidRPr="00F11E72" w:rsidRDefault="003E641F" w:rsidP="003E641F">
            <w:pPr>
              <w:pStyle w:val="acctfourfigures"/>
              <w:tabs>
                <w:tab w:val="clear" w:pos="765"/>
                <w:tab w:val="decimal" w:pos="702"/>
              </w:tabs>
              <w:spacing w:line="240" w:lineRule="atLeast"/>
              <w:ind w:left="-108" w:right="-108"/>
              <w:rPr>
                <w:szCs w:val="22"/>
                <w:lang w:val="en-US"/>
              </w:rPr>
            </w:pPr>
          </w:p>
        </w:tc>
        <w:tc>
          <w:tcPr>
            <w:tcW w:w="971" w:type="dxa"/>
          </w:tcPr>
          <w:p w14:paraId="3DB9DEBF" w14:textId="5AA5C144" w:rsidR="003E641F" w:rsidRPr="00F11E72" w:rsidRDefault="003E641F" w:rsidP="003E641F">
            <w:pPr>
              <w:pStyle w:val="acctfourfigures"/>
              <w:tabs>
                <w:tab w:val="clear" w:pos="765"/>
                <w:tab w:val="decimal" w:pos="489"/>
              </w:tabs>
              <w:spacing w:line="240" w:lineRule="atLeast"/>
              <w:ind w:left="-108" w:right="-108"/>
            </w:pPr>
            <w:r w:rsidRPr="005C5401">
              <w:t>-</w:t>
            </w:r>
          </w:p>
        </w:tc>
        <w:tc>
          <w:tcPr>
            <w:tcW w:w="184" w:type="dxa"/>
          </w:tcPr>
          <w:p w14:paraId="1EA3138A" w14:textId="77777777" w:rsidR="003E641F" w:rsidRPr="00F11E72" w:rsidRDefault="003E641F" w:rsidP="003E641F">
            <w:pPr>
              <w:pStyle w:val="acctfourfigures"/>
            </w:pPr>
          </w:p>
        </w:tc>
        <w:tc>
          <w:tcPr>
            <w:tcW w:w="976" w:type="dxa"/>
          </w:tcPr>
          <w:p w14:paraId="713159EA" w14:textId="37C24074" w:rsidR="003E641F" w:rsidRPr="00F11E72" w:rsidRDefault="003E641F" w:rsidP="003E641F">
            <w:pPr>
              <w:pStyle w:val="acctfourfigures"/>
              <w:tabs>
                <w:tab w:val="clear" w:pos="765"/>
                <w:tab w:val="decimal" w:pos="807"/>
              </w:tabs>
              <w:spacing w:line="240" w:lineRule="atLeast"/>
              <w:ind w:left="-108" w:right="-108"/>
              <w:rPr>
                <w:szCs w:val="22"/>
                <w:lang w:val="en-US"/>
              </w:rPr>
            </w:pPr>
            <w:r>
              <w:rPr>
                <w:szCs w:val="22"/>
                <w:lang w:val="en-US"/>
              </w:rPr>
              <w:t>261,000</w:t>
            </w:r>
          </w:p>
        </w:tc>
        <w:tc>
          <w:tcPr>
            <w:tcW w:w="184" w:type="dxa"/>
            <w:vAlign w:val="bottom"/>
          </w:tcPr>
          <w:p w14:paraId="0D535C79" w14:textId="77777777" w:rsidR="003E641F" w:rsidRPr="00F11E72" w:rsidRDefault="003E641F" w:rsidP="003E641F">
            <w:pPr>
              <w:pStyle w:val="acctfourfigures"/>
              <w:tabs>
                <w:tab w:val="clear" w:pos="765"/>
              </w:tabs>
              <w:spacing w:line="240" w:lineRule="atLeast"/>
              <w:ind w:left="-108" w:right="-108"/>
              <w:jc w:val="center"/>
              <w:rPr>
                <w:b/>
                <w:bCs/>
                <w:szCs w:val="22"/>
                <w:lang w:val="en-US"/>
              </w:rPr>
            </w:pPr>
          </w:p>
        </w:tc>
        <w:tc>
          <w:tcPr>
            <w:tcW w:w="995" w:type="dxa"/>
          </w:tcPr>
          <w:p w14:paraId="520F482D" w14:textId="47AFA98E" w:rsidR="003E641F" w:rsidRPr="00F11E72" w:rsidRDefault="003E641F" w:rsidP="003E641F">
            <w:pPr>
              <w:pStyle w:val="acctfourfigures"/>
              <w:tabs>
                <w:tab w:val="clear" w:pos="765"/>
                <w:tab w:val="decimal" w:pos="812"/>
              </w:tabs>
              <w:spacing w:line="240" w:lineRule="atLeast"/>
              <w:ind w:left="-108" w:right="-108"/>
            </w:pPr>
            <w:r w:rsidRPr="005C5401">
              <w:t>14,000</w:t>
            </w:r>
          </w:p>
        </w:tc>
      </w:tr>
      <w:tr w:rsidR="003E641F" w:rsidRPr="00F11E72" w14:paraId="6DF9F5E0" w14:textId="77777777" w:rsidTr="0094473A">
        <w:trPr>
          <w:cantSplit/>
          <w:tblHeader/>
        </w:trPr>
        <w:tc>
          <w:tcPr>
            <w:tcW w:w="1614" w:type="dxa"/>
          </w:tcPr>
          <w:p w14:paraId="48B01A30" w14:textId="77777777" w:rsidR="003E641F" w:rsidRPr="00F11E72" w:rsidRDefault="003E641F" w:rsidP="003E641F">
            <w:pPr>
              <w:spacing w:line="240" w:lineRule="atLeast"/>
              <w:rPr>
                <w:rFonts w:cs="Times New Roman"/>
                <w:spacing w:val="-10"/>
              </w:rPr>
            </w:pPr>
            <w:r w:rsidRPr="00F11E72">
              <w:rPr>
                <w:rFonts w:cs="Times New Roman"/>
                <w:spacing w:val="-10"/>
              </w:rPr>
              <w:t>Others</w:t>
            </w:r>
          </w:p>
        </w:tc>
        <w:tc>
          <w:tcPr>
            <w:tcW w:w="495" w:type="dxa"/>
          </w:tcPr>
          <w:p w14:paraId="26E96D05" w14:textId="77777777" w:rsidR="003E641F" w:rsidRPr="00F11E72" w:rsidRDefault="003E641F" w:rsidP="003E641F">
            <w:pPr>
              <w:spacing w:line="240" w:lineRule="atLeast"/>
              <w:jc w:val="center"/>
              <w:rPr>
                <w:rFonts w:cs="Times New Roman"/>
                <w:highlight w:val="yellow"/>
              </w:rPr>
            </w:pPr>
          </w:p>
        </w:tc>
        <w:tc>
          <w:tcPr>
            <w:tcW w:w="1183" w:type="dxa"/>
          </w:tcPr>
          <w:p w14:paraId="64081A87" w14:textId="7C637258" w:rsidR="003E641F" w:rsidRPr="00F11E72" w:rsidRDefault="003E641F" w:rsidP="003E641F">
            <w:pPr>
              <w:spacing w:line="240" w:lineRule="atLeast"/>
              <w:ind w:left="11"/>
              <w:jc w:val="center"/>
              <w:rPr>
                <w:rFonts w:cs="Times New Roman"/>
              </w:rPr>
            </w:pPr>
            <w:r>
              <w:t>2.0 - 8.0</w:t>
            </w:r>
          </w:p>
        </w:tc>
        <w:tc>
          <w:tcPr>
            <w:tcW w:w="184" w:type="dxa"/>
          </w:tcPr>
          <w:p w14:paraId="25EE9259" w14:textId="77777777" w:rsidR="003E641F" w:rsidRPr="00F11E72" w:rsidRDefault="003E641F" w:rsidP="003E641F">
            <w:pPr>
              <w:spacing w:line="240" w:lineRule="atLeast"/>
              <w:jc w:val="center"/>
              <w:rPr>
                <w:rFonts w:cs="Times New Roman"/>
              </w:rPr>
            </w:pPr>
          </w:p>
        </w:tc>
        <w:tc>
          <w:tcPr>
            <w:tcW w:w="1058" w:type="dxa"/>
          </w:tcPr>
          <w:p w14:paraId="4C7129FC" w14:textId="02B55536" w:rsidR="003E641F" w:rsidRPr="00F11E72" w:rsidRDefault="003E641F" w:rsidP="003E641F">
            <w:pPr>
              <w:spacing w:line="240" w:lineRule="atLeast"/>
              <w:jc w:val="center"/>
              <w:rPr>
                <w:rFonts w:cs="Times New Roman"/>
              </w:rPr>
            </w:pPr>
            <w:r>
              <w:t>2.0 - 7.5</w:t>
            </w:r>
          </w:p>
        </w:tc>
        <w:tc>
          <w:tcPr>
            <w:tcW w:w="184" w:type="dxa"/>
          </w:tcPr>
          <w:p w14:paraId="2C649798" w14:textId="77777777" w:rsidR="003E641F" w:rsidRPr="00F11E72" w:rsidRDefault="003E641F" w:rsidP="003E641F">
            <w:pPr>
              <w:spacing w:line="240" w:lineRule="atLeast"/>
              <w:jc w:val="center"/>
              <w:rPr>
                <w:rFonts w:cs="Times New Roman"/>
              </w:rPr>
            </w:pPr>
          </w:p>
        </w:tc>
        <w:tc>
          <w:tcPr>
            <w:tcW w:w="971" w:type="dxa"/>
          </w:tcPr>
          <w:p w14:paraId="2A185D0A" w14:textId="482CD488" w:rsidR="003E641F" w:rsidRPr="00F11E72" w:rsidRDefault="003E641F" w:rsidP="003E641F">
            <w:pPr>
              <w:tabs>
                <w:tab w:val="decimal" w:pos="768"/>
              </w:tabs>
              <w:rPr>
                <w:rFonts w:cs="Times New Roman"/>
              </w:rPr>
            </w:pPr>
            <w:r>
              <w:rPr>
                <w:rFonts w:cs="Times New Roman"/>
              </w:rPr>
              <w:t>75,</w:t>
            </w:r>
            <w:r w:rsidR="00EF060E">
              <w:rPr>
                <w:rFonts w:cs="Times New Roman"/>
              </w:rPr>
              <w:t>524</w:t>
            </w:r>
          </w:p>
        </w:tc>
        <w:tc>
          <w:tcPr>
            <w:tcW w:w="184" w:type="dxa"/>
            <w:vAlign w:val="bottom"/>
          </w:tcPr>
          <w:p w14:paraId="03B612AA" w14:textId="77777777" w:rsidR="003E641F" w:rsidRPr="00F11E72" w:rsidRDefault="003E641F" w:rsidP="003E641F">
            <w:pPr>
              <w:pStyle w:val="acctfourfigures"/>
              <w:tabs>
                <w:tab w:val="clear" w:pos="765"/>
              </w:tabs>
              <w:spacing w:line="240" w:lineRule="atLeast"/>
              <w:ind w:left="-108" w:right="-108"/>
              <w:jc w:val="center"/>
              <w:rPr>
                <w:b/>
                <w:bCs/>
                <w:szCs w:val="22"/>
                <w:lang w:val="en-US"/>
              </w:rPr>
            </w:pPr>
          </w:p>
        </w:tc>
        <w:tc>
          <w:tcPr>
            <w:tcW w:w="971" w:type="dxa"/>
          </w:tcPr>
          <w:p w14:paraId="7AF6C8EA" w14:textId="2E9B4F2D" w:rsidR="003E641F" w:rsidRPr="00F11E72" w:rsidRDefault="003E641F" w:rsidP="003E641F">
            <w:pPr>
              <w:pStyle w:val="acctfourfigures"/>
              <w:spacing w:line="240" w:lineRule="atLeast"/>
              <w:ind w:left="-108" w:right="-108"/>
            </w:pPr>
            <w:r w:rsidRPr="005C5401">
              <w:t>46,306</w:t>
            </w:r>
          </w:p>
        </w:tc>
        <w:tc>
          <w:tcPr>
            <w:tcW w:w="184" w:type="dxa"/>
          </w:tcPr>
          <w:p w14:paraId="6886ABF2" w14:textId="77777777" w:rsidR="003E641F" w:rsidRPr="00F11E72" w:rsidRDefault="003E641F" w:rsidP="003E641F">
            <w:pPr>
              <w:pStyle w:val="acctfourfigures"/>
            </w:pPr>
          </w:p>
        </w:tc>
        <w:tc>
          <w:tcPr>
            <w:tcW w:w="976" w:type="dxa"/>
          </w:tcPr>
          <w:p w14:paraId="117F5555" w14:textId="2307C288" w:rsidR="003E641F" w:rsidRPr="00F11E72" w:rsidRDefault="00EF060E" w:rsidP="003E641F">
            <w:pPr>
              <w:pStyle w:val="acctfourfigures"/>
              <w:tabs>
                <w:tab w:val="clear" w:pos="765"/>
                <w:tab w:val="decimal" w:pos="807"/>
              </w:tabs>
              <w:spacing w:line="240" w:lineRule="atLeast"/>
              <w:ind w:left="-108" w:right="-108"/>
              <w:rPr>
                <w:szCs w:val="22"/>
                <w:lang w:val="en-US"/>
              </w:rPr>
            </w:pPr>
            <w:r>
              <w:rPr>
                <w:szCs w:val="22"/>
                <w:lang w:val="en-US"/>
              </w:rPr>
              <w:t>75,524</w:t>
            </w:r>
          </w:p>
        </w:tc>
        <w:tc>
          <w:tcPr>
            <w:tcW w:w="184" w:type="dxa"/>
            <w:vAlign w:val="bottom"/>
          </w:tcPr>
          <w:p w14:paraId="5CF95F5D" w14:textId="77777777" w:rsidR="003E641F" w:rsidRPr="00F11E72" w:rsidRDefault="003E641F" w:rsidP="003E641F">
            <w:pPr>
              <w:pStyle w:val="acctfourfigures"/>
              <w:tabs>
                <w:tab w:val="clear" w:pos="765"/>
                <w:tab w:val="decimal" w:pos="702"/>
              </w:tabs>
              <w:spacing w:line="240" w:lineRule="atLeast"/>
              <w:ind w:left="-108" w:right="-108"/>
              <w:rPr>
                <w:szCs w:val="22"/>
                <w:lang w:val="en-US"/>
              </w:rPr>
            </w:pPr>
          </w:p>
        </w:tc>
        <w:tc>
          <w:tcPr>
            <w:tcW w:w="995" w:type="dxa"/>
          </w:tcPr>
          <w:p w14:paraId="65CC698B" w14:textId="39088920" w:rsidR="003E641F" w:rsidRPr="00F11E72" w:rsidRDefault="003E641F" w:rsidP="003E641F">
            <w:pPr>
              <w:pStyle w:val="acctfourfigures"/>
              <w:tabs>
                <w:tab w:val="clear" w:pos="765"/>
                <w:tab w:val="decimal" w:pos="812"/>
              </w:tabs>
              <w:spacing w:line="240" w:lineRule="atLeast"/>
              <w:ind w:left="-108" w:right="-108"/>
            </w:pPr>
            <w:r w:rsidRPr="005C5401">
              <w:t>46,306</w:t>
            </w:r>
          </w:p>
        </w:tc>
      </w:tr>
      <w:tr w:rsidR="003E641F" w:rsidRPr="00F11E72" w14:paraId="3C51C11C" w14:textId="77777777" w:rsidTr="0094473A">
        <w:trPr>
          <w:cantSplit/>
          <w:tblHeader/>
        </w:trPr>
        <w:tc>
          <w:tcPr>
            <w:tcW w:w="1614" w:type="dxa"/>
          </w:tcPr>
          <w:p w14:paraId="295A804C" w14:textId="77777777" w:rsidR="003E641F" w:rsidRPr="00F11E72" w:rsidRDefault="003E641F" w:rsidP="003E641F">
            <w:pPr>
              <w:spacing w:line="240" w:lineRule="atLeast"/>
              <w:rPr>
                <w:rFonts w:cs="Times New Roman"/>
                <w:spacing w:val="-10"/>
              </w:rPr>
            </w:pPr>
            <w:r w:rsidRPr="00F11E72">
              <w:rPr>
                <w:rFonts w:cs="Times New Roman"/>
                <w:spacing w:val="-10"/>
              </w:rPr>
              <w:t>Employees</w:t>
            </w:r>
          </w:p>
        </w:tc>
        <w:tc>
          <w:tcPr>
            <w:tcW w:w="495" w:type="dxa"/>
          </w:tcPr>
          <w:p w14:paraId="0FF8A912" w14:textId="77777777" w:rsidR="003E641F" w:rsidRPr="00F11E72" w:rsidRDefault="003E641F" w:rsidP="003E641F">
            <w:pPr>
              <w:spacing w:line="240" w:lineRule="atLeast"/>
              <w:jc w:val="center"/>
              <w:rPr>
                <w:rFonts w:cs="Times New Roman"/>
                <w:highlight w:val="yellow"/>
              </w:rPr>
            </w:pPr>
          </w:p>
        </w:tc>
        <w:tc>
          <w:tcPr>
            <w:tcW w:w="1183" w:type="dxa"/>
          </w:tcPr>
          <w:p w14:paraId="517AD9A0" w14:textId="6D48D455" w:rsidR="003E641F" w:rsidRPr="00F11E72" w:rsidRDefault="003E641F" w:rsidP="003E641F">
            <w:pPr>
              <w:spacing w:line="240" w:lineRule="atLeast"/>
              <w:ind w:left="11"/>
              <w:jc w:val="center"/>
              <w:rPr>
                <w:rFonts w:cs="Times New Roman"/>
                <w:lang w:val="en-US"/>
              </w:rPr>
            </w:pPr>
            <w:r>
              <w:rPr>
                <w:rFonts w:cs="Times New Roman"/>
                <w:lang w:val="en-US"/>
              </w:rPr>
              <w:t>2.0</w:t>
            </w:r>
          </w:p>
        </w:tc>
        <w:tc>
          <w:tcPr>
            <w:tcW w:w="184" w:type="dxa"/>
          </w:tcPr>
          <w:p w14:paraId="70FBB0E7" w14:textId="77777777" w:rsidR="003E641F" w:rsidRPr="00F11E72" w:rsidRDefault="003E641F" w:rsidP="003E641F">
            <w:pPr>
              <w:spacing w:line="240" w:lineRule="atLeast"/>
              <w:jc w:val="center"/>
              <w:rPr>
                <w:rFonts w:cs="Times New Roman"/>
              </w:rPr>
            </w:pPr>
          </w:p>
        </w:tc>
        <w:tc>
          <w:tcPr>
            <w:tcW w:w="1058" w:type="dxa"/>
          </w:tcPr>
          <w:p w14:paraId="02BE8FB3" w14:textId="0192B34A" w:rsidR="003E641F" w:rsidRPr="00F11E72" w:rsidRDefault="003E641F" w:rsidP="003E641F">
            <w:pPr>
              <w:spacing w:line="240" w:lineRule="atLeast"/>
              <w:ind w:left="11"/>
              <w:jc w:val="center"/>
              <w:rPr>
                <w:rFonts w:cs="Times New Roman"/>
              </w:rPr>
            </w:pPr>
            <w:r>
              <w:t>2.0</w:t>
            </w:r>
          </w:p>
        </w:tc>
        <w:tc>
          <w:tcPr>
            <w:tcW w:w="184" w:type="dxa"/>
          </w:tcPr>
          <w:p w14:paraId="639B6A37" w14:textId="77777777" w:rsidR="003E641F" w:rsidRPr="00F11E72" w:rsidRDefault="003E641F" w:rsidP="003E641F">
            <w:pPr>
              <w:spacing w:line="240" w:lineRule="atLeast"/>
              <w:jc w:val="center"/>
              <w:rPr>
                <w:rFonts w:cs="Times New Roman"/>
              </w:rPr>
            </w:pPr>
          </w:p>
        </w:tc>
        <w:tc>
          <w:tcPr>
            <w:tcW w:w="971" w:type="dxa"/>
          </w:tcPr>
          <w:p w14:paraId="5C46B5EB" w14:textId="7C56B083" w:rsidR="003E641F" w:rsidRPr="00F11E72" w:rsidRDefault="00EF060E" w:rsidP="003E641F">
            <w:pPr>
              <w:tabs>
                <w:tab w:val="decimal" w:pos="768"/>
              </w:tabs>
              <w:rPr>
                <w:rFonts w:cs="Times New Roman"/>
              </w:rPr>
            </w:pPr>
            <w:r>
              <w:rPr>
                <w:rFonts w:cs="Times New Roman"/>
              </w:rPr>
              <w:t>11,060</w:t>
            </w:r>
          </w:p>
        </w:tc>
        <w:tc>
          <w:tcPr>
            <w:tcW w:w="184" w:type="dxa"/>
            <w:vAlign w:val="bottom"/>
          </w:tcPr>
          <w:p w14:paraId="1FBDE578" w14:textId="77777777" w:rsidR="003E641F" w:rsidRPr="00F11E72" w:rsidRDefault="003E641F" w:rsidP="003E641F">
            <w:pPr>
              <w:pStyle w:val="acctfourfigures"/>
              <w:tabs>
                <w:tab w:val="clear" w:pos="765"/>
              </w:tabs>
              <w:spacing w:line="240" w:lineRule="atLeast"/>
              <w:ind w:left="-108" w:right="-108"/>
              <w:jc w:val="center"/>
              <w:rPr>
                <w:b/>
                <w:bCs/>
                <w:szCs w:val="22"/>
                <w:lang w:val="en-US"/>
              </w:rPr>
            </w:pPr>
          </w:p>
        </w:tc>
        <w:tc>
          <w:tcPr>
            <w:tcW w:w="971" w:type="dxa"/>
          </w:tcPr>
          <w:p w14:paraId="5318F20D" w14:textId="17393F33" w:rsidR="003E641F" w:rsidRPr="00F11E72" w:rsidRDefault="003E641F" w:rsidP="003E641F">
            <w:pPr>
              <w:pStyle w:val="acctfourfigures"/>
              <w:spacing w:line="240" w:lineRule="atLeast"/>
              <w:ind w:left="-108" w:right="-108"/>
            </w:pPr>
            <w:r w:rsidRPr="005C5401">
              <w:t>11,060</w:t>
            </w:r>
          </w:p>
        </w:tc>
        <w:tc>
          <w:tcPr>
            <w:tcW w:w="184" w:type="dxa"/>
          </w:tcPr>
          <w:p w14:paraId="7F0AC52B" w14:textId="77777777" w:rsidR="003E641F" w:rsidRPr="00F11E72" w:rsidRDefault="003E641F" w:rsidP="003E641F">
            <w:pPr>
              <w:pStyle w:val="acctfourfigures"/>
            </w:pPr>
          </w:p>
        </w:tc>
        <w:tc>
          <w:tcPr>
            <w:tcW w:w="976" w:type="dxa"/>
          </w:tcPr>
          <w:p w14:paraId="5B3B0AC4" w14:textId="6CF0C12D" w:rsidR="003E641F" w:rsidRPr="00F11E72" w:rsidRDefault="00EF060E" w:rsidP="003E641F">
            <w:pPr>
              <w:pStyle w:val="acctfourfigures"/>
              <w:tabs>
                <w:tab w:val="clear" w:pos="765"/>
                <w:tab w:val="decimal" w:pos="807"/>
              </w:tabs>
              <w:spacing w:line="240" w:lineRule="atLeast"/>
              <w:ind w:left="-108" w:right="-108"/>
              <w:rPr>
                <w:szCs w:val="22"/>
                <w:lang w:val="en-US"/>
              </w:rPr>
            </w:pPr>
            <w:r>
              <w:rPr>
                <w:szCs w:val="22"/>
                <w:lang w:val="en-US"/>
              </w:rPr>
              <w:t>11,060</w:t>
            </w:r>
          </w:p>
        </w:tc>
        <w:tc>
          <w:tcPr>
            <w:tcW w:w="184" w:type="dxa"/>
            <w:vAlign w:val="bottom"/>
          </w:tcPr>
          <w:p w14:paraId="0318DCB2" w14:textId="77777777" w:rsidR="003E641F" w:rsidRPr="00F11E72" w:rsidRDefault="003E641F" w:rsidP="003E641F">
            <w:pPr>
              <w:pStyle w:val="acctfourfigures"/>
              <w:tabs>
                <w:tab w:val="clear" w:pos="765"/>
                <w:tab w:val="decimal" w:pos="702"/>
              </w:tabs>
              <w:spacing w:line="240" w:lineRule="atLeast"/>
              <w:ind w:left="-108" w:right="-108"/>
              <w:rPr>
                <w:szCs w:val="22"/>
                <w:lang w:val="en-US"/>
              </w:rPr>
            </w:pPr>
          </w:p>
        </w:tc>
        <w:tc>
          <w:tcPr>
            <w:tcW w:w="995" w:type="dxa"/>
          </w:tcPr>
          <w:p w14:paraId="6BD743D2" w14:textId="1781509E" w:rsidR="003E641F" w:rsidRPr="00F11E72" w:rsidRDefault="003E641F" w:rsidP="003E641F">
            <w:pPr>
              <w:pStyle w:val="acctfourfigures"/>
              <w:tabs>
                <w:tab w:val="clear" w:pos="765"/>
                <w:tab w:val="decimal" w:pos="812"/>
              </w:tabs>
              <w:spacing w:line="240" w:lineRule="atLeast"/>
              <w:ind w:left="-108" w:right="-108"/>
            </w:pPr>
            <w:r w:rsidRPr="005C5401">
              <w:t>11,060</w:t>
            </w:r>
          </w:p>
        </w:tc>
      </w:tr>
      <w:tr w:rsidR="003E641F" w:rsidRPr="00F11E72" w14:paraId="2C09A6A4" w14:textId="77777777" w:rsidTr="0094473A">
        <w:trPr>
          <w:cantSplit/>
          <w:tblHeader/>
        </w:trPr>
        <w:tc>
          <w:tcPr>
            <w:tcW w:w="1614" w:type="dxa"/>
          </w:tcPr>
          <w:p w14:paraId="276A1648" w14:textId="77777777" w:rsidR="003E641F" w:rsidRPr="00F11E72" w:rsidRDefault="003E641F" w:rsidP="003E641F">
            <w:pPr>
              <w:spacing w:line="240" w:lineRule="atLeast"/>
              <w:rPr>
                <w:rFonts w:cs="Times New Roman"/>
                <w:spacing w:val="-10"/>
              </w:rPr>
            </w:pPr>
            <w:r w:rsidRPr="00F11E72">
              <w:rPr>
                <w:rFonts w:cs="Times New Roman"/>
                <w:spacing w:val="-10"/>
              </w:rPr>
              <w:t>Executives</w:t>
            </w:r>
          </w:p>
        </w:tc>
        <w:tc>
          <w:tcPr>
            <w:tcW w:w="495" w:type="dxa"/>
          </w:tcPr>
          <w:p w14:paraId="2BE58A18" w14:textId="2561C352" w:rsidR="003E641F" w:rsidRPr="00F11E72" w:rsidRDefault="003E641F" w:rsidP="003E641F">
            <w:pPr>
              <w:spacing w:line="240" w:lineRule="atLeast"/>
              <w:jc w:val="center"/>
              <w:rPr>
                <w:rFonts w:cs="Times New Roman"/>
                <w:i/>
                <w:iCs/>
                <w:highlight w:val="yellow"/>
              </w:rPr>
            </w:pPr>
            <w:r>
              <w:rPr>
                <w:rFonts w:cs="Times New Roman"/>
                <w:i/>
                <w:iCs/>
              </w:rPr>
              <w:t>2</w:t>
            </w:r>
          </w:p>
        </w:tc>
        <w:tc>
          <w:tcPr>
            <w:tcW w:w="1183" w:type="dxa"/>
          </w:tcPr>
          <w:p w14:paraId="1FEF8E91" w14:textId="20CF8EFF" w:rsidR="003E641F" w:rsidRPr="00F11E72" w:rsidRDefault="003E641F" w:rsidP="003E641F">
            <w:pPr>
              <w:spacing w:line="240" w:lineRule="atLeast"/>
              <w:ind w:left="11"/>
              <w:jc w:val="center"/>
              <w:rPr>
                <w:rFonts w:cs="Times New Roman"/>
              </w:rPr>
            </w:pPr>
            <w:r>
              <w:rPr>
                <w:rFonts w:cs="Times New Roman"/>
              </w:rPr>
              <w:t>2.0</w:t>
            </w:r>
          </w:p>
        </w:tc>
        <w:tc>
          <w:tcPr>
            <w:tcW w:w="184" w:type="dxa"/>
          </w:tcPr>
          <w:p w14:paraId="443D0DF8" w14:textId="77777777" w:rsidR="003E641F" w:rsidRPr="00F11E72" w:rsidRDefault="003E641F" w:rsidP="003E641F">
            <w:pPr>
              <w:spacing w:line="240" w:lineRule="atLeast"/>
              <w:jc w:val="center"/>
              <w:rPr>
                <w:rFonts w:cs="Times New Roman"/>
              </w:rPr>
            </w:pPr>
          </w:p>
        </w:tc>
        <w:tc>
          <w:tcPr>
            <w:tcW w:w="1058" w:type="dxa"/>
          </w:tcPr>
          <w:p w14:paraId="754DACE5" w14:textId="73F4D9FA" w:rsidR="003E641F" w:rsidRPr="00F11E72" w:rsidRDefault="003E641F" w:rsidP="003E641F">
            <w:pPr>
              <w:spacing w:line="240" w:lineRule="atLeast"/>
              <w:ind w:left="11"/>
              <w:jc w:val="center"/>
              <w:rPr>
                <w:rFonts w:cs="Times New Roman"/>
              </w:rPr>
            </w:pPr>
            <w:r>
              <w:t>2.0</w:t>
            </w:r>
          </w:p>
        </w:tc>
        <w:tc>
          <w:tcPr>
            <w:tcW w:w="184" w:type="dxa"/>
          </w:tcPr>
          <w:p w14:paraId="3FEECA2C" w14:textId="77777777" w:rsidR="003E641F" w:rsidRPr="00F11E72" w:rsidRDefault="003E641F" w:rsidP="003E641F">
            <w:pPr>
              <w:spacing w:line="240" w:lineRule="atLeast"/>
              <w:jc w:val="center"/>
              <w:rPr>
                <w:rFonts w:cs="Times New Roman"/>
              </w:rPr>
            </w:pPr>
          </w:p>
        </w:tc>
        <w:tc>
          <w:tcPr>
            <w:tcW w:w="971" w:type="dxa"/>
          </w:tcPr>
          <w:p w14:paraId="46CED2ED" w14:textId="33945224" w:rsidR="003E641F" w:rsidRPr="00F11E72" w:rsidRDefault="00EF060E" w:rsidP="003E641F">
            <w:pPr>
              <w:tabs>
                <w:tab w:val="decimal" w:pos="768"/>
              </w:tabs>
              <w:rPr>
                <w:rFonts w:cs="Times New Roman"/>
              </w:rPr>
            </w:pPr>
            <w:r>
              <w:rPr>
                <w:rFonts w:cs="Times New Roman"/>
              </w:rPr>
              <w:t>8,170</w:t>
            </w:r>
          </w:p>
        </w:tc>
        <w:tc>
          <w:tcPr>
            <w:tcW w:w="184" w:type="dxa"/>
            <w:vAlign w:val="bottom"/>
          </w:tcPr>
          <w:p w14:paraId="077E98E1" w14:textId="77777777" w:rsidR="003E641F" w:rsidRPr="00F11E72" w:rsidRDefault="003E641F" w:rsidP="003E641F">
            <w:pPr>
              <w:pStyle w:val="acctfourfigures"/>
              <w:tabs>
                <w:tab w:val="clear" w:pos="765"/>
              </w:tabs>
              <w:spacing w:line="240" w:lineRule="atLeast"/>
              <w:ind w:left="-108" w:right="-108"/>
              <w:jc w:val="center"/>
              <w:rPr>
                <w:b/>
                <w:bCs/>
                <w:szCs w:val="22"/>
                <w:lang w:val="en-US"/>
              </w:rPr>
            </w:pPr>
          </w:p>
        </w:tc>
        <w:tc>
          <w:tcPr>
            <w:tcW w:w="971" w:type="dxa"/>
          </w:tcPr>
          <w:p w14:paraId="1EBBADDB" w14:textId="0A3A56CE" w:rsidR="003E641F" w:rsidRPr="00F11E72" w:rsidRDefault="003E641F" w:rsidP="003E641F">
            <w:pPr>
              <w:pStyle w:val="acctfourfigures"/>
              <w:spacing w:line="240" w:lineRule="atLeast"/>
              <w:ind w:left="-108" w:right="-108"/>
            </w:pPr>
            <w:r w:rsidRPr="005C5401">
              <w:t>8,170</w:t>
            </w:r>
          </w:p>
        </w:tc>
        <w:tc>
          <w:tcPr>
            <w:tcW w:w="184" w:type="dxa"/>
          </w:tcPr>
          <w:p w14:paraId="2109744A" w14:textId="77777777" w:rsidR="003E641F" w:rsidRPr="00F11E72" w:rsidRDefault="003E641F" w:rsidP="003E641F">
            <w:pPr>
              <w:pStyle w:val="acctfourfigures"/>
            </w:pPr>
          </w:p>
        </w:tc>
        <w:tc>
          <w:tcPr>
            <w:tcW w:w="976" w:type="dxa"/>
          </w:tcPr>
          <w:p w14:paraId="02BF0A89" w14:textId="7CD29739" w:rsidR="003E641F" w:rsidRPr="00F11E72" w:rsidRDefault="00EF060E" w:rsidP="003E641F">
            <w:pPr>
              <w:pStyle w:val="acctfourfigures"/>
              <w:tabs>
                <w:tab w:val="clear" w:pos="765"/>
                <w:tab w:val="decimal" w:pos="807"/>
              </w:tabs>
              <w:spacing w:line="240" w:lineRule="atLeast"/>
              <w:ind w:left="-108" w:right="-108"/>
              <w:rPr>
                <w:szCs w:val="22"/>
                <w:lang w:val="en-US"/>
              </w:rPr>
            </w:pPr>
            <w:r>
              <w:rPr>
                <w:szCs w:val="22"/>
                <w:lang w:val="en-US"/>
              </w:rPr>
              <w:t>8,170</w:t>
            </w:r>
          </w:p>
        </w:tc>
        <w:tc>
          <w:tcPr>
            <w:tcW w:w="184" w:type="dxa"/>
            <w:vAlign w:val="bottom"/>
          </w:tcPr>
          <w:p w14:paraId="7603E077" w14:textId="77777777" w:rsidR="003E641F" w:rsidRPr="00F11E72" w:rsidRDefault="003E641F" w:rsidP="003E641F">
            <w:pPr>
              <w:pStyle w:val="acctfourfigures"/>
              <w:tabs>
                <w:tab w:val="clear" w:pos="765"/>
                <w:tab w:val="decimal" w:pos="702"/>
              </w:tabs>
              <w:spacing w:line="240" w:lineRule="atLeast"/>
              <w:ind w:left="-108" w:right="-108"/>
              <w:rPr>
                <w:szCs w:val="22"/>
                <w:lang w:val="en-US"/>
              </w:rPr>
            </w:pPr>
          </w:p>
        </w:tc>
        <w:tc>
          <w:tcPr>
            <w:tcW w:w="995" w:type="dxa"/>
          </w:tcPr>
          <w:p w14:paraId="0DC72601" w14:textId="56FE7585" w:rsidR="003E641F" w:rsidRPr="00F11E72" w:rsidRDefault="003E641F" w:rsidP="003E641F">
            <w:pPr>
              <w:pStyle w:val="acctfourfigures"/>
              <w:tabs>
                <w:tab w:val="clear" w:pos="765"/>
                <w:tab w:val="decimal" w:pos="812"/>
              </w:tabs>
              <w:spacing w:line="240" w:lineRule="atLeast"/>
              <w:ind w:left="-108" w:right="-108"/>
            </w:pPr>
            <w:r w:rsidRPr="005C5401">
              <w:t>8,170</w:t>
            </w:r>
          </w:p>
        </w:tc>
      </w:tr>
      <w:tr w:rsidR="003E641F" w:rsidRPr="00F11E72" w14:paraId="64168B56" w14:textId="77777777" w:rsidTr="0094473A">
        <w:trPr>
          <w:cantSplit/>
          <w:tblHeader/>
        </w:trPr>
        <w:tc>
          <w:tcPr>
            <w:tcW w:w="1614" w:type="dxa"/>
          </w:tcPr>
          <w:p w14:paraId="094AB6DA" w14:textId="77777777" w:rsidR="003E641F" w:rsidRPr="00F11E72" w:rsidRDefault="003E641F" w:rsidP="003E641F">
            <w:pPr>
              <w:spacing w:line="240" w:lineRule="atLeast"/>
              <w:rPr>
                <w:rFonts w:cs="Times New Roman"/>
                <w:b/>
                <w:bCs/>
              </w:rPr>
            </w:pPr>
            <w:r w:rsidRPr="00F11E72">
              <w:rPr>
                <w:rFonts w:cs="Times New Roman"/>
                <w:b/>
                <w:bCs/>
              </w:rPr>
              <w:t>Total</w:t>
            </w:r>
          </w:p>
        </w:tc>
        <w:tc>
          <w:tcPr>
            <w:tcW w:w="495" w:type="dxa"/>
          </w:tcPr>
          <w:p w14:paraId="1255716F" w14:textId="77777777" w:rsidR="003E641F" w:rsidRPr="00F11E72" w:rsidRDefault="003E641F" w:rsidP="003E641F">
            <w:pPr>
              <w:spacing w:line="240" w:lineRule="atLeast"/>
              <w:jc w:val="center"/>
              <w:rPr>
                <w:rFonts w:cs="Times New Roman"/>
                <w:b/>
                <w:bCs/>
              </w:rPr>
            </w:pPr>
          </w:p>
        </w:tc>
        <w:tc>
          <w:tcPr>
            <w:tcW w:w="1183" w:type="dxa"/>
          </w:tcPr>
          <w:p w14:paraId="72ED778D" w14:textId="77777777" w:rsidR="003E641F" w:rsidRPr="00F11E72" w:rsidRDefault="003E641F" w:rsidP="003E641F">
            <w:pPr>
              <w:spacing w:line="240" w:lineRule="atLeast"/>
              <w:jc w:val="center"/>
              <w:rPr>
                <w:rFonts w:cs="Times New Roman"/>
                <w:b/>
                <w:bCs/>
              </w:rPr>
            </w:pPr>
          </w:p>
        </w:tc>
        <w:tc>
          <w:tcPr>
            <w:tcW w:w="184" w:type="dxa"/>
          </w:tcPr>
          <w:p w14:paraId="1B106053" w14:textId="77777777" w:rsidR="003E641F" w:rsidRPr="00F11E72" w:rsidRDefault="003E641F" w:rsidP="003E641F">
            <w:pPr>
              <w:spacing w:line="240" w:lineRule="atLeast"/>
              <w:jc w:val="center"/>
              <w:rPr>
                <w:rFonts w:cs="Times New Roman"/>
                <w:b/>
                <w:bCs/>
              </w:rPr>
            </w:pPr>
          </w:p>
        </w:tc>
        <w:tc>
          <w:tcPr>
            <w:tcW w:w="1058" w:type="dxa"/>
          </w:tcPr>
          <w:p w14:paraId="5E4C0C9E" w14:textId="77777777" w:rsidR="003E641F" w:rsidRPr="00F11E72" w:rsidRDefault="003E641F" w:rsidP="003E641F">
            <w:pPr>
              <w:spacing w:line="240" w:lineRule="atLeast"/>
              <w:jc w:val="center"/>
              <w:rPr>
                <w:rFonts w:cs="Times New Roman"/>
                <w:lang w:val="en-US"/>
              </w:rPr>
            </w:pPr>
          </w:p>
        </w:tc>
        <w:tc>
          <w:tcPr>
            <w:tcW w:w="184" w:type="dxa"/>
          </w:tcPr>
          <w:p w14:paraId="268CF9A5" w14:textId="77777777" w:rsidR="003E641F" w:rsidRPr="00F11E72" w:rsidRDefault="003E641F" w:rsidP="003E641F">
            <w:pPr>
              <w:spacing w:line="240" w:lineRule="atLeast"/>
              <w:jc w:val="center"/>
              <w:rPr>
                <w:rFonts w:cs="Times New Roman"/>
                <w:b/>
                <w:bCs/>
              </w:rPr>
            </w:pPr>
          </w:p>
        </w:tc>
        <w:tc>
          <w:tcPr>
            <w:tcW w:w="971" w:type="dxa"/>
            <w:tcBorders>
              <w:top w:val="single" w:sz="4" w:space="0" w:color="auto"/>
              <w:bottom w:val="double" w:sz="4" w:space="0" w:color="auto"/>
            </w:tcBorders>
          </w:tcPr>
          <w:p w14:paraId="0951E62B" w14:textId="242B2C5C" w:rsidR="003E641F" w:rsidRPr="00F11E72" w:rsidRDefault="006908FF" w:rsidP="003E641F">
            <w:pPr>
              <w:tabs>
                <w:tab w:val="decimal" w:pos="768"/>
              </w:tabs>
              <w:rPr>
                <w:rFonts w:cs="Times New Roman"/>
                <w:b/>
                <w:bCs/>
              </w:rPr>
            </w:pPr>
            <w:r>
              <w:rPr>
                <w:rFonts w:cs="Times New Roman"/>
                <w:b/>
                <w:bCs/>
              </w:rPr>
              <w:t>344,754</w:t>
            </w:r>
          </w:p>
        </w:tc>
        <w:tc>
          <w:tcPr>
            <w:tcW w:w="184" w:type="dxa"/>
            <w:vAlign w:val="bottom"/>
          </w:tcPr>
          <w:p w14:paraId="25F7AE14" w14:textId="77777777" w:rsidR="003E641F" w:rsidRPr="00F11E72" w:rsidRDefault="003E641F" w:rsidP="003E641F">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double" w:sz="4" w:space="0" w:color="auto"/>
            </w:tcBorders>
          </w:tcPr>
          <w:p w14:paraId="29DE006C" w14:textId="7B20D70D" w:rsidR="003E641F" w:rsidRPr="00F11E72" w:rsidRDefault="003E641F" w:rsidP="003E641F">
            <w:pPr>
              <w:pStyle w:val="acctfourfigures"/>
              <w:spacing w:line="240" w:lineRule="atLeast"/>
              <w:ind w:left="-108" w:right="-108"/>
              <w:rPr>
                <w:b/>
                <w:bCs/>
              </w:rPr>
            </w:pPr>
            <w:r w:rsidRPr="001B4C9E">
              <w:rPr>
                <w:b/>
                <w:bCs/>
              </w:rPr>
              <w:t>65,536</w:t>
            </w:r>
          </w:p>
        </w:tc>
        <w:tc>
          <w:tcPr>
            <w:tcW w:w="184" w:type="dxa"/>
          </w:tcPr>
          <w:p w14:paraId="44C2E9D4" w14:textId="77777777" w:rsidR="003E641F" w:rsidRPr="00F11E72" w:rsidRDefault="003E641F" w:rsidP="003E641F">
            <w:pPr>
              <w:pStyle w:val="acctfourfigures"/>
              <w:rPr>
                <w:b/>
                <w:bCs/>
              </w:rPr>
            </w:pPr>
          </w:p>
        </w:tc>
        <w:tc>
          <w:tcPr>
            <w:tcW w:w="976" w:type="dxa"/>
            <w:tcBorders>
              <w:top w:val="single" w:sz="4" w:space="0" w:color="auto"/>
              <w:bottom w:val="double" w:sz="4" w:space="0" w:color="auto"/>
            </w:tcBorders>
          </w:tcPr>
          <w:p w14:paraId="04914582" w14:textId="5E6EF48D" w:rsidR="003E641F" w:rsidRPr="00F11E72" w:rsidRDefault="00EF060E" w:rsidP="003E641F">
            <w:pPr>
              <w:pStyle w:val="acctfourfigures"/>
              <w:tabs>
                <w:tab w:val="clear" w:pos="765"/>
                <w:tab w:val="decimal" w:pos="807"/>
              </w:tabs>
              <w:spacing w:line="240" w:lineRule="atLeast"/>
              <w:ind w:left="-108" w:right="-108"/>
              <w:rPr>
                <w:b/>
                <w:bCs/>
                <w:szCs w:val="22"/>
                <w:lang w:val="en-US"/>
              </w:rPr>
            </w:pPr>
            <w:r>
              <w:rPr>
                <w:b/>
                <w:bCs/>
                <w:szCs w:val="22"/>
                <w:lang w:val="en-US"/>
              </w:rPr>
              <w:t>355,754</w:t>
            </w:r>
          </w:p>
        </w:tc>
        <w:tc>
          <w:tcPr>
            <w:tcW w:w="184" w:type="dxa"/>
            <w:vAlign w:val="bottom"/>
          </w:tcPr>
          <w:p w14:paraId="54243762" w14:textId="77777777" w:rsidR="003E641F" w:rsidRPr="00F11E72" w:rsidRDefault="003E641F" w:rsidP="003E641F">
            <w:pPr>
              <w:pStyle w:val="acctfourfigures"/>
              <w:tabs>
                <w:tab w:val="clear" w:pos="765"/>
              </w:tabs>
              <w:spacing w:line="240" w:lineRule="atLeast"/>
              <w:ind w:left="-108" w:right="-108"/>
              <w:jc w:val="center"/>
              <w:rPr>
                <w:b/>
                <w:bCs/>
                <w:szCs w:val="22"/>
                <w:lang w:val="en-US"/>
              </w:rPr>
            </w:pPr>
          </w:p>
        </w:tc>
        <w:tc>
          <w:tcPr>
            <w:tcW w:w="995" w:type="dxa"/>
            <w:tcBorders>
              <w:top w:val="single" w:sz="4" w:space="0" w:color="auto"/>
              <w:bottom w:val="double" w:sz="4" w:space="0" w:color="auto"/>
            </w:tcBorders>
          </w:tcPr>
          <w:p w14:paraId="0C6D9C6C" w14:textId="7AEF4B06" w:rsidR="003E641F" w:rsidRPr="00F11E72" w:rsidRDefault="003E641F" w:rsidP="003E641F">
            <w:pPr>
              <w:pStyle w:val="acctfourfigures"/>
              <w:tabs>
                <w:tab w:val="clear" w:pos="765"/>
                <w:tab w:val="decimal" w:pos="812"/>
              </w:tabs>
              <w:spacing w:line="240" w:lineRule="atLeast"/>
              <w:ind w:left="-108" w:right="-108"/>
              <w:rPr>
                <w:b/>
                <w:bCs/>
              </w:rPr>
            </w:pPr>
            <w:r w:rsidRPr="001B4C9E">
              <w:rPr>
                <w:b/>
                <w:bCs/>
              </w:rPr>
              <w:t>79,536</w:t>
            </w:r>
          </w:p>
        </w:tc>
      </w:tr>
      <w:tr w:rsidR="003E641F" w:rsidRPr="00F11E72" w14:paraId="3E6B2901" w14:textId="77777777" w:rsidTr="0094473A">
        <w:trPr>
          <w:cantSplit/>
          <w:tblHeader/>
        </w:trPr>
        <w:tc>
          <w:tcPr>
            <w:tcW w:w="1614" w:type="dxa"/>
          </w:tcPr>
          <w:p w14:paraId="1B33D608" w14:textId="1DDC40C0" w:rsidR="003E641F" w:rsidRPr="00F11E72" w:rsidRDefault="003E641F" w:rsidP="003E641F">
            <w:pPr>
              <w:rPr>
                <w:rFonts w:cs="Times New Roman"/>
              </w:rPr>
            </w:pPr>
          </w:p>
        </w:tc>
        <w:tc>
          <w:tcPr>
            <w:tcW w:w="495" w:type="dxa"/>
          </w:tcPr>
          <w:p w14:paraId="2EA6C31B" w14:textId="77777777" w:rsidR="003E641F" w:rsidRPr="00F11E72" w:rsidRDefault="003E641F" w:rsidP="003E641F">
            <w:pPr>
              <w:spacing w:line="240" w:lineRule="atLeast"/>
              <w:jc w:val="center"/>
              <w:rPr>
                <w:rFonts w:cs="Times New Roman"/>
                <w:b/>
                <w:bCs/>
              </w:rPr>
            </w:pPr>
          </w:p>
        </w:tc>
        <w:tc>
          <w:tcPr>
            <w:tcW w:w="1183" w:type="dxa"/>
          </w:tcPr>
          <w:p w14:paraId="4E97A040" w14:textId="77777777" w:rsidR="003E641F" w:rsidRPr="00F11E72" w:rsidRDefault="003E641F" w:rsidP="003E641F">
            <w:pPr>
              <w:spacing w:line="240" w:lineRule="atLeast"/>
              <w:jc w:val="center"/>
              <w:rPr>
                <w:rFonts w:cs="Times New Roman"/>
                <w:b/>
                <w:bCs/>
              </w:rPr>
            </w:pPr>
          </w:p>
        </w:tc>
        <w:tc>
          <w:tcPr>
            <w:tcW w:w="184" w:type="dxa"/>
          </w:tcPr>
          <w:p w14:paraId="29EB8EFE" w14:textId="77777777" w:rsidR="003E641F" w:rsidRPr="00F11E72" w:rsidRDefault="003E641F" w:rsidP="003E641F">
            <w:pPr>
              <w:spacing w:line="240" w:lineRule="atLeast"/>
              <w:jc w:val="center"/>
              <w:rPr>
                <w:rFonts w:cs="Times New Roman"/>
                <w:b/>
                <w:bCs/>
              </w:rPr>
            </w:pPr>
          </w:p>
        </w:tc>
        <w:tc>
          <w:tcPr>
            <w:tcW w:w="1058" w:type="dxa"/>
          </w:tcPr>
          <w:p w14:paraId="4CD974A6" w14:textId="77777777" w:rsidR="003E641F" w:rsidRPr="00F11E72" w:rsidRDefault="003E641F" w:rsidP="003E641F">
            <w:pPr>
              <w:spacing w:line="240" w:lineRule="atLeast"/>
              <w:jc w:val="center"/>
              <w:rPr>
                <w:rFonts w:cs="Times New Roman"/>
                <w:lang w:val="en-US"/>
              </w:rPr>
            </w:pPr>
          </w:p>
        </w:tc>
        <w:tc>
          <w:tcPr>
            <w:tcW w:w="184" w:type="dxa"/>
          </w:tcPr>
          <w:p w14:paraId="4D5CDDFE" w14:textId="77777777" w:rsidR="003E641F" w:rsidRPr="00F11E72" w:rsidRDefault="003E641F" w:rsidP="003E641F">
            <w:pPr>
              <w:spacing w:line="240" w:lineRule="atLeast"/>
              <w:jc w:val="center"/>
              <w:rPr>
                <w:rFonts w:cs="Times New Roman"/>
                <w:b/>
                <w:bCs/>
              </w:rPr>
            </w:pPr>
          </w:p>
        </w:tc>
        <w:tc>
          <w:tcPr>
            <w:tcW w:w="971" w:type="dxa"/>
          </w:tcPr>
          <w:p w14:paraId="7EBD435E" w14:textId="3908B388" w:rsidR="003E641F" w:rsidRPr="00F11E72" w:rsidRDefault="003E641F" w:rsidP="003E641F">
            <w:pPr>
              <w:tabs>
                <w:tab w:val="decimal" w:pos="768"/>
              </w:tabs>
              <w:rPr>
                <w:rFonts w:cs="Times New Roman"/>
              </w:rPr>
            </w:pPr>
          </w:p>
        </w:tc>
        <w:tc>
          <w:tcPr>
            <w:tcW w:w="184" w:type="dxa"/>
            <w:vAlign w:val="bottom"/>
          </w:tcPr>
          <w:p w14:paraId="3DCE7525" w14:textId="77777777" w:rsidR="003E641F" w:rsidRPr="00F11E72" w:rsidRDefault="003E641F" w:rsidP="003E641F">
            <w:pPr>
              <w:pStyle w:val="acctfourfigures"/>
              <w:tabs>
                <w:tab w:val="clear" w:pos="765"/>
              </w:tabs>
              <w:spacing w:line="240" w:lineRule="atLeast"/>
              <w:ind w:left="-108" w:right="-108"/>
              <w:jc w:val="center"/>
              <w:rPr>
                <w:b/>
                <w:bCs/>
                <w:szCs w:val="22"/>
                <w:lang w:val="en-US"/>
              </w:rPr>
            </w:pPr>
          </w:p>
        </w:tc>
        <w:tc>
          <w:tcPr>
            <w:tcW w:w="971" w:type="dxa"/>
          </w:tcPr>
          <w:p w14:paraId="3470D9FE" w14:textId="6AF0F58B" w:rsidR="003E641F" w:rsidRPr="00F11E72" w:rsidRDefault="003E641F" w:rsidP="003E641F">
            <w:pPr>
              <w:pStyle w:val="acctfourfigures"/>
              <w:spacing w:line="240" w:lineRule="atLeast"/>
              <w:ind w:left="-108" w:right="-108"/>
            </w:pPr>
          </w:p>
        </w:tc>
        <w:tc>
          <w:tcPr>
            <w:tcW w:w="184" w:type="dxa"/>
          </w:tcPr>
          <w:p w14:paraId="6867BF09" w14:textId="77777777" w:rsidR="003E641F" w:rsidRPr="00F11E72" w:rsidRDefault="003E641F" w:rsidP="003E641F">
            <w:pPr>
              <w:rPr>
                <w:rFonts w:cs="Times New Roman"/>
              </w:rPr>
            </w:pPr>
          </w:p>
        </w:tc>
        <w:tc>
          <w:tcPr>
            <w:tcW w:w="976" w:type="dxa"/>
          </w:tcPr>
          <w:p w14:paraId="6F18AD55" w14:textId="4075314C" w:rsidR="003E641F" w:rsidRPr="00F11E72" w:rsidRDefault="003E641F" w:rsidP="003E641F">
            <w:pPr>
              <w:pStyle w:val="acctfourfigures"/>
              <w:tabs>
                <w:tab w:val="clear" w:pos="765"/>
                <w:tab w:val="decimal" w:pos="807"/>
              </w:tabs>
              <w:spacing w:line="240" w:lineRule="atLeast"/>
              <w:ind w:left="-108" w:right="-108"/>
              <w:rPr>
                <w:szCs w:val="22"/>
                <w:lang w:val="en-US"/>
              </w:rPr>
            </w:pPr>
          </w:p>
        </w:tc>
        <w:tc>
          <w:tcPr>
            <w:tcW w:w="184" w:type="dxa"/>
          </w:tcPr>
          <w:p w14:paraId="20BE99C1" w14:textId="77777777" w:rsidR="003E641F" w:rsidRPr="00F11E72" w:rsidRDefault="003E641F" w:rsidP="003E641F">
            <w:pPr>
              <w:rPr>
                <w:rFonts w:cs="Times New Roman"/>
              </w:rPr>
            </w:pPr>
          </w:p>
        </w:tc>
        <w:tc>
          <w:tcPr>
            <w:tcW w:w="995" w:type="dxa"/>
          </w:tcPr>
          <w:p w14:paraId="4B1D4EF7" w14:textId="5356B546" w:rsidR="003E641F" w:rsidRPr="00F11E72" w:rsidRDefault="003E641F" w:rsidP="003E641F">
            <w:pPr>
              <w:pStyle w:val="acctfourfigures"/>
              <w:tabs>
                <w:tab w:val="clear" w:pos="765"/>
                <w:tab w:val="decimal" w:pos="812"/>
              </w:tabs>
              <w:spacing w:line="240" w:lineRule="atLeast"/>
              <w:ind w:left="-108" w:right="-108"/>
            </w:pPr>
          </w:p>
        </w:tc>
      </w:tr>
      <w:tr w:rsidR="003E641F" w:rsidRPr="00F11E72" w14:paraId="21EF9283" w14:textId="77777777" w:rsidTr="0094473A">
        <w:trPr>
          <w:cantSplit/>
          <w:tblHeader/>
        </w:trPr>
        <w:tc>
          <w:tcPr>
            <w:tcW w:w="1614" w:type="dxa"/>
          </w:tcPr>
          <w:p w14:paraId="7D198E2D" w14:textId="45BED624" w:rsidR="003E641F" w:rsidRPr="00F11E72" w:rsidRDefault="003E641F" w:rsidP="003E641F">
            <w:pPr>
              <w:rPr>
                <w:rFonts w:cs="Times New Roman"/>
              </w:rPr>
            </w:pPr>
            <w:r w:rsidRPr="00F11E72">
              <w:rPr>
                <w:rFonts w:cs="Times New Roman"/>
              </w:rPr>
              <w:t xml:space="preserve">Current </w:t>
            </w:r>
          </w:p>
        </w:tc>
        <w:tc>
          <w:tcPr>
            <w:tcW w:w="495" w:type="dxa"/>
          </w:tcPr>
          <w:p w14:paraId="58705FDD" w14:textId="77777777" w:rsidR="003E641F" w:rsidRPr="00F11E72" w:rsidRDefault="003E641F" w:rsidP="003E641F">
            <w:pPr>
              <w:spacing w:line="240" w:lineRule="atLeast"/>
              <w:jc w:val="center"/>
              <w:rPr>
                <w:rFonts w:cs="Times New Roman"/>
                <w:b/>
                <w:bCs/>
              </w:rPr>
            </w:pPr>
          </w:p>
        </w:tc>
        <w:tc>
          <w:tcPr>
            <w:tcW w:w="1183" w:type="dxa"/>
          </w:tcPr>
          <w:p w14:paraId="6A1A8384" w14:textId="77777777" w:rsidR="003E641F" w:rsidRPr="00F11E72" w:rsidRDefault="003E641F" w:rsidP="003E641F">
            <w:pPr>
              <w:spacing w:line="240" w:lineRule="atLeast"/>
              <w:jc w:val="center"/>
              <w:rPr>
                <w:rFonts w:cs="Times New Roman"/>
                <w:b/>
                <w:bCs/>
              </w:rPr>
            </w:pPr>
          </w:p>
        </w:tc>
        <w:tc>
          <w:tcPr>
            <w:tcW w:w="184" w:type="dxa"/>
          </w:tcPr>
          <w:p w14:paraId="16343DD1" w14:textId="77777777" w:rsidR="003E641F" w:rsidRPr="00F11E72" w:rsidRDefault="003E641F" w:rsidP="003E641F">
            <w:pPr>
              <w:spacing w:line="240" w:lineRule="atLeast"/>
              <w:jc w:val="center"/>
              <w:rPr>
                <w:rFonts w:cs="Times New Roman"/>
                <w:b/>
                <w:bCs/>
              </w:rPr>
            </w:pPr>
          </w:p>
        </w:tc>
        <w:tc>
          <w:tcPr>
            <w:tcW w:w="1058" w:type="dxa"/>
          </w:tcPr>
          <w:p w14:paraId="6D342CC0" w14:textId="77777777" w:rsidR="003E641F" w:rsidRPr="00F11E72" w:rsidRDefault="003E641F" w:rsidP="003E641F">
            <w:pPr>
              <w:spacing w:line="240" w:lineRule="atLeast"/>
              <w:jc w:val="center"/>
              <w:rPr>
                <w:rFonts w:cs="Times New Roman"/>
                <w:lang w:val="en-US"/>
              </w:rPr>
            </w:pPr>
          </w:p>
        </w:tc>
        <w:tc>
          <w:tcPr>
            <w:tcW w:w="184" w:type="dxa"/>
          </w:tcPr>
          <w:p w14:paraId="05A5B9F0" w14:textId="77777777" w:rsidR="003E641F" w:rsidRPr="00F11E72" w:rsidRDefault="003E641F" w:rsidP="003E641F">
            <w:pPr>
              <w:spacing w:line="240" w:lineRule="atLeast"/>
              <w:jc w:val="center"/>
              <w:rPr>
                <w:rFonts w:cs="Times New Roman"/>
                <w:b/>
                <w:bCs/>
              </w:rPr>
            </w:pPr>
          </w:p>
        </w:tc>
        <w:tc>
          <w:tcPr>
            <w:tcW w:w="971" w:type="dxa"/>
          </w:tcPr>
          <w:p w14:paraId="41DAED27" w14:textId="21AC7F9E" w:rsidR="003E641F" w:rsidRPr="00F11E72" w:rsidRDefault="006908FF" w:rsidP="003E641F">
            <w:pPr>
              <w:tabs>
                <w:tab w:val="decimal" w:pos="768"/>
              </w:tabs>
              <w:rPr>
                <w:rFonts w:cs="Times New Roman"/>
              </w:rPr>
            </w:pPr>
            <w:r>
              <w:rPr>
                <w:rFonts w:cs="Times New Roman"/>
              </w:rPr>
              <w:t>343,764</w:t>
            </w:r>
          </w:p>
        </w:tc>
        <w:tc>
          <w:tcPr>
            <w:tcW w:w="184" w:type="dxa"/>
            <w:vAlign w:val="bottom"/>
          </w:tcPr>
          <w:p w14:paraId="06C8B728" w14:textId="77777777" w:rsidR="003E641F" w:rsidRPr="00F11E72" w:rsidRDefault="003E641F" w:rsidP="003E641F">
            <w:pPr>
              <w:pStyle w:val="acctfourfigures"/>
              <w:tabs>
                <w:tab w:val="clear" w:pos="765"/>
              </w:tabs>
              <w:spacing w:line="240" w:lineRule="atLeast"/>
              <w:ind w:left="-108" w:right="-108"/>
              <w:jc w:val="center"/>
              <w:rPr>
                <w:b/>
                <w:bCs/>
                <w:szCs w:val="22"/>
                <w:lang w:val="en-US"/>
              </w:rPr>
            </w:pPr>
          </w:p>
        </w:tc>
        <w:tc>
          <w:tcPr>
            <w:tcW w:w="971" w:type="dxa"/>
          </w:tcPr>
          <w:p w14:paraId="5D271FAB" w14:textId="35E71319" w:rsidR="003E641F" w:rsidRPr="00F11E72" w:rsidRDefault="003E641F" w:rsidP="003E641F">
            <w:pPr>
              <w:pStyle w:val="acctfourfigures"/>
              <w:spacing w:line="240" w:lineRule="atLeast"/>
              <w:ind w:left="-108" w:right="-108"/>
            </w:pPr>
            <w:r w:rsidRPr="00755D21">
              <w:t>46,306</w:t>
            </w:r>
          </w:p>
        </w:tc>
        <w:tc>
          <w:tcPr>
            <w:tcW w:w="184" w:type="dxa"/>
          </w:tcPr>
          <w:p w14:paraId="40F6CE6B" w14:textId="77777777" w:rsidR="003E641F" w:rsidRPr="00F11E72" w:rsidRDefault="003E641F" w:rsidP="003E641F">
            <w:pPr>
              <w:rPr>
                <w:rFonts w:cs="Times New Roman"/>
              </w:rPr>
            </w:pPr>
          </w:p>
        </w:tc>
        <w:tc>
          <w:tcPr>
            <w:tcW w:w="976" w:type="dxa"/>
          </w:tcPr>
          <w:p w14:paraId="5759BCE8" w14:textId="3D075B26" w:rsidR="003E641F" w:rsidRPr="00F11E72" w:rsidRDefault="00EF060E" w:rsidP="003E641F">
            <w:pPr>
              <w:pStyle w:val="acctfourfigures"/>
              <w:tabs>
                <w:tab w:val="clear" w:pos="765"/>
                <w:tab w:val="decimal" w:pos="807"/>
              </w:tabs>
              <w:spacing w:line="240" w:lineRule="atLeast"/>
              <w:ind w:left="-108" w:right="-108"/>
              <w:rPr>
                <w:szCs w:val="22"/>
                <w:lang w:val="en-US"/>
              </w:rPr>
            </w:pPr>
            <w:r>
              <w:rPr>
                <w:szCs w:val="22"/>
                <w:lang w:val="en-US"/>
              </w:rPr>
              <w:t>354,754</w:t>
            </w:r>
          </w:p>
        </w:tc>
        <w:tc>
          <w:tcPr>
            <w:tcW w:w="184" w:type="dxa"/>
          </w:tcPr>
          <w:p w14:paraId="28B0E88C" w14:textId="77777777" w:rsidR="003E641F" w:rsidRPr="00F11E72" w:rsidRDefault="003E641F" w:rsidP="003E641F">
            <w:pPr>
              <w:rPr>
                <w:rFonts w:cs="Times New Roman"/>
              </w:rPr>
            </w:pPr>
          </w:p>
        </w:tc>
        <w:tc>
          <w:tcPr>
            <w:tcW w:w="995" w:type="dxa"/>
          </w:tcPr>
          <w:p w14:paraId="25D61BA7" w14:textId="491E31F8" w:rsidR="003E641F" w:rsidRPr="00F11E72" w:rsidRDefault="003E641F" w:rsidP="003E641F">
            <w:pPr>
              <w:pStyle w:val="acctfourfigures"/>
              <w:tabs>
                <w:tab w:val="clear" w:pos="765"/>
                <w:tab w:val="decimal" w:pos="812"/>
              </w:tabs>
              <w:spacing w:line="240" w:lineRule="atLeast"/>
              <w:ind w:left="-108" w:right="-108"/>
            </w:pPr>
            <w:r w:rsidRPr="00755D21">
              <w:t>60,306</w:t>
            </w:r>
          </w:p>
        </w:tc>
      </w:tr>
      <w:tr w:rsidR="003E641F" w:rsidRPr="00F11E72" w14:paraId="1E7CD3A2" w14:textId="77777777" w:rsidTr="0094473A">
        <w:trPr>
          <w:cantSplit/>
          <w:tblHeader/>
        </w:trPr>
        <w:tc>
          <w:tcPr>
            <w:tcW w:w="1614" w:type="dxa"/>
          </w:tcPr>
          <w:p w14:paraId="3010EBF2" w14:textId="77777777" w:rsidR="003E641F" w:rsidRPr="00F11E72" w:rsidRDefault="003E641F" w:rsidP="003E641F">
            <w:pPr>
              <w:rPr>
                <w:rFonts w:cs="Times New Roman"/>
              </w:rPr>
            </w:pPr>
            <w:r w:rsidRPr="00F11E72">
              <w:rPr>
                <w:rFonts w:cs="Times New Roman"/>
              </w:rPr>
              <w:t>Non-current</w:t>
            </w:r>
          </w:p>
        </w:tc>
        <w:tc>
          <w:tcPr>
            <w:tcW w:w="495" w:type="dxa"/>
          </w:tcPr>
          <w:p w14:paraId="143881ED" w14:textId="77777777" w:rsidR="003E641F" w:rsidRPr="00F11E72" w:rsidRDefault="003E641F" w:rsidP="003E641F">
            <w:pPr>
              <w:spacing w:line="240" w:lineRule="atLeast"/>
              <w:jc w:val="center"/>
              <w:rPr>
                <w:rFonts w:cs="Times New Roman"/>
                <w:b/>
                <w:bCs/>
              </w:rPr>
            </w:pPr>
          </w:p>
        </w:tc>
        <w:tc>
          <w:tcPr>
            <w:tcW w:w="1183" w:type="dxa"/>
          </w:tcPr>
          <w:p w14:paraId="56DD20DC" w14:textId="77777777" w:rsidR="003E641F" w:rsidRPr="00F11E72" w:rsidRDefault="003E641F" w:rsidP="003E641F">
            <w:pPr>
              <w:spacing w:line="240" w:lineRule="atLeast"/>
              <w:jc w:val="center"/>
              <w:rPr>
                <w:rFonts w:cs="Times New Roman"/>
                <w:b/>
                <w:bCs/>
              </w:rPr>
            </w:pPr>
          </w:p>
        </w:tc>
        <w:tc>
          <w:tcPr>
            <w:tcW w:w="184" w:type="dxa"/>
          </w:tcPr>
          <w:p w14:paraId="7C4287DD" w14:textId="77777777" w:rsidR="003E641F" w:rsidRPr="00F11E72" w:rsidRDefault="003E641F" w:rsidP="003E641F">
            <w:pPr>
              <w:spacing w:line="240" w:lineRule="atLeast"/>
              <w:jc w:val="center"/>
              <w:rPr>
                <w:rFonts w:cs="Times New Roman"/>
                <w:b/>
                <w:bCs/>
              </w:rPr>
            </w:pPr>
          </w:p>
        </w:tc>
        <w:tc>
          <w:tcPr>
            <w:tcW w:w="1058" w:type="dxa"/>
          </w:tcPr>
          <w:p w14:paraId="1F63115D" w14:textId="77777777" w:rsidR="003E641F" w:rsidRPr="00F11E72" w:rsidRDefault="003E641F" w:rsidP="003E641F">
            <w:pPr>
              <w:spacing w:line="240" w:lineRule="atLeast"/>
              <w:jc w:val="center"/>
              <w:rPr>
                <w:rFonts w:cs="Times New Roman"/>
                <w:lang w:val="en-US"/>
              </w:rPr>
            </w:pPr>
          </w:p>
        </w:tc>
        <w:tc>
          <w:tcPr>
            <w:tcW w:w="184" w:type="dxa"/>
          </w:tcPr>
          <w:p w14:paraId="369DDBCD" w14:textId="77777777" w:rsidR="003E641F" w:rsidRPr="00F11E72" w:rsidRDefault="003E641F" w:rsidP="003E641F">
            <w:pPr>
              <w:spacing w:line="240" w:lineRule="atLeast"/>
              <w:jc w:val="center"/>
              <w:rPr>
                <w:rFonts w:cs="Times New Roman"/>
                <w:b/>
                <w:bCs/>
              </w:rPr>
            </w:pPr>
          </w:p>
        </w:tc>
        <w:tc>
          <w:tcPr>
            <w:tcW w:w="971" w:type="dxa"/>
            <w:tcBorders>
              <w:bottom w:val="single" w:sz="4" w:space="0" w:color="auto"/>
            </w:tcBorders>
          </w:tcPr>
          <w:p w14:paraId="61061818" w14:textId="26BA03CF" w:rsidR="003E641F" w:rsidRPr="00F11E72" w:rsidRDefault="00EF060E" w:rsidP="003E641F">
            <w:pPr>
              <w:tabs>
                <w:tab w:val="decimal" w:pos="768"/>
              </w:tabs>
              <w:rPr>
                <w:rFonts w:cs="Times New Roman"/>
              </w:rPr>
            </w:pPr>
            <w:r>
              <w:rPr>
                <w:rFonts w:cs="Times New Roman"/>
              </w:rPr>
              <w:t>990</w:t>
            </w:r>
          </w:p>
        </w:tc>
        <w:tc>
          <w:tcPr>
            <w:tcW w:w="184" w:type="dxa"/>
            <w:vAlign w:val="bottom"/>
          </w:tcPr>
          <w:p w14:paraId="41D73BA4" w14:textId="77777777" w:rsidR="003E641F" w:rsidRPr="00F11E72" w:rsidRDefault="003E641F" w:rsidP="003E641F">
            <w:pPr>
              <w:pStyle w:val="acctfourfigures"/>
              <w:tabs>
                <w:tab w:val="clear" w:pos="765"/>
              </w:tabs>
              <w:spacing w:line="240" w:lineRule="atLeast"/>
              <w:ind w:left="-108" w:right="-108"/>
              <w:jc w:val="center"/>
              <w:rPr>
                <w:b/>
                <w:bCs/>
                <w:szCs w:val="22"/>
                <w:lang w:val="en-US"/>
              </w:rPr>
            </w:pPr>
          </w:p>
        </w:tc>
        <w:tc>
          <w:tcPr>
            <w:tcW w:w="971" w:type="dxa"/>
            <w:tcBorders>
              <w:bottom w:val="single" w:sz="4" w:space="0" w:color="auto"/>
            </w:tcBorders>
          </w:tcPr>
          <w:p w14:paraId="7917E422" w14:textId="7CD465D8" w:rsidR="003E641F" w:rsidRPr="00F11E72" w:rsidRDefault="003E641F" w:rsidP="003E641F">
            <w:pPr>
              <w:pStyle w:val="acctfourfigures"/>
              <w:spacing w:line="240" w:lineRule="atLeast"/>
              <w:ind w:left="-108" w:right="-108"/>
            </w:pPr>
            <w:r w:rsidRPr="00755D21">
              <w:t>19,230</w:t>
            </w:r>
          </w:p>
        </w:tc>
        <w:tc>
          <w:tcPr>
            <w:tcW w:w="184" w:type="dxa"/>
          </w:tcPr>
          <w:p w14:paraId="2497D939" w14:textId="77777777" w:rsidR="003E641F" w:rsidRPr="00F11E72" w:rsidRDefault="003E641F" w:rsidP="003E641F">
            <w:pPr>
              <w:rPr>
                <w:rFonts w:cs="Times New Roman"/>
              </w:rPr>
            </w:pPr>
          </w:p>
        </w:tc>
        <w:tc>
          <w:tcPr>
            <w:tcW w:w="976" w:type="dxa"/>
            <w:tcBorders>
              <w:bottom w:val="single" w:sz="4" w:space="0" w:color="auto"/>
            </w:tcBorders>
          </w:tcPr>
          <w:p w14:paraId="707536B2" w14:textId="1F261E68" w:rsidR="003E641F" w:rsidRPr="00F11E72" w:rsidRDefault="00EF060E" w:rsidP="003E641F">
            <w:pPr>
              <w:pStyle w:val="acctfourfigures"/>
              <w:tabs>
                <w:tab w:val="clear" w:pos="765"/>
                <w:tab w:val="decimal" w:pos="807"/>
              </w:tabs>
              <w:spacing w:line="240" w:lineRule="atLeast"/>
              <w:ind w:left="-108" w:right="-108"/>
              <w:rPr>
                <w:szCs w:val="22"/>
                <w:lang w:val="en-US"/>
              </w:rPr>
            </w:pPr>
            <w:r>
              <w:rPr>
                <w:szCs w:val="22"/>
                <w:lang w:val="en-US"/>
              </w:rPr>
              <w:t>990</w:t>
            </w:r>
          </w:p>
        </w:tc>
        <w:tc>
          <w:tcPr>
            <w:tcW w:w="184" w:type="dxa"/>
          </w:tcPr>
          <w:p w14:paraId="5BC04672" w14:textId="77777777" w:rsidR="003E641F" w:rsidRPr="00F11E72" w:rsidRDefault="003E641F" w:rsidP="003E641F">
            <w:pPr>
              <w:rPr>
                <w:rFonts w:cs="Times New Roman"/>
              </w:rPr>
            </w:pPr>
          </w:p>
        </w:tc>
        <w:tc>
          <w:tcPr>
            <w:tcW w:w="995" w:type="dxa"/>
            <w:tcBorders>
              <w:bottom w:val="single" w:sz="4" w:space="0" w:color="auto"/>
            </w:tcBorders>
          </w:tcPr>
          <w:p w14:paraId="7A5B5FF3" w14:textId="266FDCA0" w:rsidR="003E641F" w:rsidRPr="00F11E72" w:rsidRDefault="003E641F" w:rsidP="003E641F">
            <w:pPr>
              <w:pStyle w:val="acctfourfigures"/>
              <w:tabs>
                <w:tab w:val="clear" w:pos="765"/>
                <w:tab w:val="decimal" w:pos="812"/>
              </w:tabs>
              <w:spacing w:line="240" w:lineRule="atLeast"/>
              <w:ind w:left="-108" w:right="-108"/>
            </w:pPr>
            <w:r w:rsidRPr="00755D21">
              <w:t>19,230</w:t>
            </w:r>
          </w:p>
        </w:tc>
      </w:tr>
      <w:tr w:rsidR="003E641F" w:rsidRPr="00F11E72" w14:paraId="4DAC9AF9" w14:textId="77777777" w:rsidTr="0094473A">
        <w:trPr>
          <w:cantSplit/>
          <w:tblHeader/>
        </w:trPr>
        <w:tc>
          <w:tcPr>
            <w:tcW w:w="1614" w:type="dxa"/>
          </w:tcPr>
          <w:p w14:paraId="35CFA620" w14:textId="77777777" w:rsidR="003E641F" w:rsidRPr="00F11E72" w:rsidRDefault="003E641F" w:rsidP="003E641F">
            <w:pPr>
              <w:shd w:val="clear" w:color="auto" w:fill="FFFFFF"/>
              <w:spacing w:line="240" w:lineRule="atLeast"/>
              <w:rPr>
                <w:rFonts w:cs="Times New Roman"/>
                <w:b/>
                <w:bCs/>
              </w:rPr>
            </w:pPr>
            <w:r w:rsidRPr="00F11E72">
              <w:rPr>
                <w:rFonts w:cs="Times New Roman"/>
                <w:b/>
                <w:bCs/>
              </w:rPr>
              <w:t>Total</w:t>
            </w:r>
          </w:p>
        </w:tc>
        <w:tc>
          <w:tcPr>
            <w:tcW w:w="495" w:type="dxa"/>
          </w:tcPr>
          <w:p w14:paraId="7A24DCE8" w14:textId="77777777" w:rsidR="003E641F" w:rsidRPr="00F11E72" w:rsidRDefault="003E641F" w:rsidP="003E641F">
            <w:pPr>
              <w:spacing w:line="240" w:lineRule="atLeast"/>
              <w:jc w:val="center"/>
              <w:rPr>
                <w:rFonts w:cs="Times New Roman"/>
                <w:b/>
                <w:bCs/>
              </w:rPr>
            </w:pPr>
          </w:p>
        </w:tc>
        <w:tc>
          <w:tcPr>
            <w:tcW w:w="1183" w:type="dxa"/>
          </w:tcPr>
          <w:p w14:paraId="733BB4D4" w14:textId="77777777" w:rsidR="003E641F" w:rsidRPr="00F11E72" w:rsidRDefault="003E641F" w:rsidP="003E641F">
            <w:pPr>
              <w:spacing w:line="240" w:lineRule="atLeast"/>
              <w:jc w:val="center"/>
              <w:rPr>
                <w:rFonts w:cs="Times New Roman"/>
                <w:b/>
                <w:bCs/>
              </w:rPr>
            </w:pPr>
          </w:p>
        </w:tc>
        <w:tc>
          <w:tcPr>
            <w:tcW w:w="184" w:type="dxa"/>
          </w:tcPr>
          <w:p w14:paraId="54950F4B" w14:textId="77777777" w:rsidR="003E641F" w:rsidRPr="00F11E72" w:rsidRDefault="003E641F" w:rsidP="003E641F">
            <w:pPr>
              <w:spacing w:line="240" w:lineRule="atLeast"/>
              <w:jc w:val="center"/>
              <w:rPr>
                <w:rFonts w:cs="Times New Roman"/>
                <w:b/>
                <w:bCs/>
              </w:rPr>
            </w:pPr>
          </w:p>
        </w:tc>
        <w:tc>
          <w:tcPr>
            <w:tcW w:w="1058" w:type="dxa"/>
          </w:tcPr>
          <w:p w14:paraId="757887D6" w14:textId="77777777" w:rsidR="003E641F" w:rsidRPr="00F11E72" w:rsidRDefault="003E641F" w:rsidP="003E641F">
            <w:pPr>
              <w:spacing w:line="240" w:lineRule="atLeast"/>
              <w:jc w:val="center"/>
              <w:rPr>
                <w:rFonts w:cs="Times New Roman"/>
                <w:lang w:val="en-US"/>
              </w:rPr>
            </w:pPr>
          </w:p>
        </w:tc>
        <w:tc>
          <w:tcPr>
            <w:tcW w:w="184" w:type="dxa"/>
          </w:tcPr>
          <w:p w14:paraId="2C00038C" w14:textId="77777777" w:rsidR="003E641F" w:rsidRPr="00F11E72" w:rsidRDefault="003E641F" w:rsidP="003E641F">
            <w:pPr>
              <w:spacing w:line="240" w:lineRule="atLeast"/>
              <w:jc w:val="center"/>
              <w:rPr>
                <w:rFonts w:cs="Times New Roman"/>
                <w:b/>
                <w:bCs/>
              </w:rPr>
            </w:pPr>
          </w:p>
        </w:tc>
        <w:tc>
          <w:tcPr>
            <w:tcW w:w="971" w:type="dxa"/>
            <w:tcBorders>
              <w:top w:val="single" w:sz="4" w:space="0" w:color="auto"/>
              <w:bottom w:val="double" w:sz="4" w:space="0" w:color="auto"/>
            </w:tcBorders>
          </w:tcPr>
          <w:p w14:paraId="1794CD6E" w14:textId="24647911" w:rsidR="003E641F" w:rsidRPr="00F11E72" w:rsidRDefault="006908FF" w:rsidP="003E641F">
            <w:pPr>
              <w:pStyle w:val="acctfourfigures"/>
              <w:spacing w:line="240" w:lineRule="atLeast"/>
              <w:ind w:left="-108" w:right="-108"/>
              <w:rPr>
                <w:b/>
                <w:bCs/>
              </w:rPr>
            </w:pPr>
            <w:r>
              <w:rPr>
                <w:b/>
                <w:bCs/>
              </w:rPr>
              <w:t>344,754</w:t>
            </w:r>
          </w:p>
        </w:tc>
        <w:tc>
          <w:tcPr>
            <w:tcW w:w="184" w:type="dxa"/>
            <w:vAlign w:val="bottom"/>
          </w:tcPr>
          <w:p w14:paraId="4299B7F2" w14:textId="77777777" w:rsidR="003E641F" w:rsidRPr="00F11E72" w:rsidRDefault="003E641F" w:rsidP="003E641F">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double" w:sz="4" w:space="0" w:color="auto"/>
            </w:tcBorders>
          </w:tcPr>
          <w:p w14:paraId="1E32A797" w14:textId="7B53FF69" w:rsidR="003E641F" w:rsidRPr="00F11E72" w:rsidRDefault="003E641F" w:rsidP="003E641F">
            <w:pPr>
              <w:pStyle w:val="acctfourfigures"/>
              <w:spacing w:line="240" w:lineRule="atLeast"/>
              <w:ind w:left="-108" w:right="-108"/>
              <w:rPr>
                <w:b/>
                <w:bCs/>
              </w:rPr>
            </w:pPr>
            <w:r w:rsidRPr="001B4C9E">
              <w:rPr>
                <w:b/>
                <w:bCs/>
              </w:rPr>
              <w:t>65,536</w:t>
            </w:r>
          </w:p>
        </w:tc>
        <w:tc>
          <w:tcPr>
            <w:tcW w:w="184" w:type="dxa"/>
          </w:tcPr>
          <w:p w14:paraId="18541C2E" w14:textId="77777777" w:rsidR="003E641F" w:rsidRPr="00F11E72" w:rsidRDefault="003E641F" w:rsidP="003E641F">
            <w:pPr>
              <w:rPr>
                <w:rFonts w:cs="Times New Roman"/>
              </w:rPr>
            </w:pPr>
          </w:p>
        </w:tc>
        <w:tc>
          <w:tcPr>
            <w:tcW w:w="976" w:type="dxa"/>
            <w:tcBorders>
              <w:top w:val="single" w:sz="4" w:space="0" w:color="auto"/>
              <w:bottom w:val="double" w:sz="4" w:space="0" w:color="auto"/>
            </w:tcBorders>
          </w:tcPr>
          <w:p w14:paraId="6DC9DFC2" w14:textId="3CB2621D" w:rsidR="003E641F" w:rsidRPr="00F11E72" w:rsidRDefault="00EF060E" w:rsidP="003E641F">
            <w:pPr>
              <w:pStyle w:val="acctfourfigures"/>
              <w:tabs>
                <w:tab w:val="clear" w:pos="765"/>
                <w:tab w:val="decimal" w:pos="807"/>
              </w:tabs>
              <w:spacing w:line="240" w:lineRule="atLeast"/>
              <w:ind w:left="-108" w:right="-108"/>
              <w:rPr>
                <w:b/>
                <w:bCs/>
                <w:szCs w:val="22"/>
                <w:lang w:val="en-US"/>
              </w:rPr>
            </w:pPr>
            <w:r>
              <w:rPr>
                <w:b/>
                <w:bCs/>
                <w:szCs w:val="22"/>
                <w:lang w:val="en-US"/>
              </w:rPr>
              <w:t>355,754</w:t>
            </w:r>
          </w:p>
        </w:tc>
        <w:tc>
          <w:tcPr>
            <w:tcW w:w="184" w:type="dxa"/>
          </w:tcPr>
          <w:p w14:paraId="749A0784" w14:textId="77777777" w:rsidR="003E641F" w:rsidRPr="00F11E72" w:rsidRDefault="003E641F" w:rsidP="003E641F">
            <w:pPr>
              <w:rPr>
                <w:rFonts w:cs="Times New Roman"/>
              </w:rPr>
            </w:pPr>
          </w:p>
        </w:tc>
        <w:tc>
          <w:tcPr>
            <w:tcW w:w="995" w:type="dxa"/>
            <w:tcBorders>
              <w:top w:val="single" w:sz="4" w:space="0" w:color="auto"/>
              <w:bottom w:val="double" w:sz="4" w:space="0" w:color="auto"/>
            </w:tcBorders>
          </w:tcPr>
          <w:p w14:paraId="541F3E79" w14:textId="2C6F9E53" w:rsidR="003E641F" w:rsidRPr="00F11E72" w:rsidRDefault="003E641F" w:rsidP="003E641F">
            <w:pPr>
              <w:pStyle w:val="acctfourfigures"/>
              <w:tabs>
                <w:tab w:val="clear" w:pos="765"/>
                <w:tab w:val="decimal" w:pos="812"/>
              </w:tabs>
              <w:spacing w:line="240" w:lineRule="atLeast"/>
              <w:ind w:left="-108" w:right="-108"/>
              <w:rPr>
                <w:b/>
                <w:bCs/>
              </w:rPr>
            </w:pPr>
            <w:r w:rsidRPr="001B4C9E">
              <w:rPr>
                <w:b/>
                <w:bCs/>
              </w:rPr>
              <w:t>79,536</w:t>
            </w:r>
          </w:p>
        </w:tc>
      </w:tr>
    </w:tbl>
    <w:p w14:paraId="763C68B9" w14:textId="77777777" w:rsidR="00FD3571" w:rsidRPr="00F11E72" w:rsidRDefault="00FD3571" w:rsidP="00896F85">
      <w:pPr>
        <w:spacing w:line="240" w:lineRule="atLeast"/>
        <w:ind w:left="540"/>
        <w:jc w:val="thaiDistribute"/>
        <w:rPr>
          <w:rFonts w:cs="Times New Roman"/>
        </w:rPr>
      </w:pPr>
    </w:p>
    <w:p w14:paraId="3DB90D4F" w14:textId="64B97494" w:rsidR="00896F85" w:rsidRPr="00F11E72" w:rsidRDefault="00896F85" w:rsidP="00896F85">
      <w:pPr>
        <w:spacing w:line="240" w:lineRule="atLeast"/>
        <w:ind w:left="540"/>
        <w:jc w:val="thaiDistribute"/>
        <w:rPr>
          <w:rFonts w:cs="Times New Roman"/>
          <w:lang w:val="en-US"/>
        </w:rPr>
      </w:pPr>
      <w:r w:rsidRPr="00F11E72">
        <w:rPr>
          <w:rFonts w:cs="Times New Roman"/>
          <w:lang w:val="en-US"/>
        </w:rPr>
        <w:t>Movements during the</w:t>
      </w:r>
      <w:r w:rsidR="00611DB6" w:rsidRPr="00F11E72">
        <w:rPr>
          <w:rFonts w:cs="Times New Roman"/>
          <w:cs/>
          <w:lang w:val="en-US"/>
        </w:rPr>
        <w:t xml:space="preserve"> </w:t>
      </w:r>
      <w:r w:rsidR="00FE5BEA">
        <w:rPr>
          <w:rFonts w:cs="Times New Roman"/>
          <w:lang w:val="en-US"/>
        </w:rPr>
        <w:t>three</w:t>
      </w:r>
      <w:r w:rsidRPr="00F11E72">
        <w:rPr>
          <w:rFonts w:cs="Times New Roman"/>
          <w:lang w:val="en-US"/>
        </w:rPr>
        <w:t xml:space="preserve">-month period ended </w:t>
      </w:r>
      <w:r w:rsidR="00FE5BEA">
        <w:rPr>
          <w:rFonts w:cs="Times New Roman"/>
          <w:lang w:val="en-US"/>
        </w:rPr>
        <w:t xml:space="preserve">31 March </w:t>
      </w:r>
      <w:r w:rsidRPr="00F11E72">
        <w:rPr>
          <w:rFonts w:cs="Times New Roman"/>
          <w:lang w:val="en-US"/>
        </w:rPr>
        <w:t>of loans</w:t>
      </w:r>
      <w:r w:rsidR="00B75569" w:rsidRPr="00F11E72">
        <w:rPr>
          <w:rFonts w:cs="Times New Roman"/>
          <w:lang w:val="en-US"/>
        </w:rPr>
        <w:t xml:space="preserve"> receivable</w:t>
      </w:r>
      <w:r w:rsidRPr="00F11E72">
        <w:rPr>
          <w:rFonts w:cs="Times New Roman"/>
          <w:lang w:val="en-US"/>
        </w:rPr>
        <w:t xml:space="preserve"> were as follows:</w:t>
      </w:r>
    </w:p>
    <w:p w14:paraId="7F4068C9" w14:textId="113AEC85" w:rsidR="00DC747D" w:rsidRDefault="00DC747D" w:rsidP="00DC747D">
      <w:pPr>
        <w:rPr>
          <w:rFonts w:cs="Times New Roman"/>
        </w:rPr>
      </w:pPr>
    </w:p>
    <w:tbl>
      <w:tblPr>
        <w:tblW w:w="4780" w:type="pct"/>
        <w:tblInd w:w="450" w:type="dxa"/>
        <w:tblLayout w:type="fixed"/>
        <w:tblCellMar>
          <w:left w:w="79" w:type="dxa"/>
          <w:right w:w="79" w:type="dxa"/>
        </w:tblCellMar>
        <w:tblLook w:val="0000" w:firstRow="0" w:lastRow="0" w:firstColumn="0" w:lastColumn="0" w:noHBand="0" w:noVBand="0"/>
      </w:tblPr>
      <w:tblGrid>
        <w:gridCol w:w="4680"/>
        <w:gridCol w:w="1010"/>
        <w:gridCol w:w="180"/>
        <w:gridCol w:w="990"/>
        <w:gridCol w:w="183"/>
        <w:gridCol w:w="987"/>
        <w:gridCol w:w="181"/>
        <w:gridCol w:w="969"/>
      </w:tblGrid>
      <w:tr w:rsidR="008B2141" w:rsidRPr="00080873" w14:paraId="38FD21CA" w14:textId="77777777" w:rsidTr="0094473A">
        <w:trPr>
          <w:cantSplit/>
          <w:tblHeader/>
        </w:trPr>
        <w:tc>
          <w:tcPr>
            <w:tcW w:w="4680" w:type="dxa"/>
          </w:tcPr>
          <w:p w14:paraId="26BEC299" w14:textId="77777777" w:rsidR="008B2141" w:rsidRPr="00FB707D" w:rsidRDefault="008B2141" w:rsidP="00602B41">
            <w:pPr>
              <w:spacing w:line="240" w:lineRule="exact"/>
              <w:rPr>
                <w:b/>
                <w:bCs/>
                <w:sz w:val="10"/>
                <w:szCs w:val="10"/>
              </w:rPr>
            </w:pPr>
          </w:p>
        </w:tc>
        <w:tc>
          <w:tcPr>
            <w:tcW w:w="2180" w:type="dxa"/>
            <w:gridSpan w:val="3"/>
          </w:tcPr>
          <w:p w14:paraId="7F3C1D9A" w14:textId="77777777" w:rsidR="008B2141" w:rsidRPr="00080873" w:rsidRDefault="008B2141" w:rsidP="00602B41">
            <w:pPr>
              <w:pStyle w:val="acctfourfigures"/>
              <w:tabs>
                <w:tab w:val="clear" w:pos="765"/>
              </w:tabs>
              <w:spacing w:line="240" w:lineRule="atLeast"/>
              <w:ind w:left="-108" w:right="-108"/>
              <w:jc w:val="center"/>
              <w:rPr>
                <w:szCs w:val="22"/>
                <w:lang w:val="en-US"/>
              </w:rPr>
            </w:pPr>
            <w:r w:rsidRPr="00080873">
              <w:rPr>
                <w:b/>
                <w:bCs/>
                <w:szCs w:val="22"/>
                <w:lang w:val="en-US"/>
              </w:rPr>
              <w:t>Consolidated</w:t>
            </w:r>
          </w:p>
        </w:tc>
        <w:tc>
          <w:tcPr>
            <w:tcW w:w="183" w:type="dxa"/>
          </w:tcPr>
          <w:p w14:paraId="40489BB9" w14:textId="77777777" w:rsidR="008B2141" w:rsidRPr="00080873" w:rsidRDefault="008B2141" w:rsidP="00602B41">
            <w:pPr>
              <w:pStyle w:val="acctfourfigures"/>
              <w:tabs>
                <w:tab w:val="clear" w:pos="765"/>
              </w:tabs>
              <w:spacing w:line="240" w:lineRule="atLeast"/>
              <w:ind w:left="-108" w:right="-108"/>
              <w:jc w:val="center"/>
              <w:rPr>
                <w:szCs w:val="22"/>
                <w:lang w:val="en-US"/>
              </w:rPr>
            </w:pPr>
          </w:p>
        </w:tc>
        <w:tc>
          <w:tcPr>
            <w:tcW w:w="2137" w:type="dxa"/>
            <w:gridSpan w:val="3"/>
          </w:tcPr>
          <w:p w14:paraId="3C8AEEEF" w14:textId="77777777" w:rsidR="008B2141" w:rsidRPr="00080873" w:rsidRDefault="008B2141" w:rsidP="00602B41">
            <w:pPr>
              <w:pStyle w:val="acctfourfigures"/>
              <w:tabs>
                <w:tab w:val="clear" w:pos="765"/>
              </w:tabs>
              <w:spacing w:line="240" w:lineRule="atLeast"/>
              <w:ind w:left="-108" w:right="-108"/>
              <w:jc w:val="center"/>
              <w:rPr>
                <w:szCs w:val="22"/>
                <w:lang w:val="en-US"/>
              </w:rPr>
            </w:pPr>
            <w:r w:rsidRPr="00080873">
              <w:rPr>
                <w:b/>
                <w:bCs/>
                <w:szCs w:val="22"/>
                <w:lang w:val="en-US"/>
              </w:rPr>
              <w:t>Separate</w:t>
            </w:r>
          </w:p>
        </w:tc>
      </w:tr>
      <w:tr w:rsidR="008B2141" w:rsidRPr="00080873" w14:paraId="1F39F5FD" w14:textId="77777777" w:rsidTr="0094473A">
        <w:trPr>
          <w:cantSplit/>
          <w:tblHeader/>
        </w:trPr>
        <w:tc>
          <w:tcPr>
            <w:tcW w:w="4680" w:type="dxa"/>
          </w:tcPr>
          <w:p w14:paraId="6206097D" w14:textId="77777777" w:rsidR="008B2141" w:rsidRPr="00FB707D" w:rsidRDefault="008B2141" w:rsidP="00602B41">
            <w:pPr>
              <w:spacing w:line="240" w:lineRule="exact"/>
              <w:rPr>
                <w:b/>
                <w:bCs/>
                <w:sz w:val="10"/>
                <w:szCs w:val="10"/>
              </w:rPr>
            </w:pPr>
          </w:p>
        </w:tc>
        <w:tc>
          <w:tcPr>
            <w:tcW w:w="2180" w:type="dxa"/>
            <w:gridSpan w:val="3"/>
          </w:tcPr>
          <w:p w14:paraId="1CA6E8B6" w14:textId="77777777" w:rsidR="008B2141" w:rsidRPr="00080873" w:rsidRDefault="008B2141" w:rsidP="00602B41">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c>
          <w:tcPr>
            <w:tcW w:w="183" w:type="dxa"/>
          </w:tcPr>
          <w:p w14:paraId="4A3A61F6" w14:textId="77777777" w:rsidR="008B2141" w:rsidRPr="00080873" w:rsidRDefault="008B2141" w:rsidP="00602B41">
            <w:pPr>
              <w:pStyle w:val="acctfourfigures"/>
              <w:tabs>
                <w:tab w:val="clear" w:pos="765"/>
              </w:tabs>
              <w:spacing w:line="240" w:lineRule="atLeast"/>
              <w:ind w:left="-108" w:right="-108"/>
              <w:jc w:val="center"/>
              <w:rPr>
                <w:szCs w:val="22"/>
                <w:lang w:val="en-US"/>
              </w:rPr>
            </w:pPr>
          </w:p>
        </w:tc>
        <w:tc>
          <w:tcPr>
            <w:tcW w:w="2137" w:type="dxa"/>
            <w:gridSpan w:val="3"/>
          </w:tcPr>
          <w:p w14:paraId="3CCCFE06" w14:textId="77777777" w:rsidR="008B2141" w:rsidRPr="00080873" w:rsidRDefault="008B2141" w:rsidP="00602B41">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r>
      <w:tr w:rsidR="008B2141" w:rsidRPr="003C1A23" w14:paraId="4A404F61" w14:textId="77777777" w:rsidTr="0094473A">
        <w:trPr>
          <w:cantSplit/>
          <w:tblHeader/>
        </w:trPr>
        <w:tc>
          <w:tcPr>
            <w:tcW w:w="4680" w:type="dxa"/>
          </w:tcPr>
          <w:p w14:paraId="0D9E9B2B" w14:textId="77777777" w:rsidR="008B2141" w:rsidRPr="00FB707D" w:rsidRDefault="008B2141" w:rsidP="00602B41">
            <w:pPr>
              <w:spacing w:line="240" w:lineRule="exact"/>
              <w:rPr>
                <w:b/>
                <w:bCs/>
                <w:sz w:val="10"/>
                <w:szCs w:val="10"/>
              </w:rPr>
            </w:pPr>
          </w:p>
        </w:tc>
        <w:tc>
          <w:tcPr>
            <w:tcW w:w="1010" w:type="dxa"/>
          </w:tcPr>
          <w:p w14:paraId="18B37333" w14:textId="643C0B1D" w:rsidR="008B2141" w:rsidRPr="003C1A23" w:rsidRDefault="00FE5BEA" w:rsidP="00602B41">
            <w:pPr>
              <w:pStyle w:val="acctfourfigures"/>
              <w:tabs>
                <w:tab w:val="clear" w:pos="765"/>
              </w:tabs>
              <w:spacing w:line="240" w:lineRule="atLeast"/>
              <w:ind w:left="-108" w:right="-108"/>
              <w:jc w:val="center"/>
              <w:rPr>
                <w:szCs w:val="22"/>
                <w:lang w:val="en-US"/>
              </w:rPr>
            </w:pPr>
            <w:r>
              <w:rPr>
                <w:szCs w:val="22"/>
                <w:lang w:val="en-US"/>
              </w:rPr>
              <w:t>2022</w:t>
            </w:r>
          </w:p>
        </w:tc>
        <w:tc>
          <w:tcPr>
            <w:tcW w:w="180" w:type="dxa"/>
          </w:tcPr>
          <w:p w14:paraId="3757364E" w14:textId="77777777" w:rsidR="008B2141" w:rsidRPr="003C1A23" w:rsidRDefault="008B2141" w:rsidP="00602B41">
            <w:pPr>
              <w:pStyle w:val="acctfourfigures"/>
              <w:tabs>
                <w:tab w:val="clear" w:pos="765"/>
              </w:tabs>
              <w:spacing w:line="240" w:lineRule="atLeast"/>
              <w:ind w:left="-105" w:right="-107"/>
              <w:jc w:val="center"/>
              <w:rPr>
                <w:szCs w:val="22"/>
                <w:lang w:val="en-US"/>
              </w:rPr>
            </w:pPr>
          </w:p>
        </w:tc>
        <w:tc>
          <w:tcPr>
            <w:tcW w:w="990" w:type="dxa"/>
          </w:tcPr>
          <w:p w14:paraId="27CB32D1" w14:textId="3C04D462" w:rsidR="008B2141" w:rsidRPr="003C1A23" w:rsidRDefault="00FE5BEA" w:rsidP="00602B41">
            <w:pPr>
              <w:pStyle w:val="acctfourfigures"/>
              <w:tabs>
                <w:tab w:val="clear" w:pos="765"/>
              </w:tabs>
              <w:spacing w:line="240" w:lineRule="atLeast"/>
              <w:ind w:left="-108" w:right="-108"/>
              <w:jc w:val="center"/>
              <w:rPr>
                <w:szCs w:val="22"/>
                <w:lang w:val="en-US"/>
              </w:rPr>
            </w:pPr>
            <w:r>
              <w:rPr>
                <w:szCs w:val="22"/>
                <w:lang w:val="en-US"/>
              </w:rPr>
              <w:t>2021</w:t>
            </w:r>
          </w:p>
        </w:tc>
        <w:tc>
          <w:tcPr>
            <w:tcW w:w="183" w:type="dxa"/>
          </w:tcPr>
          <w:p w14:paraId="396945A8" w14:textId="77777777" w:rsidR="008B2141" w:rsidRPr="00FB707D" w:rsidRDefault="008B2141" w:rsidP="00602B41">
            <w:pPr>
              <w:pStyle w:val="acctfourfigures"/>
              <w:rPr>
                <w:b/>
                <w:bCs/>
                <w:sz w:val="10"/>
                <w:szCs w:val="10"/>
              </w:rPr>
            </w:pPr>
          </w:p>
        </w:tc>
        <w:tc>
          <w:tcPr>
            <w:tcW w:w="987" w:type="dxa"/>
          </w:tcPr>
          <w:p w14:paraId="16A20DAF" w14:textId="2A0873CC" w:rsidR="008B2141" w:rsidRPr="003C1A23" w:rsidRDefault="00FE5BEA" w:rsidP="00602B41">
            <w:pPr>
              <w:pStyle w:val="acctfourfigures"/>
              <w:tabs>
                <w:tab w:val="clear" w:pos="765"/>
              </w:tabs>
              <w:spacing w:line="240" w:lineRule="atLeast"/>
              <w:ind w:left="-108" w:right="-108"/>
              <w:jc w:val="center"/>
              <w:rPr>
                <w:szCs w:val="22"/>
                <w:lang w:val="en-US"/>
              </w:rPr>
            </w:pPr>
            <w:r>
              <w:rPr>
                <w:szCs w:val="22"/>
                <w:lang w:val="en-US"/>
              </w:rPr>
              <w:t>2022</w:t>
            </w:r>
          </w:p>
        </w:tc>
        <w:tc>
          <w:tcPr>
            <w:tcW w:w="181" w:type="dxa"/>
          </w:tcPr>
          <w:p w14:paraId="61F3A945" w14:textId="77777777" w:rsidR="008B2141" w:rsidRPr="003C1A23" w:rsidRDefault="008B2141" w:rsidP="00602B41">
            <w:pPr>
              <w:pStyle w:val="acctfourfigures"/>
              <w:tabs>
                <w:tab w:val="clear" w:pos="765"/>
              </w:tabs>
              <w:spacing w:line="240" w:lineRule="atLeast"/>
              <w:ind w:left="-105" w:right="-107"/>
              <w:jc w:val="center"/>
              <w:rPr>
                <w:szCs w:val="22"/>
                <w:lang w:val="en-US"/>
              </w:rPr>
            </w:pPr>
          </w:p>
        </w:tc>
        <w:tc>
          <w:tcPr>
            <w:tcW w:w="969" w:type="dxa"/>
          </w:tcPr>
          <w:p w14:paraId="5BB1ACD5" w14:textId="304B5B1A" w:rsidR="008B2141" w:rsidRPr="003C1A23" w:rsidRDefault="00FE5BEA" w:rsidP="00602B41">
            <w:pPr>
              <w:pStyle w:val="acctfourfigures"/>
              <w:tabs>
                <w:tab w:val="clear" w:pos="765"/>
              </w:tabs>
              <w:spacing w:line="240" w:lineRule="atLeast"/>
              <w:ind w:left="-108" w:right="-108"/>
              <w:jc w:val="center"/>
              <w:rPr>
                <w:szCs w:val="22"/>
                <w:lang w:val="en-US"/>
              </w:rPr>
            </w:pPr>
            <w:r>
              <w:rPr>
                <w:szCs w:val="22"/>
                <w:lang w:val="en-US"/>
              </w:rPr>
              <w:t>2021</w:t>
            </w:r>
          </w:p>
        </w:tc>
      </w:tr>
      <w:tr w:rsidR="008B2141" w:rsidRPr="00080873" w14:paraId="4CE17804" w14:textId="77777777" w:rsidTr="0094473A">
        <w:trPr>
          <w:cantSplit/>
          <w:tblHeader/>
        </w:trPr>
        <w:tc>
          <w:tcPr>
            <w:tcW w:w="4680" w:type="dxa"/>
          </w:tcPr>
          <w:p w14:paraId="20321A93" w14:textId="77777777" w:rsidR="008B2141" w:rsidRPr="00FB707D" w:rsidRDefault="008B2141" w:rsidP="00602B41">
            <w:pPr>
              <w:spacing w:line="240" w:lineRule="exact"/>
              <w:rPr>
                <w:b/>
                <w:bCs/>
                <w:sz w:val="10"/>
                <w:szCs w:val="10"/>
              </w:rPr>
            </w:pPr>
          </w:p>
        </w:tc>
        <w:tc>
          <w:tcPr>
            <w:tcW w:w="4500" w:type="dxa"/>
            <w:gridSpan w:val="7"/>
          </w:tcPr>
          <w:p w14:paraId="3D32472E" w14:textId="77777777" w:rsidR="008B2141" w:rsidRPr="00080873" w:rsidRDefault="008B2141" w:rsidP="00602B41">
            <w:pPr>
              <w:pStyle w:val="acctfourfigures"/>
              <w:tabs>
                <w:tab w:val="clear" w:pos="765"/>
              </w:tabs>
              <w:spacing w:line="240" w:lineRule="atLeast"/>
              <w:ind w:left="-108" w:right="-108"/>
              <w:jc w:val="center"/>
              <w:rPr>
                <w:szCs w:val="22"/>
                <w:lang w:val="en-US"/>
              </w:rPr>
            </w:pPr>
            <w:r w:rsidRPr="00080873">
              <w:rPr>
                <w:i/>
                <w:iCs/>
                <w:szCs w:val="22"/>
                <w:lang w:val="en-US"/>
              </w:rPr>
              <w:t>(in thousand Baht)</w:t>
            </w:r>
          </w:p>
        </w:tc>
      </w:tr>
      <w:tr w:rsidR="00F33F31" w:rsidRPr="00C14049" w14:paraId="108A3B10" w14:textId="77777777" w:rsidTr="0094473A">
        <w:trPr>
          <w:cantSplit/>
          <w:tblHeader/>
        </w:trPr>
        <w:tc>
          <w:tcPr>
            <w:tcW w:w="4680" w:type="dxa"/>
          </w:tcPr>
          <w:p w14:paraId="00C61629" w14:textId="77777777" w:rsidR="00F33F31" w:rsidRPr="00250BBC" w:rsidRDefault="00F33F31" w:rsidP="00F33F31">
            <w:pPr>
              <w:spacing w:line="240" w:lineRule="exact"/>
              <w:rPr>
                <w:rFonts w:cs="Times New Roman"/>
              </w:rPr>
            </w:pPr>
            <w:r>
              <w:rPr>
                <w:rFonts w:cs="Times New Roman"/>
              </w:rPr>
              <w:t>At 1 January</w:t>
            </w:r>
          </w:p>
        </w:tc>
        <w:tc>
          <w:tcPr>
            <w:tcW w:w="1010" w:type="dxa"/>
          </w:tcPr>
          <w:p w14:paraId="4A4CDB2A" w14:textId="773805E5" w:rsidR="00F33F31" w:rsidRPr="007D2B4D" w:rsidRDefault="00EF060E" w:rsidP="00F33F31">
            <w:pPr>
              <w:pStyle w:val="BodyText"/>
              <w:tabs>
                <w:tab w:val="decimal" w:pos="820"/>
              </w:tabs>
              <w:spacing w:after="0" w:line="240" w:lineRule="auto"/>
              <w:ind w:right="-131"/>
              <w:rPr>
                <w:rFonts w:cs="Times New Roman"/>
                <w:lang w:val="en-US"/>
              </w:rPr>
            </w:pPr>
            <w:r>
              <w:rPr>
                <w:rFonts w:cs="Times New Roman"/>
                <w:lang w:val="en-US"/>
              </w:rPr>
              <w:t>65,536</w:t>
            </w:r>
          </w:p>
        </w:tc>
        <w:tc>
          <w:tcPr>
            <w:tcW w:w="180" w:type="dxa"/>
          </w:tcPr>
          <w:p w14:paraId="0180C3E9" w14:textId="77777777" w:rsidR="00F33F31" w:rsidRPr="007D2B4D" w:rsidRDefault="00F33F31" w:rsidP="00F33F31">
            <w:pPr>
              <w:pStyle w:val="BodyText"/>
              <w:tabs>
                <w:tab w:val="decimal" w:pos="424"/>
                <w:tab w:val="decimal" w:pos="873"/>
              </w:tabs>
              <w:spacing w:after="0" w:line="240" w:lineRule="auto"/>
              <w:ind w:right="-131"/>
              <w:jc w:val="both"/>
              <w:rPr>
                <w:rFonts w:cs="Times New Roman"/>
                <w:lang w:val="en-US"/>
              </w:rPr>
            </w:pPr>
          </w:p>
        </w:tc>
        <w:tc>
          <w:tcPr>
            <w:tcW w:w="990" w:type="dxa"/>
          </w:tcPr>
          <w:p w14:paraId="43E884EE" w14:textId="22DCB104" w:rsidR="00F33F31" w:rsidRPr="00A82837" w:rsidRDefault="00F33F31" w:rsidP="00F33F31">
            <w:pPr>
              <w:pStyle w:val="BodyText"/>
              <w:tabs>
                <w:tab w:val="decimal" w:pos="832"/>
              </w:tabs>
              <w:spacing w:after="0" w:line="240" w:lineRule="auto"/>
              <w:ind w:right="-131"/>
              <w:rPr>
                <w:rFonts w:cs="Times New Roman"/>
              </w:rPr>
            </w:pPr>
            <w:r w:rsidRPr="00A82837">
              <w:t>144,710</w:t>
            </w:r>
          </w:p>
        </w:tc>
        <w:tc>
          <w:tcPr>
            <w:tcW w:w="183" w:type="dxa"/>
          </w:tcPr>
          <w:p w14:paraId="4A407CA6" w14:textId="77777777" w:rsidR="00F33F31" w:rsidRPr="007D2B4D" w:rsidRDefault="00F33F31" w:rsidP="00F33F31">
            <w:pPr>
              <w:pStyle w:val="BodyText"/>
              <w:tabs>
                <w:tab w:val="decimal" w:pos="424"/>
                <w:tab w:val="decimal" w:pos="873"/>
              </w:tabs>
              <w:spacing w:after="0" w:line="240" w:lineRule="auto"/>
              <w:ind w:right="-131"/>
              <w:jc w:val="both"/>
              <w:rPr>
                <w:rFonts w:cs="Times New Roman"/>
                <w:lang w:val="en-US"/>
              </w:rPr>
            </w:pPr>
          </w:p>
        </w:tc>
        <w:tc>
          <w:tcPr>
            <w:tcW w:w="987" w:type="dxa"/>
          </w:tcPr>
          <w:p w14:paraId="26FAB79C" w14:textId="0513B805" w:rsidR="00F33F31" w:rsidRPr="007D2B4D" w:rsidRDefault="00C14049" w:rsidP="00F33F31">
            <w:pPr>
              <w:pStyle w:val="BodyText"/>
              <w:tabs>
                <w:tab w:val="decimal" w:pos="829"/>
              </w:tabs>
              <w:spacing w:after="0" w:line="240" w:lineRule="auto"/>
              <w:ind w:right="-131"/>
              <w:rPr>
                <w:rFonts w:cs="Times New Roman"/>
                <w:lang w:val="en-US"/>
              </w:rPr>
            </w:pPr>
            <w:r>
              <w:rPr>
                <w:rFonts w:cs="Times New Roman"/>
                <w:lang w:val="en-US"/>
              </w:rPr>
              <w:t>79,536</w:t>
            </w:r>
          </w:p>
        </w:tc>
        <w:tc>
          <w:tcPr>
            <w:tcW w:w="181" w:type="dxa"/>
          </w:tcPr>
          <w:p w14:paraId="7B62A433" w14:textId="77777777" w:rsidR="00F33F31" w:rsidRPr="007D2B4D" w:rsidRDefault="00F33F31" w:rsidP="00F33F31">
            <w:pPr>
              <w:pStyle w:val="BodyText"/>
              <w:tabs>
                <w:tab w:val="decimal" w:pos="424"/>
                <w:tab w:val="decimal" w:pos="873"/>
              </w:tabs>
              <w:spacing w:after="0" w:line="240" w:lineRule="auto"/>
              <w:ind w:right="-131"/>
              <w:jc w:val="both"/>
              <w:rPr>
                <w:rFonts w:cs="Times New Roman"/>
                <w:lang w:val="en-US"/>
              </w:rPr>
            </w:pPr>
          </w:p>
        </w:tc>
        <w:tc>
          <w:tcPr>
            <w:tcW w:w="969" w:type="dxa"/>
          </w:tcPr>
          <w:p w14:paraId="12423224" w14:textId="16610CF5" w:rsidR="00F33F31" w:rsidRPr="00A82837" w:rsidRDefault="00F33F31" w:rsidP="00F33F31">
            <w:pPr>
              <w:pStyle w:val="BodyText"/>
              <w:tabs>
                <w:tab w:val="decimal" w:pos="819"/>
              </w:tabs>
              <w:spacing w:after="0" w:line="240" w:lineRule="auto"/>
              <w:ind w:right="-131"/>
              <w:rPr>
                <w:rFonts w:cs="Times New Roman"/>
              </w:rPr>
            </w:pPr>
            <w:r w:rsidRPr="00A82837">
              <w:rPr>
                <w:lang w:val="en-US"/>
              </w:rPr>
              <w:t>172,710</w:t>
            </w:r>
          </w:p>
        </w:tc>
      </w:tr>
      <w:tr w:rsidR="00F33F31" w:rsidRPr="00C14049" w14:paraId="3BE34479" w14:textId="77777777" w:rsidTr="0094473A">
        <w:trPr>
          <w:cantSplit/>
          <w:tblHeader/>
        </w:trPr>
        <w:tc>
          <w:tcPr>
            <w:tcW w:w="4680" w:type="dxa"/>
          </w:tcPr>
          <w:p w14:paraId="2208A031" w14:textId="77777777" w:rsidR="00F33F31" w:rsidRPr="00250BBC" w:rsidRDefault="00F33F31" w:rsidP="00F33F31">
            <w:pPr>
              <w:spacing w:line="240" w:lineRule="exact"/>
              <w:rPr>
                <w:rFonts w:cs="Times New Roman"/>
              </w:rPr>
            </w:pPr>
            <w:r w:rsidRPr="00250BBC">
              <w:rPr>
                <w:rFonts w:cs="Times New Roman"/>
              </w:rPr>
              <w:t>Increase</w:t>
            </w:r>
          </w:p>
        </w:tc>
        <w:tc>
          <w:tcPr>
            <w:tcW w:w="1010" w:type="dxa"/>
          </w:tcPr>
          <w:p w14:paraId="3FF6474D" w14:textId="732A4EE0" w:rsidR="00F33F31" w:rsidRPr="007D2B4D" w:rsidRDefault="006908FF" w:rsidP="00F33F31">
            <w:pPr>
              <w:pStyle w:val="BodyText"/>
              <w:tabs>
                <w:tab w:val="decimal" w:pos="820"/>
              </w:tabs>
              <w:spacing w:after="0" w:line="240" w:lineRule="auto"/>
              <w:ind w:right="-131"/>
              <w:rPr>
                <w:rFonts w:cs="Times New Roman"/>
                <w:lang w:val="en-US"/>
              </w:rPr>
            </w:pPr>
            <w:r>
              <w:rPr>
                <w:rFonts w:cs="Times New Roman"/>
                <w:lang w:val="en-US"/>
              </w:rPr>
              <w:t>294,409</w:t>
            </w:r>
          </w:p>
        </w:tc>
        <w:tc>
          <w:tcPr>
            <w:tcW w:w="180" w:type="dxa"/>
          </w:tcPr>
          <w:p w14:paraId="661A2418" w14:textId="77777777" w:rsidR="00F33F31" w:rsidRPr="007D2B4D" w:rsidRDefault="00F33F31" w:rsidP="00F33F31">
            <w:pPr>
              <w:pStyle w:val="BodyText"/>
              <w:tabs>
                <w:tab w:val="decimal" w:pos="424"/>
                <w:tab w:val="decimal" w:pos="861"/>
              </w:tabs>
              <w:spacing w:after="0" w:line="240" w:lineRule="auto"/>
              <w:ind w:right="-131"/>
              <w:jc w:val="both"/>
              <w:rPr>
                <w:rFonts w:cs="Times New Roman"/>
                <w:lang w:val="en-US"/>
              </w:rPr>
            </w:pPr>
          </w:p>
        </w:tc>
        <w:tc>
          <w:tcPr>
            <w:tcW w:w="990" w:type="dxa"/>
          </w:tcPr>
          <w:p w14:paraId="13E7A5BB" w14:textId="077F9A62" w:rsidR="00F33F31" w:rsidRPr="00A82837" w:rsidRDefault="00F33F31" w:rsidP="00F33F31">
            <w:pPr>
              <w:pStyle w:val="BodyText"/>
              <w:tabs>
                <w:tab w:val="decimal" w:pos="832"/>
              </w:tabs>
              <w:spacing w:after="0" w:line="240" w:lineRule="auto"/>
              <w:ind w:right="-131"/>
              <w:rPr>
                <w:rFonts w:cs="Times New Roman"/>
              </w:rPr>
            </w:pPr>
            <w:r w:rsidRPr="00A82837">
              <w:t>28,000</w:t>
            </w:r>
          </w:p>
        </w:tc>
        <w:tc>
          <w:tcPr>
            <w:tcW w:w="183" w:type="dxa"/>
          </w:tcPr>
          <w:p w14:paraId="38CDB7D2" w14:textId="77777777" w:rsidR="00F33F31" w:rsidRPr="007D2B4D" w:rsidRDefault="00F33F31" w:rsidP="00F33F31">
            <w:pPr>
              <w:pStyle w:val="BodyText"/>
              <w:tabs>
                <w:tab w:val="decimal" w:pos="424"/>
                <w:tab w:val="decimal" w:pos="861"/>
              </w:tabs>
              <w:spacing w:after="0" w:line="240" w:lineRule="auto"/>
              <w:ind w:right="-131"/>
              <w:jc w:val="both"/>
              <w:rPr>
                <w:rFonts w:cs="Times New Roman"/>
                <w:lang w:val="en-US"/>
              </w:rPr>
            </w:pPr>
          </w:p>
        </w:tc>
        <w:tc>
          <w:tcPr>
            <w:tcW w:w="987" w:type="dxa"/>
          </w:tcPr>
          <w:p w14:paraId="4711D8AB" w14:textId="276E0AD3" w:rsidR="00F33F31" w:rsidRPr="007D2B4D" w:rsidRDefault="00C14049" w:rsidP="00F33F31">
            <w:pPr>
              <w:pStyle w:val="BodyText"/>
              <w:tabs>
                <w:tab w:val="decimal" w:pos="829"/>
              </w:tabs>
              <w:spacing w:after="0" w:line="240" w:lineRule="auto"/>
              <w:ind w:right="-131"/>
              <w:rPr>
                <w:rFonts w:cs="Times New Roman"/>
                <w:lang w:val="en-US"/>
              </w:rPr>
            </w:pPr>
            <w:r>
              <w:rPr>
                <w:rFonts w:cs="Times New Roman"/>
                <w:lang w:val="en-US"/>
              </w:rPr>
              <w:t>294,409</w:t>
            </w:r>
          </w:p>
        </w:tc>
        <w:tc>
          <w:tcPr>
            <w:tcW w:w="181" w:type="dxa"/>
          </w:tcPr>
          <w:p w14:paraId="12B1E8BF" w14:textId="77777777" w:rsidR="00F33F31" w:rsidRPr="007D2B4D" w:rsidRDefault="00F33F31" w:rsidP="00F33F31">
            <w:pPr>
              <w:pStyle w:val="BodyText"/>
              <w:tabs>
                <w:tab w:val="decimal" w:pos="424"/>
                <w:tab w:val="decimal" w:pos="861"/>
              </w:tabs>
              <w:spacing w:after="0" w:line="240" w:lineRule="auto"/>
              <w:ind w:right="-131"/>
              <w:jc w:val="both"/>
              <w:rPr>
                <w:rFonts w:cs="Times New Roman"/>
                <w:lang w:val="en-US"/>
              </w:rPr>
            </w:pPr>
          </w:p>
        </w:tc>
        <w:tc>
          <w:tcPr>
            <w:tcW w:w="969" w:type="dxa"/>
          </w:tcPr>
          <w:p w14:paraId="4E3AABF2" w14:textId="243ACAC1" w:rsidR="00F33F31" w:rsidRPr="00A82837" w:rsidRDefault="00F33F31" w:rsidP="00F33F31">
            <w:pPr>
              <w:pStyle w:val="BodyText"/>
              <w:tabs>
                <w:tab w:val="decimal" w:pos="819"/>
              </w:tabs>
              <w:spacing w:after="0" w:line="240" w:lineRule="auto"/>
              <w:ind w:right="-131"/>
              <w:rPr>
                <w:rFonts w:cs="Times New Roman"/>
              </w:rPr>
            </w:pPr>
            <w:r w:rsidRPr="00A82837">
              <w:rPr>
                <w:lang w:val="en-US"/>
              </w:rPr>
              <w:t>28,000</w:t>
            </w:r>
          </w:p>
        </w:tc>
      </w:tr>
      <w:tr w:rsidR="00F33F31" w:rsidRPr="00C14049" w14:paraId="78E18A9E" w14:textId="77777777" w:rsidTr="0094473A">
        <w:trPr>
          <w:cantSplit/>
          <w:tblHeader/>
        </w:trPr>
        <w:tc>
          <w:tcPr>
            <w:tcW w:w="4680" w:type="dxa"/>
          </w:tcPr>
          <w:p w14:paraId="18C69C78" w14:textId="77777777" w:rsidR="00F33F31" w:rsidRPr="00250BBC" w:rsidRDefault="00F33F31" w:rsidP="00F33F31">
            <w:pPr>
              <w:spacing w:line="240" w:lineRule="exact"/>
              <w:rPr>
                <w:rFonts w:cs="Times New Roman"/>
              </w:rPr>
            </w:pPr>
            <w:r>
              <w:rPr>
                <w:rFonts w:cs="Times New Roman"/>
              </w:rPr>
              <w:t>Decrease</w:t>
            </w:r>
          </w:p>
        </w:tc>
        <w:tc>
          <w:tcPr>
            <w:tcW w:w="1010" w:type="dxa"/>
            <w:tcBorders>
              <w:bottom w:val="single" w:sz="4" w:space="0" w:color="auto"/>
            </w:tcBorders>
          </w:tcPr>
          <w:p w14:paraId="166D5826" w14:textId="25C54265" w:rsidR="00F33F31" w:rsidRPr="007D2B4D" w:rsidRDefault="00EF060E" w:rsidP="00F33F31">
            <w:pPr>
              <w:pStyle w:val="BodyText"/>
              <w:tabs>
                <w:tab w:val="decimal" w:pos="820"/>
              </w:tabs>
              <w:spacing w:after="0" w:line="240" w:lineRule="auto"/>
              <w:ind w:right="-131"/>
              <w:rPr>
                <w:rFonts w:cs="Times New Roman"/>
                <w:lang w:val="en-US"/>
              </w:rPr>
            </w:pPr>
            <w:r>
              <w:rPr>
                <w:rFonts w:cs="Times New Roman"/>
                <w:lang w:val="en-US"/>
              </w:rPr>
              <w:t>(15,191)</w:t>
            </w:r>
          </w:p>
        </w:tc>
        <w:tc>
          <w:tcPr>
            <w:tcW w:w="180" w:type="dxa"/>
          </w:tcPr>
          <w:p w14:paraId="7BDB7840" w14:textId="77777777" w:rsidR="00F33F31" w:rsidRPr="007D2B4D" w:rsidRDefault="00F33F31" w:rsidP="00F33F31">
            <w:pPr>
              <w:pStyle w:val="BodyText"/>
              <w:tabs>
                <w:tab w:val="decimal" w:pos="424"/>
                <w:tab w:val="decimal" w:pos="861"/>
              </w:tabs>
              <w:spacing w:after="0" w:line="240" w:lineRule="auto"/>
              <w:ind w:right="-131"/>
              <w:jc w:val="both"/>
              <w:rPr>
                <w:rFonts w:cs="Times New Roman"/>
                <w:lang w:val="en-US"/>
              </w:rPr>
            </w:pPr>
          </w:p>
        </w:tc>
        <w:tc>
          <w:tcPr>
            <w:tcW w:w="990" w:type="dxa"/>
            <w:tcBorders>
              <w:bottom w:val="single" w:sz="4" w:space="0" w:color="auto"/>
            </w:tcBorders>
          </w:tcPr>
          <w:p w14:paraId="2DA13646" w14:textId="4552505B" w:rsidR="00F33F31" w:rsidRPr="00A82837" w:rsidRDefault="00F33F31" w:rsidP="00F33F31">
            <w:pPr>
              <w:pStyle w:val="BodyText"/>
              <w:tabs>
                <w:tab w:val="decimal" w:pos="832"/>
              </w:tabs>
              <w:spacing w:after="0" w:line="240" w:lineRule="auto"/>
              <w:ind w:right="-131"/>
              <w:rPr>
                <w:rFonts w:cs="Times New Roman"/>
              </w:rPr>
            </w:pPr>
            <w:r w:rsidRPr="00A82837">
              <w:t>(22,714)</w:t>
            </w:r>
          </w:p>
        </w:tc>
        <w:tc>
          <w:tcPr>
            <w:tcW w:w="183" w:type="dxa"/>
          </w:tcPr>
          <w:p w14:paraId="1CABDB32" w14:textId="77777777" w:rsidR="00F33F31" w:rsidRPr="007D2B4D" w:rsidRDefault="00F33F31" w:rsidP="00F33F31">
            <w:pPr>
              <w:pStyle w:val="BodyText"/>
              <w:tabs>
                <w:tab w:val="decimal" w:pos="424"/>
                <w:tab w:val="decimal" w:pos="861"/>
              </w:tabs>
              <w:spacing w:after="0" w:line="240" w:lineRule="auto"/>
              <w:ind w:right="-131"/>
              <w:jc w:val="both"/>
              <w:rPr>
                <w:rFonts w:cs="Times New Roman"/>
                <w:lang w:val="en-US"/>
              </w:rPr>
            </w:pPr>
          </w:p>
        </w:tc>
        <w:tc>
          <w:tcPr>
            <w:tcW w:w="987" w:type="dxa"/>
            <w:tcBorders>
              <w:bottom w:val="single" w:sz="4" w:space="0" w:color="auto"/>
            </w:tcBorders>
          </w:tcPr>
          <w:p w14:paraId="0804D6BF" w14:textId="3BB3F0D0" w:rsidR="00F33F31" w:rsidRPr="007D2B4D" w:rsidRDefault="00C14049" w:rsidP="00F33F31">
            <w:pPr>
              <w:pStyle w:val="BodyText"/>
              <w:tabs>
                <w:tab w:val="decimal" w:pos="829"/>
              </w:tabs>
              <w:spacing w:after="0" w:line="240" w:lineRule="auto"/>
              <w:ind w:right="-131"/>
              <w:rPr>
                <w:rFonts w:cs="Times New Roman"/>
                <w:lang w:val="en-US"/>
              </w:rPr>
            </w:pPr>
            <w:r>
              <w:rPr>
                <w:rFonts w:cs="Times New Roman"/>
                <w:lang w:val="en-US"/>
              </w:rPr>
              <w:t>(18,191)</w:t>
            </w:r>
          </w:p>
        </w:tc>
        <w:tc>
          <w:tcPr>
            <w:tcW w:w="181" w:type="dxa"/>
          </w:tcPr>
          <w:p w14:paraId="3CAF1F19" w14:textId="77777777" w:rsidR="00F33F31" w:rsidRPr="007D2B4D" w:rsidRDefault="00F33F31" w:rsidP="00F33F31">
            <w:pPr>
              <w:pStyle w:val="BodyText"/>
              <w:tabs>
                <w:tab w:val="decimal" w:pos="424"/>
                <w:tab w:val="decimal" w:pos="861"/>
              </w:tabs>
              <w:spacing w:after="0" w:line="240" w:lineRule="auto"/>
              <w:ind w:right="-131"/>
              <w:jc w:val="both"/>
              <w:rPr>
                <w:rFonts w:cs="Times New Roman"/>
                <w:lang w:val="en-US"/>
              </w:rPr>
            </w:pPr>
          </w:p>
        </w:tc>
        <w:tc>
          <w:tcPr>
            <w:tcW w:w="969" w:type="dxa"/>
            <w:tcBorders>
              <w:bottom w:val="single" w:sz="4" w:space="0" w:color="auto"/>
            </w:tcBorders>
          </w:tcPr>
          <w:p w14:paraId="2548E763" w14:textId="7E8106FB" w:rsidR="00F33F31" w:rsidRPr="00A82837" w:rsidRDefault="00F33F31" w:rsidP="00F33F31">
            <w:pPr>
              <w:pStyle w:val="BodyText"/>
              <w:tabs>
                <w:tab w:val="decimal" w:pos="819"/>
              </w:tabs>
              <w:spacing w:after="0" w:line="240" w:lineRule="auto"/>
              <w:ind w:right="-131"/>
              <w:rPr>
                <w:rFonts w:cs="Times New Roman"/>
              </w:rPr>
            </w:pPr>
            <w:r w:rsidRPr="00A82837">
              <w:rPr>
                <w:lang w:val="en-US"/>
              </w:rPr>
              <w:t>(25,714)</w:t>
            </w:r>
          </w:p>
        </w:tc>
      </w:tr>
      <w:tr w:rsidR="00F33F31" w:rsidRPr="00A70ECF" w14:paraId="27D8CD84" w14:textId="77777777" w:rsidTr="0094473A">
        <w:trPr>
          <w:cantSplit/>
          <w:tblHeader/>
        </w:trPr>
        <w:tc>
          <w:tcPr>
            <w:tcW w:w="4680" w:type="dxa"/>
          </w:tcPr>
          <w:p w14:paraId="7F8FBE70" w14:textId="6C68622A" w:rsidR="00F33F31" w:rsidRPr="00080873" w:rsidRDefault="00F33F31" w:rsidP="00F33F31">
            <w:pPr>
              <w:shd w:val="clear" w:color="auto" w:fill="FFFFFF"/>
              <w:spacing w:line="240" w:lineRule="atLeast"/>
              <w:rPr>
                <w:rFonts w:cs="Times New Roman"/>
                <w:b/>
                <w:bCs/>
              </w:rPr>
            </w:pPr>
            <w:r w:rsidRPr="00080873">
              <w:rPr>
                <w:rFonts w:cs="Times New Roman"/>
                <w:b/>
                <w:bCs/>
              </w:rPr>
              <w:t xml:space="preserve">At </w:t>
            </w:r>
            <w:r>
              <w:rPr>
                <w:rFonts w:cs="Times New Roman"/>
                <w:b/>
                <w:bCs/>
              </w:rPr>
              <w:t>31 March</w:t>
            </w:r>
          </w:p>
        </w:tc>
        <w:tc>
          <w:tcPr>
            <w:tcW w:w="1010" w:type="dxa"/>
            <w:tcBorders>
              <w:top w:val="single" w:sz="4" w:space="0" w:color="auto"/>
              <w:bottom w:val="double" w:sz="4" w:space="0" w:color="auto"/>
            </w:tcBorders>
          </w:tcPr>
          <w:p w14:paraId="4889D662" w14:textId="26586BD6" w:rsidR="00F33F31" w:rsidRPr="00DF5569" w:rsidRDefault="006908FF" w:rsidP="00F33F31">
            <w:pPr>
              <w:pStyle w:val="BodyText"/>
              <w:tabs>
                <w:tab w:val="decimal" w:pos="820"/>
              </w:tabs>
              <w:spacing w:after="0" w:line="240" w:lineRule="auto"/>
              <w:ind w:right="-131"/>
              <w:rPr>
                <w:rFonts w:cs="Times New Roman"/>
                <w:b/>
                <w:bCs/>
                <w:lang w:val="en-US"/>
              </w:rPr>
            </w:pPr>
            <w:r>
              <w:rPr>
                <w:rFonts w:cs="Times New Roman"/>
                <w:b/>
                <w:bCs/>
                <w:lang w:val="en-US"/>
              </w:rPr>
              <w:t>344,754</w:t>
            </w:r>
          </w:p>
        </w:tc>
        <w:tc>
          <w:tcPr>
            <w:tcW w:w="180" w:type="dxa"/>
          </w:tcPr>
          <w:p w14:paraId="6AF245A4" w14:textId="77777777" w:rsidR="00F33F31" w:rsidRPr="00EA0062" w:rsidRDefault="00F33F31" w:rsidP="00F33F31">
            <w:pPr>
              <w:pStyle w:val="BodyText"/>
              <w:tabs>
                <w:tab w:val="decimal" w:pos="424"/>
                <w:tab w:val="decimal" w:pos="861"/>
              </w:tabs>
              <w:spacing w:after="0" w:line="240" w:lineRule="auto"/>
              <w:ind w:right="-131"/>
              <w:jc w:val="both"/>
              <w:rPr>
                <w:rFonts w:cs="Times New Roman"/>
                <w:b/>
                <w:bCs/>
                <w:lang w:val="en-US"/>
              </w:rPr>
            </w:pPr>
          </w:p>
        </w:tc>
        <w:tc>
          <w:tcPr>
            <w:tcW w:w="990" w:type="dxa"/>
            <w:tcBorders>
              <w:top w:val="single" w:sz="4" w:space="0" w:color="auto"/>
              <w:bottom w:val="double" w:sz="4" w:space="0" w:color="auto"/>
            </w:tcBorders>
          </w:tcPr>
          <w:p w14:paraId="6B668ED3" w14:textId="01E19A17" w:rsidR="00F33F31" w:rsidRPr="006C0DB0" w:rsidRDefault="00F33F31" w:rsidP="00F33F31">
            <w:pPr>
              <w:pStyle w:val="BodyText"/>
              <w:tabs>
                <w:tab w:val="decimal" w:pos="832"/>
              </w:tabs>
              <w:spacing w:after="0" w:line="240" w:lineRule="auto"/>
              <w:ind w:right="-131"/>
              <w:rPr>
                <w:rFonts w:cs="Times New Roman"/>
                <w:b/>
                <w:bCs/>
              </w:rPr>
            </w:pPr>
            <w:r>
              <w:rPr>
                <w:b/>
                <w:bCs/>
                <w:lang w:val="en-US"/>
              </w:rPr>
              <w:t>149,996</w:t>
            </w:r>
          </w:p>
        </w:tc>
        <w:tc>
          <w:tcPr>
            <w:tcW w:w="183" w:type="dxa"/>
          </w:tcPr>
          <w:p w14:paraId="5882245F" w14:textId="77777777" w:rsidR="00F33F31" w:rsidRPr="00EA0062" w:rsidRDefault="00F33F31" w:rsidP="00F33F31">
            <w:pPr>
              <w:pStyle w:val="BodyText"/>
              <w:tabs>
                <w:tab w:val="decimal" w:pos="424"/>
                <w:tab w:val="decimal" w:pos="861"/>
              </w:tabs>
              <w:spacing w:after="0" w:line="240" w:lineRule="auto"/>
              <w:ind w:right="-131"/>
              <w:jc w:val="both"/>
              <w:rPr>
                <w:rFonts w:cs="Times New Roman"/>
                <w:b/>
                <w:bCs/>
                <w:lang w:val="en-US"/>
              </w:rPr>
            </w:pPr>
          </w:p>
        </w:tc>
        <w:tc>
          <w:tcPr>
            <w:tcW w:w="987" w:type="dxa"/>
            <w:tcBorders>
              <w:top w:val="single" w:sz="4" w:space="0" w:color="auto"/>
              <w:bottom w:val="double" w:sz="4" w:space="0" w:color="auto"/>
            </w:tcBorders>
          </w:tcPr>
          <w:p w14:paraId="13BA23C3" w14:textId="590AB882" w:rsidR="00F33F31" w:rsidRPr="006C0DB0" w:rsidRDefault="00C14049" w:rsidP="00F33F31">
            <w:pPr>
              <w:pStyle w:val="BodyText"/>
              <w:tabs>
                <w:tab w:val="decimal" w:pos="829"/>
              </w:tabs>
              <w:spacing w:after="0" w:line="240" w:lineRule="auto"/>
              <w:ind w:right="-131"/>
              <w:rPr>
                <w:rFonts w:cs="Times New Roman"/>
                <w:b/>
                <w:bCs/>
                <w:lang w:val="en-US"/>
              </w:rPr>
            </w:pPr>
            <w:r>
              <w:rPr>
                <w:rFonts w:cs="Times New Roman"/>
                <w:b/>
                <w:bCs/>
                <w:lang w:val="en-US"/>
              </w:rPr>
              <w:t>355,754</w:t>
            </w:r>
          </w:p>
        </w:tc>
        <w:tc>
          <w:tcPr>
            <w:tcW w:w="181" w:type="dxa"/>
          </w:tcPr>
          <w:p w14:paraId="66FA9BBF" w14:textId="77777777" w:rsidR="00F33F31" w:rsidRPr="00EA0062" w:rsidRDefault="00F33F31" w:rsidP="00F33F31">
            <w:pPr>
              <w:pStyle w:val="BodyText"/>
              <w:tabs>
                <w:tab w:val="decimal" w:pos="424"/>
                <w:tab w:val="decimal" w:pos="861"/>
              </w:tabs>
              <w:spacing w:after="0" w:line="240" w:lineRule="auto"/>
              <w:ind w:right="-131"/>
              <w:jc w:val="both"/>
              <w:rPr>
                <w:rFonts w:cs="Times New Roman"/>
                <w:b/>
                <w:bCs/>
                <w:lang w:val="en-US"/>
              </w:rPr>
            </w:pPr>
          </w:p>
        </w:tc>
        <w:tc>
          <w:tcPr>
            <w:tcW w:w="969" w:type="dxa"/>
            <w:tcBorders>
              <w:top w:val="single" w:sz="4" w:space="0" w:color="auto"/>
              <w:bottom w:val="double" w:sz="4" w:space="0" w:color="auto"/>
            </w:tcBorders>
          </w:tcPr>
          <w:p w14:paraId="3735D929" w14:textId="36F5C637" w:rsidR="00F33F31" w:rsidRPr="00A70ECF" w:rsidRDefault="00F33F31" w:rsidP="00F33F31">
            <w:pPr>
              <w:pStyle w:val="BodyText"/>
              <w:tabs>
                <w:tab w:val="decimal" w:pos="819"/>
              </w:tabs>
              <w:spacing w:after="0" w:line="240" w:lineRule="auto"/>
              <w:ind w:right="-131"/>
              <w:rPr>
                <w:rFonts w:cs="Times New Roman"/>
                <w:b/>
                <w:bCs/>
              </w:rPr>
            </w:pPr>
            <w:r>
              <w:rPr>
                <w:b/>
                <w:bCs/>
                <w:lang w:val="en-US"/>
              </w:rPr>
              <w:t>174,996</w:t>
            </w:r>
          </w:p>
        </w:tc>
      </w:tr>
    </w:tbl>
    <w:p w14:paraId="0E1B3F6F" w14:textId="77777777" w:rsidR="008D3A9E" w:rsidRDefault="008D3A9E" w:rsidP="008D3A9E">
      <w:pPr>
        <w:spacing w:line="240" w:lineRule="auto"/>
        <w:rPr>
          <w:rFonts w:cstheme="minorBidi"/>
          <w:sz w:val="24"/>
          <w:szCs w:val="24"/>
          <w:lang w:val="en-US"/>
        </w:rPr>
      </w:pPr>
    </w:p>
    <w:p w14:paraId="4ADB9F7A" w14:textId="4547A9F4" w:rsidR="00F31A4A" w:rsidRDefault="00F31A4A" w:rsidP="0050374D">
      <w:pPr>
        <w:spacing w:line="240" w:lineRule="atLeast"/>
        <w:ind w:left="540" w:hanging="540"/>
        <w:rPr>
          <w:rFonts w:cs="Times New Roman"/>
          <w:b/>
          <w:bCs/>
          <w:sz w:val="24"/>
          <w:szCs w:val="24"/>
        </w:rPr>
      </w:pPr>
      <w:r w:rsidRPr="00BD2EB4">
        <w:rPr>
          <w:rFonts w:cs="Times New Roman"/>
          <w:b/>
          <w:bCs/>
          <w:sz w:val="24"/>
          <w:szCs w:val="24"/>
        </w:rPr>
        <w:t>5</w:t>
      </w:r>
      <w:r w:rsidR="0050374D">
        <w:rPr>
          <w:rFonts w:cs="Times New Roman"/>
          <w:b/>
          <w:bCs/>
          <w:sz w:val="24"/>
          <w:szCs w:val="24"/>
        </w:rPr>
        <w:tab/>
      </w:r>
      <w:r w:rsidRPr="00BD2EB4">
        <w:rPr>
          <w:rFonts w:cs="Times New Roman"/>
          <w:b/>
          <w:bCs/>
          <w:sz w:val="24"/>
          <w:szCs w:val="24"/>
        </w:rPr>
        <w:t>Inventories</w:t>
      </w:r>
    </w:p>
    <w:p w14:paraId="694FD745" w14:textId="77777777" w:rsidR="0050374D" w:rsidRPr="0050374D" w:rsidRDefault="0050374D" w:rsidP="0050374D">
      <w:pPr>
        <w:spacing w:line="240" w:lineRule="atLeast"/>
        <w:ind w:left="540" w:hanging="540"/>
        <w:rPr>
          <w:rFonts w:cs="Times New Roman"/>
          <w:b/>
          <w:bCs/>
          <w:sz w:val="24"/>
          <w:szCs w:val="24"/>
        </w:rPr>
      </w:pPr>
    </w:p>
    <w:tbl>
      <w:tblPr>
        <w:tblW w:w="4791" w:type="pct"/>
        <w:tblInd w:w="432" w:type="dxa"/>
        <w:tblLayout w:type="fixed"/>
        <w:tblLook w:val="0000" w:firstRow="0" w:lastRow="0" w:firstColumn="0" w:lastColumn="0" w:noHBand="0" w:noVBand="0"/>
      </w:tblPr>
      <w:tblGrid>
        <w:gridCol w:w="3709"/>
        <w:gridCol w:w="1145"/>
        <w:gridCol w:w="274"/>
        <w:gridCol w:w="1143"/>
        <w:gridCol w:w="274"/>
        <w:gridCol w:w="1197"/>
        <w:gridCol w:w="270"/>
        <w:gridCol w:w="1190"/>
      </w:tblGrid>
      <w:tr w:rsidR="00F31A4A" w:rsidRPr="0094473A" w14:paraId="685DE4A9" w14:textId="77777777" w:rsidTr="0094473A">
        <w:tc>
          <w:tcPr>
            <w:tcW w:w="3708" w:type="dxa"/>
            <w:vAlign w:val="bottom"/>
          </w:tcPr>
          <w:p w14:paraId="6681EE99" w14:textId="77777777" w:rsidR="00F31A4A" w:rsidRPr="0094473A" w:rsidRDefault="00F31A4A" w:rsidP="005C249A">
            <w:pPr>
              <w:spacing w:line="240" w:lineRule="atLeast"/>
              <w:ind w:right="-108"/>
              <w:rPr>
                <w:rFonts w:cs="Times New Roman"/>
                <w:b/>
                <w:bCs/>
                <w:i/>
                <w:iCs/>
              </w:rPr>
            </w:pPr>
          </w:p>
        </w:tc>
        <w:tc>
          <w:tcPr>
            <w:tcW w:w="2562" w:type="dxa"/>
            <w:gridSpan w:val="3"/>
            <w:vAlign w:val="bottom"/>
          </w:tcPr>
          <w:p w14:paraId="21AB5746" w14:textId="77777777" w:rsidR="00F31A4A" w:rsidRPr="0094473A" w:rsidRDefault="00F31A4A" w:rsidP="005C249A">
            <w:pPr>
              <w:pStyle w:val="acctfourfigures"/>
              <w:tabs>
                <w:tab w:val="clear" w:pos="765"/>
              </w:tabs>
              <w:spacing w:line="240" w:lineRule="atLeast"/>
              <w:ind w:left="-108" w:right="-108"/>
              <w:jc w:val="center"/>
              <w:rPr>
                <w:b/>
                <w:bCs/>
                <w:szCs w:val="22"/>
                <w:lang w:val="en-US"/>
              </w:rPr>
            </w:pPr>
            <w:r w:rsidRPr="0094473A">
              <w:rPr>
                <w:b/>
                <w:bCs/>
                <w:szCs w:val="22"/>
                <w:lang w:val="en-US"/>
              </w:rPr>
              <w:t>Consolidated</w:t>
            </w:r>
          </w:p>
        </w:tc>
        <w:tc>
          <w:tcPr>
            <w:tcW w:w="274" w:type="dxa"/>
            <w:vAlign w:val="bottom"/>
          </w:tcPr>
          <w:p w14:paraId="453FDD4A" w14:textId="77777777" w:rsidR="00F31A4A" w:rsidRPr="0094473A" w:rsidRDefault="00F31A4A" w:rsidP="005C249A">
            <w:pPr>
              <w:pStyle w:val="acctfourfigures"/>
              <w:tabs>
                <w:tab w:val="clear" w:pos="765"/>
              </w:tabs>
              <w:spacing w:line="240" w:lineRule="atLeast"/>
              <w:ind w:left="-108" w:right="-108"/>
              <w:jc w:val="center"/>
              <w:rPr>
                <w:b/>
                <w:bCs/>
                <w:szCs w:val="22"/>
                <w:lang w:val="en-US"/>
              </w:rPr>
            </w:pPr>
          </w:p>
        </w:tc>
        <w:tc>
          <w:tcPr>
            <w:tcW w:w="2657" w:type="dxa"/>
            <w:gridSpan w:val="3"/>
            <w:vAlign w:val="bottom"/>
          </w:tcPr>
          <w:p w14:paraId="3E1936F3" w14:textId="77777777" w:rsidR="00F31A4A" w:rsidRPr="0094473A" w:rsidRDefault="00F31A4A" w:rsidP="005C249A">
            <w:pPr>
              <w:pStyle w:val="acctfourfigures"/>
              <w:tabs>
                <w:tab w:val="clear" w:pos="765"/>
              </w:tabs>
              <w:spacing w:line="240" w:lineRule="atLeast"/>
              <w:ind w:left="-108" w:right="-108"/>
              <w:jc w:val="center"/>
              <w:rPr>
                <w:b/>
                <w:bCs/>
                <w:szCs w:val="22"/>
                <w:lang w:val="en-US"/>
              </w:rPr>
            </w:pPr>
            <w:r w:rsidRPr="0094473A">
              <w:rPr>
                <w:b/>
                <w:bCs/>
                <w:szCs w:val="22"/>
                <w:lang w:val="en-US"/>
              </w:rPr>
              <w:t>Separate</w:t>
            </w:r>
          </w:p>
        </w:tc>
      </w:tr>
      <w:tr w:rsidR="00F31A4A" w:rsidRPr="0094473A" w14:paraId="48939FA3" w14:textId="77777777" w:rsidTr="0094473A">
        <w:tc>
          <w:tcPr>
            <w:tcW w:w="3708" w:type="dxa"/>
            <w:vAlign w:val="bottom"/>
          </w:tcPr>
          <w:p w14:paraId="751A262C" w14:textId="77777777" w:rsidR="00F31A4A" w:rsidRPr="0094473A" w:rsidRDefault="00F31A4A" w:rsidP="005C249A">
            <w:pPr>
              <w:spacing w:line="240" w:lineRule="atLeast"/>
              <w:ind w:right="-108"/>
              <w:rPr>
                <w:rFonts w:cs="Times New Roman"/>
                <w:b/>
                <w:bCs/>
                <w:i/>
                <w:iCs/>
              </w:rPr>
            </w:pPr>
          </w:p>
        </w:tc>
        <w:tc>
          <w:tcPr>
            <w:tcW w:w="2562" w:type="dxa"/>
            <w:gridSpan w:val="3"/>
            <w:vAlign w:val="bottom"/>
          </w:tcPr>
          <w:p w14:paraId="07374CB7" w14:textId="77777777" w:rsidR="00F31A4A" w:rsidRPr="0094473A" w:rsidRDefault="00F31A4A" w:rsidP="005C249A">
            <w:pPr>
              <w:pStyle w:val="acctfourfigures"/>
              <w:tabs>
                <w:tab w:val="clear" w:pos="765"/>
              </w:tabs>
              <w:spacing w:line="240" w:lineRule="atLeast"/>
              <w:ind w:left="-108" w:right="-108"/>
              <w:jc w:val="center"/>
              <w:rPr>
                <w:b/>
                <w:bCs/>
                <w:szCs w:val="22"/>
                <w:lang w:val="en-US"/>
              </w:rPr>
            </w:pPr>
            <w:r w:rsidRPr="0094473A">
              <w:rPr>
                <w:b/>
                <w:bCs/>
                <w:szCs w:val="22"/>
                <w:lang w:val="en-US"/>
              </w:rPr>
              <w:t>financial statements</w:t>
            </w:r>
          </w:p>
        </w:tc>
        <w:tc>
          <w:tcPr>
            <w:tcW w:w="274" w:type="dxa"/>
            <w:vAlign w:val="bottom"/>
          </w:tcPr>
          <w:p w14:paraId="6F86BD27" w14:textId="77777777" w:rsidR="00F31A4A" w:rsidRPr="0094473A" w:rsidRDefault="00F31A4A" w:rsidP="005C249A">
            <w:pPr>
              <w:pStyle w:val="acctfourfigures"/>
              <w:tabs>
                <w:tab w:val="clear" w:pos="765"/>
              </w:tabs>
              <w:spacing w:line="240" w:lineRule="atLeast"/>
              <w:ind w:left="-108" w:right="-108"/>
              <w:jc w:val="center"/>
              <w:rPr>
                <w:b/>
                <w:bCs/>
                <w:szCs w:val="22"/>
                <w:lang w:val="en-US"/>
              </w:rPr>
            </w:pPr>
          </w:p>
        </w:tc>
        <w:tc>
          <w:tcPr>
            <w:tcW w:w="2657" w:type="dxa"/>
            <w:gridSpan w:val="3"/>
            <w:vAlign w:val="bottom"/>
          </w:tcPr>
          <w:p w14:paraId="1F13759C" w14:textId="77777777" w:rsidR="00F31A4A" w:rsidRPr="0094473A" w:rsidRDefault="00F31A4A" w:rsidP="005C249A">
            <w:pPr>
              <w:pStyle w:val="acctfourfigures"/>
              <w:tabs>
                <w:tab w:val="clear" w:pos="765"/>
              </w:tabs>
              <w:spacing w:line="240" w:lineRule="atLeast"/>
              <w:ind w:left="-108" w:right="-108"/>
              <w:jc w:val="center"/>
              <w:rPr>
                <w:b/>
                <w:bCs/>
                <w:szCs w:val="22"/>
                <w:lang w:val="en-US"/>
              </w:rPr>
            </w:pPr>
            <w:r w:rsidRPr="0094473A">
              <w:rPr>
                <w:b/>
                <w:bCs/>
                <w:szCs w:val="22"/>
                <w:lang w:val="en-US"/>
              </w:rPr>
              <w:t>financial statements</w:t>
            </w:r>
          </w:p>
        </w:tc>
      </w:tr>
      <w:tr w:rsidR="00FE5BEA" w:rsidRPr="0094473A" w14:paraId="4F874C1C" w14:textId="77777777" w:rsidTr="0094473A">
        <w:tc>
          <w:tcPr>
            <w:tcW w:w="3708" w:type="dxa"/>
            <w:vAlign w:val="bottom"/>
          </w:tcPr>
          <w:p w14:paraId="6260125E" w14:textId="77777777" w:rsidR="00FE5BEA" w:rsidRPr="0094473A" w:rsidRDefault="00FE5BEA" w:rsidP="00FE5BEA">
            <w:pPr>
              <w:spacing w:line="240" w:lineRule="atLeast"/>
              <w:ind w:right="-108"/>
              <w:rPr>
                <w:rFonts w:cs="Times New Roman"/>
                <w:b/>
                <w:bCs/>
                <w:i/>
                <w:iCs/>
              </w:rPr>
            </w:pPr>
          </w:p>
        </w:tc>
        <w:tc>
          <w:tcPr>
            <w:tcW w:w="1145" w:type="dxa"/>
          </w:tcPr>
          <w:p w14:paraId="781D195A" w14:textId="77777777" w:rsidR="00FE5BEA" w:rsidRPr="0094473A" w:rsidRDefault="00FE5BEA" w:rsidP="00FE5BEA">
            <w:pPr>
              <w:pStyle w:val="acctfourfigures"/>
              <w:tabs>
                <w:tab w:val="clear" w:pos="765"/>
              </w:tabs>
              <w:spacing w:line="240" w:lineRule="atLeast"/>
              <w:ind w:left="-108" w:right="-108"/>
              <w:jc w:val="center"/>
              <w:rPr>
                <w:szCs w:val="22"/>
                <w:lang w:val="en-US"/>
              </w:rPr>
            </w:pPr>
            <w:r w:rsidRPr="0094473A">
              <w:rPr>
                <w:szCs w:val="22"/>
                <w:lang w:val="en-US"/>
              </w:rPr>
              <w:t>31</w:t>
            </w:r>
          </w:p>
          <w:p w14:paraId="11A2B1BC" w14:textId="0F6286A9" w:rsidR="00FE5BEA" w:rsidRPr="0094473A" w:rsidRDefault="00FE5BEA" w:rsidP="00FE5BEA">
            <w:pPr>
              <w:pStyle w:val="acctfourfigures"/>
              <w:tabs>
                <w:tab w:val="clear" w:pos="765"/>
              </w:tabs>
              <w:spacing w:line="240" w:lineRule="atLeast"/>
              <w:ind w:left="-108" w:right="-108"/>
              <w:jc w:val="center"/>
              <w:rPr>
                <w:szCs w:val="22"/>
                <w:lang w:val="en-US"/>
              </w:rPr>
            </w:pPr>
            <w:r w:rsidRPr="0094473A">
              <w:rPr>
                <w:szCs w:val="22"/>
                <w:lang w:val="en-US"/>
              </w:rPr>
              <w:t>March</w:t>
            </w:r>
          </w:p>
        </w:tc>
        <w:tc>
          <w:tcPr>
            <w:tcW w:w="274" w:type="dxa"/>
          </w:tcPr>
          <w:p w14:paraId="29892462" w14:textId="77777777" w:rsidR="00FE5BEA" w:rsidRPr="0094473A" w:rsidRDefault="00FE5BEA" w:rsidP="00FE5BEA">
            <w:pPr>
              <w:pStyle w:val="acctfourfigures"/>
              <w:tabs>
                <w:tab w:val="clear" w:pos="765"/>
              </w:tabs>
              <w:spacing w:line="240" w:lineRule="atLeast"/>
              <w:ind w:left="-108" w:right="-108"/>
              <w:jc w:val="center"/>
              <w:rPr>
                <w:szCs w:val="22"/>
                <w:lang w:val="en-US"/>
              </w:rPr>
            </w:pPr>
          </w:p>
        </w:tc>
        <w:tc>
          <w:tcPr>
            <w:tcW w:w="1143" w:type="dxa"/>
          </w:tcPr>
          <w:p w14:paraId="6B4ABCBB" w14:textId="77777777" w:rsidR="00FE5BEA" w:rsidRPr="0094473A" w:rsidRDefault="00FE5BEA" w:rsidP="00FE5BEA">
            <w:pPr>
              <w:pStyle w:val="acctfourfigures"/>
              <w:tabs>
                <w:tab w:val="clear" w:pos="765"/>
              </w:tabs>
              <w:spacing w:line="240" w:lineRule="atLeast"/>
              <w:ind w:left="-108" w:right="-108"/>
              <w:jc w:val="center"/>
              <w:rPr>
                <w:szCs w:val="22"/>
                <w:lang w:val="en-US"/>
              </w:rPr>
            </w:pPr>
            <w:r w:rsidRPr="0094473A">
              <w:rPr>
                <w:szCs w:val="22"/>
                <w:lang w:val="en-US"/>
              </w:rPr>
              <w:t>31</w:t>
            </w:r>
          </w:p>
          <w:p w14:paraId="3F828E95" w14:textId="2D373092" w:rsidR="00FE5BEA" w:rsidRPr="0094473A" w:rsidRDefault="00FE5BEA" w:rsidP="00FE5BEA">
            <w:pPr>
              <w:pStyle w:val="acctfourfigures"/>
              <w:tabs>
                <w:tab w:val="clear" w:pos="765"/>
              </w:tabs>
              <w:spacing w:line="240" w:lineRule="atLeast"/>
              <w:ind w:left="-108" w:right="-108"/>
              <w:jc w:val="center"/>
              <w:rPr>
                <w:szCs w:val="22"/>
                <w:lang w:val="en-US"/>
              </w:rPr>
            </w:pPr>
            <w:r w:rsidRPr="0094473A">
              <w:rPr>
                <w:szCs w:val="22"/>
                <w:lang w:val="en-US"/>
              </w:rPr>
              <w:t>December</w:t>
            </w:r>
          </w:p>
        </w:tc>
        <w:tc>
          <w:tcPr>
            <w:tcW w:w="274" w:type="dxa"/>
          </w:tcPr>
          <w:p w14:paraId="0EA4B4C3" w14:textId="77777777" w:rsidR="00FE5BEA" w:rsidRPr="0094473A" w:rsidRDefault="00FE5BEA" w:rsidP="00FE5BEA">
            <w:pPr>
              <w:pStyle w:val="acctfourfigures"/>
              <w:tabs>
                <w:tab w:val="clear" w:pos="765"/>
              </w:tabs>
              <w:spacing w:line="240" w:lineRule="atLeast"/>
              <w:ind w:left="-108" w:right="-108"/>
              <w:jc w:val="center"/>
              <w:rPr>
                <w:szCs w:val="22"/>
                <w:lang w:val="en-US"/>
              </w:rPr>
            </w:pPr>
          </w:p>
        </w:tc>
        <w:tc>
          <w:tcPr>
            <w:tcW w:w="1197" w:type="dxa"/>
          </w:tcPr>
          <w:p w14:paraId="2D5C87C1" w14:textId="77777777" w:rsidR="00FE5BEA" w:rsidRPr="0094473A" w:rsidRDefault="00FE5BEA" w:rsidP="00FE5BEA">
            <w:pPr>
              <w:pStyle w:val="acctfourfigures"/>
              <w:tabs>
                <w:tab w:val="clear" w:pos="765"/>
              </w:tabs>
              <w:spacing w:line="240" w:lineRule="atLeast"/>
              <w:ind w:left="-108" w:right="-108"/>
              <w:jc w:val="center"/>
              <w:rPr>
                <w:szCs w:val="22"/>
                <w:lang w:val="en-US"/>
              </w:rPr>
            </w:pPr>
            <w:r w:rsidRPr="0094473A">
              <w:rPr>
                <w:szCs w:val="22"/>
                <w:lang w:val="en-US"/>
              </w:rPr>
              <w:t>31</w:t>
            </w:r>
          </w:p>
          <w:p w14:paraId="16128ACA" w14:textId="51D0C03E" w:rsidR="00FE5BEA" w:rsidRPr="0094473A" w:rsidRDefault="00FE5BEA" w:rsidP="00FE5BEA">
            <w:pPr>
              <w:pStyle w:val="acctfourfigures"/>
              <w:tabs>
                <w:tab w:val="clear" w:pos="765"/>
              </w:tabs>
              <w:spacing w:line="240" w:lineRule="atLeast"/>
              <w:ind w:left="-108" w:right="-108"/>
              <w:jc w:val="center"/>
              <w:rPr>
                <w:szCs w:val="22"/>
                <w:lang w:val="en-US"/>
              </w:rPr>
            </w:pPr>
            <w:r w:rsidRPr="0094473A">
              <w:rPr>
                <w:szCs w:val="22"/>
                <w:lang w:val="en-US"/>
              </w:rPr>
              <w:t>March</w:t>
            </w:r>
          </w:p>
        </w:tc>
        <w:tc>
          <w:tcPr>
            <w:tcW w:w="270" w:type="dxa"/>
          </w:tcPr>
          <w:p w14:paraId="60633648" w14:textId="77777777" w:rsidR="00FE5BEA" w:rsidRPr="0094473A" w:rsidRDefault="00FE5BEA" w:rsidP="00FE5BEA">
            <w:pPr>
              <w:pStyle w:val="acctfourfigures"/>
              <w:tabs>
                <w:tab w:val="clear" w:pos="765"/>
              </w:tabs>
              <w:spacing w:line="240" w:lineRule="atLeast"/>
              <w:ind w:left="-108" w:right="-108"/>
              <w:jc w:val="center"/>
              <w:rPr>
                <w:szCs w:val="22"/>
                <w:lang w:val="en-US"/>
              </w:rPr>
            </w:pPr>
          </w:p>
        </w:tc>
        <w:tc>
          <w:tcPr>
            <w:tcW w:w="1190" w:type="dxa"/>
          </w:tcPr>
          <w:p w14:paraId="57C282D5" w14:textId="77777777" w:rsidR="00FE5BEA" w:rsidRPr="0094473A" w:rsidRDefault="00FE5BEA" w:rsidP="00FE5BEA">
            <w:pPr>
              <w:pStyle w:val="acctfourfigures"/>
              <w:tabs>
                <w:tab w:val="clear" w:pos="765"/>
              </w:tabs>
              <w:spacing w:line="240" w:lineRule="atLeast"/>
              <w:ind w:left="-108" w:right="-108"/>
              <w:jc w:val="center"/>
              <w:rPr>
                <w:szCs w:val="22"/>
                <w:lang w:val="en-US"/>
              </w:rPr>
            </w:pPr>
            <w:r w:rsidRPr="0094473A">
              <w:rPr>
                <w:szCs w:val="22"/>
                <w:lang w:val="en-US"/>
              </w:rPr>
              <w:t>31</w:t>
            </w:r>
          </w:p>
          <w:p w14:paraId="2D487398" w14:textId="5C221326" w:rsidR="00FE5BEA" w:rsidRPr="0094473A" w:rsidRDefault="00FE5BEA" w:rsidP="00FE5BEA">
            <w:pPr>
              <w:pStyle w:val="acctfourfigures"/>
              <w:tabs>
                <w:tab w:val="clear" w:pos="765"/>
              </w:tabs>
              <w:spacing w:line="240" w:lineRule="atLeast"/>
              <w:ind w:left="-108" w:right="-108"/>
              <w:jc w:val="center"/>
              <w:rPr>
                <w:szCs w:val="22"/>
                <w:lang w:val="en-US"/>
              </w:rPr>
            </w:pPr>
            <w:r w:rsidRPr="0094473A">
              <w:rPr>
                <w:szCs w:val="22"/>
                <w:lang w:val="en-US"/>
              </w:rPr>
              <w:t>December</w:t>
            </w:r>
          </w:p>
        </w:tc>
      </w:tr>
      <w:tr w:rsidR="00FE5BEA" w:rsidRPr="0094473A" w14:paraId="69104004" w14:textId="77777777" w:rsidTr="0094473A">
        <w:tc>
          <w:tcPr>
            <w:tcW w:w="3708" w:type="dxa"/>
            <w:vAlign w:val="bottom"/>
          </w:tcPr>
          <w:p w14:paraId="147FA95D" w14:textId="77777777" w:rsidR="00FE5BEA" w:rsidRPr="0094473A" w:rsidRDefault="00FE5BEA" w:rsidP="00FE5BEA">
            <w:pPr>
              <w:spacing w:line="240" w:lineRule="atLeast"/>
              <w:ind w:right="-108"/>
              <w:rPr>
                <w:rFonts w:cs="Times New Roman"/>
                <w:b/>
                <w:bCs/>
                <w:i/>
                <w:iCs/>
              </w:rPr>
            </w:pPr>
          </w:p>
        </w:tc>
        <w:tc>
          <w:tcPr>
            <w:tcW w:w="1145" w:type="dxa"/>
          </w:tcPr>
          <w:p w14:paraId="00910A70" w14:textId="29CE7236" w:rsidR="00FE5BEA" w:rsidRPr="0094473A" w:rsidRDefault="00FE5BEA" w:rsidP="00FE5BEA">
            <w:pPr>
              <w:pStyle w:val="acctfourfigures"/>
              <w:tabs>
                <w:tab w:val="clear" w:pos="765"/>
              </w:tabs>
              <w:spacing w:line="240" w:lineRule="atLeast"/>
              <w:ind w:left="-108" w:right="-108"/>
              <w:jc w:val="center"/>
              <w:rPr>
                <w:szCs w:val="22"/>
                <w:lang w:val="en-US"/>
              </w:rPr>
            </w:pPr>
            <w:r w:rsidRPr="0094473A">
              <w:rPr>
                <w:szCs w:val="22"/>
                <w:lang w:val="en-US"/>
              </w:rPr>
              <w:t>2022</w:t>
            </w:r>
          </w:p>
        </w:tc>
        <w:tc>
          <w:tcPr>
            <w:tcW w:w="274" w:type="dxa"/>
          </w:tcPr>
          <w:p w14:paraId="574A2043" w14:textId="77777777" w:rsidR="00FE5BEA" w:rsidRPr="0094473A" w:rsidRDefault="00FE5BEA" w:rsidP="00FE5BEA">
            <w:pPr>
              <w:pStyle w:val="acctfourfigures"/>
              <w:tabs>
                <w:tab w:val="clear" w:pos="765"/>
              </w:tabs>
              <w:spacing w:line="240" w:lineRule="atLeast"/>
              <w:ind w:left="-108" w:right="-108"/>
              <w:jc w:val="center"/>
              <w:rPr>
                <w:szCs w:val="22"/>
                <w:lang w:val="en-US"/>
              </w:rPr>
            </w:pPr>
          </w:p>
        </w:tc>
        <w:tc>
          <w:tcPr>
            <w:tcW w:w="1143" w:type="dxa"/>
          </w:tcPr>
          <w:p w14:paraId="51C47F4F" w14:textId="543DDD2A" w:rsidR="00FE5BEA" w:rsidRPr="0094473A" w:rsidRDefault="00FE5BEA" w:rsidP="00FE5BEA">
            <w:pPr>
              <w:pStyle w:val="acctfourfigures"/>
              <w:tabs>
                <w:tab w:val="clear" w:pos="765"/>
              </w:tabs>
              <w:spacing w:line="240" w:lineRule="atLeast"/>
              <w:ind w:left="-108" w:right="-108"/>
              <w:jc w:val="center"/>
              <w:rPr>
                <w:szCs w:val="22"/>
                <w:lang w:val="en-US"/>
              </w:rPr>
            </w:pPr>
            <w:r w:rsidRPr="0094473A">
              <w:rPr>
                <w:szCs w:val="22"/>
                <w:lang w:val="en-US"/>
              </w:rPr>
              <w:t>2021</w:t>
            </w:r>
          </w:p>
        </w:tc>
        <w:tc>
          <w:tcPr>
            <w:tcW w:w="274" w:type="dxa"/>
            <w:vAlign w:val="bottom"/>
          </w:tcPr>
          <w:p w14:paraId="7A54DE40" w14:textId="77777777" w:rsidR="00FE5BEA" w:rsidRPr="0094473A" w:rsidRDefault="00FE5BEA" w:rsidP="00FE5BEA">
            <w:pPr>
              <w:pStyle w:val="acctfourfigures"/>
              <w:tabs>
                <w:tab w:val="clear" w:pos="765"/>
              </w:tabs>
              <w:spacing w:line="240" w:lineRule="atLeast"/>
              <w:ind w:left="-108" w:right="-108"/>
              <w:jc w:val="center"/>
              <w:rPr>
                <w:szCs w:val="22"/>
                <w:lang w:val="en-US"/>
              </w:rPr>
            </w:pPr>
          </w:p>
        </w:tc>
        <w:tc>
          <w:tcPr>
            <w:tcW w:w="1197" w:type="dxa"/>
          </w:tcPr>
          <w:p w14:paraId="24DF3450" w14:textId="5DE44EC2" w:rsidR="00FE5BEA" w:rsidRPr="0094473A" w:rsidRDefault="00FE5BEA" w:rsidP="00FE5BEA">
            <w:pPr>
              <w:pStyle w:val="acctfourfigures"/>
              <w:tabs>
                <w:tab w:val="clear" w:pos="765"/>
              </w:tabs>
              <w:spacing w:line="240" w:lineRule="atLeast"/>
              <w:ind w:left="-108" w:right="-108"/>
              <w:jc w:val="center"/>
              <w:rPr>
                <w:szCs w:val="22"/>
                <w:lang w:val="en-US"/>
              </w:rPr>
            </w:pPr>
            <w:r w:rsidRPr="0094473A">
              <w:rPr>
                <w:szCs w:val="22"/>
                <w:lang w:val="en-US"/>
              </w:rPr>
              <w:t>2022</w:t>
            </w:r>
          </w:p>
        </w:tc>
        <w:tc>
          <w:tcPr>
            <w:tcW w:w="270" w:type="dxa"/>
          </w:tcPr>
          <w:p w14:paraId="21E6ACAB" w14:textId="77777777" w:rsidR="00FE5BEA" w:rsidRPr="0094473A" w:rsidRDefault="00FE5BEA" w:rsidP="00FE5BEA">
            <w:pPr>
              <w:pStyle w:val="acctfourfigures"/>
              <w:tabs>
                <w:tab w:val="clear" w:pos="765"/>
              </w:tabs>
              <w:spacing w:line="240" w:lineRule="atLeast"/>
              <w:ind w:left="-108" w:right="-108"/>
              <w:jc w:val="center"/>
              <w:rPr>
                <w:szCs w:val="22"/>
                <w:lang w:val="en-US"/>
              </w:rPr>
            </w:pPr>
          </w:p>
        </w:tc>
        <w:tc>
          <w:tcPr>
            <w:tcW w:w="1190" w:type="dxa"/>
          </w:tcPr>
          <w:p w14:paraId="297ADA2A" w14:textId="2BE4FB92" w:rsidR="00FE5BEA" w:rsidRPr="0094473A" w:rsidRDefault="00FE5BEA" w:rsidP="00FE5BEA">
            <w:pPr>
              <w:pStyle w:val="acctfourfigures"/>
              <w:tabs>
                <w:tab w:val="clear" w:pos="765"/>
              </w:tabs>
              <w:spacing w:line="240" w:lineRule="atLeast"/>
              <w:ind w:left="-108" w:right="-108"/>
              <w:jc w:val="center"/>
              <w:rPr>
                <w:szCs w:val="22"/>
                <w:lang w:val="en-US"/>
              </w:rPr>
            </w:pPr>
            <w:r w:rsidRPr="0094473A">
              <w:rPr>
                <w:szCs w:val="22"/>
                <w:lang w:val="en-US"/>
              </w:rPr>
              <w:t>2021</w:t>
            </w:r>
          </w:p>
        </w:tc>
      </w:tr>
      <w:tr w:rsidR="00F31A4A" w:rsidRPr="0094473A" w14:paraId="2554F8A3" w14:textId="77777777" w:rsidTr="0094473A">
        <w:tc>
          <w:tcPr>
            <w:tcW w:w="3708" w:type="dxa"/>
            <w:vAlign w:val="bottom"/>
          </w:tcPr>
          <w:p w14:paraId="2F74D396" w14:textId="77777777" w:rsidR="00F31A4A" w:rsidRPr="0094473A" w:rsidRDefault="00F31A4A" w:rsidP="005C249A">
            <w:pPr>
              <w:spacing w:line="240" w:lineRule="atLeast"/>
              <w:ind w:right="-108"/>
              <w:rPr>
                <w:rFonts w:cs="Times New Roman"/>
                <w:b/>
                <w:bCs/>
                <w:i/>
                <w:iCs/>
              </w:rPr>
            </w:pPr>
          </w:p>
        </w:tc>
        <w:tc>
          <w:tcPr>
            <w:tcW w:w="5493" w:type="dxa"/>
            <w:gridSpan w:val="7"/>
            <w:vAlign w:val="bottom"/>
          </w:tcPr>
          <w:p w14:paraId="2FE5FE2E" w14:textId="77777777" w:rsidR="00F31A4A" w:rsidRPr="0094473A" w:rsidRDefault="00F31A4A" w:rsidP="005C249A">
            <w:pPr>
              <w:pStyle w:val="acctfourfigures"/>
              <w:tabs>
                <w:tab w:val="clear" w:pos="765"/>
              </w:tabs>
              <w:spacing w:line="240" w:lineRule="atLeast"/>
              <w:ind w:left="-108" w:right="-108"/>
              <w:jc w:val="center"/>
              <w:rPr>
                <w:i/>
                <w:iCs/>
                <w:szCs w:val="22"/>
                <w:lang w:val="en-US"/>
              </w:rPr>
            </w:pPr>
            <w:r w:rsidRPr="0094473A">
              <w:rPr>
                <w:i/>
                <w:iCs/>
                <w:szCs w:val="22"/>
                <w:lang w:val="en-US"/>
              </w:rPr>
              <w:t>(in thousand Baht)</w:t>
            </w:r>
          </w:p>
        </w:tc>
      </w:tr>
      <w:tr w:rsidR="004131B7" w:rsidRPr="0094473A" w14:paraId="1EA045F0" w14:textId="77777777" w:rsidTr="0094473A">
        <w:tc>
          <w:tcPr>
            <w:tcW w:w="3708" w:type="dxa"/>
          </w:tcPr>
          <w:p w14:paraId="47D35B75" w14:textId="77777777" w:rsidR="004131B7" w:rsidRPr="0094473A" w:rsidRDefault="004131B7" w:rsidP="004131B7">
            <w:pPr>
              <w:shd w:val="clear" w:color="auto" w:fill="FFFFFF"/>
              <w:spacing w:line="240" w:lineRule="atLeast"/>
              <w:rPr>
                <w:rFonts w:cs="Times New Roman"/>
                <w:b/>
                <w:bCs/>
                <w:i/>
                <w:iCs/>
              </w:rPr>
            </w:pPr>
            <w:r w:rsidRPr="0094473A">
              <w:rPr>
                <w:rFonts w:cs="Times New Roman"/>
              </w:rPr>
              <w:t>Finished goods</w:t>
            </w:r>
          </w:p>
        </w:tc>
        <w:tc>
          <w:tcPr>
            <w:tcW w:w="1145" w:type="dxa"/>
          </w:tcPr>
          <w:p w14:paraId="126873F8" w14:textId="4C708BCB" w:rsidR="004131B7" w:rsidRPr="0094473A" w:rsidRDefault="0047046C" w:rsidP="004131B7">
            <w:pPr>
              <w:pStyle w:val="acctfourfigures"/>
              <w:tabs>
                <w:tab w:val="clear" w:pos="765"/>
                <w:tab w:val="decimal" w:pos="948"/>
              </w:tabs>
              <w:spacing w:line="240" w:lineRule="atLeast"/>
              <w:ind w:left="-108" w:right="-108"/>
              <w:rPr>
                <w:szCs w:val="22"/>
                <w:lang w:val="en-US"/>
              </w:rPr>
            </w:pPr>
            <w:r w:rsidRPr="0094473A">
              <w:rPr>
                <w:szCs w:val="22"/>
                <w:lang w:val="en-US"/>
              </w:rPr>
              <w:t>3,739,342</w:t>
            </w:r>
          </w:p>
        </w:tc>
        <w:tc>
          <w:tcPr>
            <w:tcW w:w="274" w:type="dxa"/>
            <w:vAlign w:val="bottom"/>
          </w:tcPr>
          <w:p w14:paraId="4C35AA1D" w14:textId="77777777" w:rsidR="004131B7" w:rsidRPr="0094473A" w:rsidRDefault="004131B7" w:rsidP="004131B7">
            <w:pPr>
              <w:pStyle w:val="acctfourfigures"/>
              <w:tabs>
                <w:tab w:val="clear" w:pos="765"/>
                <w:tab w:val="decimal" w:pos="702"/>
              </w:tabs>
              <w:spacing w:line="240" w:lineRule="atLeast"/>
              <w:ind w:left="-108" w:right="-108"/>
              <w:rPr>
                <w:szCs w:val="22"/>
                <w:lang w:val="en-US"/>
              </w:rPr>
            </w:pPr>
          </w:p>
        </w:tc>
        <w:tc>
          <w:tcPr>
            <w:tcW w:w="1143" w:type="dxa"/>
          </w:tcPr>
          <w:p w14:paraId="41CBFD24" w14:textId="22F69A08" w:rsidR="004131B7" w:rsidRPr="0094473A" w:rsidRDefault="004131B7" w:rsidP="004131B7">
            <w:pPr>
              <w:pStyle w:val="acctfourfigures"/>
              <w:tabs>
                <w:tab w:val="clear" w:pos="765"/>
                <w:tab w:val="decimal" w:pos="948"/>
              </w:tabs>
              <w:spacing w:line="240" w:lineRule="atLeast"/>
              <w:ind w:left="-108" w:right="-108"/>
              <w:rPr>
                <w:szCs w:val="22"/>
                <w:lang w:val="en-US"/>
              </w:rPr>
            </w:pPr>
            <w:r w:rsidRPr="0094473A">
              <w:rPr>
                <w:szCs w:val="22"/>
              </w:rPr>
              <w:t>3,207,816</w:t>
            </w:r>
          </w:p>
        </w:tc>
        <w:tc>
          <w:tcPr>
            <w:tcW w:w="274" w:type="dxa"/>
            <w:vAlign w:val="bottom"/>
          </w:tcPr>
          <w:p w14:paraId="49BB296A" w14:textId="77777777" w:rsidR="004131B7" w:rsidRPr="0094473A" w:rsidRDefault="004131B7" w:rsidP="004131B7">
            <w:pPr>
              <w:pStyle w:val="acctfourfigures"/>
              <w:tabs>
                <w:tab w:val="clear" w:pos="765"/>
                <w:tab w:val="decimal" w:pos="702"/>
              </w:tabs>
              <w:spacing w:line="240" w:lineRule="atLeast"/>
              <w:ind w:left="-108" w:right="-108"/>
              <w:rPr>
                <w:szCs w:val="22"/>
                <w:lang w:val="en-US"/>
              </w:rPr>
            </w:pPr>
          </w:p>
        </w:tc>
        <w:tc>
          <w:tcPr>
            <w:tcW w:w="1197" w:type="dxa"/>
          </w:tcPr>
          <w:p w14:paraId="2C30B175" w14:textId="3441B2A9" w:rsidR="004131B7" w:rsidRPr="0094473A" w:rsidRDefault="006908FF" w:rsidP="004131B7">
            <w:pPr>
              <w:pStyle w:val="acctfourfigures"/>
              <w:tabs>
                <w:tab w:val="clear" w:pos="765"/>
                <w:tab w:val="decimal" w:pos="948"/>
              </w:tabs>
              <w:spacing w:line="240" w:lineRule="atLeast"/>
              <w:ind w:left="-108" w:right="-108"/>
              <w:rPr>
                <w:szCs w:val="22"/>
                <w:lang w:val="en-US"/>
              </w:rPr>
            </w:pPr>
            <w:r w:rsidRPr="0094473A">
              <w:rPr>
                <w:szCs w:val="22"/>
                <w:lang w:val="en-US"/>
              </w:rPr>
              <w:t>3,738,033</w:t>
            </w:r>
          </w:p>
        </w:tc>
        <w:tc>
          <w:tcPr>
            <w:tcW w:w="270" w:type="dxa"/>
            <w:vAlign w:val="bottom"/>
          </w:tcPr>
          <w:p w14:paraId="6314A932" w14:textId="77777777" w:rsidR="004131B7" w:rsidRPr="0094473A" w:rsidRDefault="004131B7" w:rsidP="004131B7">
            <w:pPr>
              <w:pStyle w:val="acctfourfigures"/>
              <w:tabs>
                <w:tab w:val="clear" w:pos="765"/>
                <w:tab w:val="decimal" w:pos="702"/>
              </w:tabs>
              <w:spacing w:line="240" w:lineRule="atLeast"/>
              <w:ind w:left="-108" w:right="-108"/>
              <w:rPr>
                <w:szCs w:val="22"/>
                <w:lang w:val="en-US"/>
              </w:rPr>
            </w:pPr>
          </w:p>
        </w:tc>
        <w:tc>
          <w:tcPr>
            <w:tcW w:w="1190" w:type="dxa"/>
          </w:tcPr>
          <w:p w14:paraId="2AABDF3F" w14:textId="11F1C5E4" w:rsidR="004131B7" w:rsidRPr="0094473A" w:rsidRDefault="004131B7" w:rsidP="004131B7">
            <w:pPr>
              <w:pStyle w:val="acctfourfigures"/>
              <w:tabs>
                <w:tab w:val="clear" w:pos="765"/>
                <w:tab w:val="decimal" w:pos="934"/>
              </w:tabs>
              <w:spacing w:line="240" w:lineRule="atLeast"/>
              <w:ind w:left="-108" w:right="-108"/>
              <w:rPr>
                <w:szCs w:val="22"/>
                <w:lang w:val="en-US"/>
              </w:rPr>
            </w:pPr>
            <w:r w:rsidRPr="0094473A">
              <w:rPr>
                <w:szCs w:val="22"/>
              </w:rPr>
              <w:t>3,207,115</w:t>
            </w:r>
          </w:p>
        </w:tc>
      </w:tr>
      <w:tr w:rsidR="004131B7" w:rsidRPr="0094473A" w14:paraId="52565E76" w14:textId="77777777" w:rsidTr="0094473A">
        <w:tc>
          <w:tcPr>
            <w:tcW w:w="3708" w:type="dxa"/>
          </w:tcPr>
          <w:p w14:paraId="05A7B7B2" w14:textId="77777777" w:rsidR="004131B7" w:rsidRPr="0094473A" w:rsidRDefault="004131B7" w:rsidP="004131B7">
            <w:pPr>
              <w:shd w:val="clear" w:color="auto" w:fill="FFFFFF"/>
              <w:spacing w:line="240" w:lineRule="atLeast"/>
              <w:rPr>
                <w:rFonts w:cs="Times New Roman"/>
              </w:rPr>
            </w:pPr>
            <w:r w:rsidRPr="0094473A">
              <w:rPr>
                <w:rFonts w:cs="Times New Roman"/>
              </w:rPr>
              <w:t>Goods in transit</w:t>
            </w:r>
          </w:p>
        </w:tc>
        <w:tc>
          <w:tcPr>
            <w:tcW w:w="1145" w:type="dxa"/>
            <w:tcBorders>
              <w:bottom w:val="single" w:sz="4" w:space="0" w:color="auto"/>
            </w:tcBorders>
          </w:tcPr>
          <w:p w14:paraId="0E3EE14A" w14:textId="523621B0" w:rsidR="004131B7" w:rsidRPr="0094473A" w:rsidRDefault="0047046C" w:rsidP="004131B7">
            <w:pPr>
              <w:pStyle w:val="acctfourfigures"/>
              <w:tabs>
                <w:tab w:val="clear" w:pos="765"/>
                <w:tab w:val="decimal" w:pos="948"/>
              </w:tabs>
              <w:spacing w:line="240" w:lineRule="atLeast"/>
              <w:ind w:left="-108" w:right="-108"/>
              <w:rPr>
                <w:szCs w:val="22"/>
                <w:lang w:val="en-US"/>
              </w:rPr>
            </w:pPr>
            <w:r w:rsidRPr="0094473A">
              <w:rPr>
                <w:szCs w:val="22"/>
                <w:lang w:val="en-US"/>
              </w:rPr>
              <w:t>137,166</w:t>
            </w:r>
          </w:p>
        </w:tc>
        <w:tc>
          <w:tcPr>
            <w:tcW w:w="274" w:type="dxa"/>
            <w:vAlign w:val="bottom"/>
          </w:tcPr>
          <w:p w14:paraId="1D557B26" w14:textId="77777777" w:rsidR="004131B7" w:rsidRPr="0094473A" w:rsidRDefault="004131B7" w:rsidP="004131B7">
            <w:pPr>
              <w:pStyle w:val="acctfourfigures"/>
              <w:tabs>
                <w:tab w:val="clear" w:pos="765"/>
              </w:tabs>
              <w:spacing w:line="240" w:lineRule="atLeast"/>
              <w:ind w:left="-108" w:right="-108"/>
              <w:rPr>
                <w:szCs w:val="22"/>
                <w:lang w:val="en-US"/>
              </w:rPr>
            </w:pPr>
          </w:p>
        </w:tc>
        <w:tc>
          <w:tcPr>
            <w:tcW w:w="1143" w:type="dxa"/>
            <w:tcBorders>
              <w:bottom w:val="single" w:sz="4" w:space="0" w:color="auto"/>
            </w:tcBorders>
          </w:tcPr>
          <w:p w14:paraId="73621B2C" w14:textId="697FF108" w:rsidR="004131B7" w:rsidRPr="0094473A" w:rsidRDefault="004131B7" w:rsidP="004131B7">
            <w:pPr>
              <w:pStyle w:val="acctfourfigures"/>
              <w:tabs>
                <w:tab w:val="clear" w:pos="765"/>
                <w:tab w:val="decimal" w:pos="948"/>
              </w:tabs>
              <w:spacing w:line="240" w:lineRule="atLeast"/>
              <w:ind w:left="-108" w:right="-108"/>
              <w:rPr>
                <w:szCs w:val="22"/>
                <w:lang w:val="en-US"/>
              </w:rPr>
            </w:pPr>
            <w:r w:rsidRPr="0094473A">
              <w:rPr>
                <w:szCs w:val="22"/>
              </w:rPr>
              <w:t>133,791</w:t>
            </w:r>
          </w:p>
        </w:tc>
        <w:tc>
          <w:tcPr>
            <w:tcW w:w="274" w:type="dxa"/>
            <w:vAlign w:val="bottom"/>
          </w:tcPr>
          <w:p w14:paraId="15B953EF" w14:textId="77777777" w:rsidR="004131B7" w:rsidRPr="0094473A" w:rsidRDefault="004131B7" w:rsidP="004131B7">
            <w:pPr>
              <w:pStyle w:val="acctfourfigures"/>
              <w:tabs>
                <w:tab w:val="clear" w:pos="765"/>
              </w:tabs>
              <w:spacing w:line="240" w:lineRule="atLeast"/>
              <w:ind w:left="-108" w:right="-108"/>
              <w:rPr>
                <w:szCs w:val="22"/>
                <w:lang w:val="en-US"/>
              </w:rPr>
            </w:pPr>
          </w:p>
        </w:tc>
        <w:tc>
          <w:tcPr>
            <w:tcW w:w="1197" w:type="dxa"/>
            <w:tcBorders>
              <w:bottom w:val="single" w:sz="4" w:space="0" w:color="auto"/>
            </w:tcBorders>
          </w:tcPr>
          <w:p w14:paraId="01D5AF80" w14:textId="6F306098" w:rsidR="004131B7" w:rsidRPr="0094473A" w:rsidRDefault="006908FF" w:rsidP="004131B7">
            <w:pPr>
              <w:pStyle w:val="acctfourfigures"/>
              <w:tabs>
                <w:tab w:val="clear" w:pos="765"/>
                <w:tab w:val="decimal" w:pos="948"/>
              </w:tabs>
              <w:spacing w:line="240" w:lineRule="atLeast"/>
              <w:ind w:left="-108" w:right="-108"/>
              <w:rPr>
                <w:szCs w:val="22"/>
                <w:lang w:val="en-US"/>
              </w:rPr>
            </w:pPr>
            <w:r w:rsidRPr="0094473A">
              <w:rPr>
                <w:szCs w:val="22"/>
                <w:lang w:val="en-US"/>
              </w:rPr>
              <w:t>137,166</w:t>
            </w:r>
          </w:p>
        </w:tc>
        <w:tc>
          <w:tcPr>
            <w:tcW w:w="270" w:type="dxa"/>
            <w:vAlign w:val="bottom"/>
          </w:tcPr>
          <w:p w14:paraId="7DBA7366" w14:textId="77777777" w:rsidR="004131B7" w:rsidRPr="0094473A" w:rsidRDefault="004131B7" w:rsidP="004131B7">
            <w:pPr>
              <w:pStyle w:val="acctfourfigures"/>
              <w:tabs>
                <w:tab w:val="clear" w:pos="765"/>
              </w:tabs>
              <w:spacing w:line="240" w:lineRule="atLeast"/>
              <w:ind w:left="-108" w:right="-108"/>
              <w:rPr>
                <w:szCs w:val="22"/>
                <w:lang w:val="en-US"/>
              </w:rPr>
            </w:pPr>
          </w:p>
        </w:tc>
        <w:tc>
          <w:tcPr>
            <w:tcW w:w="1190" w:type="dxa"/>
            <w:tcBorders>
              <w:bottom w:val="single" w:sz="4" w:space="0" w:color="auto"/>
            </w:tcBorders>
          </w:tcPr>
          <w:p w14:paraId="74EA0F35" w14:textId="03416B43" w:rsidR="004131B7" w:rsidRPr="0094473A" w:rsidRDefault="004131B7" w:rsidP="004131B7">
            <w:pPr>
              <w:pStyle w:val="acctfourfigures"/>
              <w:tabs>
                <w:tab w:val="clear" w:pos="765"/>
                <w:tab w:val="decimal" w:pos="934"/>
              </w:tabs>
              <w:spacing w:line="240" w:lineRule="atLeast"/>
              <w:ind w:left="-108" w:right="-108"/>
              <w:rPr>
                <w:szCs w:val="22"/>
                <w:lang w:val="en-US"/>
              </w:rPr>
            </w:pPr>
            <w:r w:rsidRPr="0094473A">
              <w:rPr>
                <w:szCs w:val="22"/>
              </w:rPr>
              <w:t>133,791</w:t>
            </w:r>
          </w:p>
        </w:tc>
      </w:tr>
      <w:tr w:rsidR="004131B7" w:rsidRPr="0094473A" w14:paraId="23F3AD5A" w14:textId="77777777" w:rsidTr="0094473A">
        <w:tc>
          <w:tcPr>
            <w:tcW w:w="3708" w:type="dxa"/>
          </w:tcPr>
          <w:p w14:paraId="5672B898" w14:textId="77777777" w:rsidR="004131B7" w:rsidRPr="0094473A" w:rsidRDefault="004131B7" w:rsidP="004131B7">
            <w:pPr>
              <w:shd w:val="clear" w:color="auto" w:fill="FFFFFF"/>
              <w:spacing w:line="240" w:lineRule="atLeast"/>
              <w:rPr>
                <w:rFonts w:cs="Times New Roman"/>
                <w:b/>
                <w:bCs/>
              </w:rPr>
            </w:pPr>
            <w:r w:rsidRPr="0094473A">
              <w:rPr>
                <w:rFonts w:cs="Times New Roman"/>
                <w:b/>
                <w:bCs/>
              </w:rPr>
              <w:t>Total</w:t>
            </w:r>
          </w:p>
        </w:tc>
        <w:tc>
          <w:tcPr>
            <w:tcW w:w="1145" w:type="dxa"/>
            <w:tcBorders>
              <w:top w:val="single" w:sz="4" w:space="0" w:color="auto"/>
            </w:tcBorders>
          </w:tcPr>
          <w:p w14:paraId="0A20965C" w14:textId="39B821B6" w:rsidR="004131B7" w:rsidRPr="0094473A" w:rsidRDefault="0047046C" w:rsidP="004131B7">
            <w:pPr>
              <w:pStyle w:val="acctfourfigures"/>
              <w:tabs>
                <w:tab w:val="clear" w:pos="765"/>
                <w:tab w:val="decimal" w:pos="948"/>
              </w:tabs>
              <w:spacing w:line="240" w:lineRule="atLeast"/>
              <w:ind w:left="-108" w:right="-108"/>
              <w:rPr>
                <w:b/>
                <w:bCs/>
                <w:szCs w:val="22"/>
                <w:lang w:val="en-US"/>
              </w:rPr>
            </w:pPr>
            <w:r w:rsidRPr="0094473A">
              <w:rPr>
                <w:b/>
                <w:bCs/>
                <w:szCs w:val="22"/>
                <w:lang w:val="en-US"/>
              </w:rPr>
              <w:t>3,876,508</w:t>
            </w:r>
          </w:p>
        </w:tc>
        <w:tc>
          <w:tcPr>
            <w:tcW w:w="274" w:type="dxa"/>
            <w:vAlign w:val="bottom"/>
          </w:tcPr>
          <w:p w14:paraId="1F34F38F" w14:textId="77777777" w:rsidR="004131B7" w:rsidRPr="0094473A" w:rsidRDefault="004131B7" w:rsidP="004131B7">
            <w:pPr>
              <w:pStyle w:val="acctfourfigures"/>
              <w:tabs>
                <w:tab w:val="clear" w:pos="765"/>
              </w:tabs>
              <w:spacing w:line="240" w:lineRule="atLeast"/>
              <w:ind w:left="-108" w:right="-108"/>
              <w:rPr>
                <w:b/>
                <w:bCs/>
                <w:szCs w:val="22"/>
                <w:lang w:val="en-US"/>
              </w:rPr>
            </w:pPr>
          </w:p>
        </w:tc>
        <w:tc>
          <w:tcPr>
            <w:tcW w:w="1143" w:type="dxa"/>
            <w:tcBorders>
              <w:top w:val="single" w:sz="4" w:space="0" w:color="auto"/>
            </w:tcBorders>
          </w:tcPr>
          <w:p w14:paraId="4D7067E6" w14:textId="6C4EBA39" w:rsidR="004131B7" w:rsidRPr="0094473A" w:rsidRDefault="004131B7" w:rsidP="004131B7">
            <w:pPr>
              <w:pStyle w:val="acctfourfigures"/>
              <w:tabs>
                <w:tab w:val="clear" w:pos="765"/>
                <w:tab w:val="decimal" w:pos="948"/>
              </w:tabs>
              <w:spacing w:line="240" w:lineRule="atLeast"/>
              <w:ind w:left="-108" w:right="-108"/>
              <w:rPr>
                <w:b/>
                <w:bCs/>
                <w:szCs w:val="22"/>
                <w:lang w:val="en-US"/>
              </w:rPr>
            </w:pPr>
            <w:r w:rsidRPr="0094473A">
              <w:rPr>
                <w:b/>
                <w:bCs/>
                <w:szCs w:val="22"/>
              </w:rPr>
              <w:t>3,341,607</w:t>
            </w:r>
          </w:p>
        </w:tc>
        <w:tc>
          <w:tcPr>
            <w:tcW w:w="274" w:type="dxa"/>
            <w:vAlign w:val="bottom"/>
          </w:tcPr>
          <w:p w14:paraId="6C4ED02C" w14:textId="77777777" w:rsidR="004131B7" w:rsidRPr="0094473A" w:rsidRDefault="004131B7" w:rsidP="004131B7">
            <w:pPr>
              <w:pStyle w:val="acctfourfigures"/>
              <w:tabs>
                <w:tab w:val="clear" w:pos="765"/>
              </w:tabs>
              <w:spacing w:line="240" w:lineRule="atLeast"/>
              <w:ind w:left="-108" w:right="-108"/>
              <w:rPr>
                <w:b/>
                <w:bCs/>
                <w:szCs w:val="22"/>
                <w:lang w:val="en-US"/>
              </w:rPr>
            </w:pPr>
          </w:p>
        </w:tc>
        <w:tc>
          <w:tcPr>
            <w:tcW w:w="1197" w:type="dxa"/>
            <w:tcBorders>
              <w:top w:val="single" w:sz="4" w:space="0" w:color="auto"/>
            </w:tcBorders>
          </w:tcPr>
          <w:p w14:paraId="26951E39" w14:textId="569B9500" w:rsidR="004131B7" w:rsidRPr="0094473A" w:rsidRDefault="006908FF" w:rsidP="004131B7">
            <w:pPr>
              <w:pStyle w:val="acctfourfigures"/>
              <w:tabs>
                <w:tab w:val="clear" w:pos="765"/>
                <w:tab w:val="decimal" w:pos="953"/>
              </w:tabs>
              <w:spacing w:line="240" w:lineRule="atLeast"/>
              <w:ind w:left="-108" w:right="-108"/>
              <w:rPr>
                <w:b/>
                <w:bCs/>
                <w:szCs w:val="22"/>
                <w:lang w:val="en-US"/>
              </w:rPr>
            </w:pPr>
            <w:r w:rsidRPr="0094473A">
              <w:rPr>
                <w:b/>
                <w:bCs/>
                <w:szCs w:val="22"/>
                <w:lang w:val="en-US"/>
              </w:rPr>
              <w:t>3,875,199</w:t>
            </w:r>
          </w:p>
        </w:tc>
        <w:tc>
          <w:tcPr>
            <w:tcW w:w="270" w:type="dxa"/>
            <w:vAlign w:val="bottom"/>
          </w:tcPr>
          <w:p w14:paraId="41B53C76" w14:textId="77777777" w:rsidR="004131B7" w:rsidRPr="0094473A" w:rsidRDefault="004131B7" w:rsidP="004131B7">
            <w:pPr>
              <w:pStyle w:val="acctfourfigures"/>
              <w:tabs>
                <w:tab w:val="clear" w:pos="765"/>
              </w:tabs>
              <w:spacing w:line="240" w:lineRule="atLeast"/>
              <w:ind w:left="-108" w:right="-108"/>
              <w:rPr>
                <w:b/>
                <w:bCs/>
                <w:szCs w:val="22"/>
                <w:lang w:val="en-US"/>
              </w:rPr>
            </w:pPr>
          </w:p>
        </w:tc>
        <w:tc>
          <w:tcPr>
            <w:tcW w:w="1190" w:type="dxa"/>
            <w:tcBorders>
              <w:top w:val="single" w:sz="4" w:space="0" w:color="auto"/>
            </w:tcBorders>
          </w:tcPr>
          <w:p w14:paraId="60DD46D8" w14:textId="7FBC9BFD" w:rsidR="004131B7" w:rsidRPr="0094473A" w:rsidRDefault="004131B7" w:rsidP="004131B7">
            <w:pPr>
              <w:pStyle w:val="acctfourfigures"/>
              <w:tabs>
                <w:tab w:val="clear" w:pos="765"/>
                <w:tab w:val="decimal" w:pos="934"/>
              </w:tabs>
              <w:spacing w:line="240" w:lineRule="atLeast"/>
              <w:ind w:left="-108" w:right="-108"/>
              <w:rPr>
                <w:b/>
                <w:bCs/>
                <w:szCs w:val="22"/>
                <w:lang w:val="en-US"/>
              </w:rPr>
            </w:pPr>
            <w:r w:rsidRPr="0094473A">
              <w:rPr>
                <w:b/>
                <w:bCs/>
                <w:szCs w:val="22"/>
              </w:rPr>
              <w:t>3,340,906</w:t>
            </w:r>
          </w:p>
        </w:tc>
      </w:tr>
      <w:tr w:rsidR="004131B7" w:rsidRPr="0094473A" w14:paraId="092F85F1" w14:textId="77777777" w:rsidTr="0094473A">
        <w:tc>
          <w:tcPr>
            <w:tcW w:w="3708" w:type="dxa"/>
          </w:tcPr>
          <w:p w14:paraId="564E2A37" w14:textId="77777777" w:rsidR="004131B7" w:rsidRPr="0094473A" w:rsidRDefault="004131B7" w:rsidP="004131B7">
            <w:pPr>
              <w:shd w:val="clear" w:color="auto" w:fill="FFFFFF"/>
              <w:spacing w:line="240" w:lineRule="atLeast"/>
              <w:rPr>
                <w:rFonts w:cs="Times New Roman"/>
              </w:rPr>
            </w:pPr>
            <w:r w:rsidRPr="0094473A">
              <w:rPr>
                <w:rFonts w:cs="Times New Roman"/>
                <w:i/>
                <w:iCs/>
              </w:rPr>
              <w:t>Less</w:t>
            </w:r>
            <w:r w:rsidRPr="0094473A">
              <w:rPr>
                <w:rFonts w:cs="Times New Roman"/>
              </w:rPr>
              <w:t xml:space="preserve"> allowance for decline in value</w:t>
            </w:r>
          </w:p>
        </w:tc>
        <w:tc>
          <w:tcPr>
            <w:tcW w:w="1145" w:type="dxa"/>
            <w:tcBorders>
              <w:bottom w:val="single" w:sz="4" w:space="0" w:color="auto"/>
            </w:tcBorders>
          </w:tcPr>
          <w:p w14:paraId="0FB655A0" w14:textId="339A1CD0" w:rsidR="004131B7" w:rsidRPr="0094473A" w:rsidRDefault="0047046C" w:rsidP="004131B7">
            <w:pPr>
              <w:pStyle w:val="acctfourfigures"/>
              <w:tabs>
                <w:tab w:val="clear" w:pos="765"/>
                <w:tab w:val="decimal" w:pos="926"/>
              </w:tabs>
              <w:spacing w:line="240" w:lineRule="atLeast"/>
              <w:ind w:left="-108" w:right="-108"/>
              <w:rPr>
                <w:szCs w:val="22"/>
                <w:lang w:val="en-US"/>
              </w:rPr>
            </w:pPr>
            <w:r w:rsidRPr="0094473A">
              <w:rPr>
                <w:szCs w:val="22"/>
                <w:lang w:val="en-US"/>
              </w:rPr>
              <w:t>(98,679)</w:t>
            </w:r>
          </w:p>
        </w:tc>
        <w:tc>
          <w:tcPr>
            <w:tcW w:w="274" w:type="dxa"/>
            <w:vAlign w:val="bottom"/>
          </w:tcPr>
          <w:p w14:paraId="60FFA634" w14:textId="77777777" w:rsidR="004131B7" w:rsidRPr="0094473A" w:rsidRDefault="004131B7" w:rsidP="004131B7">
            <w:pPr>
              <w:pStyle w:val="acctfourfigures"/>
              <w:tabs>
                <w:tab w:val="clear" w:pos="765"/>
              </w:tabs>
              <w:spacing w:line="240" w:lineRule="atLeast"/>
              <w:ind w:left="-108" w:right="-108"/>
              <w:rPr>
                <w:szCs w:val="22"/>
                <w:lang w:val="en-US"/>
              </w:rPr>
            </w:pPr>
          </w:p>
        </w:tc>
        <w:tc>
          <w:tcPr>
            <w:tcW w:w="1143" w:type="dxa"/>
            <w:tcBorders>
              <w:bottom w:val="single" w:sz="4" w:space="0" w:color="auto"/>
            </w:tcBorders>
          </w:tcPr>
          <w:p w14:paraId="4A97F2E1" w14:textId="234B1E09" w:rsidR="004131B7" w:rsidRPr="0094473A" w:rsidRDefault="004131B7" w:rsidP="004131B7">
            <w:pPr>
              <w:pStyle w:val="acctfourfigures"/>
              <w:tabs>
                <w:tab w:val="clear" w:pos="765"/>
                <w:tab w:val="decimal" w:pos="948"/>
              </w:tabs>
              <w:spacing w:line="240" w:lineRule="atLeast"/>
              <w:ind w:left="-108" w:right="-108"/>
              <w:rPr>
                <w:szCs w:val="22"/>
                <w:lang w:val="en-US"/>
              </w:rPr>
            </w:pPr>
            <w:r w:rsidRPr="0094473A">
              <w:rPr>
                <w:szCs w:val="22"/>
              </w:rPr>
              <w:t>(98,123)</w:t>
            </w:r>
          </w:p>
        </w:tc>
        <w:tc>
          <w:tcPr>
            <w:tcW w:w="274" w:type="dxa"/>
            <w:vAlign w:val="bottom"/>
          </w:tcPr>
          <w:p w14:paraId="424D8159" w14:textId="77777777" w:rsidR="004131B7" w:rsidRPr="0094473A" w:rsidRDefault="004131B7" w:rsidP="004131B7">
            <w:pPr>
              <w:pStyle w:val="acctfourfigures"/>
              <w:tabs>
                <w:tab w:val="clear" w:pos="765"/>
              </w:tabs>
              <w:spacing w:line="240" w:lineRule="atLeast"/>
              <w:ind w:left="-108" w:right="-108"/>
              <w:rPr>
                <w:szCs w:val="22"/>
                <w:lang w:val="en-US"/>
              </w:rPr>
            </w:pPr>
          </w:p>
        </w:tc>
        <w:tc>
          <w:tcPr>
            <w:tcW w:w="1197" w:type="dxa"/>
            <w:tcBorders>
              <w:bottom w:val="single" w:sz="4" w:space="0" w:color="auto"/>
            </w:tcBorders>
          </w:tcPr>
          <w:p w14:paraId="3268047B" w14:textId="2196AD20" w:rsidR="004131B7" w:rsidRPr="0094473A" w:rsidRDefault="006908FF" w:rsidP="004131B7">
            <w:pPr>
              <w:pStyle w:val="acctfourfigures"/>
              <w:tabs>
                <w:tab w:val="clear" w:pos="765"/>
                <w:tab w:val="decimal" w:pos="953"/>
              </w:tabs>
              <w:spacing w:line="240" w:lineRule="atLeast"/>
              <w:ind w:left="-108" w:right="-108"/>
              <w:rPr>
                <w:szCs w:val="22"/>
                <w:lang w:val="en-US"/>
              </w:rPr>
            </w:pPr>
            <w:r w:rsidRPr="0094473A">
              <w:rPr>
                <w:szCs w:val="22"/>
                <w:lang w:val="en-US"/>
              </w:rPr>
              <w:t>(98,679)</w:t>
            </w:r>
          </w:p>
        </w:tc>
        <w:tc>
          <w:tcPr>
            <w:tcW w:w="270" w:type="dxa"/>
            <w:vAlign w:val="bottom"/>
          </w:tcPr>
          <w:p w14:paraId="5B80B1A8" w14:textId="77777777" w:rsidR="004131B7" w:rsidRPr="0094473A" w:rsidRDefault="004131B7" w:rsidP="004131B7">
            <w:pPr>
              <w:pStyle w:val="acctfourfigures"/>
              <w:tabs>
                <w:tab w:val="clear" w:pos="765"/>
              </w:tabs>
              <w:spacing w:line="240" w:lineRule="atLeast"/>
              <w:ind w:left="-108" w:right="-108"/>
              <w:rPr>
                <w:szCs w:val="22"/>
                <w:lang w:val="en-US"/>
              </w:rPr>
            </w:pPr>
          </w:p>
        </w:tc>
        <w:tc>
          <w:tcPr>
            <w:tcW w:w="1190" w:type="dxa"/>
            <w:tcBorders>
              <w:bottom w:val="single" w:sz="4" w:space="0" w:color="auto"/>
            </w:tcBorders>
          </w:tcPr>
          <w:p w14:paraId="732C651A" w14:textId="01B93107" w:rsidR="004131B7" w:rsidRPr="0094473A" w:rsidRDefault="004131B7" w:rsidP="004131B7">
            <w:pPr>
              <w:pStyle w:val="acctfourfigures"/>
              <w:tabs>
                <w:tab w:val="clear" w:pos="765"/>
                <w:tab w:val="decimal" w:pos="934"/>
              </w:tabs>
              <w:spacing w:line="240" w:lineRule="atLeast"/>
              <w:ind w:left="-108" w:right="-108"/>
              <w:rPr>
                <w:szCs w:val="22"/>
                <w:lang w:val="en-US"/>
              </w:rPr>
            </w:pPr>
            <w:r w:rsidRPr="0094473A">
              <w:rPr>
                <w:szCs w:val="22"/>
              </w:rPr>
              <w:t>(98,123)</w:t>
            </w:r>
          </w:p>
        </w:tc>
      </w:tr>
      <w:tr w:rsidR="004131B7" w:rsidRPr="0094473A" w14:paraId="1121D607" w14:textId="77777777" w:rsidTr="0094473A">
        <w:tc>
          <w:tcPr>
            <w:tcW w:w="3708" w:type="dxa"/>
          </w:tcPr>
          <w:p w14:paraId="7F322CD0" w14:textId="77777777" w:rsidR="004131B7" w:rsidRPr="0094473A" w:rsidRDefault="004131B7" w:rsidP="004131B7">
            <w:pPr>
              <w:shd w:val="clear" w:color="auto" w:fill="FFFFFF"/>
              <w:spacing w:line="240" w:lineRule="atLeast"/>
              <w:rPr>
                <w:rFonts w:cs="Times New Roman"/>
                <w:b/>
                <w:bCs/>
              </w:rPr>
            </w:pPr>
            <w:r w:rsidRPr="0094473A">
              <w:rPr>
                <w:rFonts w:cs="Times New Roman"/>
                <w:b/>
                <w:bCs/>
              </w:rPr>
              <w:t>Net</w:t>
            </w:r>
          </w:p>
        </w:tc>
        <w:tc>
          <w:tcPr>
            <w:tcW w:w="1145" w:type="dxa"/>
            <w:tcBorders>
              <w:top w:val="single" w:sz="4" w:space="0" w:color="auto"/>
              <w:bottom w:val="double" w:sz="4" w:space="0" w:color="auto"/>
            </w:tcBorders>
          </w:tcPr>
          <w:p w14:paraId="42EE2598" w14:textId="59AD4C87" w:rsidR="004131B7" w:rsidRPr="0094473A" w:rsidRDefault="0047046C" w:rsidP="004131B7">
            <w:pPr>
              <w:pStyle w:val="acctfourfigures"/>
              <w:tabs>
                <w:tab w:val="clear" w:pos="765"/>
                <w:tab w:val="decimal" w:pos="948"/>
              </w:tabs>
              <w:spacing w:line="240" w:lineRule="atLeast"/>
              <w:ind w:left="-108" w:right="-108"/>
              <w:rPr>
                <w:b/>
                <w:bCs/>
                <w:szCs w:val="22"/>
                <w:lang w:val="en-US"/>
              </w:rPr>
            </w:pPr>
            <w:r w:rsidRPr="0094473A">
              <w:rPr>
                <w:b/>
                <w:bCs/>
                <w:szCs w:val="22"/>
                <w:lang w:val="en-US"/>
              </w:rPr>
              <w:t>3,777,829</w:t>
            </w:r>
          </w:p>
        </w:tc>
        <w:tc>
          <w:tcPr>
            <w:tcW w:w="274" w:type="dxa"/>
            <w:vAlign w:val="bottom"/>
          </w:tcPr>
          <w:p w14:paraId="4524FFC6" w14:textId="77777777" w:rsidR="004131B7" w:rsidRPr="0094473A" w:rsidRDefault="004131B7" w:rsidP="004131B7">
            <w:pPr>
              <w:pStyle w:val="acctfourfigures"/>
              <w:tabs>
                <w:tab w:val="clear" w:pos="765"/>
              </w:tabs>
              <w:spacing w:line="240" w:lineRule="atLeast"/>
              <w:ind w:left="-108" w:right="-108"/>
              <w:rPr>
                <w:b/>
                <w:bCs/>
                <w:szCs w:val="22"/>
                <w:lang w:val="en-US"/>
              </w:rPr>
            </w:pPr>
          </w:p>
        </w:tc>
        <w:tc>
          <w:tcPr>
            <w:tcW w:w="1143" w:type="dxa"/>
            <w:tcBorders>
              <w:top w:val="single" w:sz="4" w:space="0" w:color="auto"/>
              <w:bottom w:val="double" w:sz="4" w:space="0" w:color="auto"/>
            </w:tcBorders>
          </w:tcPr>
          <w:p w14:paraId="37753AAD" w14:textId="13CC0688" w:rsidR="004131B7" w:rsidRPr="0094473A" w:rsidRDefault="004131B7" w:rsidP="004131B7">
            <w:pPr>
              <w:pStyle w:val="acctfourfigures"/>
              <w:tabs>
                <w:tab w:val="clear" w:pos="765"/>
                <w:tab w:val="decimal" w:pos="948"/>
              </w:tabs>
              <w:spacing w:line="240" w:lineRule="atLeast"/>
              <w:ind w:left="-108" w:right="-108"/>
              <w:rPr>
                <w:b/>
                <w:bCs/>
                <w:szCs w:val="22"/>
                <w:lang w:val="en-US"/>
              </w:rPr>
            </w:pPr>
            <w:r w:rsidRPr="0094473A">
              <w:rPr>
                <w:b/>
                <w:bCs/>
                <w:szCs w:val="22"/>
              </w:rPr>
              <w:t>3,243,484</w:t>
            </w:r>
          </w:p>
        </w:tc>
        <w:tc>
          <w:tcPr>
            <w:tcW w:w="274" w:type="dxa"/>
            <w:vAlign w:val="bottom"/>
          </w:tcPr>
          <w:p w14:paraId="2758E055" w14:textId="77777777" w:rsidR="004131B7" w:rsidRPr="0094473A" w:rsidRDefault="004131B7" w:rsidP="004131B7">
            <w:pPr>
              <w:pStyle w:val="acctfourfigures"/>
              <w:tabs>
                <w:tab w:val="clear" w:pos="765"/>
              </w:tabs>
              <w:spacing w:line="240" w:lineRule="atLeast"/>
              <w:ind w:left="-108" w:right="-108"/>
              <w:rPr>
                <w:b/>
                <w:bCs/>
                <w:szCs w:val="22"/>
                <w:lang w:val="en-US"/>
              </w:rPr>
            </w:pPr>
          </w:p>
        </w:tc>
        <w:tc>
          <w:tcPr>
            <w:tcW w:w="1197" w:type="dxa"/>
            <w:tcBorders>
              <w:top w:val="single" w:sz="4" w:space="0" w:color="auto"/>
              <w:bottom w:val="double" w:sz="4" w:space="0" w:color="auto"/>
            </w:tcBorders>
          </w:tcPr>
          <w:p w14:paraId="17A2DC6C" w14:textId="358279DE" w:rsidR="004131B7" w:rsidRPr="0094473A" w:rsidRDefault="006908FF" w:rsidP="004131B7">
            <w:pPr>
              <w:pStyle w:val="acctfourfigures"/>
              <w:tabs>
                <w:tab w:val="clear" w:pos="765"/>
                <w:tab w:val="decimal" w:pos="953"/>
              </w:tabs>
              <w:spacing w:line="240" w:lineRule="atLeast"/>
              <w:ind w:left="-108" w:right="-108"/>
              <w:rPr>
                <w:b/>
                <w:bCs/>
                <w:szCs w:val="22"/>
                <w:lang w:val="en-US"/>
              </w:rPr>
            </w:pPr>
            <w:r w:rsidRPr="0094473A">
              <w:rPr>
                <w:b/>
                <w:bCs/>
                <w:szCs w:val="22"/>
                <w:lang w:val="en-US"/>
              </w:rPr>
              <w:t>3,776,520</w:t>
            </w:r>
          </w:p>
        </w:tc>
        <w:tc>
          <w:tcPr>
            <w:tcW w:w="270" w:type="dxa"/>
            <w:vAlign w:val="bottom"/>
          </w:tcPr>
          <w:p w14:paraId="5DEECFE8" w14:textId="77777777" w:rsidR="004131B7" w:rsidRPr="0094473A" w:rsidRDefault="004131B7" w:rsidP="004131B7">
            <w:pPr>
              <w:pStyle w:val="acctfourfigures"/>
              <w:tabs>
                <w:tab w:val="clear" w:pos="765"/>
              </w:tabs>
              <w:spacing w:line="240" w:lineRule="atLeast"/>
              <w:ind w:left="-108" w:right="-108"/>
              <w:rPr>
                <w:b/>
                <w:bCs/>
                <w:szCs w:val="22"/>
                <w:lang w:val="en-US"/>
              </w:rPr>
            </w:pPr>
          </w:p>
        </w:tc>
        <w:tc>
          <w:tcPr>
            <w:tcW w:w="1190" w:type="dxa"/>
            <w:tcBorders>
              <w:top w:val="single" w:sz="4" w:space="0" w:color="auto"/>
              <w:bottom w:val="double" w:sz="4" w:space="0" w:color="auto"/>
            </w:tcBorders>
          </w:tcPr>
          <w:p w14:paraId="2DAAEBB9" w14:textId="389A842E" w:rsidR="004131B7" w:rsidRPr="0094473A" w:rsidRDefault="004131B7" w:rsidP="004131B7">
            <w:pPr>
              <w:pStyle w:val="acctfourfigures"/>
              <w:tabs>
                <w:tab w:val="clear" w:pos="765"/>
                <w:tab w:val="decimal" w:pos="934"/>
              </w:tabs>
              <w:spacing w:line="240" w:lineRule="atLeast"/>
              <w:ind w:left="-108" w:right="-108"/>
              <w:rPr>
                <w:b/>
                <w:bCs/>
                <w:szCs w:val="22"/>
                <w:lang w:val="en-US"/>
              </w:rPr>
            </w:pPr>
            <w:r w:rsidRPr="0094473A">
              <w:rPr>
                <w:b/>
                <w:bCs/>
                <w:szCs w:val="22"/>
              </w:rPr>
              <w:t>3,242,783</w:t>
            </w:r>
          </w:p>
        </w:tc>
      </w:tr>
    </w:tbl>
    <w:p w14:paraId="5A1C7866" w14:textId="56E8FA8D" w:rsidR="00F31A4A" w:rsidRDefault="00F31A4A" w:rsidP="00F31A4A">
      <w:pPr>
        <w:spacing w:line="240" w:lineRule="atLeast"/>
        <w:ind w:right="-43"/>
        <w:jc w:val="both"/>
        <w:rPr>
          <w:rFonts w:cs="Times New Roman"/>
          <w:b/>
          <w:bCs/>
        </w:rPr>
      </w:pPr>
    </w:p>
    <w:p w14:paraId="42E0DAD9" w14:textId="473898B0" w:rsidR="00C62792" w:rsidRDefault="00C62792" w:rsidP="00F31A4A">
      <w:pPr>
        <w:spacing w:line="240" w:lineRule="atLeast"/>
        <w:ind w:right="-43"/>
        <w:jc w:val="both"/>
        <w:rPr>
          <w:rFonts w:cs="Times New Roman"/>
          <w:b/>
          <w:bCs/>
        </w:rPr>
      </w:pPr>
    </w:p>
    <w:p w14:paraId="61467A51" w14:textId="67CF6238" w:rsidR="00C62792" w:rsidRDefault="00C62792" w:rsidP="00F31A4A">
      <w:pPr>
        <w:spacing w:line="240" w:lineRule="atLeast"/>
        <w:ind w:right="-43"/>
        <w:jc w:val="both"/>
        <w:rPr>
          <w:rFonts w:cs="Times New Roman"/>
          <w:b/>
          <w:bCs/>
        </w:rPr>
      </w:pPr>
    </w:p>
    <w:p w14:paraId="19F7F4A8" w14:textId="5871A39A" w:rsidR="00C62792" w:rsidRDefault="00C62792" w:rsidP="00F31A4A">
      <w:pPr>
        <w:spacing w:line="240" w:lineRule="atLeast"/>
        <w:ind w:right="-43"/>
        <w:jc w:val="both"/>
        <w:rPr>
          <w:rFonts w:cs="Times New Roman"/>
          <w:b/>
          <w:bCs/>
        </w:rPr>
      </w:pPr>
    </w:p>
    <w:p w14:paraId="1A9E2B3B" w14:textId="40ED3992" w:rsidR="00C62792" w:rsidRDefault="00C62792" w:rsidP="00F31A4A">
      <w:pPr>
        <w:spacing w:line="240" w:lineRule="atLeast"/>
        <w:ind w:right="-43"/>
        <w:jc w:val="both"/>
        <w:rPr>
          <w:rFonts w:cs="Times New Roman"/>
          <w:b/>
          <w:bCs/>
        </w:rPr>
      </w:pPr>
    </w:p>
    <w:p w14:paraId="67C66649" w14:textId="414EECF7" w:rsidR="00C62792" w:rsidRDefault="00C62792" w:rsidP="00F31A4A">
      <w:pPr>
        <w:spacing w:line="240" w:lineRule="atLeast"/>
        <w:ind w:right="-43"/>
        <w:jc w:val="both"/>
        <w:rPr>
          <w:rFonts w:cs="Times New Roman"/>
          <w:b/>
          <w:bCs/>
        </w:rPr>
      </w:pPr>
    </w:p>
    <w:p w14:paraId="0BE58F88" w14:textId="00C0190B" w:rsidR="00C62792" w:rsidRDefault="00C62792" w:rsidP="00F31A4A">
      <w:pPr>
        <w:spacing w:line="240" w:lineRule="atLeast"/>
        <w:ind w:right="-43"/>
        <w:jc w:val="both"/>
        <w:rPr>
          <w:rFonts w:cs="Times New Roman"/>
          <w:b/>
          <w:bCs/>
        </w:rPr>
      </w:pPr>
    </w:p>
    <w:p w14:paraId="648D7D28" w14:textId="23075049" w:rsidR="00C62792" w:rsidRDefault="00C62792" w:rsidP="00F31A4A">
      <w:pPr>
        <w:spacing w:line="240" w:lineRule="atLeast"/>
        <w:ind w:right="-43"/>
        <w:jc w:val="both"/>
        <w:rPr>
          <w:rFonts w:cs="Times New Roman"/>
          <w:b/>
          <w:bCs/>
        </w:rPr>
      </w:pPr>
    </w:p>
    <w:p w14:paraId="6A9FBCE9" w14:textId="0D1F1FEC" w:rsidR="00C62792" w:rsidRDefault="00C62792" w:rsidP="00F31A4A">
      <w:pPr>
        <w:spacing w:line="240" w:lineRule="atLeast"/>
        <w:ind w:right="-43"/>
        <w:jc w:val="both"/>
        <w:rPr>
          <w:rFonts w:cs="Times New Roman"/>
          <w:b/>
          <w:bCs/>
        </w:rPr>
      </w:pPr>
    </w:p>
    <w:p w14:paraId="7E185C13" w14:textId="07913FB7" w:rsidR="00C62792" w:rsidRDefault="00C62792" w:rsidP="00F31A4A">
      <w:pPr>
        <w:spacing w:line="240" w:lineRule="atLeast"/>
        <w:ind w:right="-43"/>
        <w:jc w:val="both"/>
        <w:rPr>
          <w:rFonts w:cs="Times New Roman"/>
          <w:b/>
          <w:bCs/>
        </w:rPr>
      </w:pPr>
    </w:p>
    <w:p w14:paraId="6A45F7DD" w14:textId="1942D5D2" w:rsidR="00C62792" w:rsidRDefault="00C62792" w:rsidP="00F31A4A">
      <w:pPr>
        <w:spacing w:line="240" w:lineRule="atLeast"/>
        <w:ind w:right="-43"/>
        <w:jc w:val="both"/>
        <w:rPr>
          <w:rFonts w:cs="Times New Roman"/>
          <w:b/>
          <w:bCs/>
        </w:rPr>
      </w:pPr>
    </w:p>
    <w:tbl>
      <w:tblPr>
        <w:tblW w:w="4780" w:type="pct"/>
        <w:tblInd w:w="450" w:type="dxa"/>
        <w:tblLayout w:type="fixed"/>
        <w:tblLook w:val="0000" w:firstRow="0" w:lastRow="0" w:firstColumn="0" w:lastColumn="0" w:noHBand="0" w:noVBand="0"/>
      </w:tblPr>
      <w:tblGrid>
        <w:gridCol w:w="3781"/>
        <w:gridCol w:w="1174"/>
        <w:gridCol w:w="239"/>
        <w:gridCol w:w="1189"/>
        <w:gridCol w:w="238"/>
        <w:gridCol w:w="1203"/>
        <w:gridCol w:w="238"/>
        <w:gridCol w:w="1118"/>
      </w:tblGrid>
      <w:tr w:rsidR="00F31A4A" w:rsidRPr="00B22D76" w14:paraId="6CBB9198" w14:textId="77777777" w:rsidTr="0094473A">
        <w:tc>
          <w:tcPr>
            <w:tcW w:w="3781" w:type="dxa"/>
            <w:vAlign w:val="bottom"/>
          </w:tcPr>
          <w:p w14:paraId="1143C131" w14:textId="77777777" w:rsidR="00F31A4A" w:rsidRPr="00F96BCD" w:rsidRDefault="00F31A4A" w:rsidP="005C249A">
            <w:pPr>
              <w:spacing w:line="240" w:lineRule="atLeast"/>
              <w:ind w:right="-108"/>
              <w:rPr>
                <w:b/>
                <w:bCs/>
                <w:i/>
                <w:iCs/>
              </w:rPr>
            </w:pPr>
          </w:p>
        </w:tc>
        <w:tc>
          <w:tcPr>
            <w:tcW w:w="2602" w:type="dxa"/>
            <w:gridSpan w:val="3"/>
            <w:vAlign w:val="bottom"/>
          </w:tcPr>
          <w:p w14:paraId="6F5729FF" w14:textId="77777777" w:rsidR="00F31A4A" w:rsidRPr="00B22D76" w:rsidRDefault="00F31A4A" w:rsidP="005C249A">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38" w:type="dxa"/>
            <w:vAlign w:val="bottom"/>
          </w:tcPr>
          <w:p w14:paraId="7DF31A7D" w14:textId="77777777" w:rsidR="00F31A4A" w:rsidRPr="00B22D76" w:rsidRDefault="00F31A4A" w:rsidP="005C249A">
            <w:pPr>
              <w:pStyle w:val="acctfourfigures"/>
              <w:tabs>
                <w:tab w:val="clear" w:pos="765"/>
              </w:tabs>
              <w:spacing w:line="240" w:lineRule="atLeast"/>
              <w:ind w:left="-108" w:right="-108"/>
              <w:jc w:val="center"/>
              <w:rPr>
                <w:b/>
                <w:bCs/>
                <w:szCs w:val="22"/>
                <w:lang w:val="en-US"/>
              </w:rPr>
            </w:pPr>
          </w:p>
        </w:tc>
        <w:tc>
          <w:tcPr>
            <w:tcW w:w="2559" w:type="dxa"/>
            <w:gridSpan w:val="3"/>
            <w:vAlign w:val="bottom"/>
          </w:tcPr>
          <w:p w14:paraId="724C1B2D" w14:textId="77777777" w:rsidR="00F31A4A" w:rsidRPr="00B22D76" w:rsidRDefault="00F31A4A" w:rsidP="005C249A">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F31A4A" w:rsidRPr="00B22D76" w14:paraId="038D3AF4" w14:textId="77777777" w:rsidTr="0094473A">
        <w:tc>
          <w:tcPr>
            <w:tcW w:w="3781" w:type="dxa"/>
            <w:vAlign w:val="bottom"/>
          </w:tcPr>
          <w:p w14:paraId="72CD64FC" w14:textId="77777777" w:rsidR="00F31A4A" w:rsidRPr="00F96BCD" w:rsidRDefault="00F31A4A" w:rsidP="005C249A">
            <w:pPr>
              <w:spacing w:line="240" w:lineRule="atLeast"/>
              <w:ind w:right="-108"/>
              <w:rPr>
                <w:b/>
                <w:bCs/>
                <w:i/>
                <w:iCs/>
              </w:rPr>
            </w:pPr>
          </w:p>
        </w:tc>
        <w:tc>
          <w:tcPr>
            <w:tcW w:w="2602" w:type="dxa"/>
            <w:gridSpan w:val="3"/>
            <w:vAlign w:val="bottom"/>
          </w:tcPr>
          <w:p w14:paraId="4CA7FF9F" w14:textId="77777777" w:rsidR="00F31A4A" w:rsidRPr="00B22D76" w:rsidRDefault="00F31A4A" w:rsidP="005C249A">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38" w:type="dxa"/>
            <w:vAlign w:val="bottom"/>
          </w:tcPr>
          <w:p w14:paraId="64065C23" w14:textId="77777777" w:rsidR="00F31A4A" w:rsidRPr="00B22D76" w:rsidRDefault="00F31A4A" w:rsidP="005C249A">
            <w:pPr>
              <w:pStyle w:val="acctfourfigures"/>
              <w:tabs>
                <w:tab w:val="clear" w:pos="765"/>
              </w:tabs>
              <w:spacing w:line="240" w:lineRule="atLeast"/>
              <w:ind w:left="-108" w:right="-108"/>
              <w:jc w:val="center"/>
              <w:rPr>
                <w:b/>
                <w:bCs/>
                <w:szCs w:val="22"/>
                <w:lang w:val="en-US"/>
              </w:rPr>
            </w:pPr>
          </w:p>
        </w:tc>
        <w:tc>
          <w:tcPr>
            <w:tcW w:w="2559" w:type="dxa"/>
            <w:gridSpan w:val="3"/>
            <w:vAlign w:val="bottom"/>
          </w:tcPr>
          <w:p w14:paraId="6309A1B3" w14:textId="77777777" w:rsidR="00F31A4A" w:rsidRPr="00B22D76" w:rsidRDefault="00F31A4A" w:rsidP="005C249A">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F31A4A" w:rsidRPr="00B916F3" w14:paraId="4BB3B278" w14:textId="77777777" w:rsidTr="0094473A">
        <w:tc>
          <w:tcPr>
            <w:tcW w:w="3781" w:type="dxa"/>
            <w:vAlign w:val="bottom"/>
          </w:tcPr>
          <w:p w14:paraId="5C1B5DD5" w14:textId="77777777" w:rsidR="00F31A4A" w:rsidRPr="00F96BCD" w:rsidRDefault="00F31A4A" w:rsidP="005C249A">
            <w:pPr>
              <w:spacing w:line="240" w:lineRule="atLeast"/>
              <w:ind w:right="-108"/>
              <w:rPr>
                <w:b/>
                <w:bCs/>
                <w:i/>
                <w:iCs/>
              </w:rPr>
            </w:pPr>
          </w:p>
        </w:tc>
        <w:tc>
          <w:tcPr>
            <w:tcW w:w="1174" w:type="dxa"/>
          </w:tcPr>
          <w:p w14:paraId="20EBA140" w14:textId="760BA98D" w:rsidR="00F31A4A" w:rsidRPr="00B916F3" w:rsidRDefault="00FE5BEA" w:rsidP="005C249A">
            <w:pPr>
              <w:pStyle w:val="acctfourfigures"/>
              <w:tabs>
                <w:tab w:val="clear" w:pos="765"/>
              </w:tabs>
              <w:spacing w:line="240" w:lineRule="atLeast"/>
              <w:ind w:left="-108" w:right="-108"/>
              <w:jc w:val="center"/>
              <w:rPr>
                <w:szCs w:val="22"/>
                <w:lang w:val="en-US"/>
              </w:rPr>
            </w:pPr>
            <w:r>
              <w:rPr>
                <w:szCs w:val="22"/>
                <w:lang w:val="en-US"/>
              </w:rPr>
              <w:t>2022</w:t>
            </w:r>
          </w:p>
        </w:tc>
        <w:tc>
          <w:tcPr>
            <w:tcW w:w="239" w:type="dxa"/>
          </w:tcPr>
          <w:p w14:paraId="0A95EB2C" w14:textId="77777777" w:rsidR="00F31A4A" w:rsidRPr="00B916F3" w:rsidRDefault="00F31A4A" w:rsidP="005C249A">
            <w:pPr>
              <w:pStyle w:val="acctfourfigures"/>
              <w:tabs>
                <w:tab w:val="clear" w:pos="765"/>
              </w:tabs>
              <w:spacing w:line="240" w:lineRule="atLeast"/>
              <w:ind w:left="-108" w:right="-108"/>
              <w:jc w:val="center"/>
              <w:rPr>
                <w:szCs w:val="22"/>
                <w:lang w:val="en-US"/>
              </w:rPr>
            </w:pPr>
          </w:p>
        </w:tc>
        <w:tc>
          <w:tcPr>
            <w:tcW w:w="1189" w:type="dxa"/>
          </w:tcPr>
          <w:p w14:paraId="346B9F12" w14:textId="56DA55F2" w:rsidR="00F31A4A" w:rsidRPr="00B916F3" w:rsidRDefault="00FE5BEA" w:rsidP="005C249A">
            <w:pPr>
              <w:pStyle w:val="acctfourfigures"/>
              <w:tabs>
                <w:tab w:val="clear" w:pos="765"/>
              </w:tabs>
              <w:spacing w:line="240" w:lineRule="atLeast"/>
              <w:ind w:left="-108" w:right="-108"/>
              <w:jc w:val="center"/>
              <w:rPr>
                <w:szCs w:val="22"/>
                <w:lang w:val="en-US"/>
              </w:rPr>
            </w:pPr>
            <w:r>
              <w:rPr>
                <w:szCs w:val="22"/>
                <w:lang w:val="en-US"/>
              </w:rPr>
              <w:t>2021</w:t>
            </w:r>
          </w:p>
        </w:tc>
        <w:tc>
          <w:tcPr>
            <w:tcW w:w="238" w:type="dxa"/>
            <w:vAlign w:val="bottom"/>
          </w:tcPr>
          <w:p w14:paraId="1FC25633" w14:textId="77777777" w:rsidR="00F31A4A" w:rsidRPr="00B916F3" w:rsidRDefault="00F31A4A" w:rsidP="005C249A">
            <w:pPr>
              <w:pStyle w:val="acctfourfigures"/>
              <w:tabs>
                <w:tab w:val="clear" w:pos="765"/>
              </w:tabs>
              <w:spacing w:line="240" w:lineRule="atLeast"/>
              <w:ind w:left="-108" w:right="-108"/>
              <w:jc w:val="center"/>
              <w:rPr>
                <w:szCs w:val="22"/>
                <w:lang w:val="en-US"/>
              </w:rPr>
            </w:pPr>
          </w:p>
        </w:tc>
        <w:tc>
          <w:tcPr>
            <w:tcW w:w="1203" w:type="dxa"/>
          </w:tcPr>
          <w:p w14:paraId="7D71A223" w14:textId="2BC11EA0" w:rsidR="00F31A4A" w:rsidRPr="00B916F3" w:rsidRDefault="00FE5BEA" w:rsidP="005C249A">
            <w:pPr>
              <w:pStyle w:val="acctfourfigures"/>
              <w:tabs>
                <w:tab w:val="clear" w:pos="765"/>
              </w:tabs>
              <w:spacing w:line="240" w:lineRule="atLeast"/>
              <w:ind w:left="-108" w:right="-108"/>
              <w:jc w:val="center"/>
              <w:rPr>
                <w:szCs w:val="22"/>
                <w:lang w:val="en-US"/>
              </w:rPr>
            </w:pPr>
            <w:r>
              <w:rPr>
                <w:szCs w:val="22"/>
                <w:lang w:val="en-US"/>
              </w:rPr>
              <w:t>2022</w:t>
            </w:r>
          </w:p>
        </w:tc>
        <w:tc>
          <w:tcPr>
            <w:tcW w:w="238" w:type="dxa"/>
          </w:tcPr>
          <w:p w14:paraId="0B662116" w14:textId="77777777" w:rsidR="00F31A4A" w:rsidRPr="00B916F3" w:rsidRDefault="00F31A4A" w:rsidP="005C249A">
            <w:pPr>
              <w:pStyle w:val="acctfourfigures"/>
              <w:tabs>
                <w:tab w:val="clear" w:pos="765"/>
              </w:tabs>
              <w:spacing w:line="240" w:lineRule="atLeast"/>
              <w:ind w:left="-108" w:right="-108"/>
              <w:jc w:val="center"/>
              <w:rPr>
                <w:szCs w:val="22"/>
                <w:lang w:val="en-US"/>
              </w:rPr>
            </w:pPr>
          </w:p>
        </w:tc>
        <w:tc>
          <w:tcPr>
            <w:tcW w:w="1118" w:type="dxa"/>
          </w:tcPr>
          <w:p w14:paraId="681012F2" w14:textId="32254D42" w:rsidR="00F31A4A" w:rsidRPr="00B916F3" w:rsidRDefault="00FE5BEA" w:rsidP="005C249A">
            <w:pPr>
              <w:pStyle w:val="acctfourfigures"/>
              <w:tabs>
                <w:tab w:val="clear" w:pos="765"/>
              </w:tabs>
              <w:spacing w:line="240" w:lineRule="atLeast"/>
              <w:ind w:left="-108" w:right="-108"/>
              <w:jc w:val="center"/>
              <w:rPr>
                <w:szCs w:val="22"/>
                <w:lang w:val="en-US"/>
              </w:rPr>
            </w:pPr>
            <w:r>
              <w:rPr>
                <w:szCs w:val="22"/>
                <w:lang w:val="en-US"/>
              </w:rPr>
              <w:t>2021</w:t>
            </w:r>
          </w:p>
        </w:tc>
      </w:tr>
      <w:tr w:rsidR="00F31A4A" w:rsidRPr="00B22D76" w14:paraId="5372175D" w14:textId="77777777" w:rsidTr="0094473A">
        <w:tc>
          <w:tcPr>
            <w:tcW w:w="3781" w:type="dxa"/>
            <w:vAlign w:val="bottom"/>
          </w:tcPr>
          <w:p w14:paraId="47D2764B" w14:textId="77777777" w:rsidR="00F31A4A" w:rsidRPr="00F96BCD" w:rsidRDefault="00F31A4A" w:rsidP="005C249A">
            <w:pPr>
              <w:spacing w:line="240" w:lineRule="atLeast"/>
              <w:ind w:right="-108"/>
              <w:rPr>
                <w:b/>
                <w:bCs/>
                <w:i/>
                <w:iCs/>
              </w:rPr>
            </w:pPr>
          </w:p>
        </w:tc>
        <w:tc>
          <w:tcPr>
            <w:tcW w:w="5399" w:type="dxa"/>
            <w:gridSpan w:val="7"/>
            <w:vAlign w:val="bottom"/>
          </w:tcPr>
          <w:p w14:paraId="7010E6C5" w14:textId="77777777" w:rsidR="00F31A4A" w:rsidRPr="00B22D76" w:rsidRDefault="00F31A4A" w:rsidP="005C249A">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F31A4A" w:rsidRPr="003C2CCF" w14:paraId="733E82CF" w14:textId="77777777" w:rsidTr="0094473A">
        <w:tc>
          <w:tcPr>
            <w:tcW w:w="3781" w:type="dxa"/>
          </w:tcPr>
          <w:p w14:paraId="5AF7381B" w14:textId="77777777" w:rsidR="00F31A4A" w:rsidRPr="00F11E72" w:rsidRDefault="00F31A4A" w:rsidP="005C249A">
            <w:pPr>
              <w:spacing w:line="240" w:lineRule="atLeast"/>
              <w:ind w:left="180" w:hanging="180"/>
              <w:rPr>
                <w:rFonts w:cs="Times New Roman"/>
              </w:rPr>
            </w:pPr>
            <w:r w:rsidRPr="00F11E72">
              <w:rPr>
                <w:rFonts w:cs="Times New Roman"/>
              </w:rPr>
              <w:t>Inventories recognised in</w:t>
            </w:r>
          </w:p>
          <w:p w14:paraId="59303E2C" w14:textId="77777777" w:rsidR="00F31A4A" w:rsidRPr="003C2CCF" w:rsidRDefault="00F31A4A" w:rsidP="005C249A">
            <w:pPr>
              <w:spacing w:line="240" w:lineRule="atLeast"/>
              <w:ind w:left="55" w:hanging="55"/>
              <w:rPr>
                <w:rFonts w:cs="Times New Roman"/>
              </w:rPr>
            </w:pPr>
            <w:r w:rsidRPr="00F11E72">
              <w:rPr>
                <w:rFonts w:cs="Times New Roman"/>
              </w:rPr>
              <w:t xml:space="preserve"> ‘cost of sales of goods’</w:t>
            </w:r>
            <w:r w:rsidRPr="00F11E72">
              <w:rPr>
                <w:rFonts w:cs="Times New Roman"/>
                <w:cs/>
              </w:rPr>
              <w:t xml:space="preserve"> </w:t>
            </w:r>
            <w:r w:rsidRPr="00F11E72">
              <w:rPr>
                <w:rFonts w:cs="Times New Roman"/>
                <w:lang w:val="en-US"/>
              </w:rPr>
              <w:t>for</w:t>
            </w:r>
          </w:p>
        </w:tc>
        <w:tc>
          <w:tcPr>
            <w:tcW w:w="1174" w:type="dxa"/>
            <w:vAlign w:val="bottom"/>
          </w:tcPr>
          <w:p w14:paraId="2ACDFA13" w14:textId="77777777" w:rsidR="00F31A4A" w:rsidRPr="006A27FF" w:rsidRDefault="00F31A4A" w:rsidP="005C249A">
            <w:pPr>
              <w:pStyle w:val="acctfourfigures"/>
              <w:tabs>
                <w:tab w:val="clear" w:pos="765"/>
                <w:tab w:val="decimal" w:pos="974"/>
              </w:tabs>
              <w:spacing w:line="240" w:lineRule="atLeast"/>
              <w:ind w:right="-108"/>
              <w:rPr>
                <w:szCs w:val="22"/>
              </w:rPr>
            </w:pPr>
          </w:p>
        </w:tc>
        <w:tc>
          <w:tcPr>
            <w:tcW w:w="239" w:type="dxa"/>
            <w:vAlign w:val="bottom"/>
          </w:tcPr>
          <w:p w14:paraId="3AFF6772" w14:textId="77777777" w:rsidR="00F31A4A" w:rsidRPr="003C2CCF" w:rsidRDefault="00F31A4A" w:rsidP="005C249A">
            <w:pPr>
              <w:spacing w:line="240" w:lineRule="atLeast"/>
              <w:ind w:left="-108" w:right="-108"/>
              <w:rPr>
                <w:rFonts w:cs="Times New Roman"/>
                <w:lang w:val="en-US" w:bidi="ar-SA"/>
              </w:rPr>
            </w:pPr>
          </w:p>
        </w:tc>
        <w:tc>
          <w:tcPr>
            <w:tcW w:w="1189" w:type="dxa"/>
            <w:vAlign w:val="bottom"/>
          </w:tcPr>
          <w:p w14:paraId="73305142" w14:textId="77777777" w:rsidR="00F31A4A" w:rsidRPr="003C2CCF" w:rsidRDefault="00F31A4A" w:rsidP="005C249A">
            <w:pPr>
              <w:tabs>
                <w:tab w:val="decimal" w:pos="974"/>
              </w:tabs>
              <w:spacing w:line="240" w:lineRule="atLeast"/>
              <w:ind w:left="-108" w:right="-108"/>
              <w:rPr>
                <w:rFonts w:cs="Times New Roman"/>
                <w:lang w:val="en-US" w:bidi="ar-SA"/>
              </w:rPr>
            </w:pPr>
          </w:p>
        </w:tc>
        <w:tc>
          <w:tcPr>
            <w:tcW w:w="238" w:type="dxa"/>
            <w:vAlign w:val="bottom"/>
          </w:tcPr>
          <w:p w14:paraId="1FAA50CE" w14:textId="77777777" w:rsidR="00F31A4A" w:rsidRPr="003C2CCF" w:rsidRDefault="00F31A4A" w:rsidP="005C249A">
            <w:pPr>
              <w:spacing w:line="240" w:lineRule="atLeast"/>
              <w:ind w:left="-108" w:right="-108"/>
              <w:rPr>
                <w:rFonts w:cs="Times New Roman"/>
                <w:lang w:val="en-US" w:bidi="ar-SA"/>
              </w:rPr>
            </w:pPr>
          </w:p>
        </w:tc>
        <w:tc>
          <w:tcPr>
            <w:tcW w:w="1203" w:type="dxa"/>
            <w:vAlign w:val="bottom"/>
          </w:tcPr>
          <w:p w14:paraId="63EAC42D" w14:textId="77777777" w:rsidR="00F31A4A" w:rsidRPr="003C2CCF" w:rsidRDefault="00F31A4A" w:rsidP="005C249A">
            <w:pPr>
              <w:tabs>
                <w:tab w:val="decimal" w:pos="974"/>
              </w:tabs>
              <w:spacing w:line="240" w:lineRule="atLeast"/>
              <w:ind w:left="-108" w:right="-108"/>
              <w:rPr>
                <w:rFonts w:cs="Times New Roman"/>
                <w:lang w:val="en-US" w:bidi="ar-SA"/>
              </w:rPr>
            </w:pPr>
          </w:p>
        </w:tc>
        <w:tc>
          <w:tcPr>
            <w:tcW w:w="238" w:type="dxa"/>
            <w:vAlign w:val="bottom"/>
          </w:tcPr>
          <w:p w14:paraId="4074EE48" w14:textId="77777777" w:rsidR="00F31A4A" w:rsidRPr="003C2CCF" w:rsidRDefault="00F31A4A" w:rsidP="005C249A">
            <w:pPr>
              <w:spacing w:line="240" w:lineRule="atLeast"/>
              <w:ind w:left="-108" w:right="-108"/>
              <w:rPr>
                <w:rFonts w:cs="Times New Roman"/>
                <w:lang w:val="en-US" w:bidi="ar-SA"/>
              </w:rPr>
            </w:pPr>
          </w:p>
        </w:tc>
        <w:tc>
          <w:tcPr>
            <w:tcW w:w="1118" w:type="dxa"/>
            <w:vAlign w:val="bottom"/>
          </w:tcPr>
          <w:p w14:paraId="60E60444" w14:textId="77777777" w:rsidR="00F31A4A" w:rsidRPr="003C2CCF" w:rsidRDefault="00F31A4A" w:rsidP="005C249A">
            <w:pPr>
              <w:tabs>
                <w:tab w:val="decimal" w:pos="974"/>
              </w:tabs>
              <w:spacing w:line="240" w:lineRule="atLeast"/>
              <w:ind w:left="-108" w:right="-108"/>
              <w:rPr>
                <w:rFonts w:cs="Times New Roman"/>
                <w:lang w:val="en-US" w:bidi="ar-SA"/>
              </w:rPr>
            </w:pPr>
          </w:p>
        </w:tc>
      </w:tr>
      <w:tr w:rsidR="00F31A4A" w:rsidRPr="003C2CCF" w14:paraId="279EB1F0" w14:textId="77777777" w:rsidTr="0094473A">
        <w:tc>
          <w:tcPr>
            <w:tcW w:w="3781" w:type="dxa"/>
          </w:tcPr>
          <w:p w14:paraId="402D44CC" w14:textId="7A4E76F2" w:rsidR="00F31A4A" w:rsidRPr="003C2CCF" w:rsidRDefault="00F31A4A" w:rsidP="005C249A">
            <w:pPr>
              <w:tabs>
                <w:tab w:val="decimal" w:pos="150"/>
              </w:tabs>
              <w:spacing w:line="240" w:lineRule="atLeast"/>
              <w:ind w:left="150" w:right="-108"/>
              <w:rPr>
                <w:rFonts w:cs="Times New Roman"/>
              </w:rPr>
            </w:pPr>
            <w:r w:rsidRPr="003C2CCF">
              <w:rPr>
                <w:rFonts w:cs="Times New Roman"/>
              </w:rPr>
              <w:t xml:space="preserve">the </w:t>
            </w:r>
            <w:r w:rsidR="00FE5BEA">
              <w:rPr>
                <w:rFonts w:cs="Times New Roman"/>
              </w:rPr>
              <w:t>three</w:t>
            </w:r>
            <w:r w:rsidRPr="003C2CCF">
              <w:rPr>
                <w:rFonts w:cs="Times New Roman"/>
              </w:rPr>
              <w:t>-month period ended</w:t>
            </w:r>
          </w:p>
        </w:tc>
        <w:tc>
          <w:tcPr>
            <w:tcW w:w="1174" w:type="dxa"/>
            <w:vAlign w:val="bottom"/>
          </w:tcPr>
          <w:p w14:paraId="23B51ADB" w14:textId="77777777" w:rsidR="00F31A4A" w:rsidRPr="003C2CCF" w:rsidRDefault="00F31A4A" w:rsidP="005C249A">
            <w:pPr>
              <w:tabs>
                <w:tab w:val="decimal" w:pos="974"/>
              </w:tabs>
              <w:spacing w:line="240" w:lineRule="atLeast"/>
              <w:ind w:left="-108" w:right="-108"/>
              <w:rPr>
                <w:rFonts w:cs="Times New Roman"/>
                <w:lang w:val="en-US" w:bidi="ar-SA"/>
              </w:rPr>
            </w:pPr>
          </w:p>
        </w:tc>
        <w:tc>
          <w:tcPr>
            <w:tcW w:w="239" w:type="dxa"/>
            <w:vAlign w:val="bottom"/>
          </w:tcPr>
          <w:p w14:paraId="75D407BE" w14:textId="77777777" w:rsidR="00F31A4A" w:rsidRPr="003C2CCF" w:rsidRDefault="00F31A4A" w:rsidP="005C249A">
            <w:pPr>
              <w:spacing w:line="240" w:lineRule="atLeast"/>
              <w:ind w:left="-108" w:right="-108"/>
              <w:rPr>
                <w:rFonts w:cs="Times New Roman"/>
                <w:lang w:val="en-US" w:bidi="ar-SA"/>
              </w:rPr>
            </w:pPr>
          </w:p>
        </w:tc>
        <w:tc>
          <w:tcPr>
            <w:tcW w:w="1189" w:type="dxa"/>
            <w:vAlign w:val="bottom"/>
          </w:tcPr>
          <w:p w14:paraId="6239E91A" w14:textId="77777777" w:rsidR="00F31A4A" w:rsidRPr="003C2CCF" w:rsidRDefault="00F31A4A" w:rsidP="005C249A">
            <w:pPr>
              <w:tabs>
                <w:tab w:val="decimal" w:pos="974"/>
              </w:tabs>
              <w:spacing w:line="240" w:lineRule="atLeast"/>
              <w:ind w:left="-108" w:right="-108"/>
              <w:rPr>
                <w:rFonts w:cs="Times New Roman"/>
                <w:lang w:val="en-US" w:bidi="ar-SA"/>
              </w:rPr>
            </w:pPr>
          </w:p>
        </w:tc>
        <w:tc>
          <w:tcPr>
            <w:tcW w:w="238" w:type="dxa"/>
            <w:vAlign w:val="bottom"/>
          </w:tcPr>
          <w:p w14:paraId="62B065A2" w14:textId="77777777" w:rsidR="00F31A4A" w:rsidRPr="003C2CCF" w:rsidRDefault="00F31A4A" w:rsidP="005C249A">
            <w:pPr>
              <w:spacing w:line="240" w:lineRule="atLeast"/>
              <w:ind w:left="-108" w:right="-108"/>
              <w:rPr>
                <w:rFonts w:cs="Times New Roman"/>
                <w:lang w:val="en-US" w:bidi="ar-SA"/>
              </w:rPr>
            </w:pPr>
          </w:p>
        </w:tc>
        <w:tc>
          <w:tcPr>
            <w:tcW w:w="1203" w:type="dxa"/>
            <w:vAlign w:val="bottom"/>
          </w:tcPr>
          <w:p w14:paraId="2437D3DE" w14:textId="77777777" w:rsidR="00F31A4A" w:rsidRPr="003C2CCF" w:rsidRDefault="00F31A4A" w:rsidP="005C249A">
            <w:pPr>
              <w:tabs>
                <w:tab w:val="decimal" w:pos="974"/>
                <w:tab w:val="decimal" w:pos="1006"/>
              </w:tabs>
              <w:spacing w:line="240" w:lineRule="atLeast"/>
              <w:ind w:left="-108" w:right="-108"/>
              <w:rPr>
                <w:rFonts w:cs="Times New Roman"/>
                <w:lang w:val="en-US" w:bidi="ar-SA"/>
              </w:rPr>
            </w:pPr>
          </w:p>
        </w:tc>
        <w:tc>
          <w:tcPr>
            <w:tcW w:w="238" w:type="dxa"/>
            <w:vAlign w:val="bottom"/>
          </w:tcPr>
          <w:p w14:paraId="0CC7A13A" w14:textId="77777777" w:rsidR="00F31A4A" w:rsidRPr="003C2CCF" w:rsidRDefault="00F31A4A" w:rsidP="005C249A">
            <w:pPr>
              <w:spacing w:line="240" w:lineRule="atLeast"/>
              <w:ind w:left="-108" w:right="-108"/>
              <w:rPr>
                <w:rFonts w:cs="Times New Roman"/>
                <w:lang w:val="en-US" w:bidi="ar-SA"/>
              </w:rPr>
            </w:pPr>
          </w:p>
        </w:tc>
        <w:tc>
          <w:tcPr>
            <w:tcW w:w="1118" w:type="dxa"/>
            <w:vAlign w:val="bottom"/>
          </w:tcPr>
          <w:p w14:paraId="6180DCAD" w14:textId="77777777" w:rsidR="00F31A4A" w:rsidRPr="003C2CCF" w:rsidRDefault="00F31A4A" w:rsidP="005C249A">
            <w:pPr>
              <w:tabs>
                <w:tab w:val="decimal" w:pos="974"/>
              </w:tabs>
              <w:spacing w:line="240" w:lineRule="atLeast"/>
              <w:ind w:left="-108" w:right="-108"/>
              <w:rPr>
                <w:rFonts w:cs="Times New Roman"/>
                <w:lang w:val="en-US" w:bidi="ar-SA"/>
              </w:rPr>
            </w:pPr>
          </w:p>
        </w:tc>
      </w:tr>
      <w:tr w:rsidR="00F31A4A" w:rsidRPr="003C2CCF" w14:paraId="424EEF3A" w14:textId="77777777" w:rsidTr="0094473A">
        <w:tc>
          <w:tcPr>
            <w:tcW w:w="3781" w:type="dxa"/>
          </w:tcPr>
          <w:p w14:paraId="0E1D1CE8" w14:textId="0D2BB73F" w:rsidR="00F31A4A" w:rsidRPr="003C2CCF" w:rsidRDefault="00F31A4A" w:rsidP="00F31A4A">
            <w:pPr>
              <w:spacing w:line="240" w:lineRule="atLeast"/>
              <w:rPr>
                <w:rFonts w:cs="Times New Roman"/>
              </w:rPr>
            </w:pPr>
            <w:r>
              <w:rPr>
                <w:rFonts w:cs="Times New Roman"/>
              </w:rPr>
              <w:t xml:space="preserve">   </w:t>
            </w:r>
            <w:r w:rsidRPr="003C2CCF">
              <w:rPr>
                <w:rFonts w:cs="Times New Roman"/>
              </w:rPr>
              <w:t>3</w:t>
            </w:r>
            <w:r w:rsidR="00FE5BEA">
              <w:rPr>
                <w:rFonts w:cs="Times New Roman"/>
              </w:rPr>
              <w:t>1 March</w:t>
            </w:r>
          </w:p>
        </w:tc>
        <w:tc>
          <w:tcPr>
            <w:tcW w:w="1174" w:type="dxa"/>
            <w:vAlign w:val="bottom"/>
          </w:tcPr>
          <w:p w14:paraId="0DEAA628" w14:textId="77777777" w:rsidR="00F31A4A" w:rsidRPr="003C2CCF" w:rsidRDefault="00F31A4A" w:rsidP="005C249A">
            <w:pPr>
              <w:tabs>
                <w:tab w:val="decimal" w:pos="974"/>
              </w:tabs>
              <w:spacing w:line="240" w:lineRule="atLeast"/>
              <w:ind w:left="-108" w:right="-108"/>
              <w:rPr>
                <w:rFonts w:cs="Times New Roman"/>
                <w:lang w:val="en-US" w:bidi="ar-SA"/>
              </w:rPr>
            </w:pPr>
          </w:p>
        </w:tc>
        <w:tc>
          <w:tcPr>
            <w:tcW w:w="239" w:type="dxa"/>
            <w:vAlign w:val="bottom"/>
          </w:tcPr>
          <w:p w14:paraId="7DF51702" w14:textId="77777777" w:rsidR="00F31A4A" w:rsidRPr="003C2CCF" w:rsidRDefault="00F31A4A" w:rsidP="005C249A">
            <w:pPr>
              <w:spacing w:line="240" w:lineRule="atLeast"/>
              <w:ind w:left="-108" w:right="-108"/>
              <w:rPr>
                <w:rFonts w:cs="Times New Roman"/>
                <w:lang w:val="en-US" w:bidi="ar-SA"/>
              </w:rPr>
            </w:pPr>
          </w:p>
        </w:tc>
        <w:tc>
          <w:tcPr>
            <w:tcW w:w="1189" w:type="dxa"/>
            <w:vAlign w:val="bottom"/>
          </w:tcPr>
          <w:p w14:paraId="3E8096B2" w14:textId="77777777" w:rsidR="00F31A4A" w:rsidRPr="003C2CCF" w:rsidRDefault="00F31A4A" w:rsidP="005C249A">
            <w:pPr>
              <w:tabs>
                <w:tab w:val="decimal" w:pos="974"/>
              </w:tabs>
              <w:spacing w:line="240" w:lineRule="atLeast"/>
              <w:ind w:left="-108" w:right="-108"/>
              <w:rPr>
                <w:rFonts w:cs="Times New Roman"/>
                <w:lang w:val="en-US" w:bidi="ar-SA"/>
              </w:rPr>
            </w:pPr>
          </w:p>
        </w:tc>
        <w:tc>
          <w:tcPr>
            <w:tcW w:w="238" w:type="dxa"/>
            <w:vAlign w:val="bottom"/>
          </w:tcPr>
          <w:p w14:paraId="662204F3" w14:textId="77777777" w:rsidR="00F31A4A" w:rsidRPr="003C2CCF" w:rsidRDefault="00F31A4A" w:rsidP="005C249A">
            <w:pPr>
              <w:spacing w:line="240" w:lineRule="atLeast"/>
              <w:ind w:left="-108" w:right="-108"/>
              <w:rPr>
                <w:rFonts w:cs="Times New Roman"/>
                <w:lang w:val="en-US" w:bidi="ar-SA"/>
              </w:rPr>
            </w:pPr>
          </w:p>
        </w:tc>
        <w:tc>
          <w:tcPr>
            <w:tcW w:w="1203" w:type="dxa"/>
            <w:vAlign w:val="bottom"/>
          </w:tcPr>
          <w:p w14:paraId="4224D9C2" w14:textId="77777777" w:rsidR="00F31A4A" w:rsidRPr="003C2CCF" w:rsidRDefault="00F31A4A" w:rsidP="005C249A">
            <w:pPr>
              <w:tabs>
                <w:tab w:val="decimal" w:pos="974"/>
                <w:tab w:val="decimal" w:pos="1006"/>
              </w:tabs>
              <w:spacing w:line="240" w:lineRule="atLeast"/>
              <w:ind w:left="-108" w:right="-108"/>
              <w:rPr>
                <w:rFonts w:cs="Times New Roman"/>
                <w:lang w:val="en-US" w:bidi="ar-SA"/>
              </w:rPr>
            </w:pPr>
          </w:p>
        </w:tc>
        <w:tc>
          <w:tcPr>
            <w:tcW w:w="238" w:type="dxa"/>
            <w:vAlign w:val="bottom"/>
          </w:tcPr>
          <w:p w14:paraId="1AC2CE81" w14:textId="77777777" w:rsidR="00F31A4A" w:rsidRPr="003C2CCF" w:rsidRDefault="00F31A4A" w:rsidP="005C249A">
            <w:pPr>
              <w:spacing w:line="240" w:lineRule="atLeast"/>
              <w:ind w:left="-108" w:right="-108"/>
              <w:rPr>
                <w:rFonts w:cs="Times New Roman"/>
                <w:lang w:val="en-US" w:bidi="ar-SA"/>
              </w:rPr>
            </w:pPr>
          </w:p>
        </w:tc>
        <w:tc>
          <w:tcPr>
            <w:tcW w:w="1118" w:type="dxa"/>
            <w:vAlign w:val="bottom"/>
          </w:tcPr>
          <w:p w14:paraId="3E78FB56" w14:textId="77777777" w:rsidR="00F31A4A" w:rsidRPr="003C2CCF" w:rsidRDefault="00F31A4A" w:rsidP="005C249A">
            <w:pPr>
              <w:tabs>
                <w:tab w:val="decimal" w:pos="974"/>
              </w:tabs>
              <w:spacing w:line="240" w:lineRule="atLeast"/>
              <w:ind w:left="-108" w:right="-108"/>
              <w:rPr>
                <w:rFonts w:cs="Times New Roman"/>
                <w:lang w:val="en-US" w:bidi="ar-SA"/>
              </w:rPr>
            </w:pPr>
          </w:p>
        </w:tc>
      </w:tr>
      <w:tr w:rsidR="004131B7" w:rsidRPr="00485232" w14:paraId="2E8A9EE6" w14:textId="77777777" w:rsidTr="0094473A">
        <w:tc>
          <w:tcPr>
            <w:tcW w:w="3781" w:type="dxa"/>
          </w:tcPr>
          <w:p w14:paraId="693C6DDE" w14:textId="77777777" w:rsidR="004131B7" w:rsidRPr="003C2CCF" w:rsidRDefault="004131B7" w:rsidP="004131B7">
            <w:pPr>
              <w:spacing w:line="240" w:lineRule="atLeast"/>
              <w:ind w:left="252"/>
              <w:rPr>
                <w:rFonts w:cs="Times New Roman"/>
              </w:rPr>
            </w:pPr>
            <w:r>
              <w:rPr>
                <w:rFonts w:cs="Times New Roman"/>
              </w:rPr>
              <w:t xml:space="preserve">- </w:t>
            </w:r>
            <w:r w:rsidRPr="003C2CCF">
              <w:rPr>
                <w:rFonts w:cs="Times New Roman"/>
              </w:rPr>
              <w:t>Cost</w:t>
            </w:r>
          </w:p>
        </w:tc>
        <w:tc>
          <w:tcPr>
            <w:tcW w:w="1174" w:type="dxa"/>
            <w:vAlign w:val="bottom"/>
          </w:tcPr>
          <w:p w14:paraId="4E4FC9C5" w14:textId="6212A080" w:rsidR="004131B7" w:rsidRPr="00485232" w:rsidRDefault="00785EB8" w:rsidP="004131B7">
            <w:pPr>
              <w:pStyle w:val="acctfourfigures"/>
              <w:tabs>
                <w:tab w:val="clear" w:pos="765"/>
                <w:tab w:val="decimal" w:pos="968"/>
              </w:tabs>
              <w:spacing w:line="240" w:lineRule="auto"/>
              <w:ind w:left="-105" w:right="-107"/>
              <w:rPr>
                <w:lang w:val="en-US"/>
              </w:rPr>
            </w:pPr>
            <w:r>
              <w:rPr>
                <w:lang w:val="en-US"/>
              </w:rPr>
              <w:t>9,483,</w:t>
            </w:r>
            <w:r w:rsidR="00003EBA">
              <w:rPr>
                <w:lang w:val="en-US"/>
              </w:rPr>
              <w:t>786</w:t>
            </w:r>
          </w:p>
        </w:tc>
        <w:tc>
          <w:tcPr>
            <w:tcW w:w="239" w:type="dxa"/>
            <w:vAlign w:val="bottom"/>
          </w:tcPr>
          <w:p w14:paraId="65FC6886" w14:textId="77777777" w:rsidR="004131B7" w:rsidRPr="00485232" w:rsidRDefault="004131B7" w:rsidP="004131B7">
            <w:pPr>
              <w:spacing w:line="240" w:lineRule="atLeast"/>
              <w:ind w:left="-108" w:right="-108"/>
              <w:rPr>
                <w:rFonts w:cs="Times New Roman"/>
                <w:lang w:val="en-US" w:bidi="ar-SA"/>
              </w:rPr>
            </w:pPr>
          </w:p>
        </w:tc>
        <w:tc>
          <w:tcPr>
            <w:tcW w:w="1189" w:type="dxa"/>
          </w:tcPr>
          <w:p w14:paraId="1F42D458" w14:textId="11234B3A" w:rsidR="004131B7" w:rsidRPr="00485232" w:rsidRDefault="004131B7" w:rsidP="004131B7">
            <w:pPr>
              <w:pStyle w:val="acctfourfigures"/>
              <w:tabs>
                <w:tab w:val="clear" w:pos="765"/>
                <w:tab w:val="decimal" w:pos="936"/>
              </w:tabs>
              <w:spacing w:line="240" w:lineRule="auto"/>
              <w:ind w:left="-105" w:right="-107"/>
              <w:rPr>
                <w:lang w:val="en-US"/>
              </w:rPr>
            </w:pPr>
            <w:r>
              <w:rPr>
                <w:szCs w:val="22"/>
                <w:lang w:val="en-US"/>
              </w:rPr>
              <w:t>8,218,536</w:t>
            </w:r>
          </w:p>
        </w:tc>
        <w:tc>
          <w:tcPr>
            <w:tcW w:w="238" w:type="dxa"/>
            <w:vAlign w:val="bottom"/>
          </w:tcPr>
          <w:p w14:paraId="61D8EA84" w14:textId="77777777" w:rsidR="004131B7" w:rsidRPr="00485232" w:rsidRDefault="004131B7" w:rsidP="004131B7">
            <w:pPr>
              <w:spacing w:line="240" w:lineRule="atLeast"/>
              <w:ind w:left="-108" w:right="-108"/>
              <w:rPr>
                <w:rFonts w:cs="Times New Roman"/>
                <w:lang w:val="en-US" w:bidi="ar-SA"/>
              </w:rPr>
            </w:pPr>
          </w:p>
        </w:tc>
        <w:tc>
          <w:tcPr>
            <w:tcW w:w="1203" w:type="dxa"/>
            <w:vAlign w:val="bottom"/>
          </w:tcPr>
          <w:p w14:paraId="59A9ACC8" w14:textId="7DB6EBBD" w:rsidR="004131B7" w:rsidRPr="00485232" w:rsidRDefault="00785EB8" w:rsidP="004131B7">
            <w:pPr>
              <w:pStyle w:val="acctfourfigures"/>
              <w:tabs>
                <w:tab w:val="clear" w:pos="765"/>
                <w:tab w:val="decimal" w:pos="1006"/>
              </w:tabs>
              <w:spacing w:line="240" w:lineRule="auto"/>
              <w:ind w:left="-105" w:right="-107"/>
              <w:rPr>
                <w:lang w:val="en-US"/>
              </w:rPr>
            </w:pPr>
            <w:r>
              <w:rPr>
                <w:lang w:val="en-US"/>
              </w:rPr>
              <w:t>9,484,980</w:t>
            </w:r>
          </w:p>
        </w:tc>
        <w:tc>
          <w:tcPr>
            <w:tcW w:w="238" w:type="dxa"/>
            <w:vAlign w:val="bottom"/>
          </w:tcPr>
          <w:p w14:paraId="5D5664E6" w14:textId="77777777" w:rsidR="004131B7" w:rsidRPr="00485232" w:rsidRDefault="004131B7" w:rsidP="004131B7">
            <w:pPr>
              <w:spacing w:line="240" w:lineRule="atLeast"/>
              <w:ind w:left="-108" w:right="-108"/>
              <w:rPr>
                <w:rFonts w:cs="Times New Roman"/>
                <w:lang w:val="en-US" w:bidi="ar-SA"/>
              </w:rPr>
            </w:pPr>
          </w:p>
        </w:tc>
        <w:tc>
          <w:tcPr>
            <w:tcW w:w="1118" w:type="dxa"/>
          </w:tcPr>
          <w:p w14:paraId="5669A924" w14:textId="4B0C4292" w:rsidR="004131B7" w:rsidRPr="00485232" w:rsidRDefault="004131B7" w:rsidP="004131B7">
            <w:pPr>
              <w:pStyle w:val="acctfourfigures"/>
              <w:tabs>
                <w:tab w:val="clear" w:pos="765"/>
                <w:tab w:val="decimal" w:pos="957"/>
              </w:tabs>
              <w:spacing w:line="240" w:lineRule="auto"/>
              <w:ind w:left="-105" w:right="-107"/>
              <w:rPr>
                <w:lang w:val="en-US"/>
              </w:rPr>
            </w:pPr>
            <w:r>
              <w:rPr>
                <w:szCs w:val="22"/>
                <w:lang w:val="en-US"/>
              </w:rPr>
              <w:t>8,217,342</w:t>
            </w:r>
          </w:p>
        </w:tc>
      </w:tr>
      <w:tr w:rsidR="004131B7" w:rsidRPr="00485232" w14:paraId="24F66292" w14:textId="77777777" w:rsidTr="0094473A">
        <w:tc>
          <w:tcPr>
            <w:tcW w:w="3781" w:type="dxa"/>
          </w:tcPr>
          <w:p w14:paraId="16FEA8B6" w14:textId="7E449459" w:rsidR="004131B7" w:rsidRPr="003C2CCF" w:rsidRDefault="004131B7" w:rsidP="004131B7">
            <w:pPr>
              <w:spacing w:line="240" w:lineRule="atLeast"/>
              <w:ind w:left="252"/>
              <w:rPr>
                <w:rFonts w:cs="Times New Roman"/>
              </w:rPr>
            </w:pPr>
            <w:r>
              <w:rPr>
                <w:rFonts w:cs="Times New Roman"/>
              </w:rPr>
              <w:t xml:space="preserve">- </w:t>
            </w:r>
            <w:r w:rsidR="00505AF4">
              <w:rPr>
                <w:rFonts w:cs="Times New Roman"/>
              </w:rPr>
              <w:t>W</w:t>
            </w:r>
            <w:r w:rsidRPr="003C2CCF">
              <w:rPr>
                <w:rFonts w:cs="Times New Roman"/>
              </w:rPr>
              <w:t xml:space="preserve">rite-down to net realisable value </w:t>
            </w:r>
          </w:p>
        </w:tc>
        <w:tc>
          <w:tcPr>
            <w:tcW w:w="1174" w:type="dxa"/>
            <w:vAlign w:val="bottom"/>
          </w:tcPr>
          <w:p w14:paraId="429B08B6" w14:textId="4F387F4C" w:rsidR="004131B7" w:rsidRPr="00485232" w:rsidRDefault="00785EB8" w:rsidP="004131B7">
            <w:pPr>
              <w:pStyle w:val="acctfourfigures"/>
              <w:tabs>
                <w:tab w:val="clear" w:pos="765"/>
                <w:tab w:val="decimal" w:pos="968"/>
              </w:tabs>
              <w:spacing w:line="240" w:lineRule="auto"/>
              <w:ind w:left="-105" w:right="-107"/>
              <w:rPr>
                <w:lang w:val="en-US"/>
              </w:rPr>
            </w:pPr>
            <w:r>
              <w:rPr>
                <w:lang w:val="en-US"/>
              </w:rPr>
              <w:t>556</w:t>
            </w:r>
          </w:p>
        </w:tc>
        <w:tc>
          <w:tcPr>
            <w:tcW w:w="239" w:type="dxa"/>
            <w:vAlign w:val="bottom"/>
          </w:tcPr>
          <w:p w14:paraId="50AA099B" w14:textId="77777777" w:rsidR="004131B7" w:rsidRPr="00485232" w:rsidRDefault="004131B7" w:rsidP="004131B7">
            <w:pPr>
              <w:spacing w:line="240" w:lineRule="atLeast"/>
              <w:ind w:left="-108" w:right="-108"/>
              <w:rPr>
                <w:rFonts w:cs="Times New Roman"/>
                <w:lang w:val="en-US" w:bidi="ar-SA"/>
              </w:rPr>
            </w:pPr>
          </w:p>
        </w:tc>
        <w:tc>
          <w:tcPr>
            <w:tcW w:w="1189" w:type="dxa"/>
          </w:tcPr>
          <w:p w14:paraId="263F50D5" w14:textId="5ADF7629" w:rsidR="004131B7" w:rsidRPr="00485232" w:rsidRDefault="004131B7" w:rsidP="00505AF4">
            <w:pPr>
              <w:pStyle w:val="acctfourfigures"/>
              <w:tabs>
                <w:tab w:val="clear" w:pos="765"/>
                <w:tab w:val="decimal" w:pos="936"/>
              </w:tabs>
              <w:spacing w:line="240" w:lineRule="auto"/>
              <w:ind w:right="-107"/>
              <w:rPr>
                <w:lang w:val="en-US"/>
              </w:rPr>
            </w:pPr>
            <w:r>
              <w:rPr>
                <w:szCs w:val="22"/>
                <w:lang w:val="en-US"/>
              </w:rPr>
              <w:t>11,711</w:t>
            </w:r>
          </w:p>
        </w:tc>
        <w:tc>
          <w:tcPr>
            <w:tcW w:w="238" w:type="dxa"/>
            <w:vAlign w:val="bottom"/>
          </w:tcPr>
          <w:p w14:paraId="660CC6D4" w14:textId="77777777" w:rsidR="004131B7" w:rsidRPr="00485232" w:rsidRDefault="004131B7" w:rsidP="004131B7">
            <w:pPr>
              <w:spacing w:line="240" w:lineRule="atLeast"/>
              <w:ind w:left="-108" w:right="-108"/>
              <w:rPr>
                <w:rFonts w:cs="Times New Roman"/>
                <w:lang w:val="en-US" w:bidi="ar-SA"/>
              </w:rPr>
            </w:pPr>
          </w:p>
        </w:tc>
        <w:tc>
          <w:tcPr>
            <w:tcW w:w="1203" w:type="dxa"/>
            <w:vAlign w:val="bottom"/>
          </w:tcPr>
          <w:p w14:paraId="1334AFD9" w14:textId="5784BCB6" w:rsidR="004131B7" w:rsidRPr="00485232" w:rsidRDefault="006908FF" w:rsidP="004131B7">
            <w:pPr>
              <w:pStyle w:val="acctfourfigures"/>
              <w:tabs>
                <w:tab w:val="clear" w:pos="765"/>
                <w:tab w:val="decimal" w:pos="1006"/>
              </w:tabs>
              <w:spacing w:line="240" w:lineRule="auto"/>
              <w:ind w:left="-105" w:right="-107"/>
              <w:rPr>
                <w:lang w:val="en-US"/>
              </w:rPr>
            </w:pPr>
            <w:r>
              <w:rPr>
                <w:lang w:val="en-US"/>
              </w:rPr>
              <w:t>556</w:t>
            </w:r>
          </w:p>
        </w:tc>
        <w:tc>
          <w:tcPr>
            <w:tcW w:w="238" w:type="dxa"/>
            <w:vAlign w:val="bottom"/>
          </w:tcPr>
          <w:p w14:paraId="674AE2D5" w14:textId="77777777" w:rsidR="004131B7" w:rsidRPr="00485232" w:rsidRDefault="004131B7" w:rsidP="004131B7">
            <w:pPr>
              <w:spacing w:line="240" w:lineRule="atLeast"/>
              <w:ind w:left="-108" w:right="-108"/>
              <w:rPr>
                <w:rFonts w:cs="Times New Roman"/>
                <w:lang w:val="en-US" w:bidi="ar-SA"/>
              </w:rPr>
            </w:pPr>
          </w:p>
        </w:tc>
        <w:tc>
          <w:tcPr>
            <w:tcW w:w="1118" w:type="dxa"/>
          </w:tcPr>
          <w:p w14:paraId="3EECFEC3" w14:textId="2F3A3032" w:rsidR="004131B7" w:rsidRPr="00485232" w:rsidRDefault="004131B7" w:rsidP="00505AF4">
            <w:pPr>
              <w:pStyle w:val="acctfourfigures"/>
              <w:tabs>
                <w:tab w:val="clear" w:pos="765"/>
                <w:tab w:val="decimal" w:pos="957"/>
              </w:tabs>
              <w:spacing w:line="240" w:lineRule="auto"/>
              <w:ind w:right="-107"/>
              <w:rPr>
                <w:lang w:val="en-US"/>
              </w:rPr>
            </w:pPr>
            <w:r>
              <w:rPr>
                <w:szCs w:val="22"/>
                <w:lang w:val="en-US"/>
              </w:rPr>
              <w:t>11,711</w:t>
            </w:r>
          </w:p>
        </w:tc>
      </w:tr>
      <w:tr w:rsidR="004131B7" w:rsidRPr="00D44C01" w14:paraId="12FF37C3" w14:textId="77777777" w:rsidTr="0094473A">
        <w:tc>
          <w:tcPr>
            <w:tcW w:w="3781" w:type="dxa"/>
          </w:tcPr>
          <w:p w14:paraId="1B304BD0" w14:textId="77777777" w:rsidR="004131B7" w:rsidRPr="003C2CCF" w:rsidRDefault="004131B7" w:rsidP="004131B7">
            <w:pPr>
              <w:shd w:val="clear" w:color="auto" w:fill="FFFFFF"/>
              <w:spacing w:line="240" w:lineRule="atLeast"/>
              <w:rPr>
                <w:rFonts w:cs="Times New Roman"/>
                <w:b/>
                <w:bCs/>
              </w:rPr>
            </w:pPr>
            <w:r w:rsidRPr="003C2CCF">
              <w:rPr>
                <w:rFonts w:cs="Times New Roman"/>
                <w:b/>
                <w:bCs/>
              </w:rPr>
              <w:t>Total</w:t>
            </w:r>
          </w:p>
        </w:tc>
        <w:tc>
          <w:tcPr>
            <w:tcW w:w="1174" w:type="dxa"/>
            <w:tcBorders>
              <w:top w:val="single" w:sz="4" w:space="0" w:color="auto"/>
              <w:bottom w:val="double" w:sz="4" w:space="0" w:color="auto"/>
            </w:tcBorders>
            <w:vAlign w:val="bottom"/>
          </w:tcPr>
          <w:p w14:paraId="26D93D0F" w14:textId="0134EE3A" w:rsidR="004131B7" w:rsidRPr="00485232" w:rsidRDefault="00785EB8" w:rsidP="004131B7">
            <w:pPr>
              <w:pStyle w:val="acctfourfigures"/>
              <w:tabs>
                <w:tab w:val="clear" w:pos="765"/>
                <w:tab w:val="decimal" w:pos="968"/>
              </w:tabs>
              <w:spacing w:line="240" w:lineRule="auto"/>
              <w:ind w:left="-105" w:right="-107"/>
              <w:rPr>
                <w:b/>
                <w:bCs/>
                <w:lang w:val="en-US"/>
              </w:rPr>
            </w:pPr>
            <w:r>
              <w:rPr>
                <w:b/>
                <w:bCs/>
                <w:lang w:val="en-US"/>
              </w:rPr>
              <w:t>9,48</w:t>
            </w:r>
            <w:r w:rsidR="00DE7089">
              <w:rPr>
                <w:b/>
                <w:bCs/>
                <w:lang w:val="en-US"/>
              </w:rPr>
              <w:t>4</w:t>
            </w:r>
            <w:r>
              <w:rPr>
                <w:b/>
                <w:bCs/>
                <w:lang w:val="en-US"/>
              </w:rPr>
              <w:t>,3</w:t>
            </w:r>
            <w:r w:rsidR="00003EBA">
              <w:rPr>
                <w:b/>
                <w:bCs/>
                <w:lang w:val="en-US"/>
              </w:rPr>
              <w:t>42</w:t>
            </w:r>
          </w:p>
        </w:tc>
        <w:tc>
          <w:tcPr>
            <w:tcW w:w="239" w:type="dxa"/>
            <w:vAlign w:val="bottom"/>
          </w:tcPr>
          <w:p w14:paraId="770841C3" w14:textId="77777777" w:rsidR="004131B7" w:rsidRPr="00485232" w:rsidRDefault="004131B7" w:rsidP="004131B7">
            <w:pPr>
              <w:spacing w:line="240" w:lineRule="atLeast"/>
              <w:ind w:left="-108" w:right="-108"/>
              <w:rPr>
                <w:rFonts w:cs="Times New Roman"/>
                <w:b/>
                <w:bCs/>
                <w:lang w:val="en-US" w:bidi="ar-SA"/>
              </w:rPr>
            </w:pPr>
          </w:p>
        </w:tc>
        <w:tc>
          <w:tcPr>
            <w:tcW w:w="1189" w:type="dxa"/>
            <w:tcBorders>
              <w:top w:val="single" w:sz="4" w:space="0" w:color="auto"/>
              <w:bottom w:val="double" w:sz="4" w:space="0" w:color="auto"/>
            </w:tcBorders>
          </w:tcPr>
          <w:p w14:paraId="12CFC377" w14:textId="154FF4FE" w:rsidR="004131B7" w:rsidRPr="00485232" w:rsidRDefault="004131B7" w:rsidP="004131B7">
            <w:pPr>
              <w:pStyle w:val="acctfourfigures"/>
              <w:tabs>
                <w:tab w:val="clear" w:pos="765"/>
                <w:tab w:val="decimal" w:pos="936"/>
              </w:tabs>
              <w:spacing w:line="240" w:lineRule="auto"/>
              <w:ind w:left="-105" w:right="-107"/>
              <w:rPr>
                <w:b/>
                <w:bCs/>
                <w:lang w:val="en-US"/>
              </w:rPr>
            </w:pPr>
            <w:r>
              <w:rPr>
                <w:b/>
                <w:bCs/>
                <w:szCs w:val="22"/>
                <w:lang w:val="en-US"/>
              </w:rPr>
              <w:t>8,230,247</w:t>
            </w:r>
          </w:p>
        </w:tc>
        <w:tc>
          <w:tcPr>
            <w:tcW w:w="238" w:type="dxa"/>
            <w:vAlign w:val="bottom"/>
          </w:tcPr>
          <w:p w14:paraId="478A55D1" w14:textId="77777777" w:rsidR="004131B7" w:rsidRPr="00485232" w:rsidRDefault="004131B7" w:rsidP="004131B7">
            <w:pPr>
              <w:spacing w:line="240" w:lineRule="atLeast"/>
              <w:ind w:left="-108" w:right="-108"/>
              <w:rPr>
                <w:rFonts w:cs="Times New Roman"/>
                <w:b/>
                <w:bCs/>
                <w:lang w:val="en-US" w:bidi="ar-SA"/>
              </w:rPr>
            </w:pPr>
          </w:p>
        </w:tc>
        <w:tc>
          <w:tcPr>
            <w:tcW w:w="1203" w:type="dxa"/>
            <w:tcBorders>
              <w:top w:val="single" w:sz="4" w:space="0" w:color="auto"/>
              <w:bottom w:val="double" w:sz="4" w:space="0" w:color="auto"/>
            </w:tcBorders>
            <w:vAlign w:val="bottom"/>
          </w:tcPr>
          <w:p w14:paraId="210B0580" w14:textId="5E0D9458" w:rsidR="004131B7" w:rsidRPr="00485232" w:rsidRDefault="00785EB8" w:rsidP="004131B7">
            <w:pPr>
              <w:pStyle w:val="acctfourfigures"/>
              <w:tabs>
                <w:tab w:val="clear" w:pos="765"/>
                <w:tab w:val="decimal" w:pos="1006"/>
              </w:tabs>
              <w:spacing w:line="240" w:lineRule="auto"/>
              <w:ind w:left="-105" w:right="-107"/>
              <w:rPr>
                <w:b/>
                <w:bCs/>
                <w:lang w:val="en-US"/>
              </w:rPr>
            </w:pPr>
            <w:r>
              <w:rPr>
                <w:b/>
                <w:bCs/>
                <w:lang w:val="en-US"/>
              </w:rPr>
              <w:t>9,485,536</w:t>
            </w:r>
          </w:p>
        </w:tc>
        <w:tc>
          <w:tcPr>
            <w:tcW w:w="238" w:type="dxa"/>
            <w:vAlign w:val="bottom"/>
          </w:tcPr>
          <w:p w14:paraId="3EDEB96C" w14:textId="77777777" w:rsidR="004131B7" w:rsidRPr="00485232" w:rsidRDefault="004131B7" w:rsidP="004131B7">
            <w:pPr>
              <w:spacing w:line="240" w:lineRule="atLeast"/>
              <w:ind w:left="-108" w:right="-108"/>
              <w:rPr>
                <w:rFonts w:cs="Times New Roman"/>
                <w:b/>
                <w:bCs/>
                <w:lang w:val="en-US" w:bidi="ar-SA"/>
              </w:rPr>
            </w:pPr>
          </w:p>
        </w:tc>
        <w:tc>
          <w:tcPr>
            <w:tcW w:w="1118" w:type="dxa"/>
            <w:tcBorders>
              <w:top w:val="single" w:sz="4" w:space="0" w:color="auto"/>
              <w:bottom w:val="double" w:sz="4" w:space="0" w:color="auto"/>
            </w:tcBorders>
          </w:tcPr>
          <w:p w14:paraId="017C2760" w14:textId="58850D98" w:rsidR="004131B7" w:rsidRPr="00485232" w:rsidRDefault="004131B7" w:rsidP="004131B7">
            <w:pPr>
              <w:pStyle w:val="acctfourfigures"/>
              <w:tabs>
                <w:tab w:val="clear" w:pos="765"/>
                <w:tab w:val="decimal" w:pos="957"/>
              </w:tabs>
              <w:spacing w:line="240" w:lineRule="auto"/>
              <w:ind w:left="-105" w:right="-107"/>
              <w:rPr>
                <w:b/>
                <w:bCs/>
                <w:lang w:val="en-US"/>
              </w:rPr>
            </w:pPr>
            <w:r>
              <w:rPr>
                <w:b/>
                <w:bCs/>
                <w:szCs w:val="22"/>
                <w:lang w:val="en-US"/>
              </w:rPr>
              <w:t>8,229,053</w:t>
            </w:r>
          </w:p>
        </w:tc>
      </w:tr>
    </w:tbl>
    <w:p w14:paraId="505D78B3" w14:textId="77777777" w:rsidR="00F31A4A" w:rsidRDefault="00F31A4A" w:rsidP="00F31A4A">
      <w:pPr>
        <w:spacing w:line="240" w:lineRule="atLeast"/>
        <w:ind w:left="540" w:hanging="540"/>
        <w:rPr>
          <w:rFonts w:cs="Times New Roman"/>
          <w:b/>
          <w:bCs/>
          <w:sz w:val="24"/>
          <w:szCs w:val="24"/>
        </w:rPr>
      </w:pPr>
    </w:p>
    <w:p w14:paraId="146F680A" w14:textId="612C25EF" w:rsidR="00F31A4A" w:rsidRPr="008F1CAC" w:rsidRDefault="00F31A4A" w:rsidP="00F31A4A">
      <w:pPr>
        <w:spacing w:line="240" w:lineRule="atLeast"/>
        <w:ind w:left="540" w:hanging="540"/>
        <w:rPr>
          <w:rFonts w:cs="Times New Roman"/>
          <w:b/>
          <w:bCs/>
          <w:sz w:val="24"/>
          <w:szCs w:val="24"/>
        </w:rPr>
      </w:pPr>
      <w:r>
        <w:rPr>
          <w:rFonts w:cs="Times New Roman"/>
          <w:b/>
          <w:bCs/>
          <w:sz w:val="24"/>
          <w:szCs w:val="24"/>
        </w:rPr>
        <w:t>6</w:t>
      </w:r>
      <w:r>
        <w:rPr>
          <w:rFonts w:cs="Times New Roman"/>
          <w:b/>
          <w:bCs/>
          <w:sz w:val="24"/>
          <w:szCs w:val="24"/>
        </w:rPr>
        <w:tab/>
      </w:r>
      <w:r w:rsidRPr="007714E0">
        <w:rPr>
          <w:rFonts w:cs="Times New Roman"/>
          <w:b/>
          <w:bCs/>
          <w:sz w:val="24"/>
          <w:szCs w:val="24"/>
        </w:rPr>
        <w:t>Investments in subsidiaries</w:t>
      </w:r>
      <w:r w:rsidR="00505AF4">
        <w:rPr>
          <w:rFonts w:cs="Times New Roman"/>
          <w:b/>
          <w:bCs/>
          <w:sz w:val="24"/>
          <w:szCs w:val="24"/>
        </w:rPr>
        <w:t xml:space="preserve"> and</w:t>
      </w:r>
      <w:r w:rsidRPr="007714E0">
        <w:rPr>
          <w:rFonts w:cs="Times New Roman"/>
          <w:b/>
          <w:bCs/>
          <w:sz w:val="24"/>
          <w:szCs w:val="24"/>
        </w:rPr>
        <w:t xml:space="preserve"> associate</w:t>
      </w:r>
    </w:p>
    <w:p w14:paraId="10F6F498" w14:textId="77777777" w:rsidR="00F31A4A" w:rsidRPr="00B74A81" w:rsidRDefault="00F31A4A" w:rsidP="00F31A4A">
      <w:pPr>
        <w:spacing w:line="240" w:lineRule="atLeast"/>
        <w:rPr>
          <w:rFonts w:cs="Times New Roman"/>
          <w:b/>
          <w:bCs/>
        </w:rPr>
      </w:pPr>
      <w:r w:rsidRPr="008F1CAC">
        <w:rPr>
          <w:rFonts w:cs="Times New Roman"/>
          <w:b/>
          <w:bCs/>
          <w:sz w:val="24"/>
          <w:szCs w:val="24"/>
        </w:rPr>
        <w:tab/>
      </w:r>
      <w:r w:rsidRPr="008F1CAC">
        <w:rPr>
          <w:rFonts w:cs="Times New Roman"/>
          <w:b/>
          <w:bCs/>
          <w:sz w:val="24"/>
          <w:szCs w:val="24"/>
        </w:rPr>
        <w:tab/>
      </w:r>
    </w:p>
    <w:tbl>
      <w:tblPr>
        <w:tblW w:w="9183" w:type="dxa"/>
        <w:tblInd w:w="450" w:type="dxa"/>
        <w:tblLayout w:type="fixed"/>
        <w:tblCellMar>
          <w:left w:w="79" w:type="dxa"/>
          <w:right w:w="79" w:type="dxa"/>
        </w:tblCellMar>
        <w:tblLook w:val="0000" w:firstRow="0" w:lastRow="0" w:firstColumn="0" w:lastColumn="0" w:noHBand="0" w:noVBand="0"/>
      </w:tblPr>
      <w:tblGrid>
        <w:gridCol w:w="5490"/>
        <w:gridCol w:w="360"/>
        <w:gridCol w:w="180"/>
        <w:gridCol w:w="1440"/>
        <w:gridCol w:w="180"/>
        <w:gridCol w:w="1533"/>
      </w:tblGrid>
      <w:tr w:rsidR="00C62792" w:rsidRPr="007D785A" w14:paraId="3A865702" w14:textId="77777777" w:rsidTr="0094473A">
        <w:trPr>
          <w:cantSplit/>
          <w:trHeight w:val="173"/>
          <w:tblHeader/>
        </w:trPr>
        <w:tc>
          <w:tcPr>
            <w:tcW w:w="5490" w:type="dxa"/>
            <w:shd w:val="clear" w:color="auto" w:fill="auto"/>
          </w:tcPr>
          <w:p w14:paraId="6B19655E" w14:textId="2095CCFE" w:rsidR="00C62792" w:rsidRPr="007D785A" w:rsidRDefault="00C62792" w:rsidP="005C249A">
            <w:pPr>
              <w:spacing w:line="240" w:lineRule="auto"/>
              <w:ind w:right="108"/>
              <w:rPr>
                <w:b/>
                <w:bCs/>
                <w:i/>
                <w:iCs/>
                <w:lang w:val="en-US"/>
              </w:rPr>
            </w:pPr>
          </w:p>
          <w:p w14:paraId="4852C1A8" w14:textId="799072D8" w:rsidR="00C62792" w:rsidRPr="00DE6557" w:rsidRDefault="00C62792" w:rsidP="005C249A">
            <w:pPr>
              <w:spacing w:line="240" w:lineRule="auto"/>
              <w:ind w:right="108"/>
              <w:rPr>
                <w:b/>
                <w:bCs/>
                <w:i/>
                <w:iCs/>
                <w:lang w:val="en-US"/>
              </w:rPr>
            </w:pPr>
            <w:r w:rsidRPr="007D785A">
              <w:rPr>
                <w:b/>
                <w:bCs/>
                <w:i/>
                <w:iCs/>
                <w:lang w:val="en-US"/>
              </w:rPr>
              <w:t xml:space="preserve">Material movements </w:t>
            </w:r>
          </w:p>
        </w:tc>
        <w:tc>
          <w:tcPr>
            <w:tcW w:w="360" w:type="dxa"/>
          </w:tcPr>
          <w:p w14:paraId="7D41F4B7" w14:textId="77777777" w:rsidR="00C62792" w:rsidRPr="007D785A" w:rsidRDefault="00C62792" w:rsidP="005C249A">
            <w:pPr>
              <w:pStyle w:val="acctmergecolhdg"/>
              <w:spacing w:line="240" w:lineRule="auto"/>
              <w:ind w:left="-76" w:right="-81"/>
              <w:rPr>
                <w:b w:val="0"/>
                <w:bCs/>
                <w:i/>
                <w:iCs/>
                <w:szCs w:val="22"/>
              </w:rPr>
            </w:pPr>
          </w:p>
          <w:p w14:paraId="66560AD6" w14:textId="77777777" w:rsidR="00C62792" w:rsidRPr="007D785A" w:rsidRDefault="00C62792" w:rsidP="005C249A">
            <w:pPr>
              <w:pStyle w:val="acctmergecolhdg"/>
              <w:spacing w:line="240" w:lineRule="auto"/>
              <w:ind w:left="-76" w:right="-81"/>
              <w:rPr>
                <w:b w:val="0"/>
                <w:bCs/>
                <w:i/>
                <w:iCs/>
                <w:szCs w:val="22"/>
              </w:rPr>
            </w:pPr>
          </w:p>
        </w:tc>
        <w:tc>
          <w:tcPr>
            <w:tcW w:w="180" w:type="dxa"/>
          </w:tcPr>
          <w:p w14:paraId="0DEAA569" w14:textId="77777777" w:rsidR="00C62792" w:rsidRPr="007D785A" w:rsidRDefault="00C62792" w:rsidP="005C249A">
            <w:pPr>
              <w:pStyle w:val="acctmergecolhdg"/>
              <w:spacing w:line="240" w:lineRule="auto"/>
              <w:ind w:right="-81"/>
              <w:rPr>
                <w:b w:val="0"/>
                <w:bCs/>
                <w:szCs w:val="22"/>
              </w:rPr>
            </w:pPr>
          </w:p>
        </w:tc>
        <w:tc>
          <w:tcPr>
            <w:tcW w:w="3153" w:type="dxa"/>
            <w:gridSpan w:val="3"/>
            <w:shd w:val="clear" w:color="auto" w:fill="auto"/>
            <w:vAlign w:val="bottom"/>
          </w:tcPr>
          <w:p w14:paraId="6D10D9F4" w14:textId="737D6F3A" w:rsidR="00C62792" w:rsidRPr="00186587" w:rsidRDefault="00C62792" w:rsidP="00186587">
            <w:pPr>
              <w:pStyle w:val="acctmergecolhdg"/>
              <w:spacing w:line="240" w:lineRule="auto"/>
              <w:rPr>
                <w:szCs w:val="22"/>
              </w:rPr>
            </w:pPr>
            <w:r w:rsidRPr="007D785A">
              <w:rPr>
                <w:szCs w:val="22"/>
              </w:rPr>
              <w:t>Separate financial statements</w:t>
            </w:r>
          </w:p>
        </w:tc>
      </w:tr>
      <w:tr w:rsidR="00C62792" w:rsidRPr="007D785A" w14:paraId="13270E55" w14:textId="77777777" w:rsidTr="0094473A">
        <w:trPr>
          <w:cantSplit/>
          <w:tblHeader/>
        </w:trPr>
        <w:tc>
          <w:tcPr>
            <w:tcW w:w="5490" w:type="dxa"/>
            <w:shd w:val="clear" w:color="auto" w:fill="auto"/>
          </w:tcPr>
          <w:p w14:paraId="60964BC5" w14:textId="76D28B6F" w:rsidR="00C62792" w:rsidRDefault="00C62792" w:rsidP="005C249A">
            <w:pPr>
              <w:spacing w:line="240" w:lineRule="auto"/>
              <w:ind w:right="108"/>
              <w:rPr>
                <w:b/>
                <w:bCs/>
                <w:i/>
                <w:iCs/>
                <w:lang w:val="en-US"/>
              </w:rPr>
            </w:pPr>
            <w:r>
              <w:rPr>
                <w:b/>
                <w:bCs/>
                <w:i/>
                <w:iCs/>
                <w:lang w:val="en-US"/>
              </w:rPr>
              <w:t xml:space="preserve">  for the three-month period </w:t>
            </w:r>
            <w:r w:rsidRPr="007D785A">
              <w:rPr>
                <w:b/>
                <w:bCs/>
                <w:i/>
                <w:iCs/>
                <w:lang w:val="en-US"/>
              </w:rPr>
              <w:t xml:space="preserve">ended </w:t>
            </w:r>
            <w:r>
              <w:rPr>
                <w:b/>
                <w:bCs/>
                <w:i/>
                <w:iCs/>
                <w:lang w:val="en-US"/>
              </w:rPr>
              <w:t>31 March</w:t>
            </w:r>
          </w:p>
        </w:tc>
        <w:tc>
          <w:tcPr>
            <w:tcW w:w="360" w:type="dxa"/>
          </w:tcPr>
          <w:p w14:paraId="00E5BC3B" w14:textId="77777777" w:rsidR="00C62792" w:rsidRPr="007D785A" w:rsidRDefault="00C62792" w:rsidP="005C249A">
            <w:pPr>
              <w:pStyle w:val="acctmergecolhdg"/>
              <w:spacing w:line="240" w:lineRule="auto"/>
              <w:ind w:left="-76" w:right="-81"/>
              <w:rPr>
                <w:b w:val="0"/>
                <w:bCs/>
                <w:i/>
                <w:iCs/>
                <w:szCs w:val="22"/>
              </w:rPr>
            </w:pPr>
          </w:p>
        </w:tc>
        <w:tc>
          <w:tcPr>
            <w:tcW w:w="180" w:type="dxa"/>
          </w:tcPr>
          <w:p w14:paraId="0872D9FC" w14:textId="77777777" w:rsidR="00C62792" w:rsidRPr="007D785A" w:rsidRDefault="00C62792" w:rsidP="005C249A">
            <w:pPr>
              <w:pStyle w:val="acctmergecolhdg"/>
              <w:spacing w:line="240" w:lineRule="auto"/>
              <w:ind w:right="-81"/>
              <w:rPr>
                <w:b w:val="0"/>
                <w:bCs/>
                <w:szCs w:val="22"/>
              </w:rPr>
            </w:pPr>
          </w:p>
        </w:tc>
        <w:tc>
          <w:tcPr>
            <w:tcW w:w="1440" w:type="dxa"/>
            <w:shd w:val="clear" w:color="auto" w:fill="auto"/>
            <w:vAlign w:val="bottom"/>
          </w:tcPr>
          <w:p w14:paraId="39215504" w14:textId="371FF9F2" w:rsidR="00C62792" w:rsidRPr="00186587" w:rsidRDefault="00C62792" w:rsidP="005C249A">
            <w:pPr>
              <w:pStyle w:val="acctmergecolhdg"/>
              <w:spacing w:line="240" w:lineRule="auto"/>
              <w:ind w:right="10"/>
              <w:rPr>
                <w:b w:val="0"/>
                <w:bCs/>
                <w:szCs w:val="22"/>
              </w:rPr>
            </w:pPr>
            <w:r w:rsidRPr="00186587">
              <w:rPr>
                <w:b w:val="0"/>
                <w:bCs/>
                <w:szCs w:val="22"/>
              </w:rPr>
              <w:t>2022</w:t>
            </w:r>
          </w:p>
        </w:tc>
        <w:tc>
          <w:tcPr>
            <w:tcW w:w="180" w:type="dxa"/>
            <w:shd w:val="clear" w:color="auto" w:fill="auto"/>
            <w:vAlign w:val="bottom"/>
          </w:tcPr>
          <w:p w14:paraId="4EC74FD5" w14:textId="77777777" w:rsidR="00C62792" w:rsidRPr="007D785A" w:rsidRDefault="00C62792" w:rsidP="005C249A">
            <w:pPr>
              <w:pStyle w:val="acctmergecolhdg"/>
              <w:spacing w:line="240" w:lineRule="auto"/>
              <w:ind w:right="108"/>
              <w:rPr>
                <w:b w:val="0"/>
                <w:bCs/>
                <w:szCs w:val="22"/>
              </w:rPr>
            </w:pPr>
          </w:p>
        </w:tc>
        <w:tc>
          <w:tcPr>
            <w:tcW w:w="1533" w:type="dxa"/>
            <w:shd w:val="clear" w:color="auto" w:fill="auto"/>
            <w:vAlign w:val="bottom"/>
          </w:tcPr>
          <w:p w14:paraId="4F4E8A93" w14:textId="17B86E63" w:rsidR="00C62792" w:rsidRPr="00186587" w:rsidRDefault="00C62792" w:rsidP="005C249A">
            <w:pPr>
              <w:pStyle w:val="acctmergecolhdg"/>
              <w:spacing w:line="240" w:lineRule="auto"/>
              <w:rPr>
                <w:b w:val="0"/>
                <w:bCs/>
                <w:szCs w:val="22"/>
              </w:rPr>
            </w:pPr>
            <w:r w:rsidRPr="00186587">
              <w:rPr>
                <w:b w:val="0"/>
                <w:bCs/>
                <w:szCs w:val="22"/>
              </w:rPr>
              <w:t>2021</w:t>
            </w:r>
          </w:p>
        </w:tc>
      </w:tr>
      <w:tr w:rsidR="00F31A4A" w:rsidRPr="007D785A" w14:paraId="56EED5D0" w14:textId="77777777" w:rsidTr="0094473A">
        <w:trPr>
          <w:cantSplit/>
        </w:trPr>
        <w:tc>
          <w:tcPr>
            <w:tcW w:w="5490" w:type="dxa"/>
            <w:shd w:val="clear" w:color="auto" w:fill="auto"/>
          </w:tcPr>
          <w:p w14:paraId="4EC4BAD2" w14:textId="77777777" w:rsidR="00F31A4A" w:rsidRPr="007D785A" w:rsidRDefault="00F31A4A" w:rsidP="005C249A">
            <w:pPr>
              <w:spacing w:line="240" w:lineRule="auto"/>
              <w:ind w:right="108"/>
            </w:pPr>
          </w:p>
        </w:tc>
        <w:tc>
          <w:tcPr>
            <w:tcW w:w="360" w:type="dxa"/>
          </w:tcPr>
          <w:p w14:paraId="6C3FF4FC" w14:textId="77777777" w:rsidR="00F31A4A" w:rsidRPr="007D785A" w:rsidRDefault="00F31A4A" w:rsidP="005C249A">
            <w:pPr>
              <w:pStyle w:val="acctfourfigures"/>
              <w:tabs>
                <w:tab w:val="clear" w:pos="765"/>
              </w:tabs>
              <w:spacing w:line="240" w:lineRule="auto"/>
              <w:ind w:right="108"/>
              <w:jc w:val="center"/>
              <w:rPr>
                <w:i/>
                <w:iCs/>
                <w:szCs w:val="22"/>
              </w:rPr>
            </w:pPr>
          </w:p>
        </w:tc>
        <w:tc>
          <w:tcPr>
            <w:tcW w:w="180" w:type="dxa"/>
          </w:tcPr>
          <w:p w14:paraId="6CA65A8F" w14:textId="77777777" w:rsidR="00F31A4A" w:rsidRPr="007D785A" w:rsidRDefault="00F31A4A" w:rsidP="005C249A">
            <w:pPr>
              <w:pStyle w:val="acctfourfigures"/>
              <w:tabs>
                <w:tab w:val="clear" w:pos="765"/>
              </w:tabs>
              <w:spacing w:line="240" w:lineRule="auto"/>
              <w:ind w:right="108"/>
              <w:jc w:val="center"/>
              <w:rPr>
                <w:i/>
                <w:iCs/>
                <w:szCs w:val="22"/>
              </w:rPr>
            </w:pPr>
          </w:p>
        </w:tc>
        <w:tc>
          <w:tcPr>
            <w:tcW w:w="3153" w:type="dxa"/>
            <w:gridSpan w:val="3"/>
            <w:shd w:val="clear" w:color="auto" w:fill="auto"/>
          </w:tcPr>
          <w:p w14:paraId="44ED1942" w14:textId="77777777" w:rsidR="00F31A4A" w:rsidRPr="007D785A" w:rsidRDefault="00F31A4A" w:rsidP="005C249A">
            <w:pPr>
              <w:pStyle w:val="acctfourfigures"/>
              <w:tabs>
                <w:tab w:val="clear" w:pos="765"/>
              </w:tabs>
              <w:spacing w:line="240" w:lineRule="auto"/>
              <w:ind w:right="108"/>
              <w:jc w:val="center"/>
              <w:rPr>
                <w:i/>
                <w:iCs/>
                <w:szCs w:val="22"/>
              </w:rPr>
            </w:pPr>
            <w:r w:rsidRPr="007D785A">
              <w:rPr>
                <w:i/>
                <w:iCs/>
                <w:szCs w:val="22"/>
              </w:rPr>
              <w:t xml:space="preserve">(in </w:t>
            </w:r>
            <w:r>
              <w:rPr>
                <w:rFonts w:cs="Angsana New"/>
                <w:i/>
                <w:iCs/>
                <w:szCs w:val="28"/>
                <w:lang w:val="en-US" w:bidi="th-TH"/>
              </w:rPr>
              <w:t>thousand</w:t>
            </w:r>
            <w:r w:rsidRPr="007D785A">
              <w:rPr>
                <w:i/>
                <w:iCs/>
                <w:szCs w:val="22"/>
              </w:rPr>
              <w:t xml:space="preserve"> Baht)</w:t>
            </w:r>
          </w:p>
        </w:tc>
      </w:tr>
      <w:tr w:rsidR="00F31A4A" w:rsidRPr="007D785A" w14:paraId="08F9F8E9" w14:textId="77777777" w:rsidTr="0094473A">
        <w:trPr>
          <w:cantSplit/>
        </w:trPr>
        <w:tc>
          <w:tcPr>
            <w:tcW w:w="5490" w:type="dxa"/>
            <w:shd w:val="clear" w:color="auto" w:fill="auto"/>
          </w:tcPr>
          <w:p w14:paraId="238D686D" w14:textId="77777777" w:rsidR="00F31A4A" w:rsidRPr="007D785A" w:rsidRDefault="00F31A4A" w:rsidP="005C249A">
            <w:pPr>
              <w:spacing w:line="240" w:lineRule="auto"/>
              <w:ind w:right="108"/>
              <w:rPr>
                <w:b/>
                <w:bCs/>
                <w:i/>
                <w:iCs/>
              </w:rPr>
            </w:pPr>
            <w:r>
              <w:rPr>
                <w:b/>
                <w:bCs/>
                <w:i/>
                <w:iCs/>
              </w:rPr>
              <w:t>Subsidiary</w:t>
            </w:r>
          </w:p>
        </w:tc>
        <w:tc>
          <w:tcPr>
            <w:tcW w:w="360" w:type="dxa"/>
          </w:tcPr>
          <w:p w14:paraId="02EBEB9A" w14:textId="77777777" w:rsidR="00F31A4A" w:rsidRPr="007D785A" w:rsidRDefault="00F31A4A" w:rsidP="005C249A">
            <w:pPr>
              <w:pStyle w:val="acctfourfigures"/>
              <w:tabs>
                <w:tab w:val="clear" w:pos="765"/>
                <w:tab w:val="decimal" w:pos="731"/>
              </w:tabs>
              <w:spacing w:line="240" w:lineRule="auto"/>
              <w:ind w:right="108"/>
              <w:rPr>
                <w:szCs w:val="22"/>
              </w:rPr>
            </w:pPr>
          </w:p>
        </w:tc>
        <w:tc>
          <w:tcPr>
            <w:tcW w:w="180" w:type="dxa"/>
          </w:tcPr>
          <w:p w14:paraId="2FBA29CB" w14:textId="77777777" w:rsidR="00F31A4A" w:rsidRPr="007D785A" w:rsidRDefault="00F31A4A" w:rsidP="005C249A">
            <w:pPr>
              <w:pStyle w:val="acctfourfigures"/>
              <w:tabs>
                <w:tab w:val="clear" w:pos="765"/>
                <w:tab w:val="decimal" w:pos="731"/>
              </w:tabs>
              <w:spacing w:line="240" w:lineRule="auto"/>
              <w:ind w:right="108"/>
              <w:rPr>
                <w:szCs w:val="22"/>
              </w:rPr>
            </w:pPr>
          </w:p>
        </w:tc>
        <w:tc>
          <w:tcPr>
            <w:tcW w:w="1440" w:type="dxa"/>
            <w:shd w:val="clear" w:color="auto" w:fill="auto"/>
          </w:tcPr>
          <w:p w14:paraId="13E22918" w14:textId="77777777" w:rsidR="00F31A4A" w:rsidRPr="007D785A" w:rsidRDefault="00F31A4A" w:rsidP="005C249A">
            <w:pPr>
              <w:pStyle w:val="acctfourfigures"/>
              <w:tabs>
                <w:tab w:val="clear" w:pos="765"/>
                <w:tab w:val="decimal" w:pos="731"/>
              </w:tabs>
              <w:spacing w:line="240" w:lineRule="auto"/>
              <w:ind w:right="108"/>
              <w:jc w:val="right"/>
              <w:rPr>
                <w:szCs w:val="22"/>
              </w:rPr>
            </w:pPr>
          </w:p>
        </w:tc>
        <w:tc>
          <w:tcPr>
            <w:tcW w:w="180" w:type="dxa"/>
            <w:shd w:val="clear" w:color="auto" w:fill="auto"/>
          </w:tcPr>
          <w:p w14:paraId="664F27C0" w14:textId="77777777" w:rsidR="00F31A4A" w:rsidRPr="007D785A" w:rsidRDefault="00F31A4A" w:rsidP="005C249A">
            <w:pPr>
              <w:pStyle w:val="acctfourfigures"/>
              <w:spacing w:line="240" w:lineRule="auto"/>
              <w:ind w:right="108"/>
              <w:jc w:val="right"/>
              <w:rPr>
                <w:szCs w:val="22"/>
              </w:rPr>
            </w:pPr>
          </w:p>
        </w:tc>
        <w:tc>
          <w:tcPr>
            <w:tcW w:w="1533" w:type="dxa"/>
            <w:shd w:val="clear" w:color="auto" w:fill="auto"/>
          </w:tcPr>
          <w:p w14:paraId="05B4ED23" w14:textId="77777777" w:rsidR="00F31A4A" w:rsidRPr="007D785A" w:rsidRDefault="00F31A4A" w:rsidP="005C249A">
            <w:pPr>
              <w:pStyle w:val="acctfourfigures"/>
              <w:tabs>
                <w:tab w:val="clear" w:pos="765"/>
                <w:tab w:val="decimal" w:pos="731"/>
              </w:tabs>
              <w:spacing w:line="240" w:lineRule="auto"/>
              <w:ind w:right="108"/>
              <w:jc w:val="right"/>
              <w:rPr>
                <w:szCs w:val="22"/>
              </w:rPr>
            </w:pPr>
          </w:p>
        </w:tc>
      </w:tr>
      <w:tr w:rsidR="00F31A4A" w:rsidRPr="007D785A" w14:paraId="2D173D8F" w14:textId="77777777" w:rsidTr="0094473A">
        <w:trPr>
          <w:cantSplit/>
        </w:trPr>
        <w:tc>
          <w:tcPr>
            <w:tcW w:w="5490" w:type="dxa"/>
            <w:shd w:val="clear" w:color="auto" w:fill="auto"/>
          </w:tcPr>
          <w:p w14:paraId="78CEC806" w14:textId="444EE863" w:rsidR="00F31A4A" w:rsidRPr="007D785A" w:rsidRDefault="00505AF4" w:rsidP="005C249A">
            <w:pPr>
              <w:spacing w:line="240" w:lineRule="auto"/>
              <w:ind w:right="108"/>
              <w:rPr>
                <w:rFonts w:cstheme="minorBidi"/>
                <w:cs/>
              </w:rPr>
            </w:pPr>
            <w:r>
              <w:t>Increase capital</w:t>
            </w:r>
            <w:r w:rsidR="00F31A4A" w:rsidRPr="007D785A">
              <w:t xml:space="preserve"> in </w:t>
            </w:r>
            <w:r w:rsidR="00F31A4A" w:rsidRPr="007714E0">
              <w:t>Synnex Incubation Co., Ltd.</w:t>
            </w:r>
          </w:p>
        </w:tc>
        <w:tc>
          <w:tcPr>
            <w:tcW w:w="360" w:type="dxa"/>
          </w:tcPr>
          <w:p w14:paraId="2FDC9607" w14:textId="77777777" w:rsidR="00F31A4A" w:rsidRPr="007D785A" w:rsidRDefault="00F31A4A" w:rsidP="005C249A">
            <w:pPr>
              <w:pStyle w:val="acctfourfigures"/>
              <w:tabs>
                <w:tab w:val="clear" w:pos="765"/>
                <w:tab w:val="decimal" w:pos="284"/>
              </w:tabs>
              <w:spacing w:line="240" w:lineRule="auto"/>
              <w:ind w:left="-76" w:right="-80"/>
              <w:rPr>
                <w:i/>
                <w:iCs/>
                <w:szCs w:val="22"/>
              </w:rPr>
            </w:pPr>
          </w:p>
        </w:tc>
        <w:tc>
          <w:tcPr>
            <w:tcW w:w="180" w:type="dxa"/>
          </w:tcPr>
          <w:p w14:paraId="3C744A28" w14:textId="77777777" w:rsidR="00F31A4A" w:rsidRPr="007D785A" w:rsidRDefault="00F31A4A" w:rsidP="005C249A">
            <w:pPr>
              <w:pStyle w:val="acctfourfigures"/>
              <w:tabs>
                <w:tab w:val="clear" w:pos="765"/>
                <w:tab w:val="decimal" w:pos="731"/>
              </w:tabs>
              <w:spacing w:line="240" w:lineRule="auto"/>
              <w:ind w:right="108"/>
              <w:rPr>
                <w:szCs w:val="22"/>
              </w:rPr>
            </w:pPr>
          </w:p>
        </w:tc>
        <w:tc>
          <w:tcPr>
            <w:tcW w:w="1440" w:type="dxa"/>
            <w:shd w:val="clear" w:color="auto" w:fill="auto"/>
          </w:tcPr>
          <w:p w14:paraId="544DC289" w14:textId="1187F6D7" w:rsidR="00F31A4A" w:rsidRPr="007D785A" w:rsidRDefault="00C62792" w:rsidP="00C62792">
            <w:pPr>
              <w:pStyle w:val="acctfourfigures"/>
              <w:tabs>
                <w:tab w:val="clear" w:pos="765"/>
                <w:tab w:val="decimal" w:pos="1180"/>
              </w:tabs>
              <w:spacing w:line="240" w:lineRule="auto"/>
              <w:ind w:right="-107"/>
              <w:rPr>
                <w:szCs w:val="22"/>
              </w:rPr>
            </w:pPr>
            <w:r w:rsidRPr="00C62792">
              <w:rPr>
                <w:szCs w:val="22"/>
                <w:lang w:val="en-US"/>
              </w:rPr>
              <w:t>220,000</w:t>
            </w:r>
          </w:p>
        </w:tc>
        <w:tc>
          <w:tcPr>
            <w:tcW w:w="180" w:type="dxa"/>
            <w:shd w:val="clear" w:color="auto" w:fill="auto"/>
          </w:tcPr>
          <w:p w14:paraId="462CF216" w14:textId="77777777" w:rsidR="00F31A4A" w:rsidRPr="007D785A" w:rsidRDefault="00F31A4A" w:rsidP="005C249A">
            <w:pPr>
              <w:pStyle w:val="acctfourfigures"/>
              <w:spacing w:line="240" w:lineRule="auto"/>
              <w:ind w:right="108"/>
              <w:jc w:val="right"/>
              <w:rPr>
                <w:szCs w:val="22"/>
              </w:rPr>
            </w:pPr>
          </w:p>
        </w:tc>
        <w:tc>
          <w:tcPr>
            <w:tcW w:w="1533" w:type="dxa"/>
            <w:shd w:val="clear" w:color="auto" w:fill="auto"/>
          </w:tcPr>
          <w:p w14:paraId="45501A8C" w14:textId="6F04DEC9" w:rsidR="00F31A4A" w:rsidRPr="00C62792" w:rsidRDefault="00C62792" w:rsidP="00D54471">
            <w:pPr>
              <w:pStyle w:val="acctfourfigures"/>
              <w:tabs>
                <w:tab w:val="clear" w:pos="765"/>
                <w:tab w:val="decimal" w:pos="280"/>
              </w:tabs>
              <w:spacing w:line="240" w:lineRule="auto"/>
              <w:ind w:right="108"/>
              <w:jc w:val="center"/>
              <w:rPr>
                <w:szCs w:val="22"/>
              </w:rPr>
            </w:pPr>
            <w:r>
              <w:rPr>
                <w:szCs w:val="22"/>
              </w:rPr>
              <w:t>-</w:t>
            </w:r>
          </w:p>
        </w:tc>
      </w:tr>
    </w:tbl>
    <w:p w14:paraId="76925570" w14:textId="77777777" w:rsidR="005B3D3A" w:rsidRDefault="005B3D3A" w:rsidP="00505AF4">
      <w:pPr>
        <w:ind w:left="144" w:firstLine="144"/>
        <w:rPr>
          <w:i/>
          <w:iCs/>
        </w:rPr>
      </w:pPr>
    </w:p>
    <w:p w14:paraId="450F175C" w14:textId="15B25C79" w:rsidR="005C249A" w:rsidRPr="00505AF4" w:rsidRDefault="005C249A" w:rsidP="00505AF4">
      <w:pPr>
        <w:ind w:left="144" w:firstLine="144"/>
        <w:rPr>
          <w:rFonts w:cs="Times New Roman"/>
          <w:highlight w:val="yellow"/>
        </w:rPr>
      </w:pPr>
      <w:r>
        <w:rPr>
          <w:i/>
          <w:iCs/>
        </w:rPr>
        <w:t xml:space="preserve"> </w:t>
      </w:r>
      <w:r>
        <w:rPr>
          <w:i/>
          <w:iCs/>
        </w:rPr>
        <w:tab/>
        <w:t xml:space="preserve">  </w:t>
      </w:r>
      <w:r w:rsidR="00DE6557">
        <w:rPr>
          <w:rFonts w:cs="Times New Roman"/>
          <w:i/>
          <w:iCs/>
          <w:color w:val="242424"/>
          <w:shd w:val="clear" w:color="auto" w:fill="FFFFFF"/>
        </w:rPr>
        <w:t>Called-up ordinary shares of subsidiary</w:t>
      </w:r>
    </w:p>
    <w:p w14:paraId="6F000F6B" w14:textId="77777777" w:rsidR="005C249A" w:rsidRPr="00C333E9" w:rsidRDefault="005C249A" w:rsidP="005C249A">
      <w:pPr>
        <w:spacing w:line="240" w:lineRule="atLeast"/>
        <w:ind w:left="540"/>
        <w:jc w:val="thaiDistribute"/>
        <w:rPr>
          <w:rFonts w:cs="Times New Roman"/>
          <w:i/>
          <w:iCs/>
          <w:color w:val="242424"/>
          <w:shd w:val="clear" w:color="auto" w:fill="FFFFFF"/>
          <w:lang w:val="en-US"/>
        </w:rPr>
      </w:pPr>
    </w:p>
    <w:p w14:paraId="6C042379" w14:textId="57DBF3FA" w:rsidR="00BB691D" w:rsidRPr="00EC4726" w:rsidRDefault="00E73B3D" w:rsidP="00F35716">
      <w:pPr>
        <w:pStyle w:val="block"/>
        <w:ind w:right="-45"/>
        <w:jc w:val="thaiDistribute"/>
        <w:rPr>
          <w:szCs w:val="22"/>
        </w:rPr>
      </w:pPr>
      <w:r w:rsidRPr="007714E0">
        <w:t>Synnex Incubation Co., Ltd.</w:t>
      </w:r>
      <w:r>
        <w:t xml:space="preserve"> </w:t>
      </w:r>
      <w:r w:rsidR="00C62792" w:rsidRPr="00EC4726">
        <w:rPr>
          <w:spacing w:val="-2"/>
          <w:szCs w:val="22"/>
          <w:lang w:bidi="th-TH"/>
        </w:rPr>
        <w:t>has called-up for remaining shares amounting to Baht 65 million (1,000,000 ordinary shares with Baht 65 par value)</w:t>
      </w:r>
      <w:r w:rsidR="00BB691D" w:rsidRPr="00EC4726">
        <w:rPr>
          <w:szCs w:val="22"/>
        </w:rPr>
        <w:t>.</w:t>
      </w:r>
      <w:r w:rsidR="00C62792" w:rsidRPr="00EC4726">
        <w:rPr>
          <w:szCs w:val="22"/>
        </w:rPr>
        <w:t xml:space="preserve"> The </w:t>
      </w:r>
      <w:r w:rsidR="00F35716">
        <w:rPr>
          <w:szCs w:val="22"/>
        </w:rPr>
        <w:t>C</w:t>
      </w:r>
      <w:r w:rsidR="00C62792" w:rsidRPr="00EC4726">
        <w:rPr>
          <w:szCs w:val="22"/>
        </w:rPr>
        <w:t>ompany has fully paid for such shares in March 2022.</w:t>
      </w:r>
    </w:p>
    <w:p w14:paraId="353A2347" w14:textId="3173534E" w:rsidR="00DE6557" w:rsidRPr="003B33E5" w:rsidRDefault="00DE6557" w:rsidP="00F35716">
      <w:pPr>
        <w:pStyle w:val="block"/>
        <w:ind w:right="-45"/>
        <w:jc w:val="thaiDistribute"/>
        <w:rPr>
          <w:szCs w:val="22"/>
          <w:highlight w:val="yellow"/>
          <w:lang w:bidi="th-TH"/>
        </w:rPr>
      </w:pPr>
      <w:r w:rsidRPr="00C333E9">
        <w:rPr>
          <w:i/>
          <w:iCs/>
          <w:color w:val="242424"/>
          <w:shd w:val="clear" w:color="auto" w:fill="FFFFFF"/>
        </w:rPr>
        <w:t>Increase of ordinary shares</w:t>
      </w:r>
      <w:r w:rsidRPr="00C333E9">
        <w:rPr>
          <w:rFonts w:cstheme="minorBidi" w:hint="cs"/>
          <w:i/>
          <w:iCs/>
          <w:color w:val="242424"/>
          <w:shd w:val="clear" w:color="auto" w:fill="FFFFFF"/>
          <w:cs/>
        </w:rPr>
        <w:t xml:space="preserve"> </w:t>
      </w:r>
      <w:r w:rsidRPr="00C333E9">
        <w:rPr>
          <w:rFonts w:cstheme="minorBidi"/>
          <w:i/>
          <w:iCs/>
          <w:color w:val="242424"/>
          <w:shd w:val="clear" w:color="auto" w:fill="FFFFFF"/>
          <w:lang w:val="en-US"/>
        </w:rPr>
        <w:t>of subsidiary</w:t>
      </w:r>
    </w:p>
    <w:p w14:paraId="75D1D8DB" w14:textId="5F32E75D" w:rsidR="00BB691D" w:rsidRPr="001B719A" w:rsidRDefault="00EC4726" w:rsidP="00F35716">
      <w:pPr>
        <w:pStyle w:val="block"/>
        <w:ind w:right="-45"/>
        <w:jc w:val="thaiDistribute"/>
        <w:rPr>
          <w:spacing w:val="-2"/>
          <w:szCs w:val="22"/>
          <w:lang w:bidi="th-TH"/>
        </w:rPr>
      </w:pPr>
      <w:r>
        <w:rPr>
          <w:szCs w:val="22"/>
        </w:rPr>
        <w:t xml:space="preserve">On 28 March 2022, Synnex </w:t>
      </w:r>
      <w:r w:rsidR="005730C6">
        <w:rPr>
          <w:szCs w:val="22"/>
        </w:rPr>
        <w:t>i</w:t>
      </w:r>
      <w:r>
        <w:rPr>
          <w:szCs w:val="22"/>
        </w:rPr>
        <w:t xml:space="preserve">ncubation Co., Ltd. </w:t>
      </w:r>
      <w:r w:rsidR="006C5620">
        <w:rPr>
          <w:szCs w:val="22"/>
          <w:lang w:val="en-US"/>
        </w:rPr>
        <w:t>i</w:t>
      </w:r>
      <w:r w:rsidR="00A421AB">
        <w:rPr>
          <w:szCs w:val="22"/>
          <w:lang w:val="en-US"/>
        </w:rPr>
        <w:t xml:space="preserve">ssued the </w:t>
      </w:r>
      <w:r w:rsidR="00A8542C">
        <w:rPr>
          <w:szCs w:val="22"/>
        </w:rPr>
        <w:t>i</w:t>
      </w:r>
      <w:r>
        <w:rPr>
          <w:szCs w:val="22"/>
        </w:rPr>
        <w:t>ncrease ordinary share</w:t>
      </w:r>
      <w:r w:rsidR="005730C6">
        <w:rPr>
          <w:szCs w:val="22"/>
        </w:rPr>
        <w:t>s</w:t>
      </w:r>
      <w:r>
        <w:rPr>
          <w:szCs w:val="22"/>
        </w:rPr>
        <w:t xml:space="preserve"> from Baht 100 million (1,000,000 ordinary shares with Baht 100 par value) to Baht 255 million (2,550,000 ordinary shares with Baht 100 par value). The </w:t>
      </w:r>
      <w:r w:rsidR="00F35716">
        <w:rPr>
          <w:szCs w:val="22"/>
        </w:rPr>
        <w:t>C</w:t>
      </w:r>
      <w:r>
        <w:rPr>
          <w:szCs w:val="22"/>
        </w:rPr>
        <w:t>ompany fully invested in the increased shares and retaining control over the subsidiary.</w:t>
      </w:r>
    </w:p>
    <w:p w14:paraId="4F631BE4" w14:textId="275DD531" w:rsidR="00BB7114" w:rsidRPr="00F11E72" w:rsidRDefault="00BB7114" w:rsidP="00BB7114">
      <w:pPr>
        <w:spacing w:line="240" w:lineRule="atLeast"/>
        <w:ind w:left="540" w:hanging="540"/>
        <w:jc w:val="both"/>
        <w:rPr>
          <w:rFonts w:cs="Times New Roman"/>
          <w:b/>
          <w:bCs/>
          <w:sz w:val="24"/>
          <w:szCs w:val="24"/>
        </w:rPr>
      </w:pPr>
      <w:r>
        <w:rPr>
          <w:rFonts w:cs="Times New Roman"/>
          <w:b/>
          <w:bCs/>
          <w:sz w:val="24"/>
          <w:szCs w:val="24"/>
        </w:rPr>
        <w:t>7</w:t>
      </w:r>
      <w:r>
        <w:rPr>
          <w:rFonts w:cs="Times New Roman"/>
          <w:b/>
          <w:bCs/>
          <w:sz w:val="24"/>
          <w:szCs w:val="24"/>
        </w:rPr>
        <w:tab/>
      </w:r>
      <w:r w:rsidRPr="00F11E72">
        <w:rPr>
          <w:rFonts w:cs="Times New Roman"/>
          <w:b/>
          <w:bCs/>
          <w:sz w:val="24"/>
          <w:szCs w:val="24"/>
        </w:rPr>
        <w:t>Segment information and disaggregation of revenue</w:t>
      </w:r>
    </w:p>
    <w:p w14:paraId="2831E31B" w14:textId="77777777" w:rsidR="00BB7114" w:rsidRPr="00F11E72" w:rsidRDefault="00BB7114" w:rsidP="00BB7114">
      <w:pPr>
        <w:spacing w:line="240" w:lineRule="atLeast"/>
        <w:ind w:left="540" w:right="-25" w:hanging="540"/>
        <w:jc w:val="both"/>
        <w:rPr>
          <w:rFonts w:cs="Times New Roman"/>
          <w:b/>
          <w:bCs/>
          <w:lang w:val="en-US"/>
        </w:rPr>
      </w:pPr>
    </w:p>
    <w:p w14:paraId="1CE23E27" w14:textId="77777777" w:rsidR="00BB7114" w:rsidRPr="00F11E72" w:rsidRDefault="00BB7114" w:rsidP="00BB7114">
      <w:pPr>
        <w:pStyle w:val="Pa25"/>
        <w:spacing w:line="240" w:lineRule="atLeast"/>
        <w:ind w:left="547"/>
        <w:jc w:val="thaiDistribute"/>
        <w:rPr>
          <w:rFonts w:ascii="Times New Roman" w:hAnsi="Times New Roman" w:cs="Times New Roman"/>
          <w:sz w:val="22"/>
          <w:szCs w:val="22"/>
          <w:lang w:bidi="ar-SA"/>
        </w:rPr>
      </w:pPr>
      <w:r w:rsidRPr="00F11E72">
        <w:rPr>
          <w:rFonts w:ascii="Times New Roman" w:hAnsi="Times New Roman" w:cs="Times New Roman"/>
          <w:sz w:val="22"/>
          <w:szCs w:val="22"/>
          <w:lang w:bidi="ar-SA"/>
        </w:rPr>
        <w:t>The Group has</w:t>
      </w:r>
      <w:r w:rsidRPr="00F11E72">
        <w:rPr>
          <w:rFonts w:ascii="Times New Roman" w:hAnsi="Times New Roman" w:cs="Times New Roman"/>
          <w:sz w:val="22"/>
          <w:szCs w:val="22"/>
          <w:cs/>
        </w:rPr>
        <w:t xml:space="preserve"> </w:t>
      </w:r>
      <w:r w:rsidRPr="00F11E72">
        <w:rPr>
          <w:rFonts w:ascii="Times New Roman" w:hAnsi="Times New Roman" w:cs="Times New Roman"/>
          <w:sz w:val="22"/>
          <w:szCs w:val="22"/>
          <w:lang w:bidi="ar-SA"/>
        </w:rPr>
        <w:t>reportable segments, as described below, which are the Group’s strategic divisions. The strategic divisions offer different products and services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2E77329D" w14:textId="77777777" w:rsidR="00BB7114" w:rsidRPr="00F11E72" w:rsidRDefault="00BB7114" w:rsidP="00BB7114">
      <w:pPr>
        <w:spacing w:line="240" w:lineRule="atLeast"/>
        <w:ind w:left="547"/>
        <w:jc w:val="thaiDistribute"/>
        <w:rPr>
          <w:rFonts w:cs="Times New Roman"/>
        </w:rPr>
      </w:pPr>
    </w:p>
    <w:p w14:paraId="2DDD7FB6" w14:textId="77777777" w:rsidR="00BB7114" w:rsidRPr="00F11E72" w:rsidRDefault="00BB7114" w:rsidP="00BB7114">
      <w:pPr>
        <w:pStyle w:val="Pa48"/>
        <w:numPr>
          <w:ilvl w:val="0"/>
          <w:numId w:val="11"/>
        </w:numPr>
        <w:tabs>
          <w:tab w:val="clear" w:pos="340"/>
          <w:tab w:val="num" w:pos="880"/>
          <w:tab w:val="left" w:pos="2160"/>
        </w:tabs>
        <w:spacing w:line="240" w:lineRule="atLeast"/>
        <w:ind w:left="880" w:right="-117"/>
        <w:rPr>
          <w:rFonts w:ascii="Times New Roman" w:hAnsi="Times New Roman" w:cs="Times New Roman"/>
          <w:sz w:val="22"/>
          <w:szCs w:val="22"/>
          <w:lang w:bidi="ar-SA"/>
        </w:rPr>
      </w:pPr>
      <w:r w:rsidRPr="00F11E72">
        <w:rPr>
          <w:rFonts w:ascii="Times New Roman" w:hAnsi="Times New Roman" w:cs="Times New Roman"/>
          <w:sz w:val="22"/>
          <w:szCs w:val="22"/>
          <w:lang w:bidi="ar-SA"/>
        </w:rPr>
        <w:t>Segment 1</w:t>
      </w:r>
      <w:r w:rsidRPr="00F11E72">
        <w:rPr>
          <w:rFonts w:ascii="Times New Roman" w:hAnsi="Times New Roman" w:cs="Times New Roman"/>
          <w:i/>
          <w:iCs/>
          <w:sz w:val="22"/>
          <w:szCs w:val="22"/>
          <w:lang w:bidi="ar-SA"/>
        </w:rPr>
        <w:tab/>
      </w:r>
      <w:r w:rsidRPr="00F11E72">
        <w:rPr>
          <w:rFonts w:ascii="Times New Roman" w:hAnsi="Times New Roman" w:cs="Times New Roman"/>
          <w:sz w:val="22"/>
          <w:szCs w:val="22"/>
          <w:lang w:bidi="ar-SA"/>
        </w:rPr>
        <w:t>Trading computer components, communication devices and rendering of services.</w:t>
      </w:r>
    </w:p>
    <w:p w14:paraId="25793851" w14:textId="63DC1D5B" w:rsidR="00BB7114" w:rsidRPr="00F11E72" w:rsidRDefault="00BB7114" w:rsidP="00BB7114">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F11E72">
        <w:rPr>
          <w:rFonts w:ascii="Times New Roman" w:hAnsi="Times New Roman" w:cs="Times New Roman"/>
          <w:sz w:val="22"/>
          <w:szCs w:val="22"/>
          <w:lang w:bidi="ar-SA"/>
        </w:rPr>
        <w:t>Segment 2</w:t>
      </w:r>
      <w:r w:rsidRPr="00F11E72">
        <w:rPr>
          <w:rFonts w:ascii="Times New Roman" w:hAnsi="Times New Roman" w:cs="Times New Roman"/>
          <w:i/>
          <w:iCs/>
          <w:sz w:val="22"/>
          <w:szCs w:val="22"/>
          <w:lang w:bidi="ar-SA"/>
        </w:rPr>
        <w:tab/>
      </w:r>
      <w:r w:rsidR="00A82837">
        <w:rPr>
          <w:rFonts w:ascii="Times New Roman" w:hAnsi="Times New Roman" w:cs="Times New Roman"/>
          <w:sz w:val="22"/>
          <w:szCs w:val="22"/>
          <w:lang w:bidi="ar-SA"/>
        </w:rPr>
        <w:t xml:space="preserve">Other relevant services, </w:t>
      </w:r>
      <w:r w:rsidR="00517544">
        <w:rPr>
          <w:rFonts w:ascii="Times New Roman" w:hAnsi="Times New Roman" w:cs="Times New Roman"/>
          <w:sz w:val="22"/>
          <w:szCs w:val="22"/>
          <w:lang w:bidi="ar-SA"/>
        </w:rPr>
        <w:t>retail,</w:t>
      </w:r>
      <w:r w:rsidR="00A82837">
        <w:rPr>
          <w:rFonts w:ascii="Times New Roman" w:hAnsi="Times New Roman" w:cs="Times New Roman"/>
          <w:sz w:val="22"/>
          <w:szCs w:val="22"/>
          <w:lang w:bidi="ar-SA"/>
        </w:rPr>
        <w:t xml:space="preserve"> and service provider for an online platform.</w:t>
      </w:r>
    </w:p>
    <w:p w14:paraId="3672550A" w14:textId="77777777" w:rsidR="00BB7114" w:rsidRPr="00F11E72" w:rsidRDefault="00BB7114" w:rsidP="00BB7114">
      <w:pPr>
        <w:pStyle w:val="Pa25"/>
        <w:spacing w:line="240" w:lineRule="atLeast"/>
        <w:ind w:left="540"/>
        <w:jc w:val="thaiDistribute"/>
        <w:rPr>
          <w:rFonts w:ascii="Times New Roman" w:hAnsi="Times New Roman" w:cs="Times New Roman"/>
          <w:sz w:val="22"/>
          <w:szCs w:val="22"/>
          <w:lang w:bidi="ar-SA"/>
        </w:rPr>
      </w:pPr>
    </w:p>
    <w:p w14:paraId="5B3543C3" w14:textId="77777777" w:rsidR="00BB7114" w:rsidRPr="00CF7AA7" w:rsidRDefault="00BB7114" w:rsidP="00BB7114">
      <w:pPr>
        <w:ind w:left="540"/>
        <w:jc w:val="thaiDistribute"/>
        <w:rPr>
          <w:rFonts w:cs="Times New Roman"/>
          <w:spacing w:val="-2"/>
        </w:rPr>
      </w:pPr>
      <w:r w:rsidRPr="00CF7AA7">
        <w:rPr>
          <w:rFonts w:cs="Times New Roman"/>
          <w:spacing w:val="-2"/>
        </w:rPr>
        <w:t xml:space="preserve">Information regarding the results of each reportable segment is included below. Performance is measured based on segment profit before tax, as included in the internal management reports that are reviewed by </w:t>
      </w:r>
      <w:r w:rsidRPr="00CF7AA7">
        <w:rPr>
          <w:rFonts w:cs="Times New Roman"/>
          <w:spacing w:val="-2"/>
          <w:lang w:bidi="ar-SA"/>
        </w:rPr>
        <w:t>the Group’s CODM. Segment profit before tax is used to measure performance as management believes that such information is the most relevant in evaluating the results of certain segments relative to other entities</w:t>
      </w:r>
      <w:r w:rsidRPr="00CF7AA7">
        <w:rPr>
          <w:rFonts w:cs="Times New Roman"/>
          <w:spacing w:val="-2"/>
        </w:rPr>
        <w:t xml:space="preserve"> that operate within these industries.</w:t>
      </w:r>
    </w:p>
    <w:p w14:paraId="0F00B3E0" w14:textId="091C4303" w:rsidR="00A36DE8" w:rsidRPr="00A36DE8" w:rsidRDefault="00A36DE8" w:rsidP="00A36DE8">
      <w:pPr>
        <w:tabs>
          <w:tab w:val="left" w:pos="1027"/>
        </w:tabs>
        <w:rPr>
          <w:szCs w:val="28"/>
          <w:lang w:val="en-US"/>
        </w:rPr>
        <w:sectPr w:rsidR="00A36DE8" w:rsidRPr="00A36DE8" w:rsidSect="006055E1">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aperSrc w:first="7" w:other="7"/>
          <w:pgNumType w:start="12"/>
          <w:cols w:space="720"/>
        </w:sectPr>
      </w:pPr>
    </w:p>
    <w:tbl>
      <w:tblPr>
        <w:tblW w:w="14701" w:type="dxa"/>
        <w:tblInd w:w="-180" w:type="dxa"/>
        <w:tblLook w:val="00A0" w:firstRow="1" w:lastRow="0" w:firstColumn="1" w:lastColumn="0" w:noHBand="0" w:noVBand="0"/>
      </w:tblPr>
      <w:tblGrid>
        <w:gridCol w:w="4680"/>
        <w:gridCol w:w="1530"/>
        <w:gridCol w:w="310"/>
        <w:gridCol w:w="1415"/>
        <w:gridCol w:w="237"/>
        <w:gridCol w:w="1320"/>
        <w:gridCol w:w="236"/>
        <w:gridCol w:w="1394"/>
        <w:gridCol w:w="236"/>
        <w:gridCol w:w="1534"/>
        <w:gridCol w:w="237"/>
        <w:gridCol w:w="1541"/>
        <w:gridCol w:w="31"/>
      </w:tblGrid>
      <w:tr w:rsidR="00071E35" w:rsidRPr="000E670B" w14:paraId="66B88192" w14:textId="77777777" w:rsidTr="002C13BC">
        <w:trPr>
          <w:trHeight w:val="266"/>
        </w:trPr>
        <w:tc>
          <w:tcPr>
            <w:tcW w:w="4680" w:type="dxa"/>
            <w:tcBorders>
              <w:top w:val="nil"/>
              <w:left w:val="nil"/>
              <w:bottom w:val="nil"/>
              <w:right w:val="nil"/>
            </w:tcBorders>
            <w:vAlign w:val="bottom"/>
          </w:tcPr>
          <w:p w14:paraId="20AC474E" w14:textId="77777777" w:rsidR="00071E35" w:rsidRPr="00DD4B3C" w:rsidRDefault="00071E35" w:rsidP="0036581D">
            <w:pPr>
              <w:spacing w:line="240" w:lineRule="atLeast"/>
              <w:ind w:left="58"/>
              <w:rPr>
                <w:rFonts w:cs="Times New Roman"/>
                <w:b/>
                <w:bCs/>
                <w:i/>
                <w:iCs/>
                <w:cs/>
                <w:lang w:val="en-US"/>
              </w:rPr>
            </w:pPr>
          </w:p>
        </w:tc>
        <w:tc>
          <w:tcPr>
            <w:tcW w:w="10021" w:type="dxa"/>
            <w:gridSpan w:val="12"/>
            <w:tcBorders>
              <w:top w:val="nil"/>
              <w:left w:val="nil"/>
              <w:bottom w:val="nil"/>
              <w:right w:val="nil"/>
            </w:tcBorders>
          </w:tcPr>
          <w:p w14:paraId="0C384B96" w14:textId="77777777" w:rsidR="00071E35" w:rsidRPr="000E670B" w:rsidRDefault="00071E35" w:rsidP="0036581D">
            <w:pPr>
              <w:spacing w:line="240" w:lineRule="atLeast"/>
              <w:jc w:val="center"/>
              <w:rPr>
                <w:rFonts w:cs="Times New Roman"/>
                <w:b/>
                <w:bCs/>
              </w:rPr>
            </w:pPr>
            <w:r w:rsidRPr="000E670B">
              <w:rPr>
                <w:rFonts w:cs="Times New Roman"/>
                <w:b/>
                <w:bCs/>
              </w:rPr>
              <w:t>Consolidated financial statements</w:t>
            </w:r>
          </w:p>
        </w:tc>
      </w:tr>
      <w:tr w:rsidR="00071E35" w:rsidRPr="000E670B" w14:paraId="0688679B" w14:textId="77777777" w:rsidTr="002C13BC">
        <w:trPr>
          <w:trHeight w:val="266"/>
        </w:trPr>
        <w:tc>
          <w:tcPr>
            <w:tcW w:w="4680" w:type="dxa"/>
            <w:tcBorders>
              <w:top w:val="nil"/>
              <w:left w:val="nil"/>
              <w:bottom w:val="nil"/>
              <w:right w:val="nil"/>
            </w:tcBorders>
            <w:vAlign w:val="bottom"/>
          </w:tcPr>
          <w:p w14:paraId="4F4FB433" w14:textId="77777777" w:rsidR="00071E35" w:rsidRPr="000E670B" w:rsidRDefault="00071E35" w:rsidP="0036581D">
            <w:pPr>
              <w:spacing w:line="240" w:lineRule="atLeast"/>
              <w:ind w:left="58"/>
              <w:rPr>
                <w:rFonts w:cs="Times New Roman"/>
                <w:b/>
                <w:bCs/>
                <w:i/>
                <w:iCs/>
                <w:cs/>
              </w:rPr>
            </w:pPr>
          </w:p>
        </w:tc>
        <w:tc>
          <w:tcPr>
            <w:tcW w:w="3255" w:type="dxa"/>
            <w:gridSpan w:val="3"/>
            <w:tcBorders>
              <w:top w:val="nil"/>
              <w:left w:val="nil"/>
              <w:bottom w:val="nil"/>
              <w:right w:val="nil"/>
            </w:tcBorders>
          </w:tcPr>
          <w:p w14:paraId="3FC0F386" w14:textId="4DBC1BF5" w:rsidR="00071E35" w:rsidRPr="000E670B" w:rsidRDefault="00A82837" w:rsidP="0036581D">
            <w:pPr>
              <w:spacing w:line="240" w:lineRule="atLeast"/>
              <w:jc w:val="center"/>
              <w:rPr>
                <w:rFonts w:cs="Times New Roman"/>
                <w:b/>
                <w:bCs/>
              </w:rPr>
            </w:pPr>
            <w:r>
              <w:rPr>
                <w:rFonts w:cs="Times New Roman"/>
                <w:b/>
                <w:bCs/>
              </w:rPr>
              <w:t>Segment 1</w:t>
            </w:r>
          </w:p>
        </w:tc>
        <w:tc>
          <w:tcPr>
            <w:tcW w:w="237" w:type="dxa"/>
            <w:tcBorders>
              <w:top w:val="nil"/>
              <w:left w:val="nil"/>
              <w:bottom w:val="nil"/>
              <w:right w:val="nil"/>
            </w:tcBorders>
          </w:tcPr>
          <w:p w14:paraId="684B4434" w14:textId="77777777" w:rsidR="00071E35" w:rsidRPr="000E670B" w:rsidRDefault="00071E35" w:rsidP="0036581D">
            <w:pPr>
              <w:spacing w:line="240" w:lineRule="atLeast"/>
              <w:jc w:val="center"/>
              <w:rPr>
                <w:rFonts w:cs="Times New Roman"/>
                <w:b/>
                <w:bCs/>
              </w:rPr>
            </w:pPr>
          </w:p>
        </w:tc>
        <w:tc>
          <w:tcPr>
            <w:tcW w:w="2950" w:type="dxa"/>
            <w:gridSpan w:val="3"/>
            <w:tcBorders>
              <w:top w:val="nil"/>
              <w:left w:val="nil"/>
              <w:bottom w:val="nil"/>
              <w:right w:val="nil"/>
            </w:tcBorders>
          </w:tcPr>
          <w:p w14:paraId="2A8467A4" w14:textId="529D673F" w:rsidR="00071E35" w:rsidRPr="000E670B" w:rsidRDefault="00A82837" w:rsidP="0036581D">
            <w:pPr>
              <w:spacing w:line="240" w:lineRule="atLeast"/>
              <w:ind w:left="-92" w:right="-108"/>
              <w:jc w:val="center"/>
              <w:rPr>
                <w:rFonts w:cs="Times New Roman"/>
                <w:b/>
                <w:bCs/>
              </w:rPr>
            </w:pPr>
            <w:r>
              <w:rPr>
                <w:b/>
                <w:bCs/>
                <w:szCs w:val="28"/>
                <w:lang w:val="en-US"/>
              </w:rPr>
              <w:t>Segment 2</w:t>
            </w:r>
          </w:p>
        </w:tc>
        <w:tc>
          <w:tcPr>
            <w:tcW w:w="236" w:type="dxa"/>
            <w:tcBorders>
              <w:top w:val="nil"/>
              <w:left w:val="nil"/>
              <w:bottom w:val="nil"/>
              <w:right w:val="nil"/>
            </w:tcBorders>
          </w:tcPr>
          <w:p w14:paraId="3488D5DF" w14:textId="77777777" w:rsidR="00071E35" w:rsidRPr="000E670B" w:rsidRDefault="00071E35" w:rsidP="0036581D">
            <w:pPr>
              <w:spacing w:line="240" w:lineRule="atLeast"/>
              <w:jc w:val="center"/>
              <w:rPr>
                <w:rFonts w:cs="Times New Roman"/>
                <w:b/>
                <w:bCs/>
              </w:rPr>
            </w:pPr>
          </w:p>
        </w:tc>
        <w:tc>
          <w:tcPr>
            <w:tcW w:w="3343" w:type="dxa"/>
            <w:gridSpan w:val="4"/>
            <w:tcBorders>
              <w:top w:val="nil"/>
              <w:left w:val="nil"/>
              <w:bottom w:val="nil"/>
              <w:right w:val="nil"/>
            </w:tcBorders>
          </w:tcPr>
          <w:p w14:paraId="008196F2" w14:textId="36A3288B" w:rsidR="00071E35" w:rsidRPr="000E670B" w:rsidRDefault="00A82837" w:rsidP="0036581D">
            <w:pPr>
              <w:spacing w:line="240" w:lineRule="atLeast"/>
              <w:jc w:val="center"/>
              <w:rPr>
                <w:rFonts w:cs="Times New Roman"/>
                <w:b/>
                <w:bCs/>
              </w:rPr>
            </w:pPr>
            <w:r w:rsidRPr="00C5512B">
              <w:rPr>
                <w:rFonts w:cs="Times New Roman"/>
                <w:b/>
                <w:bCs/>
              </w:rPr>
              <w:t>Total reportable segments</w:t>
            </w:r>
          </w:p>
        </w:tc>
      </w:tr>
      <w:tr w:rsidR="00071E35" w:rsidRPr="000E670B" w14:paraId="5592142A" w14:textId="77777777" w:rsidTr="002C13BC">
        <w:trPr>
          <w:trHeight w:val="266"/>
        </w:trPr>
        <w:tc>
          <w:tcPr>
            <w:tcW w:w="4680" w:type="dxa"/>
            <w:tcBorders>
              <w:top w:val="nil"/>
              <w:left w:val="nil"/>
              <w:right w:val="nil"/>
            </w:tcBorders>
            <w:vAlign w:val="bottom"/>
          </w:tcPr>
          <w:p w14:paraId="118F746A" w14:textId="77777777" w:rsidR="00071E35" w:rsidRPr="000E670B" w:rsidRDefault="00071E35" w:rsidP="00087468">
            <w:pPr>
              <w:spacing w:line="240" w:lineRule="atLeast"/>
              <w:rPr>
                <w:rFonts w:cs="Times New Roman"/>
                <w:b/>
                <w:bCs/>
                <w:i/>
                <w:iCs/>
                <w:lang w:val="en-US"/>
              </w:rPr>
            </w:pPr>
            <w:r w:rsidRPr="000E670B">
              <w:rPr>
                <w:rFonts w:cs="Times New Roman"/>
                <w:b/>
                <w:bCs/>
                <w:i/>
                <w:iCs/>
              </w:rPr>
              <w:t xml:space="preserve">Three-month period ended </w:t>
            </w:r>
            <w:r w:rsidRPr="000E670B">
              <w:rPr>
                <w:rFonts w:cs="Times New Roman"/>
                <w:b/>
                <w:bCs/>
                <w:i/>
                <w:iCs/>
                <w:lang w:val="en-US"/>
              </w:rPr>
              <w:t>31 March</w:t>
            </w:r>
          </w:p>
        </w:tc>
        <w:tc>
          <w:tcPr>
            <w:tcW w:w="1530" w:type="dxa"/>
            <w:tcBorders>
              <w:top w:val="nil"/>
              <w:left w:val="nil"/>
              <w:right w:val="nil"/>
            </w:tcBorders>
          </w:tcPr>
          <w:p w14:paraId="4771CA18" w14:textId="3057EF81" w:rsidR="00071E35" w:rsidRPr="000E670B" w:rsidRDefault="00071E35" w:rsidP="0036581D">
            <w:pPr>
              <w:spacing w:line="240" w:lineRule="atLeast"/>
              <w:jc w:val="center"/>
              <w:rPr>
                <w:rFonts w:cs="Times New Roman"/>
              </w:rPr>
            </w:pPr>
            <w:r>
              <w:rPr>
                <w:rFonts w:cs="Times New Roman"/>
              </w:rPr>
              <w:t>2022</w:t>
            </w:r>
          </w:p>
        </w:tc>
        <w:tc>
          <w:tcPr>
            <w:tcW w:w="310" w:type="dxa"/>
            <w:tcBorders>
              <w:top w:val="nil"/>
              <w:left w:val="nil"/>
              <w:right w:val="nil"/>
            </w:tcBorders>
          </w:tcPr>
          <w:p w14:paraId="7362CE69" w14:textId="77777777" w:rsidR="00071E35" w:rsidRPr="000E670B" w:rsidRDefault="00071E35" w:rsidP="0036581D">
            <w:pPr>
              <w:spacing w:line="240" w:lineRule="atLeast"/>
              <w:jc w:val="center"/>
              <w:rPr>
                <w:rFonts w:cs="Times New Roman"/>
              </w:rPr>
            </w:pPr>
          </w:p>
        </w:tc>
        <w:tc>
          <w:tcPr>
            <w:tcW w:w="1415" w:type="dxa"/>
            <w:tcBorders>
              <w:top w:val="nil"/>
              <w:left w:val="nil"/>
              <w:right w:val="nil"/>
            </w:tcBorders>
          </w:tcPr>
          <w:p w14:paraId="30958E3A" w14:textId="61BAF152" w:rsidR="00071E35" w:rsidRPr="000E670B" w:rsidRDefault="00071E35" w:rsidP="0036581D">
            <w:pPr>
              <w:spacing w:line="240" w:lineRule="atLeast"/>
              <w:jc w:val="center"/>
              <w:rPr>
                <w:rFonts w:cs="Times New Roman"/>
              </w:rPr>
            </w:pPr>
            <w:r>
              <w:rPr>
                <w:rFonts w:cs="Times New Roman"/>
              </w:rPr>
              <w:t>2021</w:t>
            </w:r>
          </w:p>
        </w:tc>
        <w:tc>
          <w:tcPr>
            <w:tcW w:w="237" w:type="dxa"/>
            <w:tcBorders>
              <w:top w:val="nil"/>
              <w:left w:val="nil"/>
              <w:right w:val="nil"/>
            </w:tcBorders>
          </w:tcPr>
          <w:p w14:paraId="747E191D" w14:textId="77777777" w:rsidR="00071E35" w:rsidRPr="000E670B" w:rsidRDefault="00071E35" w:rsidP="0036581D">
            <w:pPr>
              <w:spacing w:line="240" w:lineRule="atLeast"/>
              <w:jc w:val="center"/>
              <w:rPr>
                <w:rFonts w:cs="Times New Roman"/>
              </w:rPr>
            </w:pPr>
          </w:p>
        </w:tc>
        <w:tc>
          <w:tcPr>
            <w:tcW w:w="1320" w:type="dxa"/>
            <w:tcBorders>
              <w:top w:val="nil"/>
              <w:left w:val="nil"/>
              <w:right w:val="nil"/>
            </w:tcBorders>
          </w:tcPr>
          <w:p w14:paraId="249669C5" w14:textId="30CAB711" w:rsidR="00071E35" w:rsidRPr="000E670B" w:rsidRDefault="00071E35" w:rsidP="0036581D">
            <w:pPr>
              <w:spacing w:line="240" w:lineRule="atLeast"/>
              <w:jc w:val="center"/>
              <w:rPr>
                <w:rFonts w:cs="Times New Roman"/>
              </w:rPr>
            </w:pPr>
            <w:r>
              <w:rPr>
                <w:rFonts w:cs="Times New Roman"/>
              </w:rPr>
              <w:t>2022</w:t>
            </w:r>
          </w:p>
        </w:tc>
        <w:tc>
          <w:tcPr>
            <w:tcW w:w="236" w:type="dxa"/>
            <w:tcBorders>
              <w:top w:val="nil"/>
              <w:left w:val="nil"/>
              <w:right w:val="nil"/>
            </w:tcBorders>
          </w:tcPr>
          <w:p w14:paraId="39646456" w14:textId="77777777" w:rsidR="00071E35" w:rsidRPr="000E670B" w:rsidRDefault="00071E35" w:rsidP="0036581D">
            <w:pPr>
              <w:spacing w:line="240" w:lineRule="atLeast"/>
              <w:jc w:val="center"/>
              <w:rPr>
                <w:rFonts w:cs="Times New Roman"/>
              </w:rPr>
            </w:pPr>
          </w:p>
        </w:tc>
        <w:tc>
          <w:tcPr>
            <w:tcW w:w="1394" w:type="dxa"/>
            <w:tcBorders>
              <w:top w:val="nil"/>
              <w:left w:val="nil"/>
              <w:right w:val="nil"/>
            </w:tcBorders>
          </w:tcPr>
          <w:p w14:paraId="5B6A12CE" w14:textId="0F4AB6DB" w:rsidR="00071E35" w:rsidRPr="000E670B" w:rsidRDefault="00071E35" w:rsidP="0036581D">
            <w:pPr>
              <w:spacing w:line="240" w:lineRule="atLeast"/>
              <w:jc w:val="center"/>
              <w:rPr>
                <w:rFonts w:cs="Times New Roman"/>
              </w:rPr>
            </w:pPr>
            <w:r>
              <w:rPr>
                <w:rFonts w:cs="Times New Roman"/>
              </w:rPr>
              <w:t>2021</w:t>
            </w:r>
          </w:p>
        </w:tc>
        <w:tc>
          <w:tcPr>
            <w:tcW w:w="236" w:type="dxa"/>
            <w:tcBorders>
              <w:top w:val="nil"/>
              <w:left w:val="nil"/>
              <w:right w:val="nil"/>
            </w:tcBorders>
          </w:tcPr>
          <w:p w14:paraId="0F604154" w14:textId="77777777" w:rsidR="00071E35" w:rsidRPr="000E670B" w:rsidRDefault="00071E35" w:rsidP="0036581D">
            <w:pPr>
              <w:spacing w:line="240" w:lineRule="atLeast"/>
              <w:jc w:val="center"/>
              <w:rPr>
                <w:rFonts w:cs="Times New Roman"/>
              </w:rPr>
            </w:pPr>
          </w:p>
        </w:tc>
        <w:tc>
          <w:tcPr>
            <w:tcW w:w="1534" w:type="dxa"/>
            <w:tcBorders>
              <w:top w:val="nil"/>
              <w:left w:val="nil"/>
              <w:right w:val="nil"/>
            </w:tcBorders>
          </w:tcPr>
          <w:p w14:paraId="7AB6FAD8" w14:textId="02BCE3A8" w:rsidR="00071E35" w:rsidRPr="000E670B" w:rsidRDefault="00071E35" w:rsidP="0036581D">
            <w:pPr>
              <w:spacing w:line="240" w:lineRule="atLeast"/>
              <w:jc w:val="center"/>
              <w:rPr>
                <w:rFonts w:cs="Times New Roman"/>
              </w:rPr>
            </w:pPr>
            <w:r>
              <w:rPr>
                <w:rFonts w:cs="Times New Roman"/>
              </w:rPr>
              <w:t>2022</w:t>
            </w:r>
          </w:p>
        </w:tc>
        <w:tc>
          <w:tcPr>
            <w:tcW w:w="237" w:type="dxa"/>
            <w:tcBorders>
              <w:top w:val="nil"/>
              <w:left w:val="nil"/>
              <w:right w:val="nil"/>
            </w:tcBorders>
          </w:tcPr>
          <w:p w14:paraId="58C22DAC" w14:textId="77777777" w:rsidR="00071E35" w:rsidRPr="000E670B" w:rsidRDefault="00071E35" w:rsidP="0036581D">
            <w:pPr>
              <w:spacing w:line="240" w:lineRule="atLeast"/>
              <w:jc w:val="center"/>
              <w:rPr>
                <w:rFonts w:cs="Times New Roman"/>
              </w:rPr>
            </w:pPr>
          </w:p>
        </w:tc>
        <w:tc>
          <w:tcPr>
            <w:tcW w:w="1572" w:type="dxa"/>
            <w:gridSpan w:val="2"/>
            <w:tcBorders>
              <w:top w:val="nil"/>
              <w:left w:val="nil"/>
              <w:right w:val="nil"/>
            </w:tcBorders>
          </w:tcPr>
          <w:p w14:paraId="2C5F0D68" w14:textId="45F335E6" w:rsidR="00071E35" w:rsidRPr="000E670B" w:rsidRDefault="00071E35" w:rsidP="0036581D">
            <w:pPr>
              <w:spacing w:line="240" w:lineRule="atLeast"/>
              <w:jc w:val="center"/>
              <w:rPr>
                <w:rFonts w:cs="Times New Roman"/>
              </w:rPr>
            </w:pPr>
            <w:r>
              <w:rPr>
                <w:rFonts w:cs="Times New Roman"/>
              </w:rPr>
              <w:t>2021</w:t>
            </w:r>
          </w:p>
        </w:tc>
      </w:tr>
      <w:tr w:rsidR="00071E35" w:rsidRPr="000E670B" w14:paraId="1C6FB75A" w14:textId="77777777" w:rsidTr="002C13BC">
        <w:trPr>
          <w:trHeight w:val="266"/>
        </w:trPr>
        <w:tc>
          <w:tcPr>
            <w:tcW w:w="4680" w:type="dxa"/>
            <w:tcBorders>
              <w:left w:val="nil"/>
              <w:right w:val="nil"/>
            </w:tcBorders>
          </w:tcPr>
          <w:p w14:paraId="601C70BD" w14:textId="77777777" w:rsidR="00071E35" w:rsidRPr="000E670B" w:rsidRDefault="00071E35" w:rsidP="0036581D">
            <w:pPr>
              <w:spacing w:line="240" w:lineRule="atLeast"/>
              <w:ind w:left="58"/>
              <w:rPr>
                <w:rFonts w:cs="Times New Roman"/>
              </w:rPr>
            </w:pPr>
          </w:p>
        </w:tc>
        <w:tc>
          <w:tcPr>
            <w:tcW w:w="10021" w:type="dxa"/>
            <w:gridSpan w:val="12"/>
            <w:tcBorders>
              <w:left w:val="nil"/>
              <w:right w:val="nil"/>
            </w:tcBorders>
            <w:vAlign w:val="bottom"/>
          </w:tcPr>
          <w:p w14:paraId="3E1DE890" w14:textId="77777777" w:rsidR="00071E35" w:rsidRPr="000E670B" w:rsidRDefault="00071E35" w:rsidP="0036581D">
            <w:pPr>
              <w:spacing w:line="240" w:lineRule="atLeast"/>
              <w:ind w:left="-108" w:right="-89"/>
              <w:jc w:val="center"/>
              <w:rPr>
                <w:rFonts w:cs="Times New Roman"/>
              </w:rPr>
            </w:pPr>
            <w:r w:rsidRPr="000E670B">
              <w:rPr>
                <w:rFonts w:cs="Times New Roman"/>
                <w:i/>
                <w:iCs/>
              </w:rPr>
              <w:t>(in thousand Baht)</w:t>
            </w:r>
          </w:p>
        </w:tc>
      </w:tr>
      <w:tr w:rsidR="00071E35" w:rsidRPr="000E670B" w14:paraId="5957E051" w14:textId="77777777" w:rsidTr="002C13BC">
        <w:trPr>
          <w:trHeight w:val="20"/>
        </w:trPr>
        <w:tc>
          <w:tcPr>
            <w:tcW w:w="4680" w:type="dxa"/>
            <w:tcBorders>
              <w:left w:val="nil"/>
              <w:bottom w:val="nil"/>
              <w:right w:val="nil"/>
            </w:tcBorders>
          </w:tcPr>
          <w:p w14:paraId="04D9C5C6" w14:textId="77777777" w:rsidR="00071E35" w:rsidRPr="00253EFF" w:rsidRDefault="00071E35" w:rsidP="00087468">
            <w:pPr>
              <w:spacing w:line="240" w:lineRule="atLeast"/>
              <w:rPr>
                <w:rFonts w:cs="Times New Roman"/>
                <w:b/>
                <w:bCs/>
                <w:i/>
                <w:iCs/>
              </w:rPr>
            </w:pPr>
            <w:r w:rsidRPr="00253EFF">
              <w:rPr>
                <w:rFonts w:cs="Times New Roman"/>
                <w:b/>
                <w:bCs/>
                <w:i/>
                <w:iCs/>
              </w:rPr>
              <w:t>Information about reportable segments</w:t>
            </w:r>
          </w:p>
        </w:tc>
        <w:tc>
          <w:tcPr>
            <w:tcW w:w="1530" w:type="dxa"/>
            <w:tcBorders>
              <w:left w:val="nil"/>
              <w:right w:val="nil"/>
            </w:tcBorders>
          </w:tcPr>
          <w:p w14:paraId="3184FABF" w14:textId="77777777" w:rsidR="00071E35" w:rsidRPr="000E670B" w:rsidRDefault="00071E35" w:rsidP="0036581D">
            <w:pPr>
              <w:spacing w:line="240" w:lineRule="auto"/>
              <w:jc w:val="right"/>
              <w:rPr>
                <w:rFonts w:cs="Times New Roman"/>
                <w:color w:val="000000"/>
              </w:rPr>
            </w:pPr>
          </w:p>
        </w:tc>
        <w:tc>
          <w:tcPr>
            <w:tcW w:w="310" w:type="dxa"/>
            <w:tcBorders>
              <w:left w:val="nil"/>
              <w:right w:val="nil"/>
            </w:tcBorders>
            <w:vAlign w:val="bottom"/>
          </w:tcPr>
          <w:p w14:paraId="5594459B" w14:textId="77777777" w:rsidR="00071E35" w:rsidRPr="000E670B" w:rsidRDefault="00071E35" w:rsidP="0036581D">
            <w:pPr>
              <w:spacing w:line="240" w:lineRule="auto"/>
              <w:rPr>
                <w:rFonts w:cs="Times New Roman"/>
                <w:color w:val="000000"/>
              </w:rPr>
            </w:pPr>
          </w:p>
        </w:tc>
        <w:tc>
          <w:tcPr>
            <w:tcW w:w="1415" w:type="dxa"/>
            <w:tcBorders>
              <w:left w:val="nil"/>
              <w:right w:val="nil"/>
            </w:tcBorders>
            <w:vAlign w:val="bottom"/>
          </w:tcPr>
          <w:p w14:paraId="343F2B71" w14:textId="77777777" w:rsidR="00071E35" w:rsidRPr="000E670B" w:rsidRDefault="00071E35" w:rsidP="0036581D">
            <w:pPr>
              <w:spacing w:line="240" w:lineRule="auto"/>
              <w:jc w:val="right"/>
              <w:rPr>
                <w:rFonts w:cs="Times New Roman"/>
                <w:color w:val="000000"/>
              </w:rPr>
            </w:pPr>
          </w:p>
        </w:tc>
        <w:tc>
          <w:tcPr>
            <w:tcW w:w="237" w:type="dxa"/>
            <w:tcBorders>
              <w:left w:val="nil"/>
              <w:right w:val="nil"/>
            </w:tcBorders>
            <w:vAlign w:val="bottom"/>
          </w:tcPr>
          <w:p w14:paraId="7672699C" w14:textId="77777777" w:rsidR="00071E35" w:rsidRPr="000E670B" w:rsidRDefault="00071E35" w:rsidP="0036581D">
            <w:pPr>
              <w:spacing w:line="240" w:lineRule="auto"/>
              <w:rPr>
                <w:rFonts w:cs="Times New Roman"/>
                <w:color w:val="000000"/>
              </w:rPr>
            </w:pPr>
          </w:p>
        </w:tc>
        <w:tc>
          <w:tcPr>
            <w:tcW w:w="1320" w:type="dxa"/>
            <w:tcBorders>
              <w:left w:val="nil"/>
              <w:right w:val="nil"/>
            </w:tcBorders>
          </w:tcPr>
          <w:p w14:paraId="1E4A8487" w14:textId="77777777" w:rsidR="00071E35" w:rsidRPr="000E670B" w:rsidRDefault="00071E35" w:rsidP="0036581D">
            <w:pPr>
              <w:spacing w:line="240" w:lineRule="auto"/>
              <w:jc w:val="right"/>
              <w:rPr>
                <w:rFonts w:cs="Times New Roman"/>
                <w:color w:val="000000"/>
              </w:rPr>
            </w:pPr>
          </w:p>
        </w:tc>
        <w:tc>
          <w:tcPr>
            <w:tcW w:w="236" w:type="dxa"/>
            <w:tcBorders>
              <w:left w:val="nil"/>
              <w:right w:val="nil"/>
            </w:tcBorders>
            <w:vAlign w:val="bottom"/>
          </w:tcPr>
          <w:p w14:paraId="2BCAF674" w14:textId="77777777" w:rsidR="00071E35" w:rsidRPr="000E670B" w:rsidRDefault="00071E35" w:rsidP="0036581D">
            <w:pPr>
              <w:spacing w:line="240" w:lineRule="auto"/>
              <w:rPr>
                <w:rFonts w:cs="Times New Roman"/>
                <w:color w:val="000000"/>
              </w:rPr>
            </w:pPr>
          </w:p>
        </w:tc>
        <w:tc>
          <w:tcPr>
            <w:tcW w:w="1394" w:type="dxa"/>
            <w:tcBorders>
              <w:left w:val="nil"/>
              <w:right w:val="nil"/>
            </w:tcBorders>
            <w:vAlign w:val="bottom"/>
          </w:tcPr>
          <w:p w14:paraId="245D7797" w14:textId="77777777" w:rsidR="00071E35" w:rsidRPr="000E670B" w:rsidRDefault="00071E35" w:rsidP="0036581D">
            <w:pPr>
              <w:spacing w:line="240" w:lineRule="auto"/>
              <w:jc w:val="right"/>
              <w:rPr>
                <w:rFonts w:cs="Times New Roman"/>
                <w:color w:val="000000"/>
              </w:rPr>
            </w:pPr>
          </w:p>
        </w:tc>
        <w:tc>
          <w:tcPr>
            <w:tcW w:w="236" w:type="dxa"/>
            <w:tcBorders>
              <w:left w:val="nil"/>
              <w:right w:val="nil"/>
            </w:tcBorders>
            <w:vAlign w:val="bottom"/>
          </w:tcPr>
          <w:p w14:paraId="30C19F38" w14:textId="77777777" w:rsidR="00071E35" w:rsidRPr="000E670B" w:rsidRDefault="00071E35" w:rsidP="0036581D">
            <w:pPr>
              <w:spacing w:line="240" w:lineRule="auto"/>
              <w:rPr>
                <w:rFonts w:cs="Times New Roman"/>
                <w:color w:val="000000"/>
              </w:rPr>
            </w:pPr>
          </w:p>
        </w:tc>
        <w:tc>
          <w:tcPr>
            <w:tcW w:w="1534" w:type="dxa"/>
            <w:tcBorders>
              <w:left w:val="nil"/>
              <w:right w:val="nil"/>
            </w:tcBorders>
          </w:tcPr>
          <w:p w14:paraId="0F05E623" w14:textId="77777777" w:rsidR="00071E35" w:rsidRPr="000E670B" w:rsidRDefault="00071E35" w:rsidP="0036581D">
            <w:pPr>
              <w:spacing w:line="240" w:lineRule="auto"/>
              <w:jc w:val="right"/>
              <w:rPr>
                <w:rFonts w:cs="Times New Roman"/>
                <w:color w:val="000000"/>
              </w:rPr>
            </w:pPr>
          </w:p>
        </w:tc>
        <w:tc>
          <w:tcPr>
            <w:tcW w:w="237" w:type="dxa"/>
            <w:tcBorders>
              <w:left w:val="nil"/>
              <w:right w:val="nil"/>
            </w:tcBorders>
            <w:vAlign w:val="bottom"/>
          </w:tcPr>
          <w:p w14:paraId="705A886E" w14:textId="77777777" w:rsidR="00071E35" w:rsidRPr="000E670B" w:rsidRDefault="00071E35" w:rsidP="0036581D">
            <w:pPr>
              <w:spacing w:line="240" w:lineRule="auto"/>
              <w:rPr>
                <w:rFonts w:cs="Times New Roman"/>
                <w:color w:val="000000"/>
              </w:rPr>
            </w:pPr>
          </w:p>
        </w:tc>
        <w:tc>
          <w:tcPr>
            <w:tcW w:w="1572" w:type="dxa"/>
            <w:gridSpan w:val="2"/>
            <w:tcBorders>
              <w:left w:val="nil"/>
              <w:right w:val="nil"/>
            </w:tcBorders>
            <w:vAlign w:val="bottom"/>
          </w:tcPr>
          <w:p w14:paraId="5C30DB3F" w14:textId="77777777" w:rsidR="00071E35" w:rsidRPr="000E670B" w:rsidRDefault="00071E35" w:rsidP="0036581D">
            <w:pPr>
              <w:tabs>
                <w:tab w:val="decimal" w:pos="1282"/>
              </w:tabs>
              <w:spacing w:line="240" w:lineRule="auto"/>
              <w:ind w:left="-108" w:right="-144"/>
              <w:rPr>
                <w:rFonts w:cs="Times New Roman"/>
                <w:color w:val="000000"/>
              </w:rPr>
            </w:pPr>
          </w:p>
        </w:tc>
      </w:tr>
      <w:tr w:rsidR="00071E35" w:rsidRPr="000E670B" w14:paraId="1C29D078" w14:textId="77777777" w:rsidTr="002C13BC">
        <w:trPr>
          <w:trHeight w:val="20"/>
        </w:trPr>
        <w:tc>
          <w:tcPr>
            <w:tcW w:w="4680" w:type="dxa"/>
            <w:tcBorders>
              <w:left w:val="nil"/>
              <w:bottom w:val="nil"/>
              <w:right w:val="nil"/>
            </w:tcBorders>
          </w:tcPr>
          <w:p w14:paraId="1B457ADD" w14:textId="77777777" w:rsidR="00071E35" w:rsidRPr="000E670B" w:rsidRDefault="00071E35" w:rsidP="00087468">
            <w:pPr>
              <w:spacing w:line="240" w:lineRule="atLeast"/>
              <w:rPr>
                <w:rFonts w:cs="Times New Roman"/>
              </w:rPr>
            </w:pPr>
            <w:r w:rsidRPr="000E670B">
              <w:rPr>
                <w:rFonts w:cs="Times New Roman"/>
              </w:rPr>
              <w:t>External revenue</w:t>
            </w:r>
          </w:p>
        </w:tc>
        <w:tc>
          <w:tcPr>
            <w:tcW w:w="1530" w:type="dxa"/>
            <w:tcBorders>
              <w:left w:val="nil"/>
              <w:right w:val="nil"/>
            </w:tcBorders>
          </w:tcPr>
          <w:p w14:paraId="5387384A" w14:textId="3195A193" w:rsidR="00071E35" w:rsidRPr="000E670B" w:rsidRDefault="00EC0733" w:rsidP="00071E35">
            <w:pPr>
              <w:spacing w:line="240" w:lineRule="auto"/>
              <w:jc w:val="right"/>
              <w:rPr>
                <w:rFonts w:cs="Times New Roman"/>
                <w:color w:val="000000"/>
              </w:rPr>
            </w:pPr>
            <w:r>
              <w:rPr>
                <w:rFonts w:cs="Times New Roman"/>
                <w:color w:val="000000"/>
              </w:rPr>
              <w:t>9,944,23</w:t>
            </w:r>
            <w:r w:rsidR="00966323">
              <w:rPr>
                <w:rFonts w:cs="Times New Roman"/>
                <w:color w:val="000000"/>
              </w:rPr>
              <w:t>3</w:t>
            </w:r>
          </w:p>
        </w:tc>
        <w:tc>
          <w:tcPr>
            <w:tcW w:w="310" w:type="dxa"/>
            <w:tcBorders>
              <w:left w:val="nil"/>
              <w:right w:val="nil"/>
            </w:tcBorders>
            <w:vAlign w:val="bottom"/>
          </w:tcPr>
          <w:p w14:paraId="05875E15" w14:textId="77777777" w:rsidR="00071E35" w:rsidRPr="000E670B" w:rsidRDefault="00071E35" w:rsidP="00071E35">
            <w:pPr>
              <w:spacing w:line="240" w:lineRule="auto"/>
              <w:rPr>
                <w:rFonts w:cs="Times New Roman"/>
                <w:color w:val="000000"/>
              </w:rPr>
            </w:pPr>
          </w:p>
        </w:tc>
        <w:tc>
          <w:tcPr>
            <w:tcW w:w="1415" w:type="dxa"/>
            <w:tcBorders>
              <w:left w:val="nil"/>
              <w:right w:val="nil"/>
            </w:tcBorders>
          </w:tcPr>
          <w:p w14:paraId="3530EE06" w14:textId="7CA254C0" w:rsidR="00071E35" w:rsidRPr="000E670B" w:rsidRDefault="00071E35" w:rsidP="00071E35">
            <w:pPr>
              <w:spacing w:line="240" w:lineRule="auto"/>
              <w:jc w:val="right"/>
              <w:rPr>
                <w:rFonts w:cs="Times New Roman"/>
                <w:color w:val="000000"/>
              </w:rPr>
            </w:pPr>
            <w:r w:rsidRPr="00D950A8">
              <w:t>8,635,608</w:t>
            </w:r>
          </w:p>
        </w:tc>
        <w:tc>
          <w:tcPr>
            <w:tcW w:w="237" w:type="dxa"/>
            <w:tcBorders>
              <w:left w:val="nil"/>
              <w:right w:val="nil"/>
            </w:tcBorders>
            <w:vAlign w:val="bottom"/>
          </w:tcPr>
          <w:p w14:paraId="31281DF8" w14:textId="77777777" w:rsidR="00071E35" w:rsidRPr="000E670B" w:rsidRDefault="00071E35" w:rsidP="00071E35">
            <w:pPr>
              <w:spacing w:line="240" w:lineRule="auto"/>
              <w:rPr>
                <w:rFonts w:cs="Times New Roman"/>
                <w:color w:val="000000"/>
              </w:rPr>
            </w:pPr>
          </w:p>
        </w:tc>
        <w:tc>
          <w:tcPr>
            <w:tcW w:w="1320" w:type="dxa"/>
            <w:tcBorders>
              <w:left w:val="nil"/>
              <w:right w:val="nil"/>
            </w:tcBorders>
          </w:tcPr>
          <w:p w14:paraId="6B127900" w14:textId="61EE68EE" w:rsidR="00071E35" w:rsidRPr="000E670B" w:rsidRDefault="00EC0733" w:rsidP="00071E35">
            <w:pPr>
              <w:spacing w:line="240" w:lineRule="auto"/>
              <w:jc w:val="right"/>
              <w:rPr>
                <w:rFonts w:cs="Times New Roman"/>
                <w:color w:val="000000"/>
              </w:rPr>
            </w:pPr>
            <w:r>
              <w:rPr>
                <w:rFonts w:cs="Times New Roman"/>
                <w:color w:val="000000"/>
              </w:rPr>
              <w:t>14,650</w:t>
            </w:r>
          </w:p>
        </w:tc>
        <w:tc>
          <w:tcPr>
            <w:tcW w:w="236" w:type="dxa"/>
            <w:tcBorders>
              <w:left w:val="nil"/>
              <w:right w:val="nil"/>
            </w:tcBorders>
            <w:vAlign w:val="bottom"/>
          </w:tcPr>
          <w:p w14:paraId="3EB8E0E6" w14:textId="77777777" w:rsidR="00071E35" w:rsidRPr="000E670B" w:rsidRDefault="00071E35" w:rsidP="00071E35">
            <w:pPr>
              <w:spacing w:line="240" w:lineRule="auto"/>
              <w:rPr>
                <w:rFonts w:cs="Times New Roman"/>
                <w:color w:val="000000"/>
              </w:rPr>
            </w:pPr>
          </w:p>
        </w:tc>
        <w:tc>
          <w:tcPr>
            <w:tcW w:w="1394" w:type="dxa"/>
            <w:tcBorders>
              <w:left w:val="nil"/>
              <w:right w:val="nil"/>
            </w:tcBorders>
          </w:tcPr>
          <w:p w14:paraId="5598A09C" w14:textId="3398B40D" w:rsidR="00071E35" w:rsidRPr="000E670B" w:rsidRDefault="00071E35" w:rsidP="00071E35">
            <w:pPr>
              <w:spacing w:line="240" w:lineRule="auto"/>
              <w:jc w:val="right"/>
              <w:rPr>
                <w:rFonts w:cs="Times New Roman"/>
                <w:color w:val="000000"/>
              </w:rPr>
            </w:pPr>
            <w:r w:rsidRPr="002A5110">
              <w:t>850</w:t>
            </w:r>
          </w:p>
        </w:tc>
        <w:tc>
          <w:tcPr>
            <w:tcW w:w="236" w:type="dxa"/>
            <w:tcBorders>
              <w:left w:val="nil"/>
              <w:right w:val="nil"/>
            </w:tcBorders>
            <w:vAlign w:val="bottom"/>
          </w:tcPr>
          <w:p w14:paraId="5B565E55" w14:textId="77777777" w:rsidR="00071E35" w:rsidRPr="000E670B" w:rsidRDefault="00071E35" w:rsidP="00071E35">
            <w:pPr>
              <w:spacing w:line="240" w:lineRule="auto"/>
              <w:rPr>
                <w:rFonts w:cs="Times New Roman"/>
                <w:color w:val="000000"/>
              </w:rPr>
            </w:pPr>
          </w:p>
        </w:tc>
        <w:tc>
          <w:tcPr>
            <w:tcW w:w="1534" w:type="dxa"/>
            <w:tcBorders>
              <w:left w:val="nil"/>
              <w:right w:val="nil"/>
            </w:tcBorders>
          </w:tcPr>
          <w:p w14:paraId="1B6DBEAB" w14:textId="253DF0D6" w:rsidR="00071E35" w:rsidRPr="000E670B" w:rsidRDefault="00EC0733" w:rsidP="00071E35">
            <w:pPr>
              <w:spacing w:line="240" w:lineRule="auto"/>
              <w:jc w:val="right"/>
              <w:rPr>
                <w:rFonts w:cs="Times New Roman"/>
                <w:color w:val="000000"/>
              </w:rPr>
            </w:pPr>
            <w:r>
              <w:rPr>
                <w:rFonts w:cs="Times New Roman"/>
                <w:color w:val="000000"/>
              </w:rPr>
              <w:t>9,958,88</w:t>
            </w:r>
            <w:r w:rsidR="00966323">
              <w:rPr>
                <w:rFonts w:cs="Times New Roman"/>
                <w:color w:val="000000"/>
              </w:rPr>
              <w:t>3</w:t>
            </w:r>
          </w:p>
        </w:tc>
        <w:tc>
          <w:tcPr>
            <w:tcW w:w="237" w:type="dxa"/>
            <w:tcBorders>
              <w:left w:val="nil"/>
              <w:right w:val="nil"/>
            </w:tcBorders>
            <w:vAlign w:val="bottom"/>
          </w:tcPr>
          <w:p w14:paraId="5C386D27" w14:textId="77777777" w:rsidR="00071E35" w:rsidRPr="000E670B" w:rsidRDefault="00071E35" w:rsidP="00071E35">
            <w:pPr>
              <w:spacing w:line="240" w:lineRule="auto"/>
              <w:rPr>
                <w:rFonts w:cs="Times New Roman"/>
                <w:color w:val="000000"/>
              </w:rPr>
            </w:pPr>
          </w:p>
        </w:tc>
        <w:tc>
          <w:tcPr>
            <w:tcW w:w="1572" w:type="dxa"/>
            <w:gridSpan w:val="2"/>
            <w:tcBorders>
              <w:left w:val="nil"/>
              <w:right w:val="nil"/>
            </w:tcBorders>
          </w:tcPr>
          <w:p w14:paraId="7BC0527F" w14:textId="030E9F82" w:rsidR="00071E35" w:rsidRPr="000E670B" w:rsidRDefault="00071E35" w:rsidP="00071E35">
            <w:pPr>
              <w:spacing w:line="240" w:lineRule="auto"/>
              <w:jc w:val="right"/>
              <w:rPr>
                <w:rFonts w:cs="Times New Roman"/>
                <w:color w:val="000000"/>
              </w:rPr>
            </w:pPr>
            <w:r w:rsidRPr="00DB0815">
              <w:t>8,636,458</w:t>
            </w:r>
          </w:p>
        </w:tc>
      </w:tr>
      <w:tr w:rsidR="00071E35" w:rsidRPr="000E670B" w14:paraId="552F4F0C" w14:textId="77777777" w:rsidTr="002C13BC">
        <w:trPr>
          <w:trHeight w:val="20"/>
        </w:trPr>
        <w:tc>
          <w:tcPr>
            <w:tcW w:w="4680" w:type="dxa"/>
            <w:tcBorders>
              <w:top w:val="nil"/>
              <w:left w:val="nil"/>
              <w:bottom w:val="nil"/>
              <w:right w:val="nil"/>
            </w:tcBorders>
          </w:tcPr>
          <w:p w14:paraId="0B2F48AA" w14:textId="77777777" w:rsidR="00071E35" w:rsidRPr="000E670B" w:rsidRDefault="00071E35" w:rsidP="00087468">
            <w:pPr>
              <w:spacing w:line="240" w:lineRule="atLeast"/>
              <w:rPr>
                <w:rFonts w:cs="Times New Roman"/>
              </w:rPr>
            </w:pPr>
            <w:r w:rsidRPr="000E670B">
              <w:rPr>
                <w:rFonts w:cs="Times New Roman"/>
              </w:rPr>
              <w:t>Inter-segment revenue</w:t>
            </w:r>
          </w:p>
        </w:tc>
        <w:tc>
          <w:tcPr>
            <w:tcW w:w="1530" w:type="dxa"/>
            <w:tcBorders>
              <w:top w:val="nil"/>
              <w:left w:val="nil"/>
              <w:bottom w:val="single" w:sz="4" w:space="0" w:color="auto"/>
              <w:right w:val="nil"/>
            </w:tcBorders>
          </w:tcPr>
          <w:p w14:paraId="300356A9" w14:textId="508A7044" w:rsidR="00071E35" w:rsidRPr="000E670B" w:rsidRDefault="00EC0733" w:rsidP="00071E35">
            <w:pPr>
              <w:spacing w:line="240" w:lineRule="auto"/>
              <w:jc w:val="right"/>
              <w:rPr>
                <w:rFonts w:cs="Times New Roman"/>
                <w:color w:val="000000"/>
              </w:rPr>
            </w:pPr>
            <w:r>
              <w:rPr>
                <w:rFonts w:cs="Times New Roman"/>
                <w:color w:val="000000"/>
              </w:rPr>
              <w:t>103</w:t>
            </w:r>
          </w:p>
        </w:tc>
        <w:tc>
          <w:tcPr>
            <w:tcW w:w="310" w:type="dxa"/>
            <w:tcBorders>
              <w:top w:val="nil"/>
              <w:left w:val="nil"/>
              <w:right w:val="nil"/>
            </w:tcBorders>
            <w:vAlign w:val="bottom"/>
          </w:tcPr>
          <w:p w14:paraId="0B204E04" w14:textId="77777777" w:rsidR="00071E35" w:rsidRPr="000E670B" w:rsidRDefault="00071E35" w:rsidP="00071E35">
            <w:pPr>
              <w:spacing w:line="240" w:lineRule="auto"/>
              <w:rPr>
                <w:rFonts w:cs="Times New Roman"/>
                <w:color w:val="000000"/>
              </w:rPr>
            </w:pPr>
          </w:p>
        </w:tc>
        <w:tc>
          <w:tcPr>
            <w:tcW w:w="1415" w:type="dxa"/>
            <w:tcBorders>
              <w:top w:val="nil"/>
              <w:left w:val="nil"/>
              <w:bottom w:val="single" w:sz="4" w:space="0" w:color="auto"/>
              <w:right w:val="nil"/>
            </w:tcBorders>
          </w:tcPr>
          <w:p w14:paraId="715DA0E7" w14:textId="0D83D6D6" w:rsidR="00071E35" w:rsidRPr="000E670B" w:rsidRDefault="00071E35" w:rsidP="00071E35">
            <w:pPr>
              <w:spacing w:line="240" w:lineRule="auto"/>
              <w:jc w:val="right"/>
              <w:rPr>
                <w:rFonts w:cs="Times New Roman"/>
                <w:color w:val="000000"/>
              </w:rPr>
            </w:pPr>
            <w:r w:rsidRPr="00D950A8">
              <w:t>2,865</w:t>
            </w:r>
          </w:p>
        </w:tc>
        <w:tc>
          <w:tcPr>
            <w:tcW w:w="237" w:type="dxa"/>
            <w:tcBorders>
              <w:top w:val="nil"/>
              <w:left w:val="nil"/>
              <w:right w:val="nil"/>
            </w:tcBorders>
            <w:vAlign w:val="bottom"/>
          </w:tcPr>
          <w:p w14:paraId="2FF2B9A0" w14:textId="77777777" w:rsidR="00071E35" w:rsidRPr="000E670B" w:rsidRDefault="00071E35" w:rsidP="00071E35">
            <w:pPr>
              <w:spacing w:line="240" w:lineRule="auto"/>
              <w:rPr>
                <w:rFonts w:cs="Times New Roman"/>
                <w:color w:val="000000"/>
              </w:rPr>
            </w:pPr>
          </w:p>
        </w:tc>
        <w:tc>
          <w:tcPr>
            <w:tcW w:w="1320" w:type="dxa"/>
            <w:tcBorders>
              <w:top w:val="nil"/>
              <w:left w:val="nil"/>
              <w:bottom w:val="single" w:sz="4" w:space="0" w:color="auto"/>
              <w:right w:val="nil"/>
            </w:tcBorders>
          </w:tcPr>
          <w:p w14:paraId="0DC804C5" w14:textId="24A6410A" w:rsidR="00071E35" w:rsidRPr="000E670B" w:rsidRDefault="00EC0733" w:rsidP="00071E35">
            <w:pPr>
              <w:spacing w:line="240" w:lineRule="auto"/>
              <w:jc w:val="right"/>
              <w:rPr>
                <w:rFonts w:cs="Times New Roman"/>
                <w:color w:val="000000"/>
              </w:rPr>
            </w:pPr>
            <w:r>
              <w:rPr>
                <w:rFonts w:cs="Times New Roman"/>
                <w:color w:val="000000"/>
              </w:rPr>
              <w:t>9,322</w:t>
            </w:r>
          </w:p>
        </w:tc>
        <w:tc>
          <w:tcPr>
            <w:tcW w:w="236" w:type="dxa"/>
            <w:tcBorders>
              <w:top w:val="nil"/>
              <w:left w:val="nil"/>
              <w:right w:val="nil"/>
            </w:tcBorders>
            <w:vAlign w:val="bottom"/>
          </w:tcPr>
          <w:p w14:paraId="4D6BC4A5" w14:textId="77777777" w:rsidR="00071E35" w:rsidRPr="000E670B" w:rsidRDefault="00071E35" w:rsidP="00071E35">
            <w:pPr>
              <w:spacing w:line="240" w:lineRule="auto"/>
              <w:rPr>
                <w:rFonts w:cs="Times New Roman"/>
                <w:color w:val="000000"/>
              </w:rPr>
            </w:pPr>
          </w:p>
        </w:tc>
        <w:tc>
          <w:tcPr>
            <w:tcW w:w="1394" w:type="dxa"/>
            <w:tcBorders>
              <w:top w:val="nil"/>
              <w:left w:val="nil"/>
              <w:bottom w:val="single" w:sz="4" w:space="0" w:color="auto"/>
              <w:right w:val="nil"/>
            </w:tcBorders>
          </w:tcPr>
          <w:p w14:paraId="3A63C7EE" w14:textId="2D3D99DE" w:rsidR="00071E35" w:rsidRPr="000E670B" w:rsidRDefault="00071E35" w:rsidP="00071E35">
            <w:pPr>
              <w:spacing w:line="240" w:lineRule="auto"/>
              <w:jc w:val="right"/>
              <w:rPr>
                <w:rFonts w:cs="Times New Roman"/>
                <w:color w:val="000000"/>
              </w:rPr>
            </w:pPr>
            <w:r w:rsidRPr="002A5110">
              <w:t>1,410</w:t>
            </w:r>
          </w:p>
        </w:tc>
        <w:tc>
          <w:tcPr>
            <w:tcW w:w="236" w:type="dxa"/>
            <w:tcBorders>
              <w:top w:val="nil"/>
              <w:left w:val="nil"/>
              <w:right w:val="nil"/>
            </w:tcBorders>
            <w:vAlign w:val="bottom"/>
          </w:tcPr>
          <w:p w14:paraId="20F9D512" w14:textId="77777777" w:rsidR="00071E35" w:rsidRPr="000E670B" w:rsidRDefault="00071E35" w:rsidP="00071E35">
            <w:pPr>
              <w:spacing w:line="240" w:lineRule="auto"/>
              <w:rPr>
                <w:rFonts w:cs="Times New Roman"/>
                <w:color w:val="000000"/>
              </w:rPr>
            </w:pPr>
          </w:p>
        </w:tc>
        <w:tc>
          <w:tcPr>
            <w:tcW w:w="1534" w:type="dxa"/>
            <w:tcBorders>
              <w:top w:val="nil"/>
              <w:left w:val="nil"/>
              <w:bottom w:val="single" w:sz="4" w:space="0" w:color="auto"/>
              <w:right w:val="nil"/>
            </w:tcBorders>
          </w:tcPr>
          <w:p w14:paraId="2B6FE4B0" w14:textId="4B8268CF" w:rsidR="00071E35" w:rsidRPr="000E670B" w:rsidRDefault="00EC0733" w:rsidP="00071E35">
            <w:pPr>
              <w:spacing w:line="240" w:lineRule="auto"/>
              <w:jc w:val="right"/>
              <w:rPr>
                <w:rFonts w:cs="Times New Roman"/>
                <w:color w:val="000000"/>
              </w:rPr>
            </w:pPr>
            <w:r>
              <w:rPr>
                <w:rFonts w:cs="Times New Roman"/>
                <w:color w:val="000000"/>
              </w:rPr>
              <w:t>9,455</w:t>
            </w:r>
          </w:p>
        </w:tc>
        <w:tc>
          <w:tcPr>
            <w:tcW w:w="237" w:type="dxa"/>
            <w:tcBorders>
              <w:top w:val="nil"/>
              <w:left w:val="nil"/>
              <w:right w:val="nil"/>
            </w:tcBorders>
            <w:vAlign w:val="bottom"/>
          </w:tcPr>
          <w:p w14:paraId="7EA502E9" w14:textId="77777777" w:rsidR="00071E35" w:rsidRPr="000E670B" w:rsidRDefault="00071E35" w:rsidP="00071E35">
            <w:pPr>
              <w:spacing w:line="240" w:lineRule="auto"/>
              <w:rPr>
                <w:rFonts w:cs="Times New Roman"/>
                <w:color w:val="000000"/>
              </w:rPr>
            </w:pPr>
          </w:p>
        </w:tc>
        <w:tc>
          <w:tcPr>
            <w:tcW w:w="1572" w:type="dxa"/>
            <w:gridSpan w:val="2"/>
            <w:tcBorders>
              <w:top w:val="nil"/>
              <w:left w:val="nil"/>
              <w:bottom w:val="single" w:sz="4" w:space="0" w:color="auto"/>
              <w:right w:val="nil"/>
            </w:tcBorders>
          </w:tcPr>
          <w:p w14:paraId="1B6D8FB8" w14:textId="0F7ED896" w:rsidR="00071E35" w:rsidRPr="000E670B" w:rsidRDefault="00071E35" w:rsidP="00071E35">
            <w:pPr>
              <w:spacing w:line="240" w:lineRule="auto"/>
              <w:jc w:val="right"/>
              <w:rPr>
                <w:rFonts w:cs="Times New Roman"/>
                <w:color w:val="000000"/>
              </w:rPr>
            </w:pPr>
            <w:r w:rsidRPr="00DB0815">
              <w:t>4,275</w:t>
            </w:r>
          </w:p>
        </w:tc>
      </w:tr>
      <w:tr w:rsidR="00071E35" w:rsidRPr="000E670B" w14:paraId="768E65EA" w14:textId="77777777" w:rsidTr="002C13BC">
        <w:trPr>
          <w:trHeight w:val="20"/>
        </w:trPr>
        <w:tc>
          <w:tcPr>
            <w:tcW w:w="4680" w:type="dxa"/>
            <w:tcBorders>
              <w:top w:val="nil"/>
              <w:left w:val="nil"/>
              <w:bottom w:val="nil"/>
              <w:right w:val="nil"/>
            </w:tcBorders>
            <w:noWrap/>
          </w:tcPr>
          <w:p w14:paraId="12F86AF6" w14:textId="77777777" w:rsidR="00071E35" w:rsidRPr="000E670B" w:rsidRDefault="00071E35" w:rsidP="00087468">
            <w:pPr>
              <w:spacing w:line="240" w:lineRule="atLeast"/>
              <w:rPr>
                <w:rFonts w:cs="Times New Roman"/>
              </w:rPr>
            </w:pPr>
            <w:r w:rsidRPr="000E670B">
              <w:rPr>
                <w:rFonts w:cs="Times New Roman"/>
              </w:rPr>
              <w:t>Total segment revenue</w:t>
            </w:r>
          </w:p>
        </w:tc>
        <w:tc>
          <w:tcPr>
            <w:tcW w:w="1530" w:type="dxa"/>
            <w:tcBorders>
              <w:top w:val="single" w:sz="4" w:space="0" w:color="auto"/>
              <w:left w:val="nil"/>
              <w:right w:val="nil"/>
            </w:tcBorders>
          </w:tcPr>
          <w:p w14:paraId="5F2C0C8C" w14:textId="2935858F" w:rsidR="00071E35" w:rsidRPr="000E670B" w:rsidRDefault="00EC0733" w:rsidP="00071E35">
            <w:pPr>
              <w:spacing w:line="240" w:lineRule="auto"/>
              <w:jc w:val="right"/>
              <w:rPr>
                <w:rFonts w:cs="Times New Roman"/>
                <w:color w:val="000000"/>
              </w:rPr>
            </w:pPr>
            <w:r>
              <w:rPr>
                <w:rFonts w:cs="Times New Roman"/>
                <w:color w:val="000000"/>
              </w:rPr>
              <w:t>9,944,33</w:t>
            </w:r>
            <w:r w:rsidR="00966323">
              <w:rPr>
                <w:rFonts w:cs="Times New Roman"/>
                <w:color w:val="000000"/>
              </w:rPr>
              <w:t>6</w:t>
            </w:r>
          </w:p>
        </w:tc>
        <w:tc>
          <w:tcPr>
            <w:tcW w:w="310" w:type="dxa"/>
            <w:tcBorders>
              <w:top w:val="nil"/>
              <w:left w:val="nil"/>
              <w:right w:val="nil"/>
            </w:tcBorders>
            <w:vAlign w:val="bottom"/>
          </w:tcPr>
          <w:p w14:paraId="37EA4501" w14:textId="77777777" w:rsidR="00071E35" w:rsidRPr="000E670B" w:rsidRDefault="00071E35" w:rsidP="00071E35">
            <w:pPr>
              <w:spacing w:line="240" w:lineRule="auto"/>
              <w:rPr>
                <w:rFonts w:cs="Times New Roman"/>
                <w:color w:val="000000"/>
              </w:rPr>
            </w:pPr>
          </w:p>
        </w:tc>
        <w:tc>
          <w:tcPr>
            <w:tcW w:w="1415" w:type="dxa"/>
            <w:tcBorders>
              <w:top w:val="single" w:sz="4" w:space="0" w:color="auto"/>
              <w:left w:val="nil"/>
              <w:right w:val="nil"/>
            </w:tcBorders>
          </w:tcPr>
          <w:p w14:paraId="316611A7" w14:textId="3D84B115" w:rsidR="00071E35" w:rsidRPr="000E670B" w:rsidRDefault="00071E35" w:rsidP="00071E35">
            <w:pPr>
              <w:spacing w:line="240" w:lineRule="auto"/>
              <w:jc w:val="right"/>
              <w:rPr>
                <w:rFonts w:cs="Times New Roman"/>
                <w:color w:val="000000"/>
              </w:rPr>
            </w:pPr>
            <w:r w:rsidRPr="00D950A8">
              <w:t>8,638,473</w:t>
            </w:r>
          </w:p>
        </w:tc>
        <w:tc>
          <w:tcPr>
            <w:tcW w:w="237" w:type="dxa"/>
            <w:tcBorders>
              <w:top w:val="nil"/>
              <w:left w:val="nil"/>
              <w:right w:val="nil"/>
            </w:tcBorders>
            <w:vAlign w:val="bottom"/>
          </w:tcPr>
          <w:p w14:paraId="33C008CA" w14:textId="77777777" w:rsidR="00071E35" w:rsidRPr="000E670B" w:rsidRDefault="00071E35" w:rsidP="00071E35">
            <w:pPr>
              <w:spacing w:line="240" w:lineRule="auto"/>
              <w:rPr>
                <w:rFonts w:cs="Times New Roman"/>
                <w:color w:val="000000"/>
              </w:rPr>
            </w:pPr>
          </w:p>
        </w:tc>
        <w:tc>
          <w:tcPr>
            <w:tcW w:w="1320" w:type="dxa"/>
            <w:tcBorders>
              <w:top w:val="single" w:sz="4" w:space="0" w:color="auto"/>
              <w:left w:val="nil"/>
              <w:right w:val="nil"/>
            </w:tcBorders>
          </w:tcPr>
          <w:p w14:paraId="691DEE0B" w14:textId="2B2E4E42" w:rsidR="00071E35" w:rsidRPr="000E670B" w:rsidRDefault="00EC0733" w:rsidP="00071E35">
            <w:pPr>
              <w:spacing w:line="240" w:lineRule="auto"/>
              <w:jc w:val="right"/>
              <w:rPr>
                <w:rFonts w:cs="Times New Roman"/>
                <w:color w:val="000000"/>
              </w:rPr>
            </w:pPr>
            <w:r>
              <w:rPr>
                <w:rFonts w:cs="Times New Roman"/>
                <w:color w:val="000000"/>
              </w:rPr>
              <w:t>23,972</w:t>
            </w:r>
          </w:p>
        </w:tc>
        <w:tc>
          <w:tcPr>
            <w:tcW w:w="236" w:type="dxa"/>
            <w:tcBorders>
              <w:top w:val="nil"/>
              <w:left w:val="nil"/>
              <w:right w:val="nil"/>
            </w:tcBorders>
            <w:vAlign w:val="bottom"/>
          </w:tcPr>
          <w:p w14:paraId="3C4212D5" w14:textId="77777777" w:rsidR="00071E35" w:rsidRPr="000E670B" w:rsidRDefault="00071E35" w:rsidP="00071E35">
            <w:pPr>
              <w:spacing w:line="240" w:lineRule="auto"/>
              <w:rPr>
                <w:rFonts w:cs="Times New Roman"/>
                <w:color w:val="000000"/>
              </w:rPr>
            </w:pPr>
          </w:p>
        </w:tc>
        <w:tc>
          <w:tcPr>
            <w:tcW w:w="1394" w:type="dxa"/>
            <w:tcBorders>
              <w:top w:val="single" w:sz="4" w:space="0" w:color="auto"/>
              <w:left w:val="nil"/>
              <w:right w:val="nil"/>
            </w:tcBorders>
          </w:tcPr>
          <w:p w14:paraId="4DD9525D" w14:textId="751D4854" w:rsidR="00071E35" w:rsidRPr="000E670B" w:rsidRDefault="00071E35" w:rsidP="00071E35">
            <w:pPr>
              <w:spacing w:line="240" w:lineRule="auto"/>
              <w:jc w:val="right"/>
              <w:rPr>
                <w:rFonts w:cs="Times New Roman"/>
                <w:color w:val="000000"/>
              </w:rPr>
            </w:pPr>
            <w:r w:rsidRPr="002A5110">
              <w:t>2,26</w:t>
            </w:r>
            <w:r>
              <w:t>0</w:t>
            </w:r>
          </w:p>
        </w:tc>
        <w:tc>
          <w:tcPr>
            <w:tcW w:w="236" w:type="dxa"/>
            <w:tcBorders>
              <w:top w:val="nil"/>
              <w:left w:val="nil"/>
              <w:right w:val="nil"/>
            </w:tcBorders>
            <w:vAlign w:val="bottom"/>
          </w:tcPr>
          <w:p w14:paraId="2539A396" w14:textId="77777777" w:rsidR="00071E35" w:rsidRPr="000E670B" w:rsidRDefault="00071E35" w:rsidP="00071E35">
            <w:pPr>
              <w:spacing w:line="240" w:lineRule="auto"/>
              <w:rPr>
                <w:rFonts w:cs="Times New Roman"/>
                <w:color w:val="000000"/>
              </w:rPr>
            </w:pPr>
          </w:p>
        </w:tc>
        <w:tc>
          <w:tcPr>
            <w:tcW w:w="1534" w:type="dxa"/>
            <w:tcBorders>
              <w:top w:val="single" w:sz="4" w:space="0" w:color="auto"/>
              <w:left w:val="nil"/>
              <w:right w:val="nil"/>
            </w:tcBorders>
          </w:tcPr>
          <w:p w14:paraId="2F457740" w14:textId="2CA97A7E" w:rsidR="00071E35" w:rsidRPr="000E670B" w:rsidRDefault="00EC0733" w:rsidP="00071E35">
            <w:pPr>
              <w:spacing w:line="240" w:lineRule="auto"/>
              <w:jc w:val="right"/>
              <w:rPr>
                <w:rFonts w:cs="Times New Roman"/>
                <w:color w:val="000000"/>
              </w:rPr>
            </w:pPr>
            <w:r>
              <w:rPr>
                <w:rFonts w:cs="Times New Roman"/>
                <w:color w:val="000000"/>
              </w:rPr>
              <w:t>9,968,30</w:t>
            </w:r>
            <w:r w:rsidR="00966323">
              <w:rPr>
                <w:rFonts w:cs="Times New Roman"/>
                <w:color w:val="000000"/>
              </w:rPr>
              <w:t>8</w:t>
            </w:r>
          </w:p>
        </w:tc>
        <w:tc>
          <w:tcPr>
            <w:tcW w:w="237" w:type="dxa"/>
            <w:tcBorders>
              <w:top w:val="nil"/>
              <w:left w:val="nil"/>
              <w:right w:val="nil"/>
            </w:tcBorders>
            <w:vAlign w:val="bottom"/>
          </w:tcPr>
          <w:p w14:paraId="16FCB037" w14:textId="77777777" w:rsidR="00071E35" w:rsidRPr="000E670B" w:rsidRDefault="00071E35" w:rsidP="00071E35">
            <w:pPr>
              <w:spacing w:line="240" w:lineRule="auto"/>
              <w:rPr>
                <w:rFonts w:cs="Times New Roman"/>
                <w:color w:val="000000"/>
              </w:rPr>
            </w:pPr>
          </w:p>
        </w:tc>
        <w:tc>
          <w:tcPr>
            <w:tcW w:w="1572" w:type="dxa"/>
            <w:gridSpan w:val="2"/>
            <w:tcBorders>
              <w:top w:val="single" w:sz="4" w:space="0" w:color="auto"/>
              <w:left w:val="nil"/>
              <w:right w:val="nil"/>
            </w:tcBorders>
          </w:tcPr>
          <w:p w14:paraId="7700D8E9" w14:textId="27D0CB9A" w:rsidR="00071E35" w:rsidRPr="000E670B" w:rsidRDefault="00071E35" w:rsidP="00071E35">
            <w:pPr>
              <w:spacing w:line="240" w:lineRule="auto"/>
              <w:jc w:val="right"/>
              <w:rPr>
                <w:rFonts w:cs="Times New Roman"/>
                <w:color w:val="000000"/>
              </w:rPr>
            </w:pPr>
            <w:r w:rsidRPr="00DB0815">
              <w:t>8,640,73</w:t>
            </w:r>
            <w:r>
              <w:t>3</w:t>
            </w:r>
          </w:p>
        </w:tc>
      </w:tr>
      <w:tr w:rsidR="00071E35" w:rsidRPr="000E670B" w14:paraId="6F93744C" w14:textId="77777777" w:rsidTr="002C13BC">
        <w:trPr>
          <w:trHeight w:val="20"/>
        </w:trPr>
        <w:tc>
          <w:tcPr>
            <w:tcW w:w="4680" w:type="dxa"/>
            <w:tcBorders>
              <w:top w:val="nil"/>
              <w:left w:val="nil"/>
              <w:right w:val="nil"/>
            </w:tcBorders>
            <w:noWrap/>
          </w:tcPr>
          <w:p w14:paraId="4FE8CB33" w14:textId="77777777" w:rsidR="00071E35" w:rsidRPr="000E670B" w:rsidRDefault="00071E35" w:rsidP="00071E35">
            <w:pPr>
              <w:spacing w:line="240" w:lineRule="atLeast"/>
              <w:rPr>
                <w:rFonts w:cs="Times New Roman"/>
              </w:rPr>
            </w:pPr>
            <w:r w:rsidRPr="000E670B">
              <w:rPr>
                <w:rFonts w:cs="Times New Roman"/>
              </w:rPr>
              <w:t>Elimination of inter-segment revenue</w:t>
            </w:r>
          </w:p>
        </w:tc>
        <w:tc>
          <w:tcPr>
            <w:tcW w:w="1530" w:type="dxa"/>
            <w:tcBorders>
              <w:left w:val="nil"/>
              <w:bottom w:val="single" w:sz="4" w:space="0" w:color="auto"/>
              <w:right w:val="nil"/>
            </w:tcBorders>
          </w:tcPr>
          <w:p w14:paraId="30C853D9" w14:textId="0E468C8B" w:rsidR="00071E35" w:rsidRPr="000E670B" w:rsidRDefault="00EC0733" w:rsidP="00071E35">
            <w:pPr>
              <w:spacing w:line="240" w:lineRule="auto"/>
              <w:ind w:right="-68"/>
              <w:jc w:val="right"/>
              <w:rPr>
                <w:rFonts w:cs="Times New Roman"/>
                <w:color w:val="000000"/>
              </w:rPr>
            </w:pPr>
            <w:r>
              <w:rPr>
                <w:rFonts w:cs="Times New Roman"/>
                <w:color w:val="000000"/>
              </w:rPr>
              <w:t>(103)</w:t>
            </w:r>
          </w:p>
        </w:tc>
        <w:tc>
          <w:tcPr>
            <w:tcW w:w="310" w:type="dxa"/>
            <w:tcBorders>
              <w:left w:val="nil"/>
              <w:right w:val="nil"/>
            </w:tcBorders>
            <w:vAlign w:val="bottom"/>
          </w:tcPr>
          <w:p w14:paraId="10456A07" w14:textId="77777777" w:rsidR="00071E35" w:rsidRPr="000E670B" w:rsidRDefault="00071E35" w:rsidP="00071E35">
            <w:pPr>
              <w:tabs>
                <w:tab w:val="decimal" w:pos="377"/>
              </w:tabs>
              <w:spacing w:line="240" w:lineRule="auto"/>
              <w:rPr>
                <w:rFonts w:cs="Times New Roman"/>
                <w:color w:val="000000"/>
              </w:rPr>
            </w:pPr>
          </w:p>
        </w:tc>
        <w:tc>
          <w:tcPr>
            <w:tcW w:w="1415" w:type="dxa"/>
            <w:tcBorders>
              <w:left w:val="nil"/>
              <w:bottom w:val="single" w:sz="4" w:space="0" w:color="auto"/>
              <w:right w:val="nil"/>
            </w:tcBorders>
          </w:tcPr>
          <w:p w14:paraId="520138E0" w14:textId="2168377E" w:rsidR="00071E35" w:rsidRPr="000E670B" w:rsidRDefault="00071E35" w:rsidP="00071E35">
            <w:pPr>
              <w:spacing w:line="240" w:lineRule="auto"/>
              <w:ind w:right="-68"/>
              <w:jc w:val="right"/>
              <w:rPr>
                <w:rFonts w:cs="Times New Roman"/>
                <w:color w:val="000000"/>
              </w:rPr>
            </w:pPr>
            <w:r w:rsidRPr="00D950A8">
              <w:t>(2,865)</w:t>
            </w:r>
          </w:p>
        </w:tc>
        <w:tc>
          <w:tcPr>
            <w:tcW w:w="237" w:type="dxa"/>
            <w:tcBorders>
              <w:left w:val="nil"/>
              <w:right w:val="nil"/>
            </w:tcBorders>
            <w:vAlign w:val="bottom"/>
          </w:tcPr>
          <w:p w14:paraId="13EFDB45" w14:textId="77777777" w:rsidR="00071E35" w:rsidRPr="000E670B" w:rsidRDefault="00071E35" w:rsidP="00071E35">
            <w:pPr>
              <w:tabs>
                <w:tab w:val="decimal" w:pos="377"/>
                <w:tab w:val="decimal" w:pos="612"/>
              </w:tabs>
              <w:spacing w:line="240" w:lineRule="auto"/>
              <w:ind w:right="-18"/>
              <w:rPr>
                <w:rFonts w:cs="Times New Roman"/>
                <w:color w:val="000000"/>
              </w:rPr>
            </w:pPr>
          </w:p>
        </w:tc>
        <w:tc>
          <w:tcPr>
            <w:tcW w:w="1320" w:type="dxa"/>
            <w:tcBorders>
              <w:left w:val="nil"/>
              <w:bottom w:val="single" w:sz="4" w:space="0" w:color="auto"/>
              <w:right w:val="nil"/>
            </w:tcBorders>
          </w:tcPr>
          <w:p w14:paraId="73BB9D23" w14:textId="5788A2DD" w:rsidR="00071E35" w:rsidRPr="000E670B" w:rsidRDefault="00EC0733" w:rsidP="00071E35">
            <w:pPr>
              <w:spacing w:line="240" w:lineRule="auto"/>
              <w:ind w:right="-68"/>
              <w:jc w:val="right"/>
              <w:rPr>
                <w:rFonts w:cs="Times New Roman"/>
                <w:color w:val="000000"/>
              </w:rPr>
            </w:pPr>
            <w:r>
              <w:rPr>
                <w:rFonts w:cs="Times New Roman"/>
                <w:color w:val="000000"/>
              </w:rPr>
              <w:t>(9,322)</w:t>
            </w:r>
          </w:p>
        </w:tc>
        <w:tc>
          <w:tcPr>
            <w:tcW w:w="236" w:type="dxa"/>
            <w:tcBorders>
              <w:left w:val="nil"/>
              <w:right w:val="nil"/>
            </w:tcBorders>
            <w:vAlign w:val="bottom"/>
          </w:tcPr>
          <w:p w14:paraId="7F8834F5" w14:textId="77777777" w:rsidR="00071E35" w:rsidRPr="000E670B" w:rsidRDefault="00071E35" w:rsidP="00071E35">
            <w:pPr>
              <w:spacing w:line="240" w:lineRule="auto"/>
              <w:rPr>
                <w:rFonts w:cs="Times New Roman"/>
                <w:color w:val="000000"/>
              </w:rPr>
            </w:pPr>
          </w:p>
        </w:tc>
        <w:tc>
          <w:tcPr>
            <w:tcW w:w="1394" w:type="dxa"/>
            <w:tcBorders>
              <w:left w:val="nil"/>
              <w:bottom w:val="single" w:sz="4" w:space="0" w:color="auto"/>
              <w:right w:val="nil"/>
            </w:tcBorders>
          </w:tcPr>
          <w:p w14:paraId="276494EA" w14:textId="0656D334" w:rsidR="00071E35" w:rsidRPr="000E670B" w:rsidRDefault="00071E35" w:rsidP="00071E35">
            <w:pPr>
              <w:spacing w:line="240" w:lineRule="auto"/>
              <w:ind w:right="-68"/>
              <w:jc w:val="right"/>
              <w:rPr>
                <w:rFonts w:cs="Times New Roman"/>
                <w:color w:val="000000"/>
              </w:rPr>
            </w:pPr>
            <w:r w:rsidRPr="002A5110">
              <w:t>(1,410)</w:t>
            </w:r>
          </w:p>
        </w:tc>
        <w:tc>
          <w:tcPr>
            <w:tcW w:w="236" w:type="dxa"/>
            <w:tcBorders>
              <w:left w:val="nil"/>
              <w:right w:val="nil"/>
            </w:tcBorders>
            <w:vAlign w:val="bottom"/>
          </w:tcPr>
          <w:p w14:paraId="58B19CDD" w14:textId="77777777" w:rsidR="00071E35" w:rsidRPr="000E670B" w:rsidRDefault="00071E35" w:rsidP="00071E35">
            <w:pPr>
              <w:spacing w:line="240" w:lineRule="auto"/>
              <w:rPr>
                <w:rFonts w:cs="Times New Roman"/>
                <w:color w:val="000000"/>
              </w:rPr>
            </w:pPr>
          </w:p>
        </w:tc>
        <w:tc>
          <w:tcPr>
            <w:tcW w:w="1534" w:type="dxa"/>
            <w:tcBorders>
              <w:left w:val="nil"/>
              <w:bottom w:val="single" w:sz="4" w:space="0" w:color="auto"/>
              <w:right w:val="nil"/>
            </w:tcBorders>
          </w:tcPr>
          <w:p w14:paraId="30DBAB8B" w14:textId="1E108E3C" w:rsidR="00071E35" w:rsidRPr="00EC0733" w:rsidRDefault="00EC0733" w:rsidP="00071E35">
            <w:pPr>
              <w:spacing w:line="240" w:lineRule="auto"/>
              <w:ind w:right="-68"/>
              <w:jc w:val="right"/>
            </w:pPr>
            <w:r w:rsidRPr="00EC0733">
              <w:t>(9,42</w:t>
            </w:r>
            <w:r>
              <w:t>5</w:t>
            </w:r>
            <w:r w:rsidRPr="00EC0733">
              <w:t>)</w:t>
            </w:r>
          </w:p>
        </w:tc>
        <w:tc>
          <w:tcPr>
            <w:tcW w:w="237" w:type="dxa"/>
            <w:tcBorders>
              <w:left w:val="nil"/>
              <w:right w:val="nil"/>
            </w:tcBorders>
            <w:vAlign w:val="bottom"/>
          </w:tcPr>
          <w:p w14:paraId="7650C47E" w14:textId="77777777" w:rsidR="00071E35" w:rsidRPr="000E670B" w:rsidRDefault="00071E35" w:rsidP="00071E35">
            <w:pPr>
              <w:spacing w:line="240" w:lineRule="auto"/>
              <w:rPr>
                <w:rFonts w:cs="Times New Roman"/>
                <w:color w:val="000000"/>
              </w:rPr>
            </w:pPr>
          </w:p>
        </w:tc>
        <w:tc>
          <w:tcPr>
            <w:tcW w:w="1572" w:type="dxa"/>
            <w:gridSpan w:val="2"/>
            <w:tcBorders>
              <w:left w:val="nil"/>
              <w:bottom w:val="single" w:sz="4" w:space="0" w:color="auto"/>
              <w:right w:val="nil"/>
            </w:tcBorders>
          </w:tcPr>
          <w:p w14:paraId="138EFD2D" w14:textId="2A540B45" w:rsidR="00071E35" w:rsidRPr="000E670B" w:rsidRDefault="00071E35" w:rsidP="00071E35">
            <w:pPr>
              <w:spacing w:line="240" w:lineRule="auto"/>
              <w:ind w:right="-68"/>
              <w:jc w:val="right"/>
              <w:rPr>
                <w:rFonts w:cs="Times New Roman"/>
                <w:color w:val="000000"/>
              </w:rPr>
            </w:pPr>
            <w:r w:rsidRPr="00DB0815">
              <w:t>(4,275)</w:t>
            </w:r>
          </w:p>
        </w:tc>
      </w:tr>
      <w:tr w:rsidR="00071E35" w:rsidRPr="000E670B" w14:paraId="731930AA" w14:textId="77777777" w:rsidTr="002C13BC">
        <w:trPr>
          <w:trHeight w:val="20"/>
        </w:trPr>
        <w:tc>
          <w:tcPr>
            <w:tcW w:w="4680" w:type="dxa"/>
            <w:tcBorders>
              <w:top w:val="nil"/>
              <w:left w:val="nil"/>
              <w:right w:val="nil"/>
            </w:tcBorders>
            <w:noWrap/>
          </w:tcPr>
          <w:p w14:paraId="06E1765B" w14:textId="77777777" w:rsidR="00071E35" w:rsidRPr="000E670B" w:rsidRDefault="00071E35" w:rsidP="00071E35">
            <w:pPr>
              <w:spacing w:line="240" w:lineRule="atLeast"/>
              <w:rPr>
                <w:rFonts w:cs="Times New Roman"/>
                <w:b/>
                <w:bCs/>
              </w:rPr>
            </w:pPr>
            <w:r w:rsidRPr="000E670B">
              <w:rPr>
                <w:rFonts w:cs="Times New Roman"/>
                <w:b/>
                <w:bCs/>
              </w:rPr>
              <w:t>Total revenue</w:t>
            </w:r>
          </w:p>
        </w:tc>
        <w:tc>
          <w:tcPr>
            <w:tcW w:w="1530" w:type="dxa"/>
            <w:tcBorders>
              <w:top w:val="single" w:sz="4" w:space="0" w:color="auto"/>
              <w:left w:val="nil"/>
              <w:bottom w:val="double" w:sz="4" w:space="0" w:color="auto"/>
              <w:right w:val="nil"/>
            </w:tcBorders>
            <w:shd w:val="clear" w:color="auto" w:fill="auto"/>
          </w:tcPr>
          <w:p w14:paraId="12864685" w14:textId="251D5D8B" w:rsidR="00071E35" w:rsidRPr="002A7980" w:rsidRDefault="00EC0733" w:rsidP="00071E35">
            <w:pPr>
              <w:spacing w:line="240" w:lineRule="auto"/>
              <w:jc w:val="right"/>
              <w:rPr>
                <w:rFonts w:cs="Times New Roman"/>
                <w:b/>
                <w:bCs/>
                <w:color w:val="000000"/>
              </w:rPr>
            </w:pPr>
            <w:r>
              <w:rPr>
                <w:rFonts w:cs="Times New Roman"/>
                <w:b/>
                <w:bCs/>
                <w:color w:val="000000"/>
              </w:rPr>
              <w:t>9,944,23</w:t>
            </w:r>
            <w:r w:rsidR="00966323">
              <w:rPr>
                <w:rFonts w:cs="Times New Roman"/>
                <w:b/>
                <w:bCs/>
                <w:color w:val="000000"/>
              </w:rPr>
              <w:t>3</w:t>
            </w:r>
          </w:p>
        </w:tc>
        <w:tc>
          <w:tcPr>
            <w:tcW w:w="310" w:type="dxa"/>
            <w:tcBorders>
              <w:left w:val="nil"/>
              <w:right w:val="nil"/>
            </w:tcBorders>
            <w:shd w:val="clear" w:color="auto" w:fill="auto"/>
            <w:vAlign w:val="bottom"/>
          </w:tcPr>
          <w:p w14:paraId="444C1E67" w14:textId="77777777" w:rsidR="00071E35" w:rsidRPr="000E670B" w:rsidRDefault="00071E35" w:rsidP="00071E35">
            <w:pPr>
              <w:spacing w:line="240" w:lineRule="auto"/>
              <w:rPr>
                <w:rFonts w:cs="Times New Roman"/>
                <w:b/>
                <w:bCs/>
                <w:color w:val="000000"/>
              </w:rPr>
            </w:pPr>
          </w:p>
        </w:tc>
        <w:tc>
          <w:tcPr>
            <w:tcW w:w="1415" w:type="dxa"/>
            <w:tcBorders>
              <w:top w:val="single" w:sz="4" w:space="0" w:color="auto"/>
              <w:left w:val="nil"/>
              <w:bottom w:val="double" w:sz="4" w:space="0" w:color="auto"/>
              <w:right w:val="nil"/>
            </w:tcBorders>
            <w:shd w:val="clear" w:color="auto" w:fill="auto"/>
          </w:tcPr>
          <w:p w14:paraId="37373733" w14:textId="5EBC03A3" w:rsidR="00071E35" w:rsidRPr="000E670B" w:rsidRDefault="00071E35" w:rsidP="00071E35">
            <w:pPr>
              <w:spacing w:line="240" w:lineRule="auto"/>
              <w:jc w:val="right"/>
              <w:rPr>
                <w:rFonts w:cs="Times New Roman"/>
                <w:b/>
                <w:bCs/>
                <w:color w:val="000000"/>
              </w:rPr>
            </w:pPr>
            <w:r w:rsidRPr="002A7980">
              <w:rPr>
                <w:b/>
                <w:bCs/>
              </w:rPr>
              <w:t>8,635,608</w:t>
            </w:r>
          </w:p>
        </w:tc>
        <w:tc>
          <w:tcPr>
            <w:tcW w:w="237" w:type="dxa"/>
            <w:tcBorders>
              <w:left w:val="nil"/>
              <w:right w:val="nil"/>
            </w:tcBorders>
            <w:shd w:val="clear" w:color="auto" w:fill="auto"/>
            <w:vAlign w:val="bottom"/>
          </w:tcPr>
          <w:p w14:paraId="5C4D7AF0" w14:textId="77777777" w:rsidR="00071E35" w:rsidRPr="000E670B" w:rsidRDefault="00071E35" w:rsidP="00071E35">
            <w:pPr>
              <w:spacing w:line="240" w:lineRule="auto"/>
              <w:rPr>
                <w:rFonts w:cs="Times New Roman"/>
                <w:b/>
                <w:bCs/>
                <w:color w:val="000000"/>
              </w:rPr>
            </w:pPr>
          </w:p>
        </w:tc>
        <w:tc>
          <w:tcPr>
            <w:tcW w:w="1320" w:type="dxa"/>
            <w:tcBorders>
              <w:top w:val="single" w:sz="4" w:space="0" w:color="auto"/>
              <w:left w:val="nil"/>
              <w:bottom w:val="double" w:sz="4" w:space="0" w:color="auto"/>
              <w:right w:val="nil"/>
            </w:tcBorders>
            <w:shd w:val="clear" w:color="auto" w:fill="auto"/>
          </w:tcPr>
          <w:p w14:paraId="23723A1B" w14:textId="3D1544AF" w:rsidR="00071E35" w:rsidRPr="002A7980" w:rsidRDefault="00EC0733" w:rsidP="00071E35">
            <w:pPr>
              <w:spacing w:line="240" w:lineRule="auto"/>
              <w:jc w:val="right"/>
              <w:rPr>
                <w:rFonts w:cs="Times New Roman"/>
                <w:b/>
                <w:bCs/>
                <w:color w:val="000000"/>
              </w:rPr>
            </w:pPr>
            <w:r>
              <w:rPr>
                <w:rFonts w:cs="Times New Roman"/>
                <w:b/>
                <w:bCs/>
                <w:color w:val="000000"/>
              </w:rPr>
              <w:t>14,650</w:t>
            </w:r>
          </w:p>
        </w:tc>
        <w:tc>
          <w:tcPr>
            <w:tcW w:w="236" w:type="dxa"/>
            <w:tcBorders>
              <w:left w:val="nil"/>
              <w:right w:val="nil"/>
            </w:tcBorders>
            <w:vAlign w:val="bottom"/>
          </w:tcPr>
          <w:p w14:paraId="702BED61" w14:textId="77777777" w:rsidR="00071E35" w:rsidRPr="002A7980" w:rsidRDefault="00071E35" w:rsidP="00071E35">
            <w:pPr>
              <w:spacing w:line="240" w:lineRule="auto"/>
              <w:rPr>
                <w:rFonts w:cs="Times New Roman"/>
                <w:b/>
                <w:bCs/>
                <w:color w:val="000000"/>
              </w:rPr>
            </w:pPr>
          </w:p>
        </w:tc>
        <w:tc>
          <w:tcPr>
            <w:tcW w:w="1394" w:type="dxa"/>
            <w:tcBorders>
              <w:top w:val="single" w:sz="4" w:space="0" w:color="auto"/>
              <w:left w:val="nil"/>
              <w:bottom w:val="double" w:sz="4" w:space="0" w:color="auto"/>
              <w:right w:val="nil"/>
            </w:tcBorders>
          </w:tcPr>
          <w:p w14:paraId="603E9EB1" w14:textId="7CA39F48" w:rsidR="00071E35" w:rsidRPr="002A7980" w:rsidRDefault="00071E35" w:rsidP="00071E35">
            <w:pPr>
              <w:spacing w:line="240" w:lineRule="auto"/>
              <w:jc w:val="right"/>
              <w:rPr>
                <w:rFonts w:cs="Times New Roman"/>
                <w:b/>
                <w:bCs/>
                <w:color w:val="000000"/>
              </w:rPr>
            </w:pPr>
            <w:r w:rsidRPr="002A7980">
              <w:rPr>
                <w:b/>
                <w:bCs/>
              </w:rPr>
              <w:t>850</w:t>
            </w:r>
          </w:p>
        </w:tc>
        <w:tc>
          <w:tcPr>
            <w:tcW w:w="236" w:type="dxa"/>
            <w:tcBorders>
              <w:left w:val="nil"/>
              <w:right w:val="nil"/>
            </w:tcBorders>
            <w:vAlign w:val="bottom"/>
          </w:tcPr>
          <w:p w14:paraId="5D5AE143" w14:textId="77777777" w:rsidR="00071E35" w:rsidRPr="002A7980" w:rsidRDefault="00071E35" w:rsidP="00071E35">
            <w:pPr>
              <w:spacing w:line="240" w:lineRule="auto"/>
              <w:rPr>
                <w:rFonts w:cs="Times New Roman"/>
                <w:b/>
                <w:bCs/>
                <w:color w:val="000000"/>
              </w:rPr>
            </w:pPr>
          </w:p>
        </w:tc>
        <w:tc>
          <w:tcPr>
            <w:tcW w:w="1534" w:type="dxa"/>
            <w:tcBorders>
              <w:top w:val="single" w:sz="4" w:space="0" w:color="auto"/>
              <w:left w:val="nil"/>
              <w:bottom w:val="double" w:sz="4" w:space="0" w:color="auto"/>
              <w:right w:val="nil"/>
            </w:tcBorders>
          </w:tcPr>
          <w:p w14:paraId="0280B5F0" w14:textId="5FEC6496" w:rsidR="00071E35" w:rsidRPr="002A7980" w:rsidRDefault="00EC0733" w:rsidP="00071E35">
            <w:pPr>
              <w:spacing w:line="240" w:lineRule="auto"/>
              <w:jc w:val="right"/>
              <w:rPr>
                <w:rFonts w:cs="Times New Roman"/>
                <w:b/>
                <w:bCs/>
                <w:color w:val="000000"/>
              </w:rPr>
            </w:pPr>
            <w:r>
              <w:rPr>
                <w:rFonts w:cs="Times New Roman"/>
                <w:b/>
                <w:bCs/>
                <w:color w:val="000000"/>
              </w:rPr>
              <w:t>9,958,88</w:t>
            </w:r>
            <w:r w:rsidR="00966323">
              <w:rPr>
                <w:rFonts w:cs="Times New Roman"/>
                <w:b/>
                <w:bCs/>
                <w:color w:val="000000"/>
              </w:rPr>
              <w:t>3</w:t>
            </w:r>
          </w:p>
        </w:tc>
        <w:tc>
          <w:tcPr>
            <w:tcW w:w="237" w:type="dxa"/>
            <w:tcBorders>
              <w:left w:val="nil"/>
              <w:right w:val="nil"/>
            </w:tcBorders>
            <w:vAlign w:val="bottom"/>
          </w:tcPr>
          <w:p w14:paraId="1ED06F90" w14:textId="77777777" w:rsidR="00071E35" w:rsidRPr="000E670B" w:rsidRDefault="00071E35" w:rsidP="00071E35">
            <w:pPr>
              <w:spacing w:line="240" w:lineRule="auto"/>
              <w:rPr>
                <w:rFonts w:cs="Times New Roman"/>
                <w:b/>
                <w:bCs/>
                <w:color w:val="000000"/>
              </w:rPr>
            </w:pPr>
          </w:p>
        </w:tc>
        <w:tc>
          <w:tcPr>
            <w:tcW w:w="1572" w:type="dxa"/>
            <w:gridSpan w:val="2"/>
            <w:tcBorders>
              <w:top w:val="single" w:sz="4" w:space="0" w:color="auto"/>
              <w:left w:val="nil"/>
              <w:bottom w:val="double" w:sz="4" w:space="0" w:color="auto"/>
              <w:right w:val="nil"/>
            </w:tcBorders>
          </w:tcPr>
          <w:p w14:paraId="3D54A3B5" w14:textId="5FBB15C1" w:rsidR="00071E35" w:rsidRPr="000E670B" w:rsidRDefault="00071E35" w:rsidP="00071E35">
            <w:pPr>
              <w:spacing w:line="240" w:lineRule="auto"/>
              <w:jc w:val="right"/>
              <w:rPr>
                <w:rFonts w:cs="Times New Roman"/>
                <w:b/>
                <w:bCs/>
                <w:color w:val="000000"/>
              </w:rPr>
            </w:pPr>
            <w:r w:rsidRPr="002A7980">
              <w:rPr>
                <w:b/>
                <w:bCs/>
              </w:rPr>
              <w:t>8,636,458</w:t>
            </w:r>
          </w:p>
        </w:tc>
      </w:tr>
      <w:tr w:rsidR="00071E35" w:rsidRPr="000E670B" w14:paraId="293D64A6" w14:textId="77777777" w:rsidTr="002C13BC">
        <w:trPr>
          <w:trHeight w:val="20"/>
        </w:trPr>
        <w:tc>
          <w:tcPr>
            <w:tcW w:w="4680" w:type="dxa"/>
            <w:tcBorders>
              <w:top w:val="nil"/>
              <w:left w:val="nil"/>
              <w:right w:val="nil"/>
            </w:tcBorders>
            <w:noWrap/>
          </w:tcPr>
          <w:p w14:paraId="286CE8C3" w14:textId="77777777" w:rsidR="00071E35" w:rsidRPr="000E670B" w:rsidRDefault="00071E35" w:rsidP="00071E35">
            <w:pPr>
              <w:spacing w:line="240" w:lineRule="atLeast"/>
              <w:rPr>
                <w:rFonts w:cs="Times New Roman"/>
                <w:b/>
                <w:bCs/>
              </w:rPr>
            </w:pPr>
          </w:p>
        </w:tc>
        <w:tc>
          <w:tcPr>
            <w:tcW w:w="1530" w:type="dxa"/>
            <w:tcBorders>
              <w:top w:val="double" w:sz="4" w:space="0" w:color="auto"/>
              <w:left w:val="nil"/>
              <w:right w:val="nil"/>
            </w:tcBorders>
            <w:shd w:val="clear" w:color="auto" w:fill="auto"/>
            <w:vAlign w:val="bottom"/>
          </w:tcPr>
          <w:p w14:paraId="752A562E" w14:textId="77777777" w:rsidR="00071E35" w:rsidRPr="000E670B" w:rsidRDefault="00071E35" w:rsidP="00071E35">
            <w:pPr>
              <w:spacing w:line="240" w:lineRule="auto"/>
              <w:jc w:val="right"/>
              <w:rPr>
                <w:rFonts w:cs="Times New Roman"/>
                <w:color w:val="000000"/>
              </w:rPr>
            </w:pPr>
          </w:p>
        </w:tc>
        <w:tc>
          <w:tcPr>
            <w:tcW w:w="310" w:type="dxa"/>
            <w:tcBorders>
              <w:left w:val="nil"/>
              <w:right w:val="nil"/>
            </w:tcBorders>
            <w:shd w:val="clear" w:color="auto" w:fill="auto"/>
            <w:vAlign w:val="bottom"/>
          </w:tcPr>
          <w:p w14:paraId="74391EA4" w14:textId="77777777" w:rsidR="00071E35" w:rsidRPr="000E670B" w:rsidRDefault="00071E35" w:rsidP="00071E35">
            <w:pPr>
              <w:spacing w:line="240" w:lineRule="auto"/>
              <w:rPr>
                <w:rFonts w:cs="Times New Roman"/>
                <w:b/>
                <w:bCs/>
                <w:color w:val="000000"/>
              </w:rPr>
            </w:pPr>
          </w:p>
        </w:tc>
        <w:tc>
          <w:tcPr>
            <w:tcW w:w="1415" w:type="dxa"/>
            <w:tcBorders>
              <w:top w:val="double" w:sz="4" w:space="0" w:color="auto"/>
              <w:left w:val="nil"/>
              <w:right w:val="nil"/>
            </w:tcBorders>
            <w:shd w:val="clear" w:color="auto" w:fill="auto"/>
            <w:vAlign w:val="bottom"/>
          </w:tcPr>
          <w:p w14:paraId="4E596433" w14:textId="77777777" w:rsidR="00071E35" w:rsidRPr="000E670B" w:rsidRDefault="00071E35" w:rsidP="00071E35">
            <w:pPr>
              <w:spacing w:line="240" w:lineRule="auto"/>
              <w:jc w:val="right"/>
              <w:rPr>
                <w:rFonts w:cs="Times New Roman"/>
                <w:color w:val="000000"/>
              </w:rPr>
            </w:pPr>
          </w:p>
        </w:tc>
        <w:tc>
          <w:tcPr>
            <w:tcW w:w="237" w:type="dxa"/>
            <w:tcBorders>
              <w:left w:val="nil"/>
              <w:right w:val="nil"/>
            </w:tcBorders>
            <w:shd w:val="clear" w:color="auto" w:fill="auto"/>
            <w:vAlign w:val="bottom"/>
          </w:tcPr>
          <w:p w14:paraId="5665E4A6" w14:textId="77777777" w:rsidR="00071E35" w:rsidRPr="000E670B" w:rsidRDefault="00071E35" w:rsidP="00071E35">
            <w:pPr>
              <w:spacing w:line="240" w:lineRule="auto"/>
              <w:rPr>
                <w:rFonts w:cs="Times New Roman"/>
                <w:b/>
                <w:bCs/>
                <w:color w:val="000000"/>
              </w:rPr>
            </w:pPr>
          </w:p>
        </w:tc>
        <w:tc>
          <w:tcPr>
            <w:tcW w:w="1320" w:type="dxa"/>
            <w:tcBorders>
              <w:top w:val="double" w:sz="4" w:space="0" w:color="auto"/>
              <w:left w:val="nil"/>
              <w:right w:val="nil"/>
            </w:tcBorders>
            <w:shd w:val="clear" w:color="auto" w:fill="auto"/>
            <w:vAlign w:val="bottom"/>
          </w:tcPr>
          <w:p w14:paraId="1E019244" w14:textId="77777777" w:rsidR="00071E35" w:rsidRPr="000E670B" w:rsidRDefault="00071E35" w:rsidP="00071E35">
            <w:pPr>
              <w:spacing w:line="240" w:lineRule="auto"/>
              <w:jc w:val="right"/>
              <w:rPr>
                <w:rFonts w:cs="Times New Roman"/>
                <w:color w:val="000000"/>
              </w:rPr>
            </w:pPr>
          </w:p>
        </w:tc>
        <w:tc>
          <w:tcPr>
            <w:tcW w:w="236" w:type="dxa"/>
            <w:tcBorders>
              <w:left w:val="nil"/>
              <w:right w:val="nil"/>
            </w:tcBorders>
            <w:vAlign w:val="bottom"/>
          </w:tcPr>
          <w:p w14:paraId="3D550C00" w14:textId="77777777" w:rsidR="00071E35" w:rsidRPr="000E670B" w:rsidRDefault="00071E35" w:rsidP="00071E35">
            <w:pPr>
              <w:spacing w:line="240" w:lineRule="auto"/>
              <w:rPr>
                <w:rFonts w:cs="Times New Roman"/>
                <w:b/>
                <w:bCs/>
                <w:color w:val="000000"/>
              </w:rPr>
            </w:pPr>
          </w:p>
        </w:tc>
        <w:tc>
          <w:tcPr>
            <w:tcW w:w="1394" w:type="dxa"/>
            <w:tcBorders>
              <w:top w:val="double" w:sz="4" w:space="0" w:color="auto"/>
              <w:left w:val="nil"/>
              <w:right w:val="nil"/>
            </w:tcBorders>
            <w:vAlign w:val="bottom"/>
          </w:tcPr>
          <w:p w14:paraId="02BA38EA" w14:textId="77777777" w:rsidR="00071E35" w:rsidRPr="000E670B" w:rsidRDefault="00071E35" w:rsidP="00071E35">
            <w:pPr>
              <w:spacing w:line="240" w:lineRule="auto"/>
              <w:jc w:val="right"/>
              <w:rPr>
                <w:rFonts w:cs="Times New Roman"/>
                <w:color w:val="000000"/>
              </w:rPr>
            </w:pPr>
          </w:p>
        </w:tc>
        <w:tc>
          <w:tcPr>
            <w:tcW w:w="236" w:type="dxa"/>
            <w:tcBorders>
              <w:left w:val="nil"/>
              <w:right w:val="nil"/>
            </w:tcBorders>
            <w:vAlign w:val="bottom"/>
          </w:tcPr>
          <w:p w14:paraId="3D26257A" w14:textId="77777777" w:rsidR="00071E35" w:rsidRPr="000E670B" w:rsidRDefault="00071E35" w:rsidP="00071E35">
            <w:pPr>
              <w:spacing w:line="240" w:lineRule="auto"/>
              <w:rPr>
                <w:rFonts w:cs="Times New Roman"/>
                <w:b/>
                <w:bCs/>
                <w:color w:val="000000"/>
              </w:rPr>
            </w:pPr>
          </w:p>
        </w:tc>
        <w:tc>
          <w:tcPr>
            <w:tcW w:w="1534" w:type="dxa"/>
            <w:tcBorders>
              <w:top w:val="double" w:sz="4" w:space="0" w:color="auto"/>
              <w:left w:val="nil"/>
              <w:right w:val="nil"/>
            </w:tcBorders>
            <w:vAlign w:val="bottom"/>
          </w:tcPr>
          <w:p w14:paraId="7B788333" w14:textId="77777777" w:rsidR="00071E35" w:rsidRPr="000E670B" w:rsidRDefault="00071E35" w:rsidP="00071E35">
            <w:pPr>
              <w:tabs>
                <w:tab w:val="decimal" w:pos="991"/>
              </w:tabs>
              <w:spacing w:line="240" w:lineRule="auto"/>
              <w:ind w:left="-108" w:right="-144"/>
              <w:rPr>
                <w:rFonts w:cs="Times New Roman"/>
                <w:b/>
                <w:bCs/>
                <w:color w:val="000000"/>
              </w:rPr>
            </w:pPr>
          </w:p>
        </w:tc>
        <w:tc>
          <w:tcPr>
            <w:tcW w:w="237" w:type="dxa"/>
            <w:tcBorders>
              <w:left w:val="nil"/>
              <w:right w:val="nil"/>
            </w:tcBorders>
            <w:vAlign w:val="bottom"/>
          </w:tcPr>
          <w:p w14:paraId="594E301D" w14:textId="77777777" w:rsidR="00071E35" w:rsidRPr="000E670B" w:rsidRDefault="00071E35" w:rsidP="00071E35">
            <w:pPr>
              <w:spacing w:line="240" w:lineRule="auto"/>
              <w:rPr>
                <w:rFonts w:cs="Times New Roman"/>
                <w:b/>
                <w:bCs/>
                <w:color w:val="000000"/>
              </w:rPr>
            </w:pPr>
          </w:p>
        </w:tc>
        <w:tc>
          <w:tcPr>
            <w:tcW w:w="1572" w:type="dxa"/>
            <w:gridSpan w:val="2"/>
            <w:tcBorders>
              <w:top w:val="double" w:sz="4" w:space="0" w:color="auto"/>
              <w:left w:val="nil"/>
              <w:right w:val="nil"/>
            </w:tcBorders>
            <w:vAlign w:val="bottom"/>
          </w:tcPr>
          <w:p w14:paraId="2798BAA7" w14:textId="77777777" w:rsidR="00071E35" w:rsidRPr="000E670B" w:rsidRDefault="00071E35" w:rsidP="00071E35">
            <w:pPr>
              <w:tabs>
                <w:tab w:val="decimal" w:pos="991"/>
              </w:tabs>
              <w:spacing w:line="240" w:lineRule="auto"/>
              <w:ind w:left="-108" w:right="-144"/>
              <w:rPr>
                <w:rFonts w:cs="Times New Roman"/>
                <w:b/>
                <w:bCs/>
                <w:color w:val="000000"/>
              </w:rPr>
            </w:pPr>
          </w:p>
        </w:tc>
      </w:tr>
      <w:tr w:rsidR="00071E35" w:rsidRPr="000E670B" w14:paraId="223924F6" w14:textId="77777777" w:rsidTr="002C13BC">
        <w:trPr>
          <w:trHeight w:val="20"/>
        </w:trPr>
        <w:tc>
          <w:tcPr>
            <w:tcW w:w="4680" w:type="dxa"/>
            <w:tcBorders>
              <w:top w:val="nil"/>
              <w:left w:val="nil"/>
              <w:bottom w:val="nil"/>
              <w:right w:val="nil"/>
            </w:tcBorders>
            <w:noWrap/>
          </w:tcPr>
          <w:p w14:paraId="334AEED3" w14:textId="77777777" w:rsidR="00071E35" w:rsidRPr="000E670B" w:rsidRDefault="00071E35" w:rsidP="00071E35">
            <w:pPr>
              <w:spacing w:line="240" w:lineRule="atLeast"/>
              <w:rPr>
                <w:rFonts w:cs="Times New Roman"/>
                <w:b/>
                <w:bCs/>
                <w:i/>
                <w:iCs/>
              </w:rPr>
            </w:pPr>
            <w:r w:rsidRPr="000E670B">
              <w:rPr>
                <w:rFonts w:cs="Times New Roman"/>
                <w:b/>
                <w:bCs/>
                <w:i/>
                <w:iCs/>
              </w:rPr>
              <w:t>Disaggregation of revenue</w:t>
            </w:r>
          </w:p>
        </w:tc>
        <w:tc>
          <w:tcPr>
            <w:tcW w:w="1530" w:type="dxa"/>
            <w:tcBorders>
              <w:left w:val="nil"/>
              <w:right w:val="nil"/>
            </w:tcBorders>
            <w:shd w:val="clear" w:color="auto" w:fill="auto"/>
            <w:vAlign w:val="bottom"/>
          </w:tcPr>
          <w:p w14:paraId="5CB8E92C" w14:textId="77777777" w:rsidR="00071E35" w:rsidRPr="000E670B" w:rsidRDefault="00071E35" w:rsidP="00071E35">
            <w:pPr>
              <w:spacing w:line="240" w:lineRule="auto"/>
              <w:jc w:val="right"/>
              <w:rPr>
                <w:rFonts w:cs="Times New Roman"/>
                <w:color w:val="000000"/>
              </w:rPr>
            </w:pPr>
          </w:p>
        </w:tc>
        <w:tc>
          <w:tcPr>
            <w:tcW w:w="310" w:type="dxa"/>
            <w:tcBorders>
              <w:left w:val="nil"/>
              <w:right w:val="nil"/>
            </w:tcBorders>
            <w:shd w:val="clear" w:color="auto" w:fill="auto"/>
            <w:vAlign w:val="bottom"/>
          </w:tcPr>
          <w:p w14:paraId="3CD612A1" w14:textId="77777777" w:rsidR="00071E35" w:rsidRPr="000E670B" w:rsidRDefault="00071E35" w:rsidP="00071E35">
            <w:pPr>
              <w:spacing w:line="240" w:lineRule="auto"/>
              <w:rPr>
                <w:rFonts w:cs="Times New Roman"/>
                <w:color w:val="000000"/>
              </w:rPr>
            </w:pPr>
          </w:p>
        </w:tc>
        <w:tc>
          <w:tcPr>
            <w:tcW w:w="1415" w:type="dxa"/>
            <w:tcBorders>
              <w:left w:val="nil"/>
              <w:right w:val="nil"/>
            </w:tcBorders>
            <w:shd w:val="clear" w:color="auto" w:fill="auto"/>
            <w:vAlign w:val="bottom"/>
          </w:tcPr>
          <w:p w14:paraId="7B957590" w14:textId="77777777" w:rsidR="00071E35" w:rsidRPr="000E670B" w:rsidRDefault="00071E35" w:rsidP="00071E35">
            <w:pPr>
              <w:spacing w:line="240" w:lineRule="auto"/>
              <w:jc w:val="right"/>
              <w:rPr>
                <w:rFonts w:cs="Times New Roman"/>
                <w:color w:val="000000"/>
              </w:rPr>
            </w:pPr>
          </w:p>
        </w:tc>
        <w:tc>
          <w:tcPr>
            <w:tcW w:w="237" w:type="dxa"/>
            <w:tcBorders>
              <w:left w:val="nil"/>
              <w:right w:val="nil"/>
            </w:tcBorders>
            <w:shd w:val="clear" w:color="auto" w:fill="auto"/>
            <w:vAlign w:val="bottom"/>
          </w:tcPr>
          <w:p w14:paraId="2FCC15AA" w14:textId="77777777" w:rsidR="00071E35" w:rsidRPr="000E670B" w:rsidRDefault="00071E35" w:rsidP="00071E35">
            <w:pPr>
              <w:spacing w:line="240" w:lineRule="auto"/>
              <w:rPr>
                <w:rFonts w:cs="Times New Roman"/>
                <w:color w:val="000000"/>
              </w:rPr>
            </w:pPr>
          </w:p>
        </w:tc>
        <w:tc>
          <w:tcPr>
            <w:tcW w:w="1320" w:type="dxa"/>
            <w:tcBorders>
              <w:left w:val="nil"/>
              <w:right w:val="nil"/>
            </w:tcBorders>
            <w:shd w:val="clear" w:color="auto" w:fill="auto"/>
            <w:vAlign w:val="bottom"/>
          </w:tcPr>
          <w:p w14:paraId="4367FA71" w14:textId="77777777" w:rsidR="00071E35" w:rsidRPr="000E670B" w:rsidRDefault="00071E35" w:rsidP="00071E35">
            <w:pPr>
              <w:spacing w:line="240" w:lineRule="auto"/>
              <w:jc w:val="right"/>
              <w:rPr>
                <w:rFonts w:cs="Times New Roman"/>
                <w:color w:val="000000"/>
              </w:rPr>
            </w:pPr>
          </w:p>
        </w:tc>
        <w:tc>
          <w:tcPr>
            <w:tcW w:w="236" w:type="dxa"/>
            <w:tcBorders>
              <w:left w:val="nil"/>
              <w:right w:val="nil"/>
            </w:tcBorders>
            <w:vAlign w:val="bottom"/>
          </w:tcPr>
          <w:p w14:paraId="06FF992C" w14:textId="77777777" w:rsidR="00071E35" w:rsidRPr="000E670B" w:rsidRDefault="00071E35" w:rsidP="00071E35">
            <w:pPr>
              <w:tabs>
                <w:tab w:val="decimal" w:pos="377"/>
              </w:tabs>
              <w:spacing w:line="240" w:lineRule="auto"/>
              <w:rPr>
                <w:rFonts w:cs="Times New Roman"/>
                <w:color w:val="000000"/>
              </w:rPr>
            </w:pPr>
          </w:p>
        </w:tc>
        <w:tc>
          <w:tcPr>
            <w:tcW w:w="1394" w:type="dxa"/>
            <w:tcBorders>
              <w:left w:val="nil"/>
              <w:right w:val="nil"/>
            </w:tcBorders>
            <w:vAlign w:val="bottom"/>
          </w:tcPr>
          <w:p w14:paraId="16A3D17A" w14:textId="77777777" w:rsidR="00071E35" w:rsidRPr="000E670B" w:rsidRDefault="00071E35" w:rsidP="00071E35">
            <w:pPr>
              <w:spacing w:line="240" w:lineRule="auto"/>
              <w:jc w:val="right"/>
              <w:rPr>
                <w:rFonts w:cs="Times New Roman"/>
                <w:color w:val="000000"/>
              </w:rPr>
            </w:pPr>
          </w:p>
        </w:tc>
        <w:tc>
          <w:tcPr>
            <w:tcW w:w="236" w:type="dxa"/>
            <w:tcBorders>
              <w:left w:val="nil"/>
              <w:right w:val="nil"/>
            </w:tcBorders>
            <w:vAlign w:val="bottom"/>
          </w:tcPr>
          <w:p w14:paraId="25A7FA68" w14:textId="77777777" w:rsidR="00071E35" w:rsidRPr="000E670B" w:rsidRDefault="00071E35" w:rsidP="00071E35">
            <w:pPr>
              <w:spacing w:line="240" w:lineRule="auto"/>
              <w:rPr>
                <w:rFonts w:cs="Times New Roman"/>
                <w:color w:val="000000"/>
              </w:rPr>
            </w:pPr>
          </w:p>
        </w:tc>
        <w:tc>
          <w:tcPr>
            <w:tcW w:w="1534" w:type="dxa"/>
            <w:tcBorders>
              <w:left w:val="nil"/>
              <w:right w:val="nil"/>
            </w:tcBorders>
            <w:vAlign w:val="bottom"/>
          </w:tcPr>
          <w:p w14:paraId="383E2D64" w14:textId="77777777" w:rsidR="00071E35" w:rsidRPr="000E670B" w:rsidRDefault="00071E35" w:rsidP="00071E35">
            <w:pPr>
              <w:tabs>
                <w:tab w:val="decimal" w:pos="1282"/>
              </w:tabs>
              <w:spacing w:line="240" w:lineRule="auto"/>
              <w:ind w:left="-108" w:right="-144"/>
              <w:rPr>
                <w:rFonts w:cs="Times New Roman"/>
                <w:color w:val="000000"/>
              </w:rPr>
            </w:pPr>
          </w:p>
        </w:tc>
        <w:tc>
          <w:tcPr>
            <w:tcW w:w="237" w:type="dxa"/>
            <w:tcBorders>
              <w:left w:val="nil"/>
              <w:right w:val="nil"/>
            </w:tcBorders>
            <w:vAlign w:val="bottom"/>
          </w:tcPr>
          <w:p w14:paraId="4460255A" w14:textId="77777777" w:rsidR="00071E35" w:rsidRPr="000E670B" w:rsidRDefault="00071E35" w:rsidP="00071E35">
            <w:pPr>
              <w:spacing w:line="240" w:lineRule="auto"/>
              <w:rPr>
                <w:rFonts w:cs="Times New Roman"/>
                <w:color w:val="000000"/>
              </w:rPr>
            </w:pPr>
          </w:p>
        </w:tc>
        <w:tc>
          <w:tcPr>
            <w:tcW w:w="1572" w:type="dxa"/>
            <w:gridSpan w:val="2"/>
            <w:tcBorders>
              <w:left w:val="nil"/>
              <w:right w:val="nil"/>
            </w:tcBorders>
            <w:vAlign w:val="bottom"/>
          </w:tcPr>
          <w:p w14:paraId="3785C73C" w14:textId="77777777" w:rsidR="00071E35" w:rsidRPr="000E670B" w:rsidRDefault="00071E35" w:rsidP="00071E35">
            <w:pPr>
              <w:tabs>
                <w:tab w:val="decimal" w:pos="1282"/>
              </w:tabs>
              <w:spacing w:line="240" w:lineRule="auto"/>
              <w:ind w:left="-108" w:right="-144"/>
              <w:rPr>
                <w:rFonts w:cs="Times New Roman"/>
                <w:color w:val="000000"/>
              </w:rPr>
            </w:pPr>
          </w:p>
        </w:tc>
      </w:tr>
      <w:tr w:rsidR="00071E35" w:rsidRPr="000E670B" w14:paraId="54B19717" w14:textId="77777777" w:rsidTr="002C13BC">
        <w:trPr>
          <w:trHeight w:val="20"/>
        </w:trPr>
        <w:tc>
          <w:tcPr>
            <w:tcW w:w="4680" w:type="dxa"/>
            <w:tcBorders>
              <w:top w:val="nil"/>
              <w:left w:val="nil"/>
              <w:bottom w:val="nil"/>
              <w:right w:val="nil"/>
            </w:tcBorders>
            <w:noWrap/>
          </w:tcPr>
          <w:p w14:paraId="054BB4E2" w14:textId="77777777" w:rsidR="00071E35" w:rsidRPr="000E670B" w:rsidRDefault="00071E35" w:rsidP="00071E35">
            <w:pPr>
              <w:spacing w:line="240" w:lineRule="atLeast"/>
              <w:rPr>
                <w:rFonts w:cs="Times New Roman"/>
                <w:b/>
                <w:bCs/>
              </w:rPr>
            </w:pPr>
            <w:r w:rsidRPr="000E670B">
              <w:rPr>
                <w:rFonts w:cs="Times New Roman"/>
                <w:b/>
                <w:bCs/>
              </w:rPr>
              <w:t>Primary geographical markets</w:t>
            </w:r>
          </w:p>
        </w:tc>
        <w:tc>
          <w:tcPr>
            <w:tcW w:w="1530" w:type="dxa"/>
            <w:tcBorders>
              <w:left w:val="nil"/>
              <w:right w:val="nil"/>
            </w:tcBorders>
            <w:shd w:val="clear" w:color="auto" w:fill="auto"/>
            <w:vAlign w:val="bottom"/>
          </w:tcPr>
          <w:p w14:paraId="4466E877" w14:textId="77777777" w:rsidR="00071E35" w:rsidRPr="000E670B" w:rsidRDefault="00071E35" w:rsidP="00071E35">
            <w:pPr>
              <w:spacing w:line="240" w:lineRule="auto"/>
              <w:jc w:val="right"/>
              <w:rPr>
                <w:rFonts w:cs="Times New Roman"/>
                <w:color w:val="000000"/>
              </w:rPr>
            </w:pPr>
          </w:p>
        </w:tc>
        <w:tc>
          <w:tcPr>
            <w:tcW w:w="310" w:type="dxa"/>
            <w:tcBorders>
              <w:left w:val="nil"/>
              <w:right w:val="nil"/>
            </w:tcBorders>
            <w:shd w:val="clear" w:color="auto" w:fill="auto"/>
            <w:vAlign w:val="bottom"/>
          </w:tcPr>
          <w:p w14:paraId="3AF0F712" w14:textId="77777777" w:rsidR="00071E35" w:rsidRPr="000E670B" w:rsidRDefault="00071E35" w:rsidP="00071E35">
            <w:pPr>
              <w:spacing w:line="240" w:lineRule="auto"/>
              <w:rPr>
                <w:rFonts w:cs="Times New Roman"/>
                <w:color w:val="000000"/>
              </w:rPr>
            </w:pPr>
          </w:p>
        </w:tc>
        <w:tc>
          <w:tcPr>
            <w:tcW w:w="1415" w:type="dxa"/>
            <w:tcBorders>
              <w:left w:val="nil"/>
              <w:right w:val="nil"/>
            </w:tcBorders>
            <w:shd w:val="clear" w:color="auto" w:fill="auto"/>
            <w:vAlign w:val="bottom"/>
          </w:tcPr>
          <w:p w14:paraId="49433F36" w14:textId="77777777" w:rsidR="00071E35" w:rsidRPr="000E670B" w:rsidRDefault="00071E35" w:rsidP="00071E35">
            <w:pPr>
              <w:spacing w:line="240" w:lineRule="auto"/>
              <w:jc w:val="right"/>
              <w:rPr>
                <w:rFonts w:cs="Times New Roman"/>
                <w:color w:val="000000"/>
              </w:rPr>
            </w:pPr>
          </w:p>
        </w:tc>
        <w:tc>
          <w:tcPr>
            <w:tcW w:w="237" w:type="dxa"/>
            <w:tcBorders>
              <w:left w:val="nil"/>
              <w:right w:val="nil"/>
            </w:tcBorders>
            <w:shd w:val="clear" w:color="auto" w:fill="auto"/>
            <w:vAlign w:val="bottom"/>
          </w:tcPr>
          <w:p w14:paraId="33DCD402" w14:textId="77777777" w:rsidR="00071E35" w:rsidRPr="000E670B" w:rsidRDefault="00071E35" w:rsidP="00071E35">
            <w:pPr>
              <w:spacing w:line="240" w:lineRule="auto"/>
              <w:rPr>
                <w:rFonts w:cs="Times New Roman"/>
                <w:color w:val="000000"/>
              </w:rPr>
            </w:pPr>
          </w:p>
        </w:tc>
        <w:tc>
          <w:tcPr>
            <w:tcW w:w="1320" w:type="dxa"/>
            <w:tcBorders>
              <w:left w:val="nil"/>
              <w:right w:val="nil"/>
            </w:tcBorders>
            <w:shd w:val="clear" w:color="auto" w:fill="auto"/>
            <w:vAlign w:val="bottom"/>
          </w:tcPr>
          <w:p w14:paraId="39BE1EF4" w14:textId="77777777" w:rsidR="00071E35" w:rsidRPr="000E670B" w:rsidRDefault="00071E35" w:rsidP="00071E35">
            <w:pPr>
              <w:spacing w:line="240" w:lineRule="auto"/>
              <w:jc w:val="right"/>
              <w:rPr>
                <w:rFonts w:cs="Times New Roman"/>
                <w:color w:val="000000"/>
              </w:rPr>
            </w:pPr>
          </w:p>
        </w:tc>
        <w:tc>
          <w:tcPr>
            <w:tcW w:w="236" w:type="dxa"/>
            <w:tcBorders>
              <w:left w:val="nil"/>
              <w:right w:val="nil"/>
            </w:tcBorders>
            <w:vAlign w:val="bottom"/>
          </w:tcPr>
          <w:p w14:paraId="4DB64265" w14:textId="77777777" w:rsidR="00071E35" w:rsidRPr="000E670B" w:rsidRDefault="00071E35" w:rsidP="00071E35">
            <w:pPr>
              <w:tabs>
                <w:tab w:val="decimal" w:pos="377"/>
              </w:tabs>
              <w:spacing w:line="240" w:lineRule="auto"/>
              <w:rPr>
                <w:rFonts w:cs="Times New Roman"/>
                <w:color w:val="000000"/>
              </w:rPr>
            </w:pPr>
          </w:p>
        </w:tc>
        <w:tc>
          <w:tcPr>
            <w:tcW w:w="1394" w:type="dxa"/>
            <w:tcBorders>
              <w:left w:val="nil"/>
              <w:right w:val="nil"/>
            </w:tcBorders>
            <w:vAlign w:val="bottom"/>
          </w:tcPr>
          <w:p w14:paraId="641DE8AB" w14:textId="77777777" w:rsidR="00071E35" w:rsidRPr="000E670B" w:rsidRDefault="00071E35" w:rsidP="00071E35">
            <w:pPr>
              <w:spacing w:line="240" w:lineRule="auto"/>
              <w:jc w:val="right"/>
              <w:rPr>
                <w:rFonts w:cs="Times New Roman"/>
                <w:color w:val="000000"/>
              </w:rPr>
            </w:pPr>
          </w:p>
        </w:tc>
        <w:tc>
          <w:tcPr>
            <w:tcW w:w="236" w:type="dxa"/>
            <w:tcBorders>
              <w:left w:val="nil"/>
              <w:right w:val="nil"/>
            </w:tcBorders>
            <w:vAlign w:val="bottom"/>
          </w:tcPr>
          <w:p w14:paraId="6A73C900" w14:textId="77777777" w:rsidR="00071E35" w:rsidRPr="000E670B" w:rsidRDefault="00071E35" w:rsidP="00071E35">
            <w:pPr>
              <w:spacing w:line="240" w:lineRule="auto"/>
              <w:rPr>
                <w:rFonts w:cs="Times New Roman"/>
                <w:color w:val="000000"/>
              </w:rPr>
            </w:pPr>
          </w:p>
        </w:tc>
        <w:tc>
          <w:tcPr>
            <w:tcW w:w="1534" w:type="dxa"/>
            <w:tcBorders>
              <w:left w:val="nil"/>
              <w:right w:val="nil"/>
            </w:tcBorders>
            <w:vAlign w:val="bottom"/>
          </w:tcPr>
          <w:p w14:paraId="76F2FFE1" w14:textId="77777777" w:rsidR="00071E35" w:rsidRPr="000E670B" w:rsidRDefault="00071E35" w:rsidP="00071E35">
            <w:pPr>
              <w:tabs>
                <w:tab w:val="decimal" w:pos="1282"/>
              </w:tabs>
              <w:spacing w:line="240" w:lineRule="auto"/>
              <w:ind w:left="-108" w:right="-144"/>
              <w:rPr>
                <w:rFonts w:cs="Times New Roman"/>
                <w:color w:val="000000"/>
              </w:rPr>
            </w:pPr>
          </w:p>
        </w:tc>
        <w:tc>
          <w:tcPr>
            <w:tcW w:w="237" w:type="dxa"/>
            <w:tcBorders>
              <w:left w:val="nil"/>
              <w:right w:val="nil"/>
            </w:tcBorders>
            <w:vAlign w:val="bottom"/>
          </w:tcPr>
          <w:p w14:paraId="634F56BE" w14:textId="77777777" w:rsidR="00071E35" w:rsidRPr="000E670B" w:rsidRDefault="00071E35" w:rsidP="00071E35">
            <w:pPr>
              <w:spacing w:line="240" w:lineRule="auto"/>
              <w:rPr>
                <w:rFonts w:cs="Times New Roman"/>
                <w:color w:val="000000"/>
              </w:rPr>
            </w:pPr>
          </w:p>
        </w:tc>
        <w:tc>
          <w:tcPr>
            <w:tcW w:w="1572" w:type="dxa"/>
            <w:gridSpan w:val="2"/>
            <w:tcBorders>
              <w:left w:val="nil"/>
              <w:right w:val="nil"/>
            </w:tcBorders>
            <w:vAlign w:val="bottom"/>
          </w:tcPr>
          <w:p w14:paraId="75BFA889" w14:textId="77777777" w:rsidR="00071E35" w:rsidRPr="000E670B" w:rsidRDefault="00071E35" w:rsidP="00071E35">
            <w:pPr>
              <w:tabs>
                <w:tab w:val="decimal" w:pos="1282"/>
              </w:tabs>
              <w:spacing w:line="240" w:lineRule="auto"/>
              <w:ind w:left="-108" w:right="-144"/>
              <w:rPr>
                <w:rFonts w:cs="Times New Roman"/>
                <w:color w:val="000000"/>
              </w:rPr>
            </w:pPr>
          </w:p>
        </w:tc>
      </w:tr>
      <w:tr w:rsidR="00071E35" w:rsidRPr="000E670B" w14:paraId="322B1B36" w14:textId="77777777" w:rsidTr="002C13BC">
        <w:trPr>
          <w:trHeight w:val="20"/>
        </w:trPr>
        <w:tc>
          <w:tcPr>
            <w:tcW w:w="4680" w:type="dxa"/>
            <w:tcBorders>
              <w:top w:val="nil"/>
              <w:left w:val="nil"/>
              <w:bottom w:val="nil"/>
              <w:right w:val="nil"/>
            </w:tcBorders>
            <w:noWrap/>
          </w:tcPr>
          <w:p w14:paraId="3BFE28FE" w14:textId="77777777" w:rsidR="00071E35" w:rsidRPr="000E670B" w:rsidRDefault="00071E35" w:rsidP="00071E35">
            <w:pPr>
              <w:spacing w:line="240" w:lineRule="atLeast"/>
              <w:rPr>
                <w:rFonts w:cs="Times New Roman"/>
              </w:rPr>
            </w:pPr>
            <w:r w:rsidRPr="000E670B">
              <w:rPr>
                <w:rFonts w:cs="Times New Roman"/>
              </w:rPr>
              <w:t>Thailand</w:t>
            </w:r>
          </w:p>
        </w:tc>
        <w:tc>
          <w:tcPr>
            <w:tcW w:w="1530" w:type="dxa"/>
            <w:tcBorders>
              <w:left w:val="nil"/>
              <w:bottom w:val="single" w:sz="4" w:space="0" w:color="auto"/>
              <w:right w:val="nil"/>
            </w:tcBorders>
            <w:shd w:val="clear" w:color="auto" w:fill="auto"/>
          </w:tcPr>
          <w:p w14:paraId="207777BC" w14:textId="02851F84" w:rsidR="00071E35" w:rsidRPr="000E670B" w:rsidRDefault="00EC0733" w:rsidP="00071E35">
            <w:pPr>
              <w:spacing w:line="240" w:lineRule="auto"/>
              <w:jc w:val="right"/>
              <w:rPr>
                <w:rFonts w:cs="Times New Roman"/>
                <w:color w:val="000000"/>
              </w:rPr>
            </w:pPr>
            <w:r>
              <w:rPr>
                <w:rFonts w:cs="Times New Roman"/>
                <w:color w:val="000000"/>
              </w:rPr>
              <w:t>9,944,23</w:t>
            </w:r>
            <w:r w:rsidR="00966323">
              <w:rPr>
                <w:rFonts w:cs="Times New Roman"/>
                <w:color w:val="000000"/>
              </w:rPr>
              <w:t>3</w:t>
            </w:r>
          </w:p>
        </w:tc>
        <w:tc>
          <w:tcPr>
            <w:tcW w:w="310" w:type="dxa"/>
            <w:tcBorders>
              <w:left w:val="nil"/>
              <w:right w:val="nil"/>
            </w:tcBorders>
            <w:shd w:val="clear" w:color="auto" w:fill="auto"/>
          </w:tcPr>
          <w:p w14:paraId="22392A82" w14:textId="77777777" w:rsidR="00071E35" w:rsidRPr="000E670B" w:rsidRDefault="00071E35" w:rsidP="00071E35">
            <w:pPr>
              <w:spacing w:line="240" w:lineRule="auto"/>
              <w:ind w:right="-68"/>
              <w:jc w:val="right"/>
              <w:rPr>
                <w:rFonts w:cs="Times New Roman"/>
                <w:color w:val="000000"/>
              </w:rPr>
            </w:pPr>
          </w:p>
        </w:tc>
        <w:tc>
          <w:tcPr>
            <w:tcW w:w="1415" w:type="dxa"/>
            <w:tcBorders>
              <w:left w:val="nil"/>
              <w:bottom w:val="single" w:sz="4" w:space="0" w:color="auto"/>
              <w:right w:val="nil"/>
            </w:tcBorders>
            <w:shd w:val="clear" w:color="auto" w:fill="auto"/>
          </w:tcPr>
          <w:p w14:paraId="06209472" w14:textId="712C2063" w:rsidR="00071E35" w:rsidRPr="000E670B" w:rsidRDefault="00071E35" w:rsidP="00071E35">
            <w:pPr>
              <w:spacing w:line="240" w:lineRule="auto"/>
              <w:jc w:val="right"/>
              <w:rPr>
                <w:rFonts w:cs="Times New Roman"/>
                <w:color w:val="000000"/>
              </w:rPr>
            </w:pPr>
            <w:r w:rsidRPr="00DA7BF3">
              <w:t>8,635,608</w:t>
            </w:r>
          </w:p>
        </w:tc>
        <w:tc>
          <w:tcPr>
            <w:tcW w:w="237" w:type="dxa"/>
            <w:tcBorders>
              <w:left w:val="nil"/>
              <w:right w:val="nil"/>
            </w:tcBorders>
            <w:shd w:val="clear" w:color="auto" w:fill="auto"/>
          </w:tcPr>
          <w:p w14:paraId="2AEB9D60" w14:textId="77777777" w:rsidR="00071E35" w:rsidRPr="000E670B" w:rsidRDefault="00071E35" w:rsidP="00071E35">
            <w:pPr>
              <w:spacing w:line="240" w:lineRule="auto"/>
              <w:ind w:right="-68"/>
              <w:jc w:val="right"/>
              <w:rPr>
                <w:rFonts w:cs="Times New Roman"/>
                <w:color w:val="000000"/>
              </w:rPr>
            </w:pPr>
          </w:p>
        </w:tc>
        <w:tc>
          <w:tcPr>
            <w:tcW w:w="1320" w:type="dxa"/>
            <w:tcBorders>
              <w:left w:val="nil"/>
              <w:bottom w:val="single" w:sz="4" w:space="0" w:color="auto"/>
              <w:right w:val="nil"/>
            </w:tcBorders>
            <w:shd w:val="clear" w:color="auto" w:fill="auto"/>
          </w:tcPr>
          <w:p w14:paraId="2C013C0D" w14:textId="7C878373" w:rsidR="00071E35" w:rsidRPr="000E670B" w:rsidRDefault="00EC0733" w:rsidP="00071E35">
            <w:pPr>
              <w:spacing w:line="240" w:lineRule="auto"/>
              <w:jc w:val="right"/>
              <w:rPr>
                <w:rFonts w:cs="Times New Roman"/>
                <w:color w:val="000000"/>
              </w:rPr>
            </w:pPr>
            <w:r>
              <w:rPr>
                <w:rFonts w:cs="Times New Roman"/>
                <w:color w:val="000000"/>
              </w:rPr>
              <w:t>14,650</w:t>
            </w:r>
          </w:p>
        </w:tc>
        <w:tc>
          <w:tcPr>
            <w:tcW w:w="236" w:type="dxa"/>
            <w:tcBorders>
              <w:left w:val="nil"/>
              <w:right w:val="nil"/>
            </w:tcBorders>
          </w:tcPr>
          <w:p w14:paraId="46697FD6" w14:textId="77777777" w:rsidR="00071E35" w:rsidRPr="000E670B" w:rsidRDefault="00071E35" w:rsidP="00071E35">
            <w:pPr>
              <w:spacing w:line="240" w:lineRule="auto"/>
              <w:ind w:right="-68"/>
              <w:jc w:val="right"/>
              <w:rPr>
                <w:rFonts w:cs="Times New Roman"/>
                <w:color w:val="000000"/>
              </w:rPr>
            </w:pPr>
          </w:p>
        </w:tc>
        <w:tc>
          <w:tcPr>
            <w:tcW w:w="1394" w:type="dxa"/>
            <w:tcBorders>
              <w:left w:val="nil"/>
              <w:bottom w:val="single" w:sz="4" w:space="0" w:color="auto"/>
              <w:right w:val="nil"/>
            </w:tcBorders>
          </w:tcPr>
          <w:p w14:paraId="585A08A9" w14:textId="46A6BC5F" w:rsidR="00071E35" w:rsidRPr="000E670B" w:rsidRDefault="00071E35" w:rsidP="00071E35">
            <w:pPr>
              <w:spacing w:line="240" w:lineRule="auto"/>
              <w:jc w:val="right"/>
              <w:rPr>
                <w:rFonts w:cs="Times New Roman"/>
                <w:color w:val="000000"/>
              </w:rPr>
            </w:pPr>
            <w:r w:rsidRPr="00647E6C">
              <w:t>850</w:t>
            </w:r>
          </w:p>
        </w:tc>
        <w:tc>
          <w:tcPr>
            <w:tcW w:w="236" w:type="dxa"/>
            <w:tcBorders>
              <w:left w:val="nil"/>
              <w:right w:val="nil"/>
            </w:tcBorders>
          </w:tcPr>
          <w:p w14:paraId="110B2605" w14:textId="77777777" w:rsidR="00071E35" w:rsidRPr="000E670B" w:rsidRDefault="00071E35" w:rsidP="00071E35">
            <w:pPr>
              <w:spacing w:line="240" w:lineRule="auto"/>
              <w:ind w:right="-68"/>
              <w:jc w:val="right"/>
              <w:rPr>
                <w:rFonts w:cs="Times New Roman"/>
                <w:color w:val="000000"/>
              </w:rPr>
            </w:pPr>
          </w:p>
        </w:tc>
        <w:tc>
          <w:tcPr>
            <w:tcW w:w="1534" w:type="dxa"/>
            <w:tcBorders>
              <w:left w:val="nil"/>
              <w:bottom w:val="single" w:sz="4" w:space="0" w:color="auto"/>
              <w:right w:val="nil"/>
            </w:tcBorders>
          </w:tcPr>
          <w:p w14:paraId="73BE537F" w14:textId="2BB26A10" w:rsidR="00071E35" w:rsidRPr="000E670B" w:rsidRDefault="00EC0733" w:rsidP="00071E35">
            <w:pPr>
              <w:spacing w:line="240" w:lineRule="auto"/>
              <w:jc w:val="right"/>
              <w:rPr>
                <w:rFonts w:cs="Times New Roman"/>
                <w:color w:val="000000"/>
              </w:rPr>
            </w:pPr>
            <w:r>
              <w:rPr>
                <w:rFonts w:cs="Times New Roman"/>
                <w:color w:val="000000"/>
              </w:rPr>
              <w:t>9,958,88</w:t>
            </w:r>
            <w:r w:rsidR="00966323">
              <w:rPr>
                <w:rFonts w:cs="Times New Roman"/>
                <w:color w:val="000000"/>
              </w:rPr>
              <w:t>3</w:t>
            </w:r>
          </w:p>
        </w:tc>
        <w:tc>
          <w:tcPr>
            <w:tcW w:w="237" w:type="dxa"/>
            <w:tcBorders>
              <w:left w:val="nil"/>
              <w:right w:val="nil"/>
            </w:tcBorders>
          </w:tcPr>
          <w:p w14:paraId="67962C7D" w14:textId="77777777" w:rsidR="00071E35" w:rsidRPr="000E670B" w:rsidRDefault="00071E35" w:rsidP="00071E35">
            <w:pPr>
              <w:spacing w:line="240" w:lineRule="auto"/>
              <w:ind w:right="-68"/>
              <w:jc w:val="right"/>
              <w:rPr>
                <w:rFonts w:cs="Times New Roman"/>
                <w:color w:val="000000"/>
              </w:rPr>
            </w:pPr>
          </w:p>
        </w:tc>
        <w:tc>
          <w:tcPr>
            <w:tcW w:w="1572" w:type="dxa"/>
            <w:gridSpan w:val="2"/>
            <w:tcBorders>
              <w:left w:val="nil"/>
              <w:bottom w:val="single" w:sz="4" w:space="0" w:color="auto"/>
              <w:right w:val="nil"/>
            </w:tcBorders>
          </w:tcPr>
          <w:p w14:paraId="0735B345" w14:textId="239846EE" w:rsidR="00071E35" w:rsidRPr="000E670B" w:rsidRDefault="00071E35" w:rsidP="00071E35">
            <w:pPr>
              <w:spacing w:line="240" w:lineRule="auto"/>
              <w:jc w:val="right"/>
              <w:rPr>
                <w:rFonts w:cs="Times New Roman"/>
                <w:color w:val="000000"/>
              </w:rPr>
            </w:pPr>
            <w:r w:rsidRPr="00CF3358">
              <w:t>8,636,458</w:t>
            </w:r>
          </w:p>
        </w:tc>
      </w:tr>
      <w:tr w:rsidR="00071E35" w:rsidRPr="000E670B" w14:paraId="22A65053" w14:textId="77777777" w:rsidTr="002C13BC">
        <w:trPr>
          <w:trHeight w:val="20"/>
        </w:trPr>
        <w:tc>
          <w:tcPr>
            <w:tcW w:w="4680" w:type="dxa"/>
            <w:tcBorders>
              <w:top w:val="nil"/>
              <w:left w:val="nil"/>
              <w:bottom w:val="nil"/>
              <w:right w:val="nil"/>
            </w:tcBorders>
            <w:noWrap/>
          </w:tcPr>
          <w:p w14:paraId="3ABFA27C" w14:textId="77777777" w:rsidR="00071E35" w:rsidRPr="000E670B" w:rsidRDefault="00071E35" w:rsidP="00071E35">
            <w:pPr>
              <w:spacing w:line="240" w:lineRule="atLeast"/>
              <w:rPr>
                <w:rFonts w:cs="Times New Roman"/>
              </w:rPr>
            </w:pPr>
            <w:r w:rsidRPr="000E670B">
              <w:rPr>
                <w:rFonts w:cs="Times New Roman"/>
                <w:b/>
                <w:bCs/>
              </w:rPr>
              <w:t>Total revenue</w:t>
            </w:r>
          </w:p>
        </w:tc>
        <w:tc>
          <w:tcPr>
            <w:tcW w:w="1530" w:type="dxa"/>
            <w:tcBorders>
              <w:top w:val="single" w:sz="4" w:space="0" w:color="auto"/>
              <w:left w:val="nil"/>
              <w:bottom w:val="double" w:sz="4" w:space="0" w:color="auto"/>
              <w:right w:val="nil"/>
            </w:tcBorders>
            <w:shd w:val="clear" w:color="auto" w:fill="auto"/>
          </w:tcPr>
          <w:p w14:paraId="64C94DE7" w14:textId="2B7D54AC" w:rsidR="00071E35" w:rsidRPr="002A7980" w:rsidRDefault="00EC0733" w:rsidP="00071E35">
            <w:pPr>
              <w:spacing w:line="240" w:lineRule="auto"/>
              <w:jc w:val="right"/>
              <w:rPr>
                <w:rFonts w:cs="Times New Roman"/>
                <w:b/>
                <w:bCs/>
                <w:color w:val="000000"/>
              </w:rPr>
            </w:pPr>
            <w:r>
              <w:rPr>
                <w:rFonts w:cs="Times New Roman"/>
                <w:b/>
                <w:bCs/>
                <w:color w:val="000000"/>
              </w:rPr>
              <w:t>9,944,23</w:t>
            </w:r>
            <w:r w:rsidR="00966323">
              <w:rPr>
                <w:rFonts w:cs="Times New Roman"/>
                <w:b/>
                <w:bCs/>
                <w:color w:val="000000"/>
              </w:rPr>
              <w:t>3</w:t>
            </w:r>
          </w:p>
        </w:tc>
        <w:tc>
          <w:tcPr>
            <w:tcW w:w="310" w:type="dxa"/>
            <w:tcBorders>
              <w:left w:val="nil"/>
              <w:right w:val="nil"/>
            </w:tcBorders>
            <w:shd w:val="clear" w:color="auto" w:fill="auto"/>
          </w:tcPr>
          <w:p w14:paraId="19BE9579" w14:textId="77777777" w:rsidR="00071E35" w:rsidRPr="000E670B" w:rsidRDefault="00071E35" w:rsidP="00071E35">
            <w:pPr>
              <w:spacing w:line="240" w:lineRule="auto"/>
              <w:ind w:right="-68"/>
              <w:jc w:val="right"/>
              <w:rPr>
                <w:rFonts w:cs="Times New Roman"/>
                <w:color w:val="000000"/>
              </w:rPr>
            </w:pPr>
          </w:p>
        </w:tc>
        <w:tc>
          <w:tcPr>
            <w:tcW w:w="1415" w:type="dxa"/>
            <w:tcBorders>
              <w:top w:val="single" w:sz="4" w:space="0" w:color="auto"/>
              <w:left w:val="nil"/>
              <w:bottom w:val="double" w:sz="4" w:space="0" w:color="auto"/>
              <w:right w:val="nil"/>
            </w:tcBorders>
            <w:shd w:val="clear" w:color="auto" w:fill="auto"/>
          </w:tcPr>
          <w:p w14:paraId="3F7914C7" w14:textId="64252DC8" w:rsidR="00071E35" w:rsidRPr="000E670B" w:rsidRDefault="00071E35" w:rsidP="00071E35">
            <w:pPr>
              <w:spacing w:line="240" w:lineRule="auto"/>
              <w:jc w:val="right"/>
              <w:rPr>
                <w:rFonts w:cs="Times New Roman"/>
                <w:b/>
                <w:bCs/>
                <w:color w:val="000000"/>
              </w:rPr>
            </w:pPr>
            <w:r w:rsidRPr="002A7980">
              <w:rPr>
                <w:b/>
                <w:bCs/>
              </w:rPr>
              <w:t>8,635,608</w:t>
            </w:r>
          </w:p>
        </w:tc>
        <w:tc>
          <w:tcPr>
            <w:tcW w:w="237" w:type="dxa"/>
            <w:tcBorders>
              <w:left w:val="nil"/>
              <w:right w:val="nil"/>
            </w:tcBorders>
            <w:shd w:val="clear" w:color="auto" w:fill="auto"/>
          </w:tcPr>
          <w:p w14:paraId="231EFD9F" w14:textId="77777777" w:rsidR="00071E35" w:rsidRPr="000E670B" w:rsidRDefault="00071E35" w:rsidP="00071E35">
            <w:pPr>
              <w:spacing w:line="240" w:lineRule="auto"/>
              <w:ind w:right="-68"/>
              <w:jc w:val="right"/>
              <w:rPr>
                <w:rFonts w:cs="Times New Roman"/>
                <w:color w:val="000000"/>
              </w:rPr>
            </w:pPr>
          </w:p>
        </w:tc>
        <w:tc>
          <w:tcPr>
            <w:tcW w:w="1320" w:type="dxa"/>
            <w:tcBorders>
              <w:top w:val="single" w:sz="4" w:space="0" w:color="auto"/>
              <w:left w:val="nil"/>
              <w:bottom w:val="double" w:sz="4" w:space="0" w:color="auto"/>
              <w:right w:val="nil"/>
            </w:tcBorders>
            <w:shd w:val="clear" w:color="auto" w:fill="auto"/>
          </w:tcPr>
          <w:p w14:paraId="76F482BE" w14:textId="17506391" w:rsidR="00071E35" w:rsidRPr="002A7980" w:rsidRDefault="00EC0733" w:rsidP="00071E35">
            <w:pPr>
              <w:spacing w:line="240" w:lineRule="auto"/>
              <w:jc w:val="right"/>
              <w:rPr>
                <w:rFonts w:cs="Times New Roman"/>
                <w:b/>
                <w:bCs/>
                <w:color w:val="000000"/>
              </w:rPr>
            </w:pPr>
            <w:r>
              <w:rPr>
                <w:rFonts w:cs="Times New Roman"/>
                <w:b/>
                <w:bCs/>
                <w:color w:val="000000"/>
              </w:rPr>
              <w:t>14,650</w:t>
            </w:r>
          </w:p>
        </w:tc>
        <w:tc>
          <w:tcPr>
            <w:tcW w:w="236" w:type="dxa"/>
            <w:tcBorders>
              <w:left w:val="nil"/>
              <w:right w:val="nil"/>
            </w:tcBorders>
          </w:tcPr>
          <w:p w14:paraId="1D48A5E4" w14:textId="77777777" w:rsidR="00071E35" w:rsidRPr="002A7980" w:rsidRDefault="00071E35" w:rsidP="00071E35">
            <w:pPr>
              <w:spacing w:line="240" w:lineRule="auto"/>
              <w:ind w:right="-68"/>
              <w:jc w:val="right"/>
              <w:rPr>
                <w:rFonts w:cs="Times New Roman"/>
                <w:b/>
                <w:bCs/>
                <w:color w:val="000000"/>
              </w:rPr>
            </w:pPr>
          </w:p>
        </w:tc>
        <w:tc>
          <w:tcPr>
            <w:tcW w:w="1394" w:type="dxa"/>
            <w:tcBorders>
              <w:top w:val="single" w:sz="4" w:space="0" w:color="auto"/>
              <w:left w:val="nil"/>
              <w:bottom w:val="double" w:sz="4" w:space="0" w:color="auto"/>
              <w:right w:val="nil"/>
            </w:tcBorders>
          </w:tcPr>
          <w:p w14:paraId="0710E0D7" w14:textId="513DED99" w:rsidR="00071E35" w:rsidRPr="002A7980" w:rsidRDefault="00071E35" w:rsidP="00071E35">
            <w:pPr>
              <w:spacing w:line="240" w:lineRule="auto"/>
              <w:jc w:val="right"/>
              <w:rPr>
                <w:rFonts w:cs="Times New Roman"/>
                <w:b/>
                <w:bCs/>
                <w:color w:val="000000"/>
              </w:rPr>
            </w:pPr>
            <w:r w:rsidRPr="002A7980">
              <w:rPr>
                <w:b/>
                <w:bCs/>
              </w:rPr>
              <w:t>850</w:t>
            </w:r>
          </w:p>
        </w:tc>
        <w:tc>
          <w:tcPr>
            <w:tcW w:w="236" w:type="dxa"/>
            <w:tcBorders>
              <w:left w:val="nil"/>
              <w:right w:val="nil"/>
            </w:tcBorders>
          </w:tcPr>
          <w:p w14:paraId="2D8E56BF" w14:textId="77777777" w:rsidR="00071E35" w:rsidRPr="002A7980" w:rsidRDefault="00071E35" w:rsidP="00071E35">
            <w:pPr>
              <w:spacing w:line="240" w:lineRule="auto"/>
              <w:ind w:right="-68"/>
              <w:jc w:val="right"/>
              <w:rPr>
                <w:rFonts w:cs="Times New Roman"/>
                <w:b/>
                <w:bCs/>
                <w:color w:val="000000"/>
              </w:rPr>
            </w:pPr>
          </w:p>
        </w:tc>
        <w:tc>
          <w:tcPr>
            <w:tcW w:w="1534" w:type="dxa"/>
            <w:tcBorders>
              <w:top w:val="single" w:sz="4" w:space="0" w:color="auto"/>
              <w:left w:val="nil"/>
              <w:bottom w:val="double" w:sz="4" w:space="0" w:color="auto"/>
              <w:right w:val="nil"/>
            </w:tcBorders>
          </w:tcPr>
          <w:p w14:paraId="48A2B188" w14:textId="5094B303" w:rsidR="00071E35" w:rsidRPr="002A7980" w:rsidRDefault="00EC0733" w:rsidP="00071E35">
            <w:pPr>
              <w:spacing w:line="240" w:lineRule="auto"/>
              <w:jc w:val="right"/>
              <w:rPr>
                <w:rFonts w:cs="Times New Roman"/>
                <w:b/>
                <w:bCs/>
                <w:color w:val="000000"/>
              </w:rPr>
            </w:pPr>
            <w:r>
              <w:rPr>
                <w:rFonts w:cs="Times New Roman"/>
                <w:b/>
                <w:bCs/>
                <w:color w:val="000000"/>
              </w:rPr>
              <w:t>9,958,88</w:t>
            </w:r>
            <w:r w:rsidR="00966323">
              <w:rPr>
                <w:rFonts w:cs="Times New Roman"/>
                <w:b/>
                <w:bCs/>
                <w:color w:val="000000"/>
              </w:rPr>
              <w:t>3</w:t>
            </w:r>
          </w:p>
        </w:tc>
        <w:tc>
          <w:tcPr>
            <w:tcW w:w="237" w:type="dxa"/>
            <w:tcBorders>
              <w:left w:val="nil"/>
              <w:right w:val="nil"/>
            </w:tcBorders>
          </w:tcPr>
          <w:p w14:paraId="24818793" w14:textId="77777777" w:rsidR="00071E35" w:rsidRPr="000E670B" w:rsidRDefault="00071E35" w:rsidP="00071E35">
            <w:pPr>
              <w:spacing w:line="240" w:lineRule="auto"/>
              <w:ind w:right="-68"/>
              <w:jc w:val="right"/>
              <w:rPr>
                <w:rFonts w:cs="Times New Roman"/>
                <w:color w:val="000000"/>
              </w:rPr>
            </w:pPr>
          </w:p>
        </w:tc>
        <w:tc>
          <w:tcPr>
            <w:tcW w:w="1572" w:type="dxa"/>
            <w:gridSpan w:val="2"/>
            <w:tcBorders>
              <w:top w:val="single" w:sz="4" w:space="0" w:color="auto"/>
              <w:left w:val="nil"/>
              <w:bottom w:val="double" w:sz="4" w:space="0" w:color="auto"/>
              <w:right w:val="nil"/>
            </w:tcBorders>
          </w:tcPr>
          <w:p w14:paraId="183ACBBA" w14:textId="45541F40" w:rsidR="00071E35" w:rsidRPr="000E670B" w:rsidRDefault="00071E35" w:rsidP="00071E35">
            <w:pPr>
              <w:spacing w:line="240" w:lineRule="auto"/>
              <w:jc w:val="right"/>
              <w:rPr>
                <w:rFonts w:cs="Times New Roman"/>
                <w:b/>
                <w:bCs/>
                <w:color w:val="000000"/>
              </w:rPr>
            </w:pPr>
            <w:r w:rsidRPr="002A7980">
              <w:rPr>
                <w:b/>
                <w:bCs/>
              </w:rPr>
              <w:t>8,636,458</w:t>
            </w:r>
          </w:p>
        </w:tc>
      </w:tr>
      <w:tr w:rsidR="00071E35" w:rsidRPr="000E670B" w14:paraId="15A3F76D" w14:textId="77777777" w:rsidTr="002C13BC">
        <w:trPr>
          <w:trHeight w:val="20"/>
        </w:trPr>
        <w:tc>
          <w:tcPr>
            <w:tcW w:w="4680" w:type="dxa"/>
            <w:tcBorders>
              <w:top w:val="nil"/>
              <w:left w:val="nil"/>
              <w:bottom w:val="nil"/>
              <w:right w:val="nil"/>
            </w:tcBorders>
            <w:noWrap/>
          </w:tcPr>
          <w:p w14:paraId="61644B01" w14:textId="77777777" w:rsidR="00071E35" w:rsidRPr="000E670B" w:rsidRDefault="00071E35" w:rsidP="00071E35">
            <w:pPr>
              <w:spacing w:line="240" w:lineRule="atLeast"/>
              <w:ind w:left="58" w:hanging="162"/>
              <w:rPr>
                <w:rFonts w:cs="Times New Roman"/>
                <w:b/>
                <w:bCs/>
              </w:rPr>
            </w:pPr>
          </w:p>
        </w:tc>
        <w:tc>
          <w:tcPr>
            <w:tcW w:w="1530" w:type="dxa"/>
            <w:tcBorders>
              <w:top w:val="double" w:sz="4" w:space="0" w:color="auto"/>
              <w:left w:val="nil"/>
              <w:right w:val="nil"/>
            </w:tcBorders>
            <w:shd w:val="clear" w:color="auto" w:fill="auto"/>
          </w:tcPr>
          <w:p w14:paraId="5F9E50CF" w14:textId="77777777" w:rsidR="00071E35" w:rsidRPr="000E670B" w:rsidRDefault="00071E35" w:rsidP="00071E35">
            <w:pPr>
              <w:spacing w:line="240" w:lineRule="auto"/>
              <w:jc w:val="right"/>
              <w:rPr>
                <w:rFonts w:cs="Times New Roman"/>
                <w:b/>
                <w:bCs/>
                <w:color w:val="000000"/>
              </w:rPr>
            </w:pPr>
          </w:p>
        </w:tc>
        <w:tc>
          <w:tcPr>
            <w:tcW w:w="310" w:type="dxa"/>
            <w:tcBorders>
              <w:left w:val="nil"/>
              <w:right w:val="nil"/>
            </w:tcBorders>
            <w:shd w:val="clear" w:color="auto" w:fill="auto"/>
          </w:tcPr>
          <w:p w14:paraId="578F012B" w14:textId="77777777" w:rsidR="00071E35" w:rsidRPr="000E670B" w:rsidRDefault="00071E35" w:rsidP="00071E35">
            <w:pPr>
              <w:spacing w:line="240" w:lineRule="auto"/>
              <w:ind w:right="-68"/>
              <w:jc w:val="right"/>
              <w:rPr>
                <w:rFonts w:cs="Times New Roman"/>
                <w:color w:val="000000"/>
              </w:rPr>
            </w:pPr>
          </w:p>
        </w:tc>
        <w:tc>
          <w:tcPr>
            <w:tcW w:w="1415" w:type="dxa"/>
            <w:tcBorders>
              <w:top w:val="double" w:sz="4" w:space="0" w:color="auto"/>
              <w:left w:val="nil"/>
              <w:right w:val="nil"/>
            </w:tcBorders>
            <w:shd w:val="clear" w:color="auto" w:fill="auto"/>
          </w:tcPr>
          <w:p w14:paraId="242CC503" w14:textId="77777777" w:rsidR="00071E35" w:rsidRPr="000E670B" w:rsidRDefault="00071E35" w:rsidP="00071E35">
            <w:pPr>
              <w:spacing w:line="240" w:lineRule="auto"/>
              <w:jc w:val="right"/>
              <w:rPr>
                <w:rFonts w:cs="Times New Roman"/>
                <w:b/>
                <w:bCs/>
                <w:color w:val="000000"/>
              </w:rPr>
            </w:pPr>
          </w:p>
        </w:tc>
        <w:tc>
          <w:tcPr>
            <w:tcW w:w="237" w:type="dxa"/>
            <w:tcBorders>
              <w:left w:val="nil"/>
              <w:right w:val="nil"/>
            </w:tcBorders>
            <w:shd w:val="clear" w:color="auto" w:fill="auto"/>
          </w:tcPr>
          <w:p w14:paraId="648EB744" w14:textId="77777777" w:rsidR="00071E35" w:rsidRPr="000E670B" w:rsidRDefault="00071E35" w:rsidP="00071E35">
            <w:pPr>
              <w:spacing w:line="240" w:lineRule="auto"/>
              <w:ind w:right="-68"/>
              <w:jc w:val="right"/>
              <w:rPr>
                <w:rFonts w:cs="Times New Roman"/>
                <w:color w:val="000000"/>
              </w:rPr>
            </w:pPr>
          </w:p>
        </w:tc>
        <w:tc>
          <w:tcPr>
            <w:tcW w:w="1320" w:type="dxa"/>
            <w:tcBorders>
              <w:top w:val="double" w:sz="4" w:space="0" w:color="auto"/>
              <w:left w:val="nil"/>
              <w:right w:val="nil"/>
            </w:tcBorders>
            <w:shd w:val="clear" w:color="auto" w:fill="auto"/>
          </w:tcPr>
          <w:p w14:paraId="521987DD" w14:textId="77777777" w:rsidR="00071E35" w:rsidRPr="000E670B" w:rsidRDefault="00071E35" w:rsidP="00071E35">
            <w:pPr>
              <w:spacing w:line="240" w:lineRule="auto"/>
              <w:jc w:val="right"/>
              <w:rPr>
                <w:rFonts w:cs="Times New Roman"/>
                <w:b/>
                <w:bCs/>
                <w:color w:val="000000"/>
              </w:rPr>
            </w:pPr>
          </w:p>
        </w:tc>
        <w:tc>
          <w:tcPr>
            <w:tcW w:w="236" w:type="dxa"/>
            <w:tcBorders>
              <w:left w:val="nil"/>
              <w:right w:val="nil"/>
            </w:tcBorders>
          </w:tcPr>
          <w:p w14:paraId="387E1329" w14:textId="77777777" w:rsidR="00071E35" w:rsidRPr="000E670B" w:rsidRDefault="00071E35" w:rsidP="00071E35">
            <w:pPr>
              <w:spacing w:line="240" w:lineRule="auto"/>
              <w:ind w:right="-68"/>
              <w:jc w:val="right"/>
              <w:rPr>
                <w:rFonts w:cs="Times New Roman"/>
                <w:color w:val="000000"/>
              </w:rPr>
            </w:pPr>
          </w:p>
        </w:tc>
        <w:tc>
          <w:tcPr>
            <w:tcW w:w="1394" w:type="dxa"/>
            <w:tcBorders>
              <w:top w:val="double" w:sz="4" w:space="0" w:color="auto"/>
              <w:left w:val="nil"/>
              <w:right w:val="nil"/>
            </w:tcBorders>
          </w:tcPr>
          <w:p w14:paraId="57B1D89F" w14:textId="77777777" w:rsidR="00071E35" w:rsidRPr="000E670B" w:rsidRDefault="00071E35" w:rsidP="00071E35">
            <w:pPr>
              <w:spacing w:line="240" w:lineRule="auto"/>
              <w:jc w:val="right"/>
              <w:rPr>
                <w:rFonts w:cs="Times New Roman"/>
                <w:b/>
                <w:bCs/>
                <w:color w:val="000000"/>
              </w:rPr>
            </w:pPr>
          </w:p>
        </w:tc>
        <w:tc>
          <w:tcPr>
            <w:tcW w:w="236" w:type="dxa"/>
            <w:tcBorders>
              <w:left w:val="nil"/>
              <w:right w:val="nil"/>
            </w:tcBorders>
          </w:tcPr>
          <w:p w14:paraId="5CD02599" w14:textId="77777777" w:rsidR="00071E35" w:rsidRPr="000E670B" w:rsidRDefault="00071E35" w:rsidP="00071E35">
            <w:pPr>
              <w:spacing w:line="240" w:lineRule="auto"/>
              <w:ind w:right="-68"/>
              <w:jc w:val="right"/>
              <w:rPr>
                <w:rFonts w:cs="Times New Roman"/>
                <w:color w:val="000000"/>
              </w:rPr>
            </w:pPr>
          </w:p>
        </w:tc>
        <w:tc>
          <w:tcPr>
            <w:tcW w:w="1534" w:type="dxa"/>
            <w:tcBorders>
              <w:top w:val="double" w:sz="4" w:space="0" w:color="auto"/>
              <w:left w:val="nil"/>
              <w:right w:val="nil"/>
            </w:tcBorders>
          </w:tcPr>
          <w:p w14:paraId="383F569E" w14:textId="77777777" w:rsidR="00071E35" w:rsidRPr="000E670B" w:rsidRDefault="00071E35" w:rsidP="00071E35">
            <w:pPr>
              <w:spacing w:line="240" w:lineRule="auto"/>
              <w:jc w:val="right"/>
              <w:rPr>
                <w:rFonts w:cs="Times New Roman"/>
                <w:b/>
                <w:bCs/>
                <w:color w:val="000000"/>
              </w:rPr>
            </w:pPr>
          </w:p>
        </w:tc>
        <w:tc>
          <w:tcPr>
            <w:tcW w:w="237" w:type="dxa"/>
            <w:tcBorders>
              <w:left w:val="nil"/>
              <w:right w:val="nil"/>
            </w:tcBorders>
          </w:tcPr>
          <w:p w14:paraId="70EAC4C9" w14:textId="77777777" w:rsidR="00071E35" w:rsidRPr="000E670B" w:rsidRDefault="00071E35" w:rsidP="00071E35">
            <w:pPr>
              <w:spacing w:line="240" w:lineRule="auto"/>
              <w:ind w:right="-68"/>
              <w:jc w:val="right"/>
              <w:rPr>
                <w:rFonts w:cs="Times New Roman"/>
                <w:color w:val="000000"/>
              </w:rPr>
            </w:pPr>
          </w:p>
        </w:tc>
        <w:tc>
          <w:tcPr>
            <w:tcW w:w="1572" w:type="dxa"/>
            <w:gridSpan w:val="2"/>
            <w:tcBorders>
              <w:top w:val="double" w:sz="4" w:space="0" w:color="auto"/>
              <w:left w:val="nil"/>
              <w:right w:val="nil"/>
            </w:tcBorders>
          </w:tcPr>
          <w:p w14:paraId="798C479B" w14:textId="77777777" w:rsidR="00071E35" w:rsidRPr="000E670B" w:rsidRDefault="00071E35" w:rsidP="00071E35">
            <w:pPr>
              <w:spacing w:line="240" w:lineRule="auto"/>
              <w:jc w:val="right"/>
              <w:rPr>
                <w:rFonts w:cs="Times New Roman"/>
                <w:b/>
                <w:bCs/>
                <w:color w:val="000000"/>
              </w:rPr>
            </w:pPr>
          </w:p>
        </w:tc>
      </w:tr>
      <w:tr w:rsidR="00071E35" w:rsidRPr="000E670B" w14:paraId="213D3FD0" w14:textId="77777777" w:rsidTr="002C13BC">
        <w:trPr>
          <w:trHeight w:val="20"/>
        </w:trPr>
        <w:tc>
          <w:tcPr>
            <w:tcW w:w="4680" w:type="dxa"/>
            <w:tcBorders>
              <w:top w:val="nil"/>
              <w:left w:val="nil"/>
              <w:bottom w:val="nil"/>
              <w:right w:val="nil"/>
            </w:tcBorders>
            <w:noWrap/>
          </w:tcPr>
          <w:p w14:paraId="4E57DCA6" w14:textId="77777777" w:rsidR="00071E35" w:rsidRPr="000E670B" w:rsidRDefault="00071E35" w:rsidP="00071E35">
            <w:pPr>
              <w:ind w:left="58"/>
              <w:rPr>
                <w:rFonts w:cs="Times New Roman"/>
                <w:b/>
                <w:bCs/>
              </w:rPr>
            </w:pPr>
            <w:r w:rsidRPr="000E670B">
              <w:rPr>
                <w:rFonts w:cs="Times New Roman"/>
                <w:b/>
                <w:bCs/>
              </w:rPr>
              <w:t xml:space="preserve">Major products/service lines </w:t>
            </w:r>
          </w:p>
        </w:tc>
        <w:tc>
          <w:tcPr>
            <w:tcW w:w="1530" w:type="dxa"/>
            <w:tcBorders>
              <w:left w:val="nil"/>
              <w:right w:val="nil"/>
            </w:tcBorders>
            <w:shd w:val="clear" w:color="auto" w:fill="auto"/>
          </w:tcPr>
          <w:p w14:paraId="1BB8B428" w14:textId="77777777" w:rsidR="00071E35" w:rsidRPr="000E670B" w:rsidRDefault="00071E35" w:rsidP="00071E35">
            <w:pPr>
              <w:spacing w:line="240" w:lineRule="auto"/>
              <w:jc w:val="right"/>
              <w:rPr>
                <w:rFonts w:cs="Times New Roman"/>
                <w:b/>
                <w:bCs/>
                <w:color w:val="000000"/>
              </w:rPr>
            </w:pPr>
          </w:p>
        </w:tc>
        <w:tc>
          <w:tcPr>
            <w:tcW w:w="310" w:type="dxa"/>
            <w:tcBorders>
              <w:left w:val="nil"/>
              <w:right w:val="nil"/>
            </w:tcBorders>
            <w:shd w:val="clear" w:color="auto" w:fill="auto"/>
          </w:tcPr>
          <w:p w14:paraId="17E432EF" w14:textId="77777777" w:rsidR="00071E35" w:rsidRPr="000E670B" w:rsidRDefault="00071E35" w:rsidP="00071E35">
            <w:pPr>
              <w:spacing w:line="240" w:lineRule="auto"/>
              <w:ind w:right="-68"/>
              <w:jc w:val="right"/>
              <w:rPr>
                <w:rFonts w:cs="Times New Roman"/>
                <w:color w:val="000000"/>
              </w:rPr>
            </w:pPr>
          </w:p>
        </w:tc>
        <w:tc>
          <w:tcPr>
            <w:tcW w:w="1415" w:type="dxa"/>
            <w:tcBorders>
              <w:left w:val="nil"/>
              <w:right w:val="nil"/>
            </w:tcBorders>
            <w:shd w:val="clear" w:color="auto" w:fill="auto"/>
          </w:tcPr>
          <w:p w14:paraId="2882AA7B" w14:textId="77777777" w:rsidR="00071E35" w:rsidRPr="000E670B" w:rsidRDefault="00071E35" w:rsidP="00071E35">
            <w:pPr>
              <w:spacing w:line="240" w:lineRule="auto"/>
              <w:jc w:val="right"/>
              <w:rPr>
                <w:rFonts w:cs="Times New Roman"/>
                <w:b/>
                <w:bCs/>
                <w:color w:val="000000"/>
              </w:rPr>
            </w:pPr>
          </w:p>
        </w:tc>
        <w:tc>
          <w:tcPr>
            <w:tcW w:w="237" w:type="dxa"/>
            <w:tcBorders>
              <w:left w:val="nil"/>
              <w:right w:val="nil"/>
            </w:tcBorders>
            <w:shd w:val="clear" w:color="auto" w:fill="auto"/>
          </w:tcPr>
          <w:p w14:paraId="37D2F83E" w14:textId="77777777" w:rsidR="00071E35" w:rsidRPr="000E670B" w:rsidRDefault="00071E35" w:rsidP="00071E35">
            <w:pPr>
              <w:spacing w:line="240" w:lineRule="auto"/>
              <w:ind w:right="-68"/>
              <w:jc w:val="right"/>
              <w:rPr>
                <w:rFonts w:cs="Times New Roman"/>
                <w:color w:val="000000"/>
              </w:rPr>
            </w:pPr>
          </w:p>
        </w:tc>
        <w:tc>
          <w:tcPr>
            <w:tcW w:w="1320" w:type="dxa"/>
            <w:tcBorders>
              <w:left w:val="nil"/>
              <w:right w:val="nil"/>
            </w:tcBorders>
            <w:shd w:val="clear" w:color="auto" w:fill="auto"/>
          </w:tcPr>
          <w:p w14:paraId="338A27E8" w14:textId="77777777" w:rsidR="00071E35" w:rsidRPr="000E670B" w:rsidRDefault="00071E35" w:rsidP="00071E35">
            <w:pPr>
              <w:spacing w:line="240" w:lineRule="auto"/>
              <w:jc w:val="right"/>
              <w:rPr>
                <w:rFonts w:cs="Times New Roman"/>
                <w:b/>
                <w:bCs/>
                <w:color w:val="000000"/>
              </w:rPr>
            </w:pPr>
          </w:p>
        </w:tc>
        <w:tc>
          <w:tcPr>
            <w:tcW w:w="236" w:type="dxa"/>
            <w:tcBorders>
              <w:left w:val="nil"/>
              <w:right w:val="nil"/>
            </w:tcBorders>
          </w:tcPr>
          <w:p w14:paraId="5629D0C3" w14:textId="77777777" w:rsidR="00071E35" w:rsidRPr="000E670B" w:rsidRDefault="00071E35" w:rsidP="00071E35">
            <w:pPr>
              <w:spacing w:line="240" w:lineRule="auto"/>
              <w:ind w:right="-68"/>
              <w:jc w:val="right"/>
              <w:rPr>
                <w:rFonts w:cs="Times New Roman"/>
                <w:color w:val="000000"/>
              </w:rPr>
            </w:pPr>
          </w:p>
        </w:tc>
        <w:tc>
          <w:tcPr>
            <w:tcW w:w="1394" w:type="dxa"/>
            <w:tcBorders>
              <w:left w:val="nil"/>
              <w:right w:val="nil"/>
            </w:tcBorders>
          </w:tcPr>
          <w:p w14:paraId="1D3AAEBF" w14:textId="77777777" w:rsidR="00071E35" w:rsidRPr="000E670B" w:rsidRDefault="00071E35" w:rsidP="00071E35">
            <w:pPr>
              <w:spacing w:line="240" w:lineRule="auto"/>
              <w:jc w:val="right"/>
              <w:rPr>
                <w:rFonts w:cs="Times New Roman"/>
                <w:b/>
                <w:bCs/>
                <w:color w:val="000000"/>
              </w:rPr>
            </w:pPr>
          </w:p>
        </w:tc>
        <w:tc>
          <w:tcPr>
            <w:tcW w:w="236" w:type="dxa"/>
            <w:tcBorders>
              <w:left w:val="nil"/>
              <w:right w:val="nil"/>
            </w:tcBorders>
          </w:tcPr>
          <w:p w14:paraId="6F4E8A0F" w14:textId="77777777" w:rsidR="00071E35" w:rsidRPr="000E670B" w:rsidRDefault="00071E35" w:rsidP="00071E35">
            <w:pPr>
              <w:spacing w:line="240" w:lineRule="auto"/>
              <w:ind w:right="-68"/>
              <w:jc w:val="right"/>
              <w:rPr>
                <w:rFonts w:cs="Times New Roman"/>
                <w:color w:val="000000"/>
              </w:rPr>
            </w:pPr>
          </w:p>
        </w:tc>
        <w:tc>
          <w:tcPr>
            <w:tcW w:w="1534" w:type="dxa"/>
            <w:tcBorders>
              <w:left w:val="nil"/>
              <w:right w:val="nil"/>
            </w:tcBorders>
          </w:tcPr>
          <w:p w14:paraId="331355E4" w14:textId="77777777" w:rsidR="00071E35" w:rsidRPr="000E670B" w:rsidRDefault="00071E35" w:rsidP="00071E35">
            <w:pPr>
              <w:spacing w:line="240" w:lineRule="auto"/>
              <w:jc w:val="right"/>
              <w:rPr>
                <w:rFonts w:cs="Times New Roman"/>
                <w:b/>
                <w:bCs/>
                <w:color w:val="000000"/>
              </w:rPr>
            </w:pPr>
          </w:p>
        </w:tc>
        <w:tc>
          <w:tcPr>
            <w:tcW w:w="237" w:type="dxa"/>
            <w:tcBorders>
              <w:left w:val="nil"/>
              <w:right w:val="nil"/>
            </w:tcBorders>
          </w:tcPr>
          <w:p w14:paraId="07D2C9CC" w14:textId="77777777" w:rsidR="00071E35" w:rsidRPr="000E670B" w:rsidRDefault="00071E35" w:rsidP="00071E35">
            <w:pPr>
              <w:spacing w:line="240" w:lineRule="auto"/>
              <w:ind w:right="-68"/>
              <w:jc w:val="right"/>
              <w:rPr>
                <w:rFonts w:cs="Times New Roman"/>
                <w:color w:val="000000"/>
              </w:rPr>
            </w:pPr>
          </w:p>
        </w:tc>
        <w:tc>
          <w:tcPr>
            <w:tcW w:w="1572" w:type="dxa"/>
            <w:gridSpan w:val="2"/>
            <w:tcBorders>
              <w:left w:val="nil"/>
              <w:right w:val="nil"/>
            </w:tcBorders>
          </w:tcPr>
          <w:p w14:paraId="3C9452E7" w14:textId="77777777" w:rsidR="00071E35" w:rsidRPr="000E670B" w:rsidRDefault="00071E35" w:rsidP="00071E35">
            <w:pPr>
              <w:spacing w:line="240" w:lineRule="auto"/>
              <w:jc w:val="right"/>
              <w:rPr>
                <w:rFonts w:cs="Times New Roman"/>
                <w:b/>
                <w:bCs/>
                <w:color w:val="000000"/>
              </w:rPr>
            </w:pPr>
          </w:p>
        </w:tc>
      </w:tr>
      <w:tr w:rsidR="00071E35" w:rsidRPr="000E670B" w14:paraId="3583BCEA" w14:textId="77777777" w:rsidTr="002C13BC">
        <w:trPr>
          <w:trHeight w:val="20"/>
        </w:trPr>
        <w:tc>
          <w:tcPr>
            <w:tcW w:w="4680" w:type="dxa"/>
            <w:tcBorders>
              <w:top w:val="nil"/>
              <w:left w:val="nil"/>
              <w:bottom w:val="nil"/>
              <w:right w:val="nil"/>
            </w:tcBorders>
            <w:noWrap/>
          </w:tcPr>
          <w:p w14:paraId="45C5C483" w14:textId="77777777" w:rsidR="00071E35" w:rsidRDefault="00071E35" w:rsidP="00071E35">
            <w:pPr>
              <w:ind w:left="58"/>
              <w:rPr>
                <w:rFonts w:cs="Times New Roman"/>
              </w:rPr>
            </w:pPr>
            <w:r w:rsidRPr="008F044B">
              <w:rPr>
                <w:rFonts w:cs="Times New Roman"/>
              </w:rPr>
              <w:t>Computer</w:t>
            </w:r>
            <w:r>
              <w:rPr>
                <w:rFonts w:cs="Times New Roman"/>
              </w:rPr>
              <w:t>s</w:t>
            </w:r>
            <w:r w:rsidRPr="008F044B">
              <w:rPr>
                <w:rFonts w:cs="Times New Roman"/>
              </w:rPr>
              <w:t xml:space="preserve">, </w:t>
            </w:r>
            <w:r>
              <w:rPr>
                <w:rFonts w:cs="Times New Roman"/>
              </w:rPr>
              <w:t>IT</w:t>
            </w:r>
            <w:r w:rsidRPr="008F044B">
              <w:rPr>
                <w:rFonts w:cs="Times New Roman"/>
              </w:rPr>
              <w:t xml:space="preserve"> systems</w:t>
            </w:r>
            <w:r>
              <w:rPr>
                <w:rFonts w:cs="Times New Roman"/>
              </w:rPr>
              <w:t>,</w:t>
            </w:r>
            <w:r w:rsidRPr="008F044B">
              <w:rPr>
                <w:rFonts w:cs="Times New Roman"/>
              </w:rPr>
              <w:t xml:space="preserve"> and </w:t>
            </w:r>
          </w:p>
          <w:p w14:paraId="4F10A709" w14:textId="77777777" w:rsidR="00071E35" w:rsidRPr="000E670B" w:rsidRDefault="00071E35" w:rsidP="00071E35">
            <w:pPr>
              <w:ind w:left="58"/>
              <w:rPr>
                <w:rFonts w:cs="Times New Roman"/>
              </w:rPr>
            </w:pPr>
            <w:r>
              <w:rPr>
                <w:rFonts w:cs="Times New Roman"/>
              </w:rPr>
              <w:t xml:space="preserve">   </w:t>
            </w:r>
            <w:r w:rsidRPr="008F044B">
              <w:rPr>
                <w:rFonts w:cs="Times New Roman"/>
              </w:rPr>
              <w:t>communication</w:t>
            </w:r>
            <w:r>
              <w:rPr>
                <w:rFonts w:cs="Times New Roman"/>
              </w:rPr>
              <w:t xml:space="preserve"> </w:t>
            </w:r>
            <w:r w:rsidRPr="008F044B">
              <w:rPr>
                <w:rFonts w:cs="Times New Roman"/>
              </w:rPr>
              <w:t>devices</w:t>
            </w:r>
          </w:p>
        </w:tc>
        <w:tc>
          <w:tcPr>
            <w:tcW w:w="1530" w:type="dxa"/>
            <w:tcBorders>
              <w:left w:val="nil"/>
              <w:right w:val="nil"/>
            </w:tcBorders>
            <w:shd w:val="clear" w:color="auto" w:fill="auto"/>
          </w:tcPr>
          <w:p w14:paraId="0C8D362E" w14:textId="77777777" w:rsidR="00EC0733" w:rsidRDefault="00EC0733" w:rsidP="00071E35">
            <w:pPr>
              <w:spacing w:line="240" w:lineRule="auto"/>
              <w:jc w:val="right"/>
              <w:rPr>
                <w:rFonts w:cs="Times New Roman"/>
                <w:color w:val="000000"/>
              </w:rPr>
            </w:pPr>
          </w:p>
          <w:p w14:paraId="05B62C7E" w14:textId="091EDA6D" w:rsidR="00071E35" w:rsidRPr="0089222E" w:rsidRDefault="00EC0733" w:rsidP="00071E35">
            <w:pPr>
              <w:spacing w:line="240" w:lineRule="auto"/>
              <w:jc w:val="right"/>
              <w:rPr>
                <w:rFonts w:cs="Times New Roman"/>
                <w:color w:val="000000"/>
              </w:rPr>
            </w:pPr>
            <w:r>
              <w:rPr>
                <w:rFonts w:cs="Times New Roman"/>
                <w:color w:val="000000"/>
              </w:rPr>
              <w:t>9,931,95</w:t>
            </w:r>
            <w:r w:rsidR="00966323">
              <w:rPr>
                <w:rFonts w:cs="Times New Roman"/>
                <w:color w:val="000000"/>
              </w:rPr>
              <w:t>5</w:t>
            </w:r>
          </w:p>
        </w:tc>
        <w:tc>
          <w:tcPr>
            <w:tcW w:w="310" w:type="dxa"/>
            <w:tcBorders>
              <w:left w:val="nil"/>
              <w:right w:val="nil"/>
            </w:tcBorders>
            <w:shd w:val="clear" w:color="auto" w:fill="auto"/>
          </w:tcPr>
          <w:p w14:paraId="38D5820A" w14:textId="77777777" w:rsidR="00071E35" w:rsidRPr="000E670B" w:rsidRDefault="00071E35" w:rsidP="00071E35">
            <w:pPr>
              <w:spacing w:line="240" w:lineRule="auto"/>
              <w:ind w:right="-68"/>
              <w:jc w:val="right"/>
              <w:rPr>
                <w:rFonts w:cs="Times New Roman"/>
                <w:color w:val="000000"/>
              </w:rPr>
            </w:pPr>
          </w:p>
        </w:tc>
        <w:tc>
          <w:tcPr>
            <w:tcW w:w="1415" w:type="dxa"/>
            <w:tcBorders>
              <w:left w:val="nil"/>
              <w:right w:val="nil"/>
            </w:tcBorders>
            <w:shd w:val="clear" w:color="auto" w:fill="auto"/>
          </w:tcPr>
          <w:p w14:paraId="7E0978DD" w14:textId="77777777" w:rsidR="00071E35" w:rsidRDefault="00071E35" w:rsidP="00071E35">
            <w:pPr>
              <w:spacing w:line="240" w:lineRule="auto"/>
              <w:jc w:val="right"/>
            </w:pPr>
          </w:p>
          <w:p w14:paraId="4EA9E052" w14:textId="4C6EA195" w:rsidR="00071E35" w:rsidRPr="0089222E" w:rsidRDefault="00071E35" w:rsidP="00071E35">
            <w:pPr>
              <w:spacing w:line="240" w:lineRule="auto"/>
              <w:jc w:val="right"/>
              <w:rPr>
                <w:rFonts w:cs="Times New Roman"/>
                <w:color w:val="000000"/>
              </w:rPr>
            </w:pPr>
            <w:r w:rsidRPr="0076226B">
              <w:t>8,615,611</w:t>
            </w:r>
          </w:p>
        </w:tc>
        <w:tc>
          <w:tcPr>
            <w:tcW w:w="237" w:type="dxa"/>
            <w:tcBorders>
              <w:left w:val="nil"/>
              <w:right w:val="nil"/>
            </w:tcBorders>
            <w:shd w:val="clear" w:color="auto" w:fill="auto"/>
          </w:tcPr>
          <w:p w14:paraId="660F78D6" w14:textId="77777777" w:rsidR="00071E35" w:rsidRPr="007A5023" w:rsidRDefault="00071E35" w:rsidP="00071E35"/>
        </w:tc>
        <w:tc>
          <w:tcPr>
            <w:tcW w:w="1320" w:type="dxa"/>
            <w:tcBorders>
              <w:left w:val="nil"/>
              <w:right w:val="nil"/>
            </w:tcBorders>
            <w:shd w:val="clear" w:color="auto" w:fill="auto"/>
          </w:tcPr>
          <w:p w14:paraId="5304D676" w14:textId="77777777" w:rsidR="00EC0733" w:rsidRDefault="00EC0733" w:rsidP="00071E35">
            <w:pPr>
              <w:tabs>
                <w:tab w:val="decimal" w:pos="814"/>
              </w:tabs>
              <w:spacing w:line="240" w:lineRule="atLeast"/>
              <w:ind w:left="-79" w:right="-79"/>
              <w:jc w:val="thaiDistribute"/>
              <w:rPr>
                <w:rFonts w:cs="Times New Roman"/>
                <w:color w:val="000000"/>
              </w:rPr>
            </w:pPr>
          </w:p>
          <w:p w14:paraId="3EB43307" w14:textId="42625FDF" w:rsidR="00071E35" w:rsidRPr="0089222E" w:rsidRDefault="00EC0733" w:rsidP="00360C21">
            <w:pPr>
              <w:tabs>
                <w:tab w:val="decimal" w:pos="854"/>
              </w:tabs>
              <w:spacing w:line="240" w:lineRule="atLeast"/>
              <w:ind w:left="-79" w:right="-79"/>
              <w:jc w:val="thaiDistribute"/>
              <w:rPr>
                <w:rFonts w:cs="Times New Roman"/>
                <w:color w:val="000000"/>
              </w:rPr>
            </w:pPr>
            <w:r>
              <w:rPr>
                <w:rFonts w:cs="Times New Roman"/>
                <w:color w:val="000000"/>
              </w:rPr>
              <w:t>-</w:t>
            </w:r>
          </w:p>
        </w:tc>
        <w:tc>
          <w:tcPr>
            <w:tcW w:w="236" w:type="dxa"/>
            <w:tcBorders>
              <w:left w:val="nil"/>
              <w:right w:val="nil"/>
            </w:tcBorders>
          </w:tcPr>
          <w:p w14:paraId="221678A0" w14:textId="77777777" w:rsidR="00071E35" w:rsidRPr="007A5023" w:rsidRDefault="00071E35" w:rsidP="00071E35"/>
        </w:tc>
        <w:tc>
          <w:tcPr>
            <w:tcW w:w="1394" w:type="dxa"/>
            <w:tcBorders>
              <w:left w:val="nil"/>
              <w:right w:val="nil"/>
            </w:tcBorders>
          </w:tcPr>
          <w:p w14:paraId="19D15155" w14:textId="77777777" w:rsidR="00071E35" w:rsidRDefault="00071E35" w:rsidP="00071E35">
            <w:pPr>
              <w:tabs>
                <w:tab w:val="decimal" w:pos="754"/>
              </w:tabs>
              <w:spacing w:line="240" w:lineRule="atLeast"/>
              <w:ind w:left="-79" w:right="-79"/>
              <w:jc w:val="thaiDistribute"/>
            </w:pPr>
          </w:p>
          <w:p w14:paraId="4B91D46B" w14:textId="0E29F58F" w:rsidR="00071E35" w:rsidRPr="0089222E" w:rsidRDefault="00071E35" w:rsidP="00360C21">
            <w:pPr>
              <w:tabs>
                <w:tab w:val="decimal" w:pos="854"/>
              </w:tabs>
              <w:spacing w:line="240" w:lineRule="atLeast"/>
              <w:ind w:left="-79" w:right="-79"/>
              <w:jc w:val="thaiDistribute"/>
              <w:rPr>
                <w:rFonts w:cs="Times New Roman"/>
                <w:color w:val="000000"/>
              </w:rPr>
            </w:pPr>
            <w:r w:rsidRPr="00360C21">
              <w:rPr>
                <w:rFonts w:cs="Times New Roman"/>
                <w:color w:val="000000"/>
              </w:rPr>
              <w:t>-</w:t>
            </w:r>
          </w:p>
        </w:tc>
        <w:tc>
          <w:tcPr>
            <w:tcW w:w="236" w:type="dxa"/>
            <w:tcBorders>
              <w:left w:val="nil"/>
              <w:right w:val="nil"/>
            </w:tcBorders>
          </w:tcPr>
          <w:p w14:paraId="348EECEE" w14:textId="77777777" w:rsidR="00071E35" w:rsidRPr="007A5023" w:rsidRDefault="00071E35" w:rsidP="00071E35"/>
        </w:tc>
        <w:tc>
          <w:tcPr>
            <w:tcW w:w="1534" w:type="dxa"/>
            <w:tcBorders>
              <w:left w:val="nil"/>
              <w:right w:val="nil"/>
            </w:tcBorders>
          </w:tcPr>
          <w:p w14:paraId="2C8565A8" w14:textId="77777777" w:rsidR="00EC0733" w:rsidRDefault="00EC0733" w:rsidP="00071E35">
            <w:pPr>
              <w:spacing w:line="240" w:lineRule="auto"/>
              <w:jc w:val="right"/>
              <w:rPr>
                <w:rFonts w:cs="Times New Roman"/>
                <w:color w:val="000000"/>
              </w:rPr>
            </w:pPr>
          </w:p>
          <w:p w14:paraId="0AFA64B3" w14:textId="48636E4F" w:rsidR="00071E35" w:rsidRPr="0089222E" w:rsidRDefault="00EC0733" w:rsidP="00071E35">
            <w:pPr>
              <w:spacing w:line="240" w:lineRule="auto"/>
              <w:jc w:val="right"/>
              <w:rPr>
                <w:rFonts w:cs="Times New Roman"/>
                <w:color w:val="000000"/>
              </w:rPr>
            </w:pPr>
            <w:r>
              <w:rPr>
                <w:rFonts w:cs="Times New Roman"/>
                <w:color w:val="000000"/>
              </w:rPr>
              <w:t>9,931,95</w:t>
            </w:r>
            <w:r w:rsidR="00966323">
              <w:rPr>
                <w:rFonts w:cs="Times New Roman"/>
                <w:color w:val="000000"/>
              </w:rPr>
              <w:t>5</w:t>
            </w:r>
          </w:p>
        </w:tc>
        <w:tc>
          <w:tcPr>
            <w:tcW w:w="237" w:type="dxa"/>
            <w:tcBorders>
              <w:left w:val="nil"/>
              <w:right w:val="nil"/>
            </w:tcBorders>
          </w:tcPr>
          <w:p w14:paraId="42F5EDFC" w14:textId="77777777" w:rsidR="00071E35" w:rsidRPr="007A5023" w:rsidRDefault="00071E35" w:rsidP="00071E35"/>
        </w:tc>
        <w:tc>
          <w:tcPr>
            <w:tcW w:w="1572" w:type="dxa"/>
            <w:gridSpan w:val="2"/>
            <w:tcBorders>
              <w:left w:val="nil"/>
              <w:right w:val="nil"/>
            </w:tcBorders>
          </w:tcPr>
          <w:p w14:paraId="736816F4" w14:textId="77777777" w:rsidR="00071E35" w:rsidRDefault="00071E35" w:rsidP="00071E35">
            <w:pPr>
              <w:spacing w:line="240" w:lineRule="auto"/>
              <w:jc w:val="right"/>
            </w:pPr>
          </w:p>
          <w:p w14:paraId="75F0E4BA" w14:textId="7B45877F" w:rsidR="00071E35" w:rsidRPr="0089222E" w:rsidRDefault="00071E35" w:rsidP="00071E35">
            <w:pPr>
              <w:spacing w:line="240" w:lineRule="auto"/>
              <w:jc w:val="right"/>
              <w:rPr>
                <w:rFonts w:cs="Times New Roman"/>
                <w:color w:val="000000"/>
              </w:rPr>
            </w:pPr>
            <w:r w:rsidRPr="003905F9">
              <w:t>8,615,611</w:t>
            </w:r>
          </w:p>
        </w:tc>
      </w:tr>
      <w:tr w:rsidR="00071E35" w:rsidRPr="000E670B" w14:paraId="0D54554B" w14:textId="77777777" w:rsidTr="002C13BC">
        <w:trPr>
          <w:trHeight w:val="20"/>
        </w:trPr>
        <w:tc>
          <w:tcPr>
            <w:tcW w:w="4680" w:type="dxa"/>
            <w:tcBorders>
              <w:top w:val="nil"/>
              <w:left w:val="nil"/>
              <w:bottom w:val="nil"/>
              <w:right w:val="nil"/>
            </w:tcBorders>
            <w:noWrap/>
          </w:tcPr>
          <w:p w14:paraId="19F334E7" w14:textId="77777777" w:rsidR="00071E35" w:rsidRPr="000E670B" w:rsidRDefault="00071E35" w:rsidP="00071E35">
            <w:pPr>
              <w:ind w:left="58"/>
              <w:rPr>
                <w:rFonts w:cs="Times New Roman"/>
              </w:rPr>
            </w:pPr>
            <w:r w:rsidRPr="000E670B">
              <w:rPr>
                <w:rFonts w:cs="Times New Roman"/>
              </w:rPr>
              <w:t>Service</w:t>
            </w:r>
            <w:r>
              <w:rPr>
                <w:rFonts w:cs="Times New Roman"/>
              </w:rPr>
              <w:t>s</w:t>
            </w:r>
          </w:p>
        </w:tc>
        <w:tc>
          <w:tcPr>
            <w:tcW w:w="1530" w:type="dxa"/>
            <w:tcBorders>
              <w:left w:val="nil"/>
              <w:bottom w:val="single" w:sz="4" w:space="0" w:color="auto"/>
              <w:right w:val="nil"/>
            </w:tcBorders>
            <w:shd w:val="clear" w:color="auto" w:fill="auto"/>
          </w:tcPr>
          <w:p w14:paraId="224137DE" w14:textId="76BC0AA7" w:rsidR="00071E35" w:rsidRPr="0089222E" w:rsidRDefault="00EC0733" w:rsidP="00071E35">
            <w:pPr>
              <w:spacing w:line="240" w:lineRule="auto"/>
              <w:jc w:val="right"/>
              <w:rPr>
                <w:rFonts w:cs="Times New Roman"/>
                <w:color w:val="000000"/>
              </w:rPr>
            </w:pPr>
            <w:r>
              <w:rPr>
                <w:rFonts w:cs="Times New Roman"/>
                <w:color w:val="000000"/>
              </w:rPr>
              <w:t>12,278</w:t>
            </w:r>
          </w:p>
        </w:tc>
        <w:tc>
          <w:tcPr>
            <w:tcW w:w="310" w:type="dxa"/>
            <w:tcBorders>
              <w:left w:val="nil"/>
              <w:right w:val="nil"/>
            </w:tcBorders>
            <w:shd w:val="clear" w:color="auto" w:fill="auto"/>
          </w:tcPr>
          <w:p w14:paraId="3B091119" w14:textId="77777777" w:rsidR="00071E35" w:rsidRPr="000E670B" w:rsidRDefault="00071E35" w:rsidP="00071E35">
            <w:pPr>
              <w:spacing w:line="240" w:lineRule="auto"/>
              <w:ind w:right="-68"/>
              <w:jc w:val="right"/>
              <w:rPr>
                <w:rFonts w:cs="Times New Roman"/>
                <w:color w:val="000000"/>
              </w:rPr>
            </w:pPr>
          </w:p>
        </w:tc>
        <w:tc>
          <w:tcPr>
            <w:tcW w:w="1415" w:type="dxa"/>
            <w:tcBorders>
              <w:left w:val="nil"/>
              <w:bottom w:val="single" w:sz="4" w:space="0" w:color="auto"/>
              <w:right w:val="nil"/>
            </w:tcBorders>
            <w:shd w:val="clear" w:color="auto" w:fill="auto"/>
          </w:tcPr>
          <w:p w14:paraId="65E1B091" w14:textId="00BC629D" w:rsidR="00071E35" w:rsidRPr="0089222E" w:rsidRDefault="00071E35" w:rsidP="00071E35">
            <w:pPr>
              <w:spacing w:line="240" w:lineRule="auto"/>
              <w:jc w:val="right"/>
              <w:rPr>
                <w:rFonts w:cs="Times New Roman"/>
                <w:color w:val="000000"/>
              </w:rPr>
            </w:pPr>
            <w:r w:rsidRPr="0076226B">
              <w:t>19,997</w:t>
            </w:r>
          </w:p>
        </w:tc>
        <w:tc>
          <w:tcPr>
            <w:tcW w:w="237" w:type="dxa"/>
            <w:tcBorders>
              <w:left w:val="nil"/>
              <w:right w:val="nil"/>
            </w:tcBorders>
            <w:shd w:val="clear" w:color="auto" w:fill="auto"/>
          </w:tcPr>
          <w:p w14:paraId="1E3F8544" w14:textId="77777777" w:rsidR="00071E35" w:rsidRPr="007A5023" w:rsidRDefault="00071E35" w:rsidP="00071E35"/>
        </w:tc>
        <w:tc>
          <w:tcPr>
            <w:tcW w:w="1320" w:type="dxa"/>
            <w:tcBorders>
              <w:left w:val="nil"/>
              <w:bottom w:val="single" w:sz="4" w:space="0" w:color="auto"/>
              <w:right w:val="nil"/>
            </w:tcBorders>
            <w:shd w:val="clear" w:color="auto" w:fill="auto"/>
          </w:tcPr>
          <w:p w14:paraId="05E84C56" w14:textId="794185D0" w:rsidR="00071E35" w:rsidRPr="0089222E" w:rsidRDefault="00EC0733" w:rsidP="00071E35">
            <w:pPr>
              <w:spacing w:line="240" w:lineRule="auto"/>
              <w:jc w:val="right"/>
              <w:rPr>
                <w:rFonts w:cs="Times New Roman"/>
                <w:color w:val="000000"/>
              </w:rPr>
            </w:pPr>
            <w:r>
              <w:rPr>
                <w:rFonts w:cs="Times New Roman"/>
                <w:color w:val="000000"/>
              </w:rPr>
              <w:t>14,650</w:t>
            </w:r>
          </w:p>
        </w:tc>
        <w:tc>
          <w:tcPr>
            <w:tcW w:w="236" w:type="dxa"/>
            <w:tcBorders>
              <w:left w:val="nil"/>
              <w:right w:val="nil"/>
            </w:tcBorders>
          </w:tcPr>
          <w:p w14:paraId="3BC52F6C" w14:textId="77777777" w:rsidR="00071E35" w:rsidRPr="007A5023" w:rsidRDefault="00071E35" w:rsidP="00071E35"/>
        </w:tc>
        <w:tc>
          <w:tcPr>
            <w:tcW w:w="1394" w:type="dxa"/>
            <w:tcBorders>
              <w:left w:val="nil"/>
              <w:bottom w:val="single" w:sz="4" w:space="0" w:color="auto"/>
              <w:right w:val="nil"/>
            </w:tcBorders>
          </w:tcPr>
          <w:p w14:paraId="16B91435" w14:textId="6DDC2301" w:rsidR="00071E35" w:rsidRPr="0089222E" w:rsidRDefault="00071E35" w:rsidP="00071E35">
            <w:pPr>
              <w:spacing w:line="240" w:lineRule="auto"/>
              <w:jc w:val="right"/>
              <w:rPr>
                <w:rFonts w:cs="Times New Roman"/>
                <w:color w:val="000000"/>
              </w:rPr>
            </w:pPr>
            <w:r w:rsidRPr="0062548E">
              <w:t>850</w:t>
            </w:r>
          </w:p>
        </w:tc>
        <w:tc>
          <w:tcPr>
            <w:tcW w:w="236" w:type="dxa"/>
            <w:tcBorders>
              <w:left w:val="nil"/>
              <w:right w:val="nil"/>
            </w:tcBorders>
          </w:tcPr>
          <w:p w14:paraId="55490427" w14:textId="77777777" w:rsidR="00071E35" w:rsidRPr="007A5023" w:rsidRDefault="00071E35" w:rsidP="00071E35"/>
        </w:tc>
        <w:tc>
          <w:tcPr>
            <w:tcW w:w="1534" w:type="dxa"/>
            <w:tcBorders>
              <w:left w:val="nil"/>
              <w:bottom w:val="single" w:sz="4" w:space="0" w:color="auto"/>
              <w:right w:val="nil"/>
            </w:tcBorders>
          </w:tcPr>
          <w:p w14:paraId="6D313045" w14:textId="11C57BE1" w:rsidR="00071E35" w:rsidRPr="00360C21" w:rsidRDefault="00360C21" w:rsidP="00071E35">
            <w:pPr>
              <w:spacing w:line="240" w:lineRule="auto"/>
              <w:jc w:val="right"/>
              <w:rPr>
                <w:rFonts w:cstheme="minorBidi"/>
                <w:color w:val="000000"/>
                <w:lang w:val="en-US"/>
              </w:rPr>
            </w:pPr>
            <w:r>
              <w:rPr>
                <w:rFonts w:cstheme="minorBidi"/>
                <w:color w:val="000000"/>
                <w:lang w:val="en-US"/>
              </w:rPr>
              <w:t>26,928</w:t>
            </w:r>
          </w:p>
        </w:tc>
        <w:tc>
          <w:tcPr>
            <w:tcW w:w="237" w:type="dxa"/>
            <w:tcBorders>
              <w:left w:val="nil"/>
              <w:right w:val="nil"/>
            </w:tcBorders>
          </w:tcPr>
          <w:p w14:paraId="1315BAAF" w14:textId="77777777" w:rsidR="00071E35" w:rsidRPr="007A5023" w:rsidRDefault="00071E35" w:rsidP="00071E35"/>
        </w:tc>
        <w:tc>
          <w:tcPr>
            <w:tcW w:w="1572" w:type="dxa"/>
            <w:gridSpan w:val="2"/>
            <w:tcBorders>
              <w:left w:val="nil"/>
              <w:bottom w:val="single" w:sz="4" w:space="0" w:color="auto"/>
              <w:right w:val="nil"/>
            </w:tcBorders>
          </w:tcPr>
          <w:p w14:paraId="43A7898A" w14:textId="0E1D8322" w:rsidR="00071E35" w:rsidRPr="0089222E" w:rsidRDefault="00071E35" w:rsidP="00071E35">
            <w:pPr>
              <w:spacing w:line="240" w:lineRule="auto"/>
              <w:jc w:val="right"/>
              <w:rPr>
                <w:rFonts w:cs="Times New Roman"/>
                <w:color w:val="000000"/>
              </w:rPr>
            </w:pPr>
            <w:r>
              <w:t>20,847</w:t>
            </w:r>
          </w:p>
        </w:tc>
      </w:tr>
      <w:tr w:rsidR="00071E35" w:rsidRPr="000E670B" w14:paraId="10AE4388" w14:textId="77777777" w:rsidTr="002C13BC">
        <w:trPr>
          <w:trHeight w:val="20"/>
        </w:trPr>
        <w:tc>
          <w:tcPr>
            <w:tcW w:w="4680" w:type="dxa"/>
            <w:tcBorders>
              <w:top w:val="nil"/>
              <w:left w:val="nil"/>
              <w:bottom w:val="nil"/>
              <w:right w:val="nil"/>
            </w:tcBorders>
            <w:noWrap/>
          </w:tcPr>
          <w:p w14:paraId="7758CFC5" w14:textId="77777777" w:rsidR="00071E35" w:rsidRPr="000E670B" w:rsidRDefault="00071E35" w:rsidP="00071E35">
            <w:pPr>
              <w:ind w:left="58"/>
              <w:rPr>
                <w:rFonts w:cs="Times New Roman"/>
                <w:b/>
                <w:bCs/>
              </w:rPr>
            </w:pPr>
            <w:r w:rsidRPr="000E670B">
              <w:rPr>
                <w:rFonts w:cs="Times New Roman"/>
                <w:b/>
                <w:bCs/>
              </w:rPr>
              <w:t>Total revenue</w:t>
            </w:r>
          </w:p>
        </w:tc>
        <w:tc>
          <w:tcPr>
            <w:tcW w:w="1530" w:type="dxa"/>
            <w:tcBorders>
              <w:top w:val="single" w:sz="4" w:space="0" w:color="auto"/>
              <w:left w:val="nil"/>
              <w:bottom w:val="double" w:sz="4" w:space="0" w:color="auto"/>
              <w:right w:val="nil"/>
            </w:tcBorders>
            <w:shd w:val="clear" w:color="auto" w:fill="auto"/>
          </w:tcPr>
          <w:p w14:paraId="2527BB3E" w14:textId="5C5936D5" w:rsidR="00071E35" w:rsidRPr="002A7980" w:rsidRDefault="00EC0733" w:rsidP="00071E35">
            <w:pPr>
              <w:spacing w:line="240" w:lineRule="auto"/>
              <w:jc w:val="right"/>
              <w:rPr>
                <w:rFonts w:cs="Times New Roman"/>
                <w:b/>
                <w:bCs/>
                <w:color w:val="000000"/>
              </w:rPr>
            </w:pPr>
            <w:r>
              <w:rPr>
                <w:rFonts w:cs="Times New Roman"/>
                <w:b/>
                <w:bCs/>
                <w:color w:val="000000"/>
              </w:rPr>
              <w:t>9,944,23</w:t>
            </w:r>
            <w:r w:rsidR="00966323">
              <w:rPr>
                <w:rFonts w:cs="Times New Roman"/>
                <w:b/>
                <w:bCs/>
                <w:color w:val="000000"/>
              </w:rPr>
              <w:t>3</w:t>
            </w:r>
          </w:p>
        </w:tc>
        <w:tc>
          <w:tcPr>
            <w:tcW w:w="310" w:type="dxa"/>
            <w:tcBorders>
              <w:left w:val="nil"/>
              <w:right w:val="nil"/>
            </w:tcBorders>
            <w:shd w:val="clear" w:color="auto" w:fill="auto"/>
          </w:tcPr>
          <w:p w14:paraId="00470AFA" w14:textId="77777777" w:rsidR="00071E35" w:rsidRPr="00976C90" w:rsidRDefault="00071E35" w:rsidP="00071E35">
            <w:pPr>
              <w:spacing w:line="240" w:lineRule="auto"/>
              <w:ind w:right="-68"/>
              <w:jc w:val="right"/>
              <w:rPr>
                <w:rFonts w:cs="Times New Roman"/>
                <w:b/>
                <w:bCs/>
                <w:color w:val="000000"/>
              </w:rPr>
            </w:pPr>
          </w:p>
        </w:tc>
        <w:tc>
          <w:tcPr>
            <w:tcW w:w="1415" w:type="dxa"/>
            <w:tcBorders>
              <w:top w:val="single" w:sz="4" w:space="0" w:color="auto"/>
              <w:left w:val="nil"/>
              <w:bottom w:val="double" w:sz="4" w:space="0" w:color="auto"/>
              <w:right w:val="nil"/>
            </w:tcBorders>
            <w:shd w:val="clear" w:color="auto" w:fill="auto"/>
          </w:tcPr>
          <w:p w14:paraId="407CB6F1" w14:textId="1AE11D07" w:rsidR="00071E35" w:rsidRPr="00976C90" w:rsidRDefault="00071E35" w:rsidP="00071E35">
            <w:pPr>
              <w:spacing w:line="240" w:lineRule="auto"/>
              <w:jc w:val="right"/>
              <w:rPr>
                <w:rFonts w:cs="Times New Roman"/>
                <w:b/>
                <w:bCs/>
                <w:color w:val="000000"/>
              </w:rPr>
            </w:pPr>
            <w:r w:rsidRPr="002A7980">
              <w:rPr>
                <w:b/>
                <w:bCs/>
              </w:rPr>
              <w:t>8,635,608</w:t>
            </w:r>
          </w:p>
        </w:tc>
        <w:tc>
          <w:tcPr>
            <w:tcW w:w="237" w:type="dxa"/>
            <w:tcBorders>
              <w:left w:val="nil"/>
              <w:right w:val="nil"/>
            </w:tcBorders>
            <w:shd w:val="clear" w:color="auto" w:fill="auto"/>
          </w:tcPr>
          <w:p w14:paraId="0B831625" w14:textId="77777777" w:rsidR="00071E35" w:rsidRPr="00976C90" w:rsidRDefault="00071E35" w:rsidP="00071E35">
            <w:pPr>
              <w:rPr>
                <w:b/>
                <w:bCs/>
              </w:rPr>
            </w:pPr>
          </w:p>
        </w:tc>
        <w:tc>
          <w:tcPr>
            <w:tcW w:w="1320" w:type="dxa"/>
            <w:tcBorders>
              <w:top w:val="single" w:sz="4" w:space="0" w:color="auto"/>
              <w:left w:val="nil"/>
              <w:bottom w:val="double" w:sz="4" w:space="0" w:color="auto"/>
              <w:right w:val="nil"/>
            </w:tcBorders>
            <w:shd w:val="clear" w:color="auto" w:fill="auto"/>
          </w:tcPr>
          <w:p w14:paraId="3EF53C18" w14:textId="4FD8AD16" w:rsidR="00071E35" w:rsidRPr="002A7980" w:rsidRDefault="00EC0733" w:rsidP="00071E35">
            <w:pPr>
              <w:spacing w:line="240" w:lineRule="auto"/>
              <w:jc w:val="right"/>
              <w:rPr>
                <w:rFonts w:cs="Times New Roman"/>
                <w:b/>
                <w:bCs/>
                <w:color w:val="000000"/>
              </w:rPr>
            </w:pPr>
            <w:r>
              <w:rPr>
                <w:rFonts w:cs="Times New Roman"/>
                <w:b/>
                <w:bCs/>
                <w:color w:val="000000"/>
              </w:rPr>
              <w:t>14,650</w:t>
            </w:r>
          </w:p>
        </w:tc>
        <w:tc>
          <w:tcPr>
            <w:tcW w:w="236" w:type="dxa"/>
            <w:tcBorders>
              <w:left w:val="nil"/>
              <w:right w:val="nil"/>
            </w:tcBorders>
          </w:tcPr>
          <w:p w14:paraId="610F3677" w14:textId="77777777" w:rsidR="00071E35" w:rsidRPr="002A7980" w:rsidRDefault="00071E35" w:rsidP="00071E35">
            <w:pPr>
              <w:rPr>
                <w:b/>
                <w:bCs/>
              </w:rPr>
            </w:pPr>
          </w:p>
        </w:tc>
        <w:tc>
          <w:tcPr>
            <w:tcW w:w="1394" w:type="dxa"/>
            <w:tcBorders>
              <w:top w:val="single" w:sz="4" w:space="0" w:color="auto"/>
              <w:left w:val="nil"/>
              <w:bottom w:val="double" w:sz="4" w:space="0" w:color="auto"/>
              <w:right w:val="nil"/>
            </w:tcBorders>
          </w:tcPr>
          <w:p w14:paraId="1FA95397" w14:textId="46615F40" w:rsidR="00071E35" w:rsidRPr="002A7980" w:rsidRDefault="00071E35" w:rsidP="00071E35">
            <w:pPr>
              <w:spacing w:line="240" w:lineRule="auto"/>
              <w:jc w:val="right"/>
              <w:rPr>
                <w:rFonts w:cs="Times New Roman"/>
                <w:b/>
                <w:bCs/>
                <w:color w:val="000000"/>
              </w:rPr>
            </w:pPr>
            <w:r w:rsidRPr="002A7980">
              <w:rPr>
                <w:b/>
                <w:bCs/>
              </w:rPr>
              <w:t>850</w:t>
            </w:r>
          </w:p>
        </w:tc>
        <w:tc>
          <w:tcPr>
            <w:tcW w:w="236" w:type="dxa"/>
            <w:tcBorders>
              <w:left w:val="nil"/>
              <w:right w:val="nil"/>
            </w:tcBorders>
          </w:tcPr>
          <w:p w14:paraId="3DF891F6" w14:textId="77777777" w:rsidR="00071E35" w:rsidRPr="002A7980" w:rsidRDefault="00071E35" w:rsidP="00071E35">
            <w:pPr>
              <w:rPr>
                <w:b/>
                <w:bCs/>
              </w:rPr>
            </w:pPr>
          </w:p>
        </w:tc>
        <w:tc>
          <w:tcPr>
            <w:tcW w:w="1534" w:type="dxa"/>
            <w:tcBorders>
              <w:top w:val="single" w:sz="4" w:space="0" w:color="auto"/>
              <w:left w:val="nil"/>
              <w:bottom w:val="double" w:sz="4" w:space="0" w:color="auto"/>
              <w:right w:val="nil"/>
            </w:tcBorders>
          </w:tcPr>
          <w:p w14:paraId="04045680" w14:textId="6DDCC9AA" w:rsidR="00071E35" w:rsidRPr="002A7980" w:rsidRDefault="00360C21" w:rsidP="00071E35">
            <w:pPr>
              <w:spacing w:line="240" w:lineRule="auto"/>
              <w:jc w:val="right"/>
              <w:rPr>
                <w:rFonts w:cs="Times New Roman"/>
                <w:b/>
                <w:bCs/>
                <w:color w:val="000000"/>
              </w:rPr>
            </w:pPr>
            <w:r>
              <w:rPr>
                <w:rFonts w:cs="Times New Roman"/>
                <w:b/>
                <w:bCs/>
                <w:color w:val="000000"/>
              </w:rPr>
              <w:t>9,958,88</w:t>
            </w:r>
            <w:r w:rsidR="00966323">
              <w:rPr>
                <w:rFonts w:cs="Times New Roman"/>
                <w:b/>
                <w:bCs/>
                <w:color w:val="000000"/>
              </w:rPr>
              <w:t>3</w:t>
            </w:r>
          </w:p>
        </w:tc>
        <w:tc>
          <w:tcPr>
            <w:tcW w:w="237" w:type="dxa"/>
            <w:tcBorders>
              <w:left w:val="nil"/>
              <w:right w:val="nil"/>
            </w:tcBorders>
          </w:tcPr>
          <w:p w14:paraId="35770E98" w14:textId="77777777" w:rsidR="00071E35" w:rsidRPr="00976C90" w:rsidRDefault="00071E35" w:rsidP="00071E35">
            <w:pPr>
              <w:rPr>
                <w:b/>
                <w:bCs/>
              </w:rPr>
            </w:pPr>
          </w:p>
        </w:tc>
        <w:tc>
          <w:tcPr>
            <w:tcW w:w="1572" w:type="dxa"/>
            <w:gridSpan w:val="2"/>
            <w:tcBorders>
              <w:top w:val="single" w:sz="4" w:space="0" w:color="auto"/>
              <w:left w:val="nil"/>
              <w:bottom w:val="double" w:sz="4" w:space="0" w:color="auto"/>
              <w:right w:val="nil"/>
            </w:tcBorders>
          </w:tcPr>
          <w:p w14:paraId="3377A97F" w14:textId="2F971CFA" w:rsidR="00071E35" w:rsidRPr="00976C90" w:rsidRDefault="00071E35" w:rsidP="00071E35">
            <w:pPr>
              <w:spacing w:line="240" w:lineRule="auto"/>
              <w:jc w:val="right"/>
              <w:rPr>
                <w:rFonts w:cs="Times New Roman"/>
                <w:b/>
                <w:bCs/>
                <w:color w:val="000000"/>
              </w:rPr>
            </w:pPr>
            <w:r w:rsidRPr="002A7980">
              <w:rPr>
                <w:b/>
                <w:bCs/>
              </w:rPr>
              <w:t>8,636,458</w:t>
            </w:r>
          </w:p>
        </w:tc>
      </w:tr>
      <w:tr w:rsidR="00071E35" w:rsidRPr="000E670B" w14:paraId="51147CF4" w14:textId="77777777" w:rsidTr="002C13BC">
        <w:trPr>
          <w:trHeight w:val="20"/>
        </w:trPr>
        <w:tc>
          <w:tcPr>
            <w:tcW w:w="4680" w:type="dxa"/>
            <w:tcBorders>
              <w:top w:val="nil"/>
              <w:left w:val="nil"/>
              <w:bottom w:val="nil"/>
              <w:right w:val="nil"/>
            </w:tcBorders>
            <w:noWrap/>
          </w:tcPr>
          <w:p w14:paraId="08617C72" w14:textId="77777777" w:rsidR="00071E35" w:rsidRPr="000E670B" w:rsidRDefault="00071E35" w:rsidP="00071E35">
            <w:pPr>
              <w:spacing w:line="240" w:lineRule="atLeast"/>
              <w:ind w:left="58" w:hanging="162"/>
              <w:rPr>
                <w:rFonts w:cs="Times New Roman"/>
                <w:b/>
                <w:bCs/>
              </w:rPr>
            </w:pPr>
          </w:p>
        </w:tc>
        <w:tc>
          <w:tcPr>
            <w:tcW w:w="1530" w:type="dxa"/>
            <w:tcBorders>
              <w:top w:val="double" w:sz="4" w:space="0" w:color="auto"/>
              <w:left w:val="nil"/>
              <w:right w:val="nil"/>
            </w:tcBorders>
            <w:shd w:val="clear" w:color="auto" w:fill="auto"/>
          </w:tcPr>
          <w:p w14:paraId="1EEFD232" w14:textId="77777777" w:rsidR="00071E35" w:rsidRPr="0089222E" w:rsidRDefault="00071E35" w:rsidP="00071E35">
            <w:pPr>
              <w:spacing w:line="240" w:lineRule="auto"/>
              <w:jc w:val="right"/>
              <w:rPr>
                <w:rFonts w:cs="Times New Roman"/>
                <w:color w:val="000000"/>
              </w:rPr>
            </w:pPr>
          </w:p>
        </w:tc>
        <w:tc>
          <w:tcPr>
            <w:tcW w:w="310" w:type="dxa"/>
            <w:tcBorders>
              <w:left w:val="nil"/>
              <w:right w:val="nil"/>
            </w:tcBorders>
            <w:shd w:val="clear" w:color="auto" w:fill="auto"/>
          </w:tcPr>
          <w:p w14:paraId="715F8527" w14:textId="77777777" w:rsidR="00071E35" w:rsidRPr="000E670B" w:rsidRDefault="00071E35" w:rsidP="00071E35">
            <w:pPr>
              <w:spacing w:line="240" w:lineRule="auto"/>
              <w:ind w:right="-68"/>
              <w:jc w:val="right"/>
              <w:rPr>
                <w:rFonts w:cs="Times New Roman"/>
                <w:color w:val="000000"/>
              </w:rPr>
            </w:pPr>
          </w:p>
        </w:tc>
        <w:tc>
          <w:tcPr>
            <w:tcW w:w="1415" w:type="dxa"/>
            <w:tcBorders>
              <w:top w:val="double" w:sz="4" w:space="0" w:color="auto"/>
              <w:left w:val="nil"/>
              <w:right w:val="nil"/>
            </w:tcBorders>
            <w:shd w:val="clear" w:color="auto" w:fill="auto"/>
          </w:tcPr>
          <w:p w14:paraId="788423D3" w14:textId="77777777" w:rsidR="00071E35" w:rsidRPr="0089222E" w:rsidRDefault="00071E35" w:rsidP="00071E35">
            <w:pPr>
              <w:spacing w:line="240" w:lineRule="auto"/>
              <w:jc w:val="right"/>
              <w:rPr>
                <w:rFonts w:cs="Times New Roman"/>
                <w:color w:val="000000"/>
              </w:rPr>
            </w:pPr>
          </w:p>
        </w:tc>
        <w:tc>
          <w:tcPr>
            <w:tcW w:w="237" w:type="dxa"/>
            <w:tcBorders>
              <w:left w:val="nil"/>
              <w:right w:val="nil"/>
            </w:tcBorders>
            <w:shd w:val="clear" w:color="auto" w:fill="auto"/>
          </w:tcPr>
          <w:p w14:paraId="005F3CD5" w14:textId="77777777" w:rsidR="00071E35" w:rsidRPr="000E670B" w:rsidRDefault="00071E35" w:rsidP="00071E35">
            <w:pPr>
              <w:spacing w:line="240" w:lineRule="auto"/>
              <w:ind w:right="-68"/>
              <w:jc w:val="right"/>
              <w:rPr>
                <w:rFonts w:cs="Times New Roman"/>
                <w:color w:val="000000"/>
              </w:rPr>
            </w:pPr>
          </w:p>
        </w:tc>
        <w:tc>
          <w:tcPr>
            <w:tcW w:w="1320" w:type="dxa"/>
            <w:tcBorders>
              <w:top w:val="double" w:sz="4" w:space="0" w:color="auto"/>
              <w:left w:val="nil"/>
              <w:right w:val="nil"/>
            </w:tcBorders>
            <w:shd w:val="clear" w:color="auto" w:fill="auto"/>
          </w:tcPr>
          <w:p w14:paraId="60AD6F80" w14:textId="77777777" w:rsidR="00071E35" w:rsidRPr="0089222E" w:rsidRDefault="00071E35" w:rsidP="00071E35">
            <w:pPr>
              <w:spacing w:line="240" w:lineRule="auto"/>
              <w:jc w:val="right"/>
              <w:rPr>
                <w:rFonts w:cs="Times New Roman"/>
                <w:color w:val="000000"/>
              </w:rPr>
            </w:pPr>
          </w:p>
        </w:tc>
        <w:tc>
          <w:tcPr>
            <w:tcW w:w="236" w:type="dxa"/>
            <w:tcBorders>
              <w:left w:val="nil"/>
              <w:right w:val="nil"/>
            </w:tcBorders>
          </w:tcPr>
          <w:p w14:paraId="789B5D36" w14:textId="77777777" w:rsidR="00071E35" w:rsidRPr="000E670B" w:rsidRDefault="00071E35" w:rsidP="00071E35">
            <w:pPr>
              <w:spacing w:line="240" w:lineRule="auto"/>
              <w:ind w:right="-68"/>
              <w:jc w:val="right"/>
              <w:rPr>
                <w:rFonts w:cs="Times New Roman"/>
                <w:color w:val="000000"/>
              </w:rPr>
            </w:pPr>
          </w:p>
        </w:tc>
        <w:tc>
          <w:tcPr>
            <w:tcW w:w="1394" w:type="dxa"/>
            <w:tcBorders>
              <w:top w:val="double" w:sz="4" w:space="0" w:color="auto"/>
              <w:left w:val="nil"/>
              <w:right w:val="nil"/>
            </w:tcBorders>
          </w:tcPr>
          <w:p w14:paraId="7B53D56D" w14:textId="77777777" w:rsidR="00071E35" w:rsidRPr="0089222E" w:rsidRDefault="00071E35" w:rsidP="00071E35">
            <w:pPr>
              <w:spacing w:line="240" w:lineRule="auto"/>
              <w:jc w:val="right"/>
              <w:rPr>
                <w:rFonts w:cs="Times New Roman"/>
                <w:color w:val="000000"/>
              </w:rPr>
            </w:pPr>
          </w:p>
        </w:tc>
        <w:tc>
          <w:tcPr>
            <w:tcW w:w="236" w:type="dxa"/>
            <w:tcBorders>
              <w:left w:val="nil"/>
              <w:right w:val="nil"/>
            </w:tcBorders>
          </w:tcPr>
          <w:p w14:paraId="5A2FBDB1" w14:textId="77777777" w:rsidR="00071E35" w:rsidRPr="000E670B" w:rsidRDefault="00071E35" w:rsidP="00071E35">
            <w:pPr>
              <w:spacing w:line="240" w:lineRule="auto"/>
              <w:ind w:right="-68"/>
              <w:jc w:val="right"/>
              <w:rPr>
                <w:rFonts w:cs="Times New Roman"/>
                <w:color w:val="000000"/>
              </w:rPr>
            </w:pPr>
          </w:p>
        </w:tc>
        <w:tc>
          <w:tcPr>
            <w:tcW w:w="1534" w:type="dxa"/>
            <w:tcBorders>
              <w:top w:val="double" w:sz="4" w:space="0" w:color="auto"/>
              <w:left w:val="nil"/>
              <w:right w:val="nil"/>
            </w:tcBorders>
          </w:tcPr>
          <w:p w14:paraId="748D1C52" w14:textId="77777777" w:rsidR="00071E35" w:rsidRPr="0089222E" w:rsidRDefault="00071E35" w:rsidP="00071E35">
            <w:pPr>
              <w:spacing w:line="240" w:lineRule="auto"/>
              <w:jc w:val="right"/>
              <w:rPr>
                <w:rFonts w:cs="Times New Roman"/>
                <w:color w:val="000000"/>
              </w:rPr>
            </w:pPr>
          </w:p>
        </w:tc>
        <w:tc>
          <w:tcPr>
            <w:tcW w:w="237" w:type="dxa"/>
            <w:tcBorders>
              <w:left w:val="nil"/>
              <w:right w:val="nil"/>
            </w:tcBorders>
          </w:tcPr>
          <w:p w14:paraId="64845AA4" w14:textId="77777777" w:rsidR="00071E35" w:rsidRPr="000E670B" w:rsidRDefault="00071E35" w:rsidP="00071E35">
            <w:pPr>
              <w:spacing w:line="240" w:lineRule="auto"/>
              <w:ind w:right="-68"/>
              <w:jc w:val="right"/>
              <w:rPr>
                <w:rFonts w:cs="Times New Roman"/>
                <w:color w:val="000000"/>
              </w:rPr>
            </w:pPr>
          </w:p>
        </w:tc>
        <w:tc>
          <w:tcPr>
            <w:tcW w:w="1572" w:type="dxa"/>
            <w:gridSpan w:val="2"/>
            <w:tcBorders>
              <w:top w:val="double" w:sz="4" w:space="0" w:color="auto"/>
              <w:left w:val="nil"/>
              <w:right w:val="nil"/>
            </w:tcBorders>
          </w:tcPr>
          <w:p w14:paraId="4496324D" w14:textId="77777777" w:rsidR="00071E35" w:rsidRPr="0089222E" w:rsidRDefault="00071E35" w:rsidP="00071E35">
            <w:pPr>
              <w:spacing w:line="240" w:lineRule="auto"/>
              <w:jc w:val="right"/>
              <w:rPr>
                <w:rFonts w:cs="Times New Roman"/>
                <w:color w:val="000000"/>
              </w:rPr>
            </w:pPr>
          </w:p>
        </w:tc>
      </w:tr>
      <w:tr w:rsidR="00071E35" w:rsidRPr="000E670B" w14:paraId="165F81A5" w14:textId="77777777" w:rsidTr="002C13BC">
        <w:trPr>
          <w:trHeight w:val="20"/>
        </w:trPr>
        <w:tc>
          <w:tcPr>
            <w:tcW w:w="4680" w:type="dxa"/>
            <w:tcBorders>
              <w:top w:val="nil"/>
              <w:left w:val="nil"/>
              <w:bottom w:val="nil"/>
              <w:right w:val="nil"/>
            </w:tcBorders>
            <w:noWrap/>
          </w:tcPr>
          <w:p w14:paraId="1A0A7356" w14:textId="77777777" w:rsidR="00071E35" w:rsidRPr="000E670B" w:rsidRDefault="00071E35" w:rsidP="00071E35">
            <w:pPr>
              <w:ind w:left="58"/>
              <w:rPr>
                <w:rFonts w:cs="Times New Roman"/>
                <w:b/>
                <w:bCs/>
              </w:rPr>
            </w:pPr>
            <w:r w:rsidRPr="000E670B">
              <w:rPr>
                <w:rFonts w:cs="Times New Roman"/>
                <w:b/>
                <w:bCs/>
              </w:rPr>
              <w:t xml:space="preserve">Timing of revenue recognition </w:t>
            </w:r>
          </w:p>
        </w:tc>
        <w:tc>
          <w:tcPr>
            <w:tcW w:w="1530" w:type="dxa"/>
            <w:tcBorders>
              <w:left w:val="nil"/>
              <w:right w:val="nil"/>
            </w:tcBorders>
            <w:shd w:val="clear" w:color="auto" w:fill="auto"/>
          </w:tcPr>
          <w:p w14:paraId="1DF763CA" w14:textId="77777777" w:rsidR="00071E35" w:rsidRPr="0089222E" w:rsidRDefault="00071E35" w:rsidP="00071E35">
            <w:pPr>
              <w:spacing w:line="240" w:lineRule="auto"/>
              <w:jc w:val="right"/>
              <w:rPr>
                <w:rFonts w:cs="Times New Roman"/>
                <w:color w:val="000000"/>
              </w:rPr>
            </w:pPr>
          </w:p>
        </w:tc>
        <w:tc>
          <w:tcPr>
            <w:tcW w:w="310" w:type="dxa"/>
            <w:tcBorders>
              <w:left w:val="nil"/>
              <w:right w:val="nil"/>
            </w:tcBorders>
            <w:shd w:val="clear" w:color="auto" w:fill="auto"/>
          </w:tcPr>
          <w:p w14:paraId="36BC030B" w14:textId="77777777" w:rsidR="00071E35" w:rsidRPr="000E670B" w:rsidRDefault="00071E35" w:rsidP="00071E35">
            <w:pPr>
              <w:spacing w:line="240" w:lineRule="auto"/>
              <w:ind w:right="-68"/>
              <w:jc w:val="right"/>
              <w:rPr>
                <w:rFonts w:cs="Times New Roman"/>
                <w:color w:val="000000"/>
              </w:rPr>
            </w:pPr>
          </w:p>
        </w:tc>
        <w:tc>
          <w:tcPr>
            <w:tcW w:w="1415" w:type="dxa"/>
            <w:tcBorders>
              <w:left w:val="nil"/>
              <w:right w:val="nil"/>
            </w:tcBorders>
            <w:shd w:val="clear" w:color="auto" w:fill="auto"/>
          </w:tcPr>
          <w:p w14:paraId="65CD7B7C" w14:textId="77777777" w:rsidR="00071E35" w:rsidRPr="0089222E" w:rsidRDefault="00071E35" w:rsidP="00071E35">
            <w:pPr>
              <w:spacing w:line="240" w:lineRule="auto"/>
              <w:jc w:val="right"/>
              <w:rPr>
                <w:rFonts w:cs="Times New Roman"/>
                <w:color w:val="000000"/>
              </w:rPr>
            </w:pPr>
          </w:p>
        </w:tc>
        <w:tc>
          <w:tcPr>
            <w:tcW w:w="237" w:type="dxa"/>
            <w:tcBorders>
              <w:left w:val="nil"/>
              <w:right w:val="nil"/>
            </w:tcBorders>
            <w:shd w:val="clear" w:color="auto" w:fill="auto"/>
          </w:tcPr>
          <w:p w14:paraId="1707309F" w14:textId="77777777" w:rsidR="00071E35" w:rsidRPr="000E670B" w:rsidRDefault="00071E35" w:rsidP="00071E35">
            <w:pPr>
              <w:spacing w:line="240" w:lineRule="auto"/>
              <w:ind w:right="-68"/>
              <w:jc w:val="right"/>
              <w:rPr>
                <w:rFonts w:cs="Times New Roman"/>
                <w:color w:val="000000"/>
              </w:rPr>
            </w:pPr>
          </w:p>
        </w:tc>
        <w:tc>
          <w:tcPr>
            <w:tcW w:w="1320" w:type="dxa"/>
            <w:tcBorders>
              <w:left w:val="nil"/>
              <w:right w:val="nil"/>
            </w:tcBorders>
            <w:shd w:val="clear" w:color="auto" w:fill="auto"/>
          </w:tcPr>
          <w:p w14:paraId="09E0FECF" w14:textId="77777777" w:rsidR="00071E35" w:rsidRPr="0089222E" w:rsidRDefault="00071E35" w:rsidP="00071E35">
            <w:pPr>
              <w:spacing w:line="240" w:lineRule="auto"/>
              <w:jc w:val="right"/>
              <w:rPr>
                <w:rFonts w:cs="Times New Roman"/>
                <w:color w:val="000000"/>
              </w:rPr>
            </w:pPr>
          </w:p>
        </w:tc>
        <w:tc>
          <w:tcPr>
            <w:tcW w:w="236" w:type="dxa"/>
            <w:tcBorders>
              <w:left w:val="nil"/>
              <w:right w:val="nil"/>
            </w:tcBorders>
          </w:tcPr>
          <w:p w14:paraId="179C03C6" w14:textId="77777777" w:rsidR="00071E35" w:rsidRPr="000E670B" w:rsidRDefault="00071E35" w:rsidP="00071E35">
            <w:pPr>
              <w:spacing w:line="240" w:lineRule="auto"/>
              <w:ind w:right="-68"/>
              <w:jc w:val="right"/>
              <w:rPr>
                <w:rFonts w:cs="Times New Roman"/>
                <w:color w:val="000000"/>
              </w:rPr>
            </w:pPr>
          </w:p>
        </w:tc>
        <w:tc>
          <w:tcPr>
            <w:tcW w:w="1394" w:type="dxa"/>
            <w:tcBorders>
              <w:left w:val="nil"/>
              <w:right w:val="nil"/>
            </w:tcBorders>
          </w:tcPr>
          <w:p w14:paraId="57497BB9" w14:textId="77777777" w:rsidR="00071E35" w:rsidRPr="0089222E" w:rsidRDefault="00071E35" w:rsidP="00071E35">
            <w:pPr>
              <w:spacing w:line="240" w:lineRule="auto"/>
              <w:jc w:val="right"/>
              <w:rPr>
                <w:rFonts w:cs="Times New Roman"/>
                <w:color w:val="000000"/>
              </w:rPr>
            </w:pPr>
          </w:p>
        </w:tc>
        <w:tc>
          <w:tcPr>
            <w:tcW w:w="236" w:type="dxa"/>
            <w:tcBorders>
              <w:left w:val="nil"/>
              <w:right w:val="nil"/>
            </w:tcBorders>
          </w:tcPr>
          <w:p w14:paraId="391C5C46" w14:textId="77777777" w:rsidR="00071E35" w:rsidRPr="000E670B" w:rsidRDefault="00071E35" w:rsidP="00071E35">
            <w:pPr>
              <w:spacing w:line="240" w:lineRule="auto"/>
              <w:ind w:right="-68"/>
              <w:jc w:val="right"/>
              <w:rPr>
                <w:rFonts w:cs="Times New Roman"/>
                <w:color w:val="000000"/>
              </w:rPr>
            </w:pPr>
          </w:p>
        </w:tc>
        <w:tc>
          <w:tcPr>
            <w:tcW w:w="1534" w:type="dxa"/>
            <w:tcBorders>
              <w:left w:val="nil"/>
              <w:right w:val="nil"/>
            </w:tcBorders>
          </w:tcPr>
          <w:p w14:paraId="100CAAC5" w14:textId="77777777" w:rsidR="00071E35" w:rsidRPr="0089222E" w:rsidRDefault="00071E35" w:rsidP="00071E35">
            <w:pPr>
              <w:spacing w:line="240" w:lineRule="auto"/>
              <w:jc w:val="right"/>
              <w:rPr>
                <w:rFonts w:cs="Times New Roman"/>
                <w:color w:val="000000"/>
              </w:rPr>
            </w:pPr>
          </w:p>
        </w:tc>
        <w:tc>
          <w:tcPr>
            <w:tcW w:w="237" w:type="dxa"/>
            <w:tcBorders>
              <w:left w:val="nil"/>
              <w:right w:val="nil"/>
            </w:tcBorders>
          </w:tcPr>
          <w:p w14:paraId="51000A07" w14:textId="77777777" w:rsidR="00071E35" w:rsidRPr="000E670B" w:rsidRDefault="00071E35" w:rsidP="00071E35">
            <w:pPr>
              <w:spacing w:line="240" w:lineRule="auto"/>
              <w:ind w:right="-68"/>
              <w:jc w:val="right"/>
              <w:rPr>
                <w:rFonts w:cs="Times New Roman"/>
                <w:color w:val="000000"/>
              </w:rPr>
            </w:pPr>
          </w:p>
        </w:tc>
        <w:tc>
          <w:tcPr>
            <w:tcW w:w="1572" w:type="dxa"/>
            <w:gridSpan w:val="2"/>
            <w:tcBorders>
              <w:left w:val="nil"/>
              <w:right w:val="nil"/>
            </w:tcBorders>
          </w:tcPr>
          <w:p w14:paraId="098D8CCE" w14:textId="77777777" w:rsidR="00071E35" w:rsidRPr="0089222E" w:rsidRDefault="00071E35" w:rsidP="00071E35">
            <w:pPr>
              <w:spacing w:line="240" w:lineRule="auto"/>
              <w:jc w:val="right"/>
              <w:rPr>
                <w:rFonts w:cs="Times New Roman"/>
                <w:color w:val="000000"/>
              </w:rPr>
            </w:pPr>
          </w:p>
        </w:tc>
      </w:tr>
      <w:tr w:rsidR="00071E35" w:rsidRPr="000E670B" w14:paraId="17902B26" w14:textId="77777777" w:rsidTr="002C13BC">
        <w:trPr>
          <w:trHeight w:val="20"/>
        </w:trPr>
        <w:tc>
          <w:tcPr>
            <w:tcW w:w="4680" w:type="dxa"/>
            <w:tcBorders>
              <w:top w:val="nil"/>
              <w:left w:val="nil"/>
              <w:bottom w:val="nil"/>
              <w:right w:val="nil"/>
            </w:tcBorders>
            <w:noWrap/>
          </w:tcPr>
          <w:p w14:paraId="68FD635E" w14:textId="77777777" w:rsidR="00071E35" w:rsidRPr="000E670B" w:rsidRDefault="00071E35" w:rsidP="00071E35">
            <w:pPr>
              <w:ind w:left="58"/>
              <w:rPr>
                <w:rFonts w:cs="Times New Roman"/>
              </w:rPr>
            </w:pPr>
            <w:r w:rsidRPr="000E670B">
              <w:rPr>
                <w:rFonts w:cs="Times New Roman"/>
              </w:rPr>
              <w:t xml:space="preserve">At a point in time </w:t>
            </w:r>
          </w:p>
        </w:tc>
        <w:tc>
          <w:tcPr>
            <w:tcW w:w="1530" w:type="dxa"/>
            <w:tcBorders>
              <w:left w:val="nil"/>
              <w:right w:val="nil"/>
            </w:tcBorders>
            <w:shd w:val="clear" w:color="auto" w:fill="auto"/>
          </w:tcPr>
          <w:p w14:paraId="5BD9F17A" w14:textId="225FE1A3" w:rsidR="00071E35" w:rsidRPr="0089222E" w:rsidRDefault="00360C21" w:rsidP="00071E35">
            <w:pPr>
              <w:spacing w:line="240" w:lineRule="auto"/>
              <w:jc w:val="right"/>
              <w:rPr>
                <w:rFonts w:cs="Times New Roman"/>
                <w:color w:val="000000"/>
              </w:rPr>
            </w:pPr>
            <w:r>
              <w:rPr>
                <w:rFonts w:cs="Times New Roman"/>
                <w:color w:val="000000"/>
              </w:rPr>
              <w:t>9,944,23</w:t>
            </w:r>
            <w:r w:rsidR="00966323">
              <w:rPr>
                <w:rFonts w:cs="Times New Roman"/>
                <w:color w:val="000000"/>
              </w:rPr>
              <w:t>3</w:t>
            </w:r>
          </w:p>
        </w:tc>
        <w:tc>
          <w:tcPr>
            <w:tcW w:w="310" w:type="dxa"/>
            <w:tcBorders>
              <w:left w:val="nil"/>
              <w:right w:val="nil"/>
            </w:tcBorders>
            <w:shd w:val="clear" w:color="auto" w:fill="auto"/>
          </w:tcPr>
          <w:p w14:paraId="5311B77A" w14:textId="77777777" w:rsidR="00071E35" w:rsidRPr="003A34DD" w:rsidRDefault="00071E35" w:rsidP="00071E35"/>
        </w:tc>
        <w:tc>
          <w:tcPr>
            <w:tcW w:w="1415" w:type="dxa"/>
            <w:tcBorders>
              <w:left w:val="nil"/>
              <w:right w:val="nil"/>
            </w:tcBorders>
            <w:shd w:val="clear" w:color="auto" w:fill="auto"/>
          </w:tcPr>
          <w:p w14:paraId="69B89B35" w14:textId="6D780B29" w:rsidR="00071E35" w:rsidRPr="0089222E" w:rsidRDefault="00071E35" w:rsidP="00071E35">
            <w:pPr>
              <w:spacing w:line="240" w:lineRule="auto"/>
              <w:jc w:val="right"/>
              <w:rPr>
                <w:rFonts w:cs="Times New Roman"/>
                <w:color w:val="000000"/>
              </w:rPr>
            </w:pPr>
            <w:r w:rsidRPr="007E19A7">
              <w:t>8,635,608</w:t>
            </w:r>
          </w:p>
        </w:tc>
        <w:tc>
          <w:tcPr>
            <w:tcW w:w="237" w:type="dxa"/>
            <w:tcBorders>
              <w:left w:val="nil"/>
              <w:right w:val="nil"/>
            </w:tcBorders>
            <w:shd w:val="clear" w:color="auto" w:fill="auto"/>
          </w:tcPr>
          <w:p w14:paraId="6A2742ED" w14:textId="77777777" w:rsidR="00071E35" w:rsidRPr="003A34DD" w:rsidRDefault="00071E35" w:rsidP="00071E35"/>
        </w:tc>
        <w:tc>
          <w:tcPr>
            <w:tcW w:w="1320" w:type="dxa"/>
            <w:tcBorders>
              <w:left w:val="nil"/>
              <w:right w:val="nil"/>
            </w:tcBorders>
            <w:shd w:val="clear" w:color="auto" w:fill="auto"/>
          </w:tcPr>
          <w:p w14:paraId="7F3F75E8" w14:textId="690AE4D1" w:rsidR="00071E35" w:rsidRPr="0089222E" w:rsidRDefault="00360C21" w:rsidP="00360C21">
            <w:pPr>
              <w:tabs>
                <w:tab w:val="decimal" w:pos="854"/>
              </w:tabs>
              <w:spacing w:line="240" w:lineRule="atLeast"/>
              <w:ind w:left="-79" w:right="-79"/>
              <w:jc w:val="thaiDistribute"/>
              <w:rPr>
                <w:rFonts w:cs="Times New Roman"/>
                <w:color w:val="000000"/>
              </w:rPr>
            </w:pPr>
            <w:r>
              <w:rPr>
                <w:rFonts w:cs="Times New Roman"/>
                <w:color w:val="000000"/>
              </w:rPr>
              <w:t>-</w:t>
            </w:r>
          </w:p>
        </w:tc>
        <w:tc>
          <w:tcPr>
            <w:tcW w:w="236" w:type="dxa"/>
            <w:tcBorders>
              <w:left w:val="nil"/>
              <w:right w:val="nil"/>
            </w:tcBorders>
          </w:tcPr>
          <w:p w14:paraId="409B3021" w14:textId="77777777" w:rsidR="00071E35" w:rsidRPr="003A34DD" w:rsidRDefault="00071E35" w:rsidP="00071E35"/>
        </w:tc>
        <w:tc>
          <w:tcPr>
            <w:tcW w:w="1394" w:type="dxa"/>
            <w:tcBorders>
              <w:left w:val="nil"/>
              <w:right w:val="nil"/>
            </w:tcBorders>
          </w:tcPr>
          <w:p w14:paraId="1C923CBB" w14:textId="4F7F71E9" w:rsidR="00071E35" w:rsidRPr="0089222E" w:rsidRDefault="00071E35" w:rsidP="00360C21">
            <w:pPr>
              <w:tabs>
                <w:tab w:val="decimal" w:pos="854"/>
              </w:tabs>
              <w:spacing w:line="240" w:lineRule="atLeast"/>
              <w:ind w:left="-79" w:right="-79"/>
              <w:jc w:val="thaiDistribute"/>
              <w:rPr>
                <w:rFonts w:cs="Times New Roman"/>
                <w:color w:val="000000"/>
              </w:rPr>
            </w:pPr>
            <w:r w:rsidRPr="00360C21">
              <w:rPr>
                <w:rFonts w:cs="Times New Roman"/>
                <w:color w:val="000000"/>
              </w:rPr>
              <w:t>-</w:t>
            </w:r>
          </w:p>
        </w:tc>
        <w:tc>
          <w:tcPr>
            <w:tcW w:w="236" w:type="dxa"/>
            <w:tcBorders>
              <w:left w:val="nil"/>
              <w:right w:val="nil"/>
            </w:tcBorders>
          </w:tcPr>
          <w:p w14:paraId="31308423" w14:textId="77777777" w:rsidR="00071E35" w:rsidRPr="003A34DD" w:rsidRDefault="00071E35" w:rsidP="00071E35"/>
        </w:tc>
        <w:tc>
          <w:tcPr>
            <w:tcW w:w="1534" w:type="dxa"/>
            <w:tcBorders>
              <w:left w:val="nil"/>
              <w:right w:val="nil"/>
            </w:tcBorders>
          </w:tcPr>
          <w:p w14:paraId="2D4A0104" w14:textId="654B52DB" w:rsidR="00071E35" w:rsidRPr="0089222E" w:rsidRDefault="00360C21" w:rsidP="00071E35">
            <w:pPr>
              <w:spacing w:line="240" w:lineRule="auto"/>
              <w:jc w:val="right"/>
              <w:rPr>
                <w:rFonts w:cs="Times New Roman"/>
                <w:color w:val="000000"/>
              </w:rPr>
            </w:pPr>
            <w:r>
              <w:rPr>
                <w:rFonts w:cs="Times New Roman"/>
                <w:color w:val="000000"/>
              </w:rPr>
              <w:t>9,944,23</w:t>
            </w:r>
            <w:r w:rsidR="00966323">
              <w:rPr>
                <w:rFonts w:cs="Times New Roman"/>
                <w:color w:val="000000"/>
              </w:rPr>
              <w:t>3</w:t>
            </w:r>
          </w:p>
        </w:tc>
        <w:tc>
          <w:tcPr>
            <w:tcW w:w="237" w:type="dxa"/>
            <w:tcBorders>
              <w:left w:val="nil"/>
              <w:right w:val="nil"/>
            </w:tcBorders>
          </w:tcPr>
          <w:p w14:paraId="0B15C92D" w14:textId="77777777" w:rsidR="00071E35" w:rsidRPr="003A34DD" w:rsidRDefault="00071E35" w:rsidP="00071E35"/>
        </w:tc>
        <w:tc>
          <w:tcPr>
            <w:tcW w:w="1572" w:type="dxa"/>
            <w:gridSpan w:val="2"/>
            <w:tcBorders>
              <w:left w:val="nil"/>
              <w:right w:val="nil"/>
            </w:tcBorders>
          </w:tcPr>
          <w:p w14:paraId="5DD38B34" w14:textId="40FB067A" w:rsidR="00071E35" w:rsidRPr="0089222E" w:rsidRDefault="00071E35" w:rsidP="00071E35">
            <w:pPr>
              <w:spacing w:line="240" w:lineRule="auto"/>
              <w:jc w:val="right"/>
              <w:rPr>
                <w:rFonts w:cs="Times New Roman"/>
                <w:color w:val="000000"/>
              </w:rPr>
            </w:pPr>
            <w:r w:rsidRPr="000D5B63">
              <w:t>8,635,608</w:t>
            </w:r>
          </w:p>
        </w:tc>
      </w:tr>
      <w:tr w:rsidR="00071E35" w:rsidRPr="000E670B" w14:paraId="404A3857" w14:textId="77777777" w:rsidTr="002C13BC">
        <w:trPr>
          <w:trHeight w:val="20"/>
        </w:trPr>
        <w:tc>
          <w:tcPr>
            <w:tcW w:w="4680" w:type="dxa"/>
            <w:tcBorders>
              <w:top w:val="nil"/>
              <w:left w:val="nil"/>
              <w:bottom w:val="nil"/>
              <w:right w:val="nil"/>
            </w:tcBorders>
            <w:noWrap/>
          </w:tcPr>
          <w:p w14:paraId="10D421CE" w14:textId="77777777" w:rsidR="00071E35" w:rsidRPr="000E670B" w:rsidRDefault="00071E35" w:rsidP="00071E35">
            <w:pPr>
              <w:ind w:left="58"/>
              <w:rPr>
                <w:rFonts w:cs="Times New Roman"/>
              </w:rPr>
            </w:pPr>
            <w:r w:rsidRPr="000E670B">
              <w:rPr>
                <w:rFonts w:cs="Times New Roman"/>
              </w:rPr>
              <w:t xml:space="preserve">Over time </w:t>
            </w:r>
          </w:p>
        </w:tc>
        <w:tc>
          <w:tcPr>
            <w:tcW w:w="1530" w:type="dxa"/>
            <w:tcBorders>
              <w:left w:val="nil"/>
              <w:bottom w:val="single" w:sz="4" w:space="0" w:color="auto"/>
              <w:right w:val="nil"/>
            </w:tcBorders>
            <w:shd w:val="clear" w:color="auto" w:fill="auto"/>
          </w:tcPr>
          <w:p w14:paraId="35219CE0" w14:textId="6849B9CD" w:rsidR="00071E35" w:rsidRPr="0089222E" w:rsidRDefault="00360C21" w:rsidP="00071E35">
            <w:pPr>
              <w:tabs>
                <w:tab w:val="decimal" w:pos="854"/>
              </w:tabs>
              <w:spacing w:line="240" w:lineRule="atLeast"/>
              <w:ind w:left="-79" w:right="-79"/>
              <w:jc w:val="thaiDistribute"/>
              <w:rPr>
                <w:rFonts w:cs="Times New Roman"/>
                <w:color w:val="000000"/>
              </w:rPr>
            </w:pPr>
            <w:r>
              <w:rPr>
                <w:rFonts w:cs="Times New Roman"/>
                <w:color w:val="000000"/>
              </w:rPr>
              <w:t>-</w:t>
            </w:r>
          </w:p>
        </w:tc>
        <w:tc>
          <w:tcPr>
            <w:tcW w:w="310" w:type="dxa"/>
            <w:tcBorders>
              <w:left w:val="nil"/>
              <w:right w:val="nil"/>
            </w:tcBorders>
            <w:shd w:val="clear" w:color="auto" w:fill="auto"/>
          </w:tcPr>
          <w:p w14:paraId="658C0A53" w14:textId="77777777" w:rsidR="00071E35" w:rsidRPr="00443B5A" w:rsidRDefault="00071E35" w:rsidP="00071E35">
            <w:pPr>
              <w:tabs>
                <w:tab w:val="decimal" w:pos="754"/>
              </w:tabs>
              <w:spacing w:line="240" w:lineRule="atLeast"/>
              <w:ind w:left="-79" w:right="-79"/>
              <w:jc w:val="thaiDistribute"/>
              <w:rPr>
                <w:rFonts w:cs="Times New Roman"/>
                <w:color w:val="000000"/>
              </w:rPr>
            </w:pPr>
          </w:p>
        </w:tc>
        <w:tc>
          <w:tcPr>
            <w:tcW w:w="1415" w:type="dxa"/>
            <w:tcBorders>
              <w:left w:val="nil"/>
              <w:bottom w:val="single" w:sz="4" w:space="0" w:color="auto"/>
              <w:right w:val="nil"/>
            </w:tcBorders>
            <w:shd w:val="clear" w:color="auto" w:fill="auto"/>
          </w:tcPr>
          <w:p w14:paraId="487500E5" w14:textId="10E584A1" w:rsidR="00071E35" w:rsidRPr="0089222E" w:rsidRDefault="00071E35" w:rsidP="00360C21">
            <w:pPr>
              <w:tabs>
                <w:tab w:val="decimal" w:pos="854"/>
              </w:tabs>
              <w:spacing w:line="240" w:lineRule="atLeast"/>
              <w:ind w:left="-79" w:right="-79"/>
              <w:jc w:val="thaiDistribute"/>
              <w:rPr>
                <w:rFonts w:cs="Times New Roman"/>
                <w:color w:val="000000"/>
              </w:rPr>
            </w:pPr>
            <w:r w:rsidRPr="00360C21">
              <w:rPr>
                <w:rFonts w:cs="Times New Roman"/>
                <w:color w:val="000000"/>
              </w:rPr>
              <w:t>-</w:t>
            </w:r>
          </w:p>
        </w:tc>
        <w:tc>
          <w:tcPr>
            <w:tcW w:w="237" w:type="dxa"/>
            <w:tcBorders>
              <w:left w:val="nil"/>
              <w:right w:val="nil"/>
            </w:tcBorders>
            <w:shd w:val="clear" w:color="auto" w:fill="auto"/>
          </w:tcPr>
          <w:p w14:paraId="4BB03CDD" w14:textId="77777777" w:rsidR="00071E35" w:rsidRPr="003A34DD" w:rsidRDefault="00071E35" w:rsidP="00071E35"/>
        </w:tc>
        <w:tc>
          <w:tcPr>
            <w:tcW w:w="1320" w:type="dxa"/>
            <w:tcBorders>
              <w:left w:val="nil"/>
              <w:bottom w:val="single" w:sz="4" w:space="0" w:color="auto"/>
              <w:right w:val="nil"/>
            </w:tcBorders>
            <w:shd w:val="clear" w:color="auto" w:fill="auto"/>
          </w:tcPr>
          <w:p w14:paraId="431BC4CC" w14:textId="0364FF91" w:rsidR="00071E35" w:rsidRPr="0089222E" w:rsidRDefault="00360C21" w:rsidP="00071E35">
            <w:pPr>
              <w:spacing w:line="240" w:lineRule="auto"/>
              <w:jc w:val="right"/>
              <w:rPr>
                <w:rFonts w:cs="Times New Roman"/>
                <w:color w:val="000000"/>
              </w:rPr>
            </w:pPr>
            <w:r>
              <w:rPr>
                <w:rFonts w:cs="Times New Roman"/>
                <w:color w:val="000000"/>
              </w:rPr>
              <w:t>14,650</w:t>
            </w:r>
          </w:p>
        </w:tc>
        <w:tc>
          <w:tcPr>
            <w:tcW w:w="236" w:type="dxa"/>
            <w:tcBorders>
              <w:left w:val="nil"/>
              <w:right w:val="nil"/>
            </w:tcBorders>
          </w:tcPr>
          <w:p w14:paraId="1B59B023" w14:textId="77777777" w:rsidR="00071E35" w:rsidRPr="003A34DD" w:rsidRDefault="00071E35" w:rsidP="00071E35"/>
        </w:tc>
        <w:tc>
          <w:tcPr>
            <w:tcW w:w="1394" w:type="dxa"/>
            <w:tcBorders>
              <w:left w:val="nil"/>
              <w:bottom w:val="single" w:sz="4" w:space="0" w:color="auto"/>
              <w:right w:val="nil"/>
            </w:tcBorders>
          </w:tcPr>
          <w:p w14:paraId="5AC6E303" w14:textId="669D8AB8" w:rsidR="00071E35" w:rsidRPr="0089222E" w:rsidRDefault="00071E35" w:rsidP="00071E35">
            <w:pPr>
              <w:spacing w:line="240" w:lineRule="auto"/>
              <w:jc w:val="right"/>
              <w:rPr>
                <w:rFonts w:cs="Times New Roman"/>
                <w:color w:val="000000"/>
              </w:rPr>
            </w:pPr>
            <w:r w:rsidRPr="00251E9A">
              <w:t>850</w:t>
            </w:r>
          </w:p>
        </w:tc>
        <w:tc>
          <w:tcPr>
            <w:tcW w:w="236" w:type="dxa"/>
            <w:tcBorders>
              <w:left w:val="nil"/>
              <w:right w:val="nil"/>
            </w:tcBorders>
          </w:tcPr>
          <w:p w14:paraId="1AFFE20D" w14:textId="77777777" w:rsidR="00071E35" w:rsidRPr="003A34DD" w:rsidRDefault="00071E35" w:rsidP="00071E35"/>
        </w:tc>
        <w:tc>
          <w:tcPr>
            <w:tcW w:w="1534" w:type="dxa"/>
            <w:tcBorders>
              <w:left w:val="nil"/>
              <w:bottom w:val="single" w:sz="4" w:space="0" w:color="auto"/>
              <w:right w:val="nil"/>
            </w:tcBorders>
          </w:tcPr>
          <w:p w14:paraId="658FDF24" w14:textId="5FFE6DD1" w:rsidR="00071E35" w:rsidRPr="000F3324" w:rsidRDefault="00360C21" w:rsidP="00071E35">
            <w:pPr>
              <w:spacing w:line="240" w:lineRule="auto"/>
              <w:jc w:val="right"/>
              <w:rPr>
                <w:rFonts w:cs="Times New Roman"/>
                <w:color w:val="000000"/>
              </w:rPr>
            </w:pPr>
            <w:r>
              <w:rPr>
                <w:rFonts w:cs="Times New Roman"/>
                <w:color w:val="000000"/>
              </w:rPr>
              <w:t>14,650</w:t>
            </w:r>
          </w:p>
        </w:tc>
        <w:tc>
          <w:tcPr>
            <w:tcW w:w="237" w:type="dxa"/>
            <w:tcBorders>
              <w:left w:val="nil"/>
              <w:right w:val="nil"/>
            </w:tcBorders>
          </w:tcPr>
          <w:p w14:paraId="5B7060C9" w14:textId="77777777" w:rsidR="00071E35" w:rsidRPr="003A34DD" w:rsidRDefault="00071E35" w:rsidP="00071E35"/>
        </w:tc>
        <w:tc>
          <w:tcPr>
            <w:tcW w:w="1572" w:type="dxa"/>
            <w:gridSpan w:val="2"/>
            <w:tcBorders>
              <w:left w:val="nil"/>
              <w:bottom w:val="single" w:sz="4" w:space="0" w:color="auto"/>
              <w:right w:val="nil"/>
            </w:tcBorders>
          </w:tcPr>
          <w:p w14:paraId="013DF0C4" w14:textId="68FC4F28" w:rsidR="00071E35" w:rsidRPr="000F3324" w:rsidRDefault="00071E35" w:rsidP="00071E35">
            <w:pPr>
              <w:spacing w:line="240" w:lineRule="auto"/>
              <w:jc w:val="right"/>
              <w:rPr>
                <w:rFonts w:cs="Times New Roman"/>
                <w:color w:val="000000"/>
              </w:rPr>
            </w:pPr>
            <w:r w:rsidRPr="000D5B63">
              <w:t>850</w:t>
            </w:r>
          </w:p>
        </w:tc>
      </w:tr>
      <w:tr w:rsidR="00071E35" w:rsidRPr="000E670B" w14:paraId="0392D3A7" w14:textId="77777777" w:rsidTr="002C13BC">
        <w:trPr>
          <w:trHeight w:val="20"/>
        </w:trPr>
        <w:tc>
          <w:tcPr>
            <w:tcW w:w="4680" w:type="dxa"/>
            <w:tcBorders>
              <w:top w:val="nil"/>
              <w:left w:val="nil"/>
              <w:bottom w:val="nil"/>
              <w:right w:val="nil"/>
            </w:tcBorders>
            <w:noWrap/>
          </w:tcPr>
          <w:p w14:paraId="7A6030BA" w14:textId="77777777" w:rsidR="00071E35" w:rsidRPr="000E670B" w:rsidRDefault="00071E35" w:rsidP="00071E35">
            <w:pPr>
              <w:ind w:left="58"/>
              <w:rPr>
                <w:rFonts w:cs="Times New Roman"/>
                <w:b/>
                <w:bCs/>
              </w:rPr>
            </w:pPr>
            <w:r w:rsidRPr="000E670B">
              <w:rPr>
                <w:rFonts w:cs="Times New Roman"/>
                <w:b/>
                <w:bCs/>
              </w:rPr>
              <w:t>Total revenue</w:t>
            </w:r>
          </w:p>
        </w:tc>
        <w:tc>
          <w:tcPr>
            <w:tcW w:w="1530" w:type="dxa"/>
            <w:tcBorders>
              <w:top w:val="single" w:sz="4" w:space="0" w:color="auto"/>
              <w:left w:val="nil"/>
              <w:bottom w:val="double" w:sz="4" w:space="0" w:color="auto"/>
              <w:right w:val="nil"/>
            </w:tcBorders>
            <w:shd w:val="clear" w:color="auto" w:fill="auto"/>
          </w:tcPr>
          <w:p w14:paraId="573A540B" w14:textId="222CE56E" w:rsidR="00071E35" w:rsidRPr="002A7980" w:rsidRDefault="00360C21" w:rsidP="00071E35">
            <w:pPr>
              <w:spacing w:line="240" w:lineRule="auto"/>
              <w:jc w:val="right"/>
              <w:rPr>
                <w:rFonts w:cs="Times New Roman"/>
                <w:b/>
                <w:bCs/>
                <w:color w:val="000000"/>
              </w:rPr>
            </w:pPr>
            <w:r>
              <w:rPr>
                <w:rFonts w:cs="Times New Roman"/>
                <w:b/>
                <w:bCs/>
                <w:color w:val="000000"/>
              </w:rPr>
              <w:t>9,944,23</w:t>
            </w:r>
            <w:r w:rsidR="00966323">
              <w:rPr>
                <w:rFonts w:cs="Times New Roman"/>
                <w:b/>
                <w:bCs/>
                <w:color w:val="000000"/>
              </w:rPr>
              <w:t>3</w:t>
            </w:r>
          </w:p>
        </w:tc>
        <w:tc>
          <w:tcPr>
            <w:tcW w:w="310" w:type="dxa"/>
            <w:tcBorders>
              <w:left w:val="nil"/>
              <w:right w:val="nil"/>
            </w:tcBorders>
            <w:shd w:val="clear" w:color="auto" w:fill="auto"/>
          </w:tcPr>
          <w:p w14:paraId="73B7093A" w14:textId="77777777" w:rsidR="00071E35" w:rsidRPr="00976C90" w:rsidRDefault="00071E35" w:rsidP="00071E35">
            <w:pPr>
              <w:rPr>
                <w:b/>
                <w:bCs/>
              </w:rPr>
            </w:pPr>
          </w:p>
        </w:tc>
        <w:tc>
          <w:tcPr>
            <w:tcW w:w="1415" w:type="dxa"/>
            <w:tcBorders>
              <w:top w:val="single" w:sz="4" w:space="0" w:color="auto"/>
              <w:left w:val="nil"/>
              <w:bottom w:val="double" w:sz="4" w:space="0" w:color="auto"/>
              <w:right w:val="nil"/>
            </w:tcBorders>
            <w:shd w:val="clear" w:color="auto" w:fill="auto"/>
          </w:tcPr>
          <w:p w14:paraId="4FE9F11A" w14:textId="20DDC84B" w:rsidR="00071E35" w:rsidRPr="00976C90" w:rsidRDefault="00071E35" w:rsidP="00071E35">
            <w:pPr>
              <w:spacing w:line="240" w:lineRule="auto"/>
              <w:jc w:val="right"/>
              <w:rPr>
                <w:rFonts w:cs="Times New Roman"/>
                <w:b/>
                <w:bCs/>
                <w:color w:val="000000"/>
              </w:rPr>
            </w:pPr>
            <w:r w:rsidRPr="002A7980">
              <w:rPr>
                <w:b/>
                <w:bCs/>
              </w:rPr>
              <w:t>8,635,608</w:t>
            </w:r>
          </w:p>
        </w:tc>
        <w:tc>
          <w:tcPr>
            <w:tcW w:w="237" w:type="dxa"/>
            <w:tcBorders>
              <w:left w:val="nil"/>
              <w:right w:val="nil"/>
            </w:tcBorders>
            <w:shd w:val="clear" w:color="auto" w:fill="auto"/>
          </w:tcPr>
          <w:p w14:paraId="5CD3562C" w14:textId="77777777" w:rsidR="00071E35" w:rsidRPr="00976C90" w:rsidRDefault="00071E35" w:rsidP="00071E35">
            <w:pPr>
              <w:rPr>
                <w:b/>
                <w:bCs/>
              </w:rPr>
            </w:pPr>
          </w:p>
        </w:tc>
        <w:tc>
          <w:tcPr>
            <w:tcW w:w="1320" w:type="dxa"/>
            <w:tcBorders>
              <w:top w:val="single" w:sz="4" w:space="0" w:color="auto"/>
              <w:left w:val="nil"/>
              <w:bottom w:val="double" w:sz="4" w:space="0" w:color="auto"/>
              <w:right w:val="nil"/>
            </w:tcBorders>
            <w:shd w:val="clear" w:color="auto" w:fill="auto"/>
          </w:tcPr>
          <w:p w14:paraId="329DCD1F" w14:textId="14C89C86" w:rsidR="00071E35" w:rsidRPr="002A7980" w:rsidRDefault="00360C21" w:rsidP="00071E35">
            <w:pPr>
              <w:spacing w:line="240" w:lineRule="auto"/>
              <w:jc w:val="right"/>
              <w:rPr>
                <w:rFonts w:cs="Times New Roman"/>
                <w:b/>
                <w:bCs/>
                <w:color w:val="000000"/>
              </w:rPr>
            </w:pPr>
            <w:r>
              <w:rPr>
                <w:rFonts w:cs="Times New Roman"/>
                <w:b/>
                <w:bCs/>
                <w:color w:val="000000"/>
              </w:rPr>
              <w:t>14,650</w:t>
            </w:r>
          </w:p>
        </w:tc>
        <w:tc>
          <w:tcPr>
            <w:tcW w:w="236" w:type="dxa"/>
            <w:tcBorders>
              <w:left w:val="nil"/>
              <w:right w:val="nil"/>
            </w:tcBorders>
          </w:tcPr>
          <w:p w14:paraId="6AD2F0C1" w14:textId="77777777" w:rsidR="00071E35" w:rsidRPr="002A7980" w:rsidRDefault="00071E35" w:rsidP="00071E35">
            <w:pPr>
              <w:rPr>
                <w:b/>
                <w:bCs/>
              </w:rPr>
            </w:pPr>
          </w:p>
        </w:tc>
        <w:tc>
          <w:tcPr>
            <w:tcW w:w="1394" w:type="dxa"/>
            <w:tcBorders>
              <w:top w:val="single" w:sz="4" w:space="0" w:color="auto"/>
              <w:left w:val="nil"/>
              <w:bottom w:val="double" w:sz="4" w:space="0" w:color="auto"/>
              <w:right w:val="nil"/>
            </w:tcBorders>
          </w:tcPr>
          <w:p w14:paraId="396B1BCB" w14:textId="54D2834C" w:rsidR="00071E35" w:rsidRPr="002A7980" w:rsidRDefault="00071E35" w:rsidP="00071E35">
            <w:pPr>
              <w:spacing w:line="240" w:lineRule="auto"/>
              <w:jc w:val="right"/>
              <w:rPr>
                <w:rFonts w:cs="Times New Roman"/>
                <w:b/>
                <w:bCs/>
                <w:color w:val="000000"/>
              </w:rPr>
            </w:pPr>
            <w:r w:rsidRPr="002A7980">
              <w:rPr>
                <w:b/>
                <w:bCs/>
              </w:rPr>
              <w:t>850</w:t>
            </w:r>
          </w:p>
        </w:tc>
        <w:tc>
          <w:tcPr>
            <w:tcW w:w="236" w:type="dxa"/>
            <w:tcBorders>
              <w:left w:val="nil"/>
              <w:right w:val="nil"/>
            </w:tcBorders>
          </w:tcPr>
          <w:p w14:paraId="5D160200" w14:textId="77777777" w:rsidR="00071E35" w:rsidRPr="002A7980" w:rsidRDefault="00071E35" w:rsidP="00071E35">
            <w:pPr>
              <w:rPr>
                <w:b/>
                <w:bCs/>
              </w:rPr>
            </w:pPr>
          </w:p>
        </w:tc>
        <w:tc>
          <w:tcPr>
            <w:tcW w:w="1534" w:type="dxa"/>
            <w:tcBorders>
              <w:top w:val="single" w:sz="4" w:space="0" w:color="auto"/>
              <w:left w:val="nil"/>
              <w:bottom w:val="double" w:sz="4" w:space="0" w:color="auto"/>
              <w:right w:val="nil"/>
            </w:tcBorders>
          </w:tcPr>
          <w:p w14:paraId="3057B03D" w14:textId="18CD41A9" w:rsidR="00071E35" w:rsidRPr="002A7980" w:rsidRDefault="00360C21" w:rsidP="00071E35">
            <w:pPr>
              <w:spacing w:line="240" w:lineRule="auto"/>
              <w:jc w:val="right"/>
              <w:rPr>
                <w:rFonts w:cs="Times New Roman"/>
                <w:b/>
                <w:bCs/>
                <w:color w:val="000000"/>
              </w:rPr>
            </w:pPr>
            <w:r>
              <w:rPr>
                <w:rFonts w:cs="Times New Roman"/>
                <w:b/>
                <w:bCs/>
                <w:color w:val="000000"/>
              </w:rPr>
              <w:t>9,958,88</w:t>
            </w:r>
            <w:r w:rsidR="00966323">
              <w:rPr>
                <w:rFonts w:cs="Times New Roman"/>
                <w:b/>
                <w:bCs/>
                <w:color w:val="000000"/>
              </w:rPr>
              <w:t>3</w:t>
            </w:r>
          </w:p>
        </w:tc>
        <w:tc>
          <w:tcPr>
            <w:tcW w:w="237" w:type="dxa"/>
            <w:tcBorders>
              <w:left w:val="nil"/>
              <w:right w:val="nil"/>
            </w:tcBorders>
          </w:tcPr>
          <w:p w14:paraId="2F10DFC4" w14:textId="77777777" w:rsidR="00071E35" w:rsidRPr="00976C90" w:rsidRDefault="00071E35" w:rsidP="00071E35">
            <w:pPr>
              <w:rPr>
                <w:b/>
                <w:bCs/>
              </w:rPr>
            </w:pPr>
          </w:p>
        </w:tc>
        <w:tc>
          <w:tcPr>
            <w:tcW w:w="1572" w:type="dxa"/>
            <w:gridSpan w:val="2"/>
            <w:tcBorders>
              <w:top w:val="single" w:sz="4" w:space="0" w:color="auto"/>
              <w:left w:val="nil"/>
              <w:bottom w:val="double" w:sz="4" w:space="0" w:color="auto"/>
              <w:right w:val="nil"/>
            </w:tcBorders>
          </w:tcPr>
          <w:p w14:paraId="3565203F" w14:textId="659568F8" w:rsidR="00071E35" w:rsidRPr="000F3324" w:rsidRDefault="00071E35" w:rsidP="00071E35">
            <w:pPr>
              <w:spacing w:line="240" w:lineRule="auto"/>
              <w:jc w:val="right"/>
              <w:rPr>
                <w:rFonts w:cs="Times New Roman"/>
                <w:b/>
                <w:bCs/>
                <w:color w:val="000000"/>
              </w:rPr>
            </w:pPr>
            <w:r w:rsidRPr="002A7980">
              <w:rPr>
                <w:b/>
                <w:bCs/>
              </w:rPr>
              <w:t>8,636,458</w:t>
            </w:r>
          </w:p>
        </w:tc>
      </w:tr>
      <w:tr w:rsidR="00071E35" w:rsidRPr="000E670B" w14:paraId="7C220003" w14:textId="77777777" w:rsidTr="002C13BC">
        <w:trPr>
          <w:trHeight w:val="20"/>
        </w:trPr>
        <w:tc>
          <w:tcPr>
            <w:tcW w:w="4680" w:type="dxa"/>
            <w:tcBorders>
              <w:top w:val="nil"/>
              <w:left w:val="nil"/>
              <w:bottom w:val="nil"/>
              <w:right w:val="nil"/>
            </w:tcBorders>
            <w:noWrap/>
          </w:tcPr>
          <w:p w14:paraId="32CE5B13" w14:textId="77777777" w:rsidR="00071E35" w:rsidRPr="000E670B" w:rsidRDefault="00071E35" w:rsidP="00071E35">
            <w:pPr>
              <w:ind w:left="58"/>
              <w:rPr>
                <w:rFonts w:cs="Times New Roman"/>
                <w:b/>
                <w:bCs/>
              </w:rPr>
            </w:pPr>
          </w:p>
        </w:tc>
        <w:tc>
          <w:tcPr>
            <w:tcW w:w="1530" w:type="dxa"/>
            <w:tcBorders>
              <w:top w:val="double" w:sz="4" w:space="0" w:color="auto"/>
              <w:left w:val="nil"/>
              <w:right w:val="nil"/>
            </w:tcBorders>
            <w:shd w:val="clear" w:color="auto" w:fill="auto"/>
          </w:tcPr>
          <w:p w14:paraId="3188C497" w14:textId="77777777" w:rsidR="00071E35" w:rsidRPr="0089222E" w:rsidRDefault="00071E35" w:rsidP="00071E35">
            <w:pPr>
              <w:spacing w:line="240" w:lineRule="auto"/>
              <w:jc w:val="right"/>
              <w:rPr>
                <w:rFonts w:cs="Times New Roman"/>
                <w:color w:val="000000"/>
              </w:rPr>
            </w:pPr>
          </w:p>
        </w:tc>
        <w:tc>
          <w:tcPr>
            <w:tcW w:w="310" w:type="dxa"/>
            <w:tcBorders>
              <w:left w:val="nil"/>
              <w:right w:val="nil"/>
            </w:tcBorders>
            <w:shd w:val="clear" w:color="auto" w:fill="auto"/>
          </w:tcPr>
          <w:p w14:paraId="66EAA2C7" w14:textId="77777777" w:rsidR="00071E35" w:rsidRPr="000E670B" w:rsidRDefault="00071E35" w:rsidP="00071E35">
            <w:pPr>
              <w:spacing w:line="240" w:lineRule="auto"/>
              <w:ind w:right="-68"/>
              <w:jc w:val="right"/>
              <w:rPr>
                <w:rFonts w:cs="Times New Roman"/>
                <w:color w:val="000000"/>
              </w:rPr>
            </w:pPr>
          </w:p>
        </w:tc>
        <w:tc>
          <w:tcPr>
            <w:tcW w:w="1415" w:type="dxa"/>
            <w:tcBorders>
              <w:top w:val="double" w:sz="4" w:space="0" w:color="auto"/>
              <w:left w:val="nil"/>
              <w:right w:val="nil"/>
            </w:tcBorders>
            <w:shd w:val="clear" w:color="auto" w:fill="auto"/>
          </w:tcPr>
          <w:p w14:paraId="5273A8E6" w14:textId="77777777" w:rsidR="00071E35" w:rsidRPr="0089222E" w:rsidRDefault="00071E35" w:rsidP="00071E35">
            <w:pPr>
              <w:spacing w:line="240" w:lineRule="auto"/>
              <w:jc w:val="right"/>
              <w:rPr>
                <w:rFonts w:cs="Times New Roman"/>
                <w:color w:val="000000"/>
              </w:rPr>
            </w:pPr>
          </w:p>
        </w:tc>
        <w:tc>
          <w:tcPr>
            <w:tcW w:w="237" w:type="dxa"/>
            <w:tcBorders>
              <w:left w:val="nil"/>
              <w:right w:val="nil"/>
            </w:tcBorders>
            <w:shd w:val="clear" w:color="auto" w:fill="auto"/>
          </w:tcPr>
          <w:p w14:paraId="3A235C04" w14:textId="77777777" w:rsidR="00071E35" w:rsidRPr="000E670B" w:rsidRDefault="00071E35" w:rsidP="00071E35">
            <w:pPr>
              <w:spacing w:line="240" w:lineRule="auto"/>
              <w:ind w:right="-68"/>
              <w:jc w:val="right"/>
              <w:rPr>
                <w:rFonts w:cs="Times New Roman"/>
                <w:color w:val="000000"/>
              </w:rPr>
            </w:pPr>
          </w:p>
        </w:tc>
        <w:tc>
          <w:tcPr>
            <w:tcW w:w="1320" w:type="dxa"/>
            <w:tcBorders>
              <w:top w:val="double" w:sz="4" w:space="0" w:color="auto"/>
              <w:left w:val="nil"/>
              <w:right w:val="nil"/>
            </w:tcBorders>
            <w:shd w:val="clear" w:color="auto" w:fill="auto"/>
          </w:tcPr>
          <w:p w14:paraId="798DE4D5" w14:textId="77777777" w:rsidR="00071E35" w:rsidRPr="0089222E" w:rsidRDefault="00071E35" w:rsidP="00071E35">
            <w:pPr>
              <w:spacing w:line="240" w:lineRule="auto"/>
              <w:jc w:val="right"/>
              <w:rPr>
                <w:rFonts w:cs="Times New Roman"/>
                <w:color w:val="000000"/>
              </w:rPr>
            </w:pPr>
          </w:p>
        </w:tc>
        <w:tc>
          <w:tcPr>
            <w:tcW w:w="236" w:type="dxa"/>
            <w:tcBorders>
              <w:left w:val="nil"/>
              <w:right w:val="nil"/>
            </w:tcBorders>
          </w:tcPr>
          <w:p w14:paraId="5390C859" w14:textId="77777777" w:rsidR="00071E35" w:rsidRPr="000E670B" w:rsidRDefault="00071E35" w:rsidP="00071E35">
            <w:pPr>
              <w:spacing w:line="240" w:lineRule="auto"/>
              <w:ind w:right="-68"/>
              <w:jc w:val="right"/>
              <w:rPr>
                <w:rFonts w:cs="Times New Roman"/>
                <w:color w:val="000000"/>
              </w:rPr>
            </w:pPr>
          </w:p>
        </w:tc>
        <w:tc>
          <w:tcPr>
            <w:tcW w:w="1394" w:type="dxa"/>
            <w:tcBorders>
              <w:top w:val="double" w:sz="4" w:space="0" w:color="auto"/>
              <w:left w:val="nil"/>
              <w:right w:val="nil"/>
            </w:tcBorders>
          </w:tcPr>
          <w:p w14:paraId="7462D9AB" w14:textId="77777777" w:rsidR="00071E35" w:rsidRPr="0089222E" w:rsidRDefault="00071E35" w:rsidP="00071E35">
            <w:pPr>
              <w:spacing w:line="240" w:lineRule="auto"/>
              <w:jc w:val="right"/>
              <w:rPr>
                <w:rFonts w:cs="Times New Roman"/>
                <w:color w:val="000000"/>
              </w:rPr>
            </w:pPr>
          </w:p>
        </w:tc>
        <w:tc>
          <w:tcPr>
            <w:tcW w:w="236" w:type="dxa"/>
            <w:tcBorders>
              <w:left w:val="nil"/>
              <w:right w:val="nil"/>
            </w:tcBorders>
          </w:tcPr>
          <w:p w14:paraId="0F455F13" w14:textId="77777777" w:rsidR="00071E35" w:rsidRPr="000E670B" w:rsidRDefault="00071E35" w:rsidP="00071E35">
            <w:pPr>
              <w:spacing w:line="240" w:lineRule="auto"/>
              <w:ind w:right="-68"/>
              <w:jc w:val="right"/>
              <w:rPr>
                <w:rFonts w:cs="Times New Roman"/>
                <w:color w:val="000000"/>
              </w:rPr>
            </w:pPr>
          </w:p>
        </w:tc>
        <w:tc>
          <w:tcPr>
            <w:tcW w:w="1534" w:type="dxa"/>
            <w:tcBorders>
              <w:top w:val="double" w:sz="4" w:space="0" w:color="auto"/>
              <w:left w:val="nil"/>
              <w:right w:val="nil"/>
            </w:tcBorders>
          </w:tcPr>
          <w:p w14:paraId="735D0962" w14:textId="77777777" w:rsidR="00071E35" w:rsidRPr="0089222E" w:rsidRDefault="00071E35" w:rsidP="00071E35">
            <w:pPr>
              <w:spacing w:line="240" w:lineRule="auto"/>
              <w:jc w:val="right"/>
              <w:rPr>
                <w:rFonts w:cs="Times New Roman"/>
                <w:color w:val="000000"/>
              </w:rPr>
            </w:pPr>
          </w:p>
        </w:tc>
        <w:tc>
          <w:tcPr>
            <w:tcW w:w="237" w:type="dxa"/>
            <w:tcBorders>
              <w:left w:val="nil"/>
              <w:right w:val="nil"/>
            </w:tcBorders>
          </w:tcPr>
          <w:p w14:paraId="533DD841" w14:textId="77777777" w:rsidR="00071E35" w:rsidRPr="000E670B" w:rsidRDefault="00071E35" w:rsidP="00071E35">
            <w:pPr>
              <w:spacing w:line="240" w:lineRule="auto"/>
              <w:ind w:right="-68"/>
              <w:jc w:val="right"/>
              <w:rPr>
                <w:rFonts w:cs="Times New Roman"/>
                <w:color w:val="000000"/>
              </w:rPr>
            </w:pPr>
          </w:p>
        </w:tc>
        <w:tc>
          <w:tcPr>
            <w:tcW w:w="1572" w:type="dxa"/>
            <w:gridSpan w:val="2"/>
            <w:tcBorders>
              <w:top w:val="double" w:sz="4" w:space="0" w:color="auto"/>
              <w:left w:val="nil"/>
              <w:right w:val="nil"/>
            </w:tcBorders>
          </w:tcPr>
          <w:p w14:paraId="069E25EF" w14:textId="77777777" w:rsidR="00071E35" w:rsidRPr="0089222E" w:rsidRDefault="00071E35" w:rsidP="00071E35">
            <w:pPr>
              <w:spacing w:line="240" w:lineRule="auto"/>
              <w:jc w:val="right"/>
              <w:rPr>
                <w:rFonts w:cs="Times New Roman"/>
                <w:color w:val="000000"/>
              </w:rPr>
            </w:pPr>
          </w:p>
        </w:tc>
      </w:tr>
      <w:tr w:rsidR="00071E35" w:rsidRPr="000E670B" w14:paraId="1EDD2C60" w14:textId="77777777" w:rsidTr="002C13BC">
        <w:trPr>
          <w:trHeight w:val="20"/>
        </w:trPr>
        <w:tc>
          <w:tcPr>
            <w:tcW w:w="4680" w:type="dxa"/>
            <w:tcBorders>
              <w:top w:val="nil"/>
              <w:left w:val="nil"/>
              <w:bottom w:val="nil"/>
              <w:right w:val="nil"/>
            </w:tcBorders>
            <w:noWrap/>
          </w:tcPr>
          <w:p w14:paraId="3F676A27" w14:textId="77777777" w:rsidR="00071E35" w:rsidRPr="00437A10" w:rsidRDefault="00071E35" w:rsidP="00071E35">
            <w:pPr>
              <w:ind w:left="58"/>
              <w:rPr>
                <w:rFonts w:cs="Times New Roman"/>
              </w:rPr>
            </w:pPr>
            <w:r w:rsidRPr="00437A10">
              <w:t>Segment profit (loss) before income tax</w:t>
            </w:r>
          </w:p>
        </w:tc>
        <w:tc>
          <w:tcPr>
            <w:tcW w:w="1530" w:type="dxa"/>
            <w:tcBorders>
              <w:left w:val="nil"/>
              <w:bottom w:val="double" w:sz="4" w:space="0" w:color="auto"/>
              <w:right w:val="nil"/>
            </w:tcBorders>
            <w:shd w:val="clear" w:color="auto" w:fill="auto"/>
          </w:tcPr>
          <w:p w14:paraId="7D6025C4" w14:textId="2DC56DCC" w:rsidR="00071E35" w:rsidRPr="0089222E" w:rsidRDefault="00532559" w:rsidP="00071E35">
            <w:pPr>
              <w:spacing w:line="240" w:lineRule="auto"/>
              <w:jc w:val="right"/>
              <w:rPr>
                <w:rFonts w:cs="Times New Roman"/>
                <w:color w:val="000000"/>
              </w:rPr>
            </w:pPr>
            <w:r>
              <w:rPr>
                <w:rFonts w:cs="Times New Roman"/>
                <w:color w:val="000000"/>
              </w:rPr>
              <w:t>273,739</w:t>
            </w:r>
          </w:p>
        </w:tc>
        <w:tc>
          <w:tcPr>
            <w:tcW w:w="310" w:type="dxa"/>
            <w:tcBorders>
              <w:left w:val="nil"/>
              <w:right w:val="nil"/>
            </w:tcBorders>
            <w:shd w:val="clear" w:color="auto" w:fill="auto"/>
          </w:tcPr>
          <w:p w14:paraId="6C95DAF8" w14:textId="77777777" w:rsidR="00071E35" w:rsidRPr="002D6910" w:rsidRDefault="00071E35" w:rsidP="00071E35"/>
        </w:tc>
        <w:tc>
          <w:tcPr>
            <w:tcW w:w="1415" w:type="dxa"/>
            <w:tcBorders>
              <w:left w:val="nil"/>
              <w:bottom w:val="double" w:sz="4" w:space="0" w:color="auto"/>
              <w:right w:val="nil"/>
            </w:tcBorders>
            <w:shd w:val="clear" w:color="auto" w:fill="auto"/>
          </w:tcPr>
          <w:p w14:paraId="4BFE4538" w14:textId="217DE414" w:rsidR="00071E35" w:rsidRPr="0089222E" w:rsidRDefault="009E1ECA" w:rsidP="00071E35">
            <w:pPr>
              <w:spacing w:line="240" w:lineRule="auto"/>
              <w:jc w:val="right"/>
              <w:rPr>
                <w:rFonts w:cs="Times New Roman"/>
                <w:color w:val="000000"/>
              </w:rPr>
            </w:pPr>
            <w:r>
              <w:rPr>
                <w:rFonts w:cs="Times New Roman"/>
                <w:color w:val="000000"/>
              </w:rPr>
              <w:t>210,166</w:t>
            </w:r>
          </w:p>
        </w:tc>
        <w:tc>
          <w:tcPr>
            <w:tcW w:w="237" w:type="dxa"/>
            <w:tcBorders>
              <w:left w:val="nil"/>
              <w:right w:val="nil"/>
            </w:tcBorders>
            <w:shd w:val="clear" w:color="auto" w:fill="auto"/>
          </w:tcPr>
          <w:p w14:paraId="74B24930" w14:textId="77777777" w:rsidR="00071E35" w:rsidRPr="002D6910" w:rsidRDefault="00071E35" w:rsidP="00071E35"/>
        </w:tc>
        <w:tc>
          <w:tcPr>
            <w:tcW w:w="1320" w:type="dxa"/>
            <w:tcBorders>
              <w:left w:val="nil"/>
              <w:bottom w:val="double" w:sz="4" w:space="0" w:color="auto"/>
              <w:right w:val="nil"/>
            </w:tcBorders>
            <w:shd w:val="clear" w:color="auto" w:fill="auto"/>
          </w:tcPr>
          <w:p w14:paraId="76AE9A17" w14:textId="283B6A42" w:rsidR="00071E35" w:rsidRPr="0089222E" w:rsidRDefault="00360C21" w:rsidP="00071E35">
            <w:pPr>
              <w:spacing w:line="240" w:lineRule="auto"/>
              <w:ind w:right="-68"/>
              <w:jc w:val="right"/>
              <w:rPr>
                <w:rFonts w:cs="Times New Roman"/>
                <w:color w:val="000000"/>
              </w:rPr>
            </w:pPr>
            <w:r>
              <w:rPr>
                <w:rFonts w:cs="Times New Roman"/>
                <w:color w:val="000000"/>
              </w:rPr>
              <w:t>(16,104)</w:t>
            </w:r>
          </w:p>
        </w:tc>
        <w:tc>
          <w:tcPr>
            <w:tcW w:w="236" w:type="dxa"/>
            <w:tcBorders>
              <w:left w:val="nil"/>
              <w:right w:val="nil"/>
            </w:tcBorders>
          </w:tcPr>
          <w:p w14:paraId="235A54AD" w14:textId="77777777" w:rsidR="00071E35" w:rsidRPr="002D6910" w:rsidRDefault="00071E35" w:rsidP="00071E35"/>
        </w:tc>
        <w:tc>
          <w:tcPr>
            <w:tcW w:w="1394" w:type="dxa"/>
            <w:tcBorders>
              <w:left w:val="nil"/>
              <w:bottom w:val="double" w:sz="4" w:space="0" w:color="auto"/>
              <w:right w:val="nil"/>
            </w:tcBorders>
          </w:tcPr>
          <w:p w14:paraId="5B6F2F1D" w14:textId="500ACE24" w:rsidR="00071E35" w:rsidRPr="0089222E" w:rsidRDefault="00071E35" w:rsidP="00071E35">
            <w:pPr>
              <w:spacing w:line="240" w:lineRule="auto"/>
              <w:ind w:right="-68"/>
              <w:jc w:val="right"/>
              <w:rPr>
                <w:rFonts w:cs="Times New Roman"/>
                <w:color w:val="000000"/>
              </w:rPr>
            </w:pPr>
            <w:r w:rsidRPr="00251E9A">
              <w:t>(853)</w:t>
            </w:r>
          </w:p>
        </w:tc>
        <w:tc>
          <w:tcPr>
            <w:tcW w:w="236" w:type="dxa"/>
            <w:tcBorders>
              <w:left w:val="nil"/>
              <w:right w:val="nil"/>
            </w:tcBorders>
          </w:tcPr>
          <w:p w14:paraId="536F4333" w14:textId="77777777" w:rsidR="00071E35" w:rsidRPr="002D6910" w:rsidRDefault="00071E35" w:rsidP="00071E35"/>
        </w:tc>
        <w:tc>
          <w:tcPr>
            <w:tcW w:w="1534" w:type="dxa"/>
            <w:tcBorders>
              <w:left w:val="nil"/>
              <w:bottom w:val="double" w:sz="4" w:space="0" w:color="auto"/>
              <w:right w:val="nil"/>
            </w:tcBorders>
          </w:tcPr>
          <w:p w14:paraId="6E71E94B" w14:textId="10834511" w:rsidR="00071E35" w:rsidRPr="0089222E" w:rsidRDefault="00532559" w:rsidP="00071E35">
            <w:pPr>
              <w:spacing w:line="240" w:lineRule="auto"/>
              <w:jc w:val="right"/>
              <w:rPr>
                <w:rFonts w:cs="Times New Roman"/>
                <w:color w:val="000000"/>
              </w:rPr>
            </w:pPr>
            <w:r>
              <w:rPr>
                <w:rFonts w:cs="Times New Roman"/>
                <w:color w:val="000000"/>
              </w:rPr>
              <w:t>257,635</w:t>
            </w:r>
          </w:p>
        </w:tc>
        <w:tc>
          <w:tcPr>
            <w:tcW w:w="237" w:type="dxa"/>
            <w:tcBorders>
              <w:left w:val="nil"/>
              <w:right w:val="nil"/>
            </w:tcBorders>
          </w:tcPr>
          <w:p w14:paraId="230FE66C" w14:textId="77777777" w:rsidR="00071E35" w:rsidRPr="002D6910" w:rsidRDefault="00071E35" w:rsidP="00071E35"/>
        </w:tc>
        <w:tc>
          <w:tcPr>
            <w:tcW w:w="1572" w:type="dxa"/>
            <w:gridSpan w:val="2"/>
            <w:tcBorders>
              <w:left w:val="nil"/>
              <w:bottom w:val="double" w:sz="4" w:space="0" w:color="auto"/>
              <w:right w:val="nil"/>
            </w:tcBorders>
          </w:tcPr>
          <w:p w14:paraId="34078099" w14:textId="6310F137" w:rsidR="00071E35" w:rsidRPr="0089222E" w:rsidRDefault="009E1ECA" w:rsidP="00071E35">
            <w:pPr>
              <w:spacing w:line="240" w:lineRule="auto"/>
              <w:jc w:val="right"/>
              <w:rPr>
                <w:rFonts w:cs="Times New Roman"/>
                <w:color w:val="000000"/>
              </w:rPr>
            </w:pPr>
            <w:r>
              <w:t>209,313</w:t>
            </w:r>
          </w:p>
        </w:tc>
      </w:tr>
      <w:tr w:rsidR="00071E35" w:rsidRPr="00342CC7" w14:paraId="20BD7EDC" w14:textId="77777777" w:rsidTr="002C13BC">
        <w:trPr>
          <w:gridAfter w:val="1"/>
          <w:wAfter w:w="31" w:type="dxa"/>
          <w:trHeight w:val="266"/>
        </w:trPr>
        <w:tc>
          <w:tcPr>
            <w:tcW w:w="4680" w:type="dxa"/>
            <w:tcBorders>
              <w:left w:val="nil"/>
              <w:right w:val="nil"/>
            </w:tcBorders>
          </w:tcPr>
          <w:p w14:paraId="5EB9A085" w14:textId="77777777" w:rsidR="00071E35" w:rsidRPr="00342CC7" w:rsidRDefault="00071E35" w:rsidP="0036581D">
            <w:pPr>
              <w:spacing w:line="240" w:lineRule="atLeast"/>
              <w:rPr>
                <w:rFonts w:cs="Times New Roman"/>
              </w:rPr>
            </w:pPr>
          </w:p>
        </w:tc>
        <w:tc>
          <w:tcPr>
            <w:tcW w:w="9990" w:type="dxa"/>
            <w:gridSpan w:val="11"/>
            <w:tcBorders>
              <w:left w:val="nil"/>
              <w:right w:val="nil"/>
            </w:tcBorders>
            <w:vAlign w:val="bottom"/>
          </w:tcPr>
          <w:p w14:paraId="124FF6D8" w14:textId="58F53D69" w:rsidR="00071E35" w:rsidRPr="00342CC7" w:rsidRDefault="00071E35" w:rsidP="0036581D">
            <w:pPr>
              <w:spacing w:line="240" w:lineRule="atLeast"/>
              <w:ind w:left="-108" w:right="-89"/>
              <w:jc w:val="center"/>
              <w:rPr>
                <w:rFonts w:cs="Times New Roman"/>
              </w:rPr>
            </w:pPr>
          </w:p>
        </w:tc>
      </w:tr>
    </w:tbl>
    <w:p w14:paraId="280ACC9B" w14:textId="12902613" w:rsidR="004131B7" w:rsidRDefault="004131B7"/>
    <w:p w14:paraId="3F117188" w14:textId="1B3D44F3" w:rsidR="002C13BC" w:rsidRDefault="002C13BC"/>
    <w:p w14:paraId="188AF040" w14:textId="77777777" w:rsidR="002C13BC" w:rsidRDefault="002C13BC"/>
    <w:p w14:paraId="6B50C09C" w14:textId="13FA0CDF" w:rsidR="004131B7" w:rsidRDefault="004131B7"/>
    <w:tbl>
      <w:tblPr>
        <w:tblW w:w="14765" w:type="dxa"/>
        <w:tblInd w:w="-180" w:type="dxa"/>
        <w:tblLayout w:type="fixed"/>
        <w:tblLook w:val="00A0" w:firstRow="1" w:lastRow="0" w:firstColumn="1" w:lastColumn="0" w:noHBand="0" w:noVBand="0"/>
      </w:tblPr>
      <w:tblGrid>
        <w:gridCol w:w="4680"/>
        <w:gridCol w:w="1529"/>
        <w:gridCol w:w="269"/>
        <w:gridCol w:w="40"/>
        <w:gridCol w:w="1378"/>
        <w:gridCol w:w="37"/>
        <w:gridCol w:w="200"/>
        <w:gridCol w:w="37"/>
        <w:gridCol w:w="1320"/>
        <w:gridCol w:w="48"/>
        <w:gridCol w:w="188"/>
        <w:gridCol w:w="48"/>
        <w:gridCol w:w="1476"/>
        <w:gridCol w:w="236"/>
        <w:gridCol w:w="34"/>
        <w:gridCol w:w="1500"/>
        <w:gridCol w:w="52"/>
        <w:gridCol w:w="185"/>
        <w:gridCol w:w="52"/>
        <w:gridCol w:w="1456"/>
      </w:tblGrid>
      <w:tr w:rsidR="005D2503" w:rsidRPr="000E670B" w14:paraId="4F5E3B98" w14:textId="77777777" w:rsidTr="00AD3027">
        <w:trPr>
          <w:trHeight w:val="266"/>
        </w:trPr>
        <w:tc>
          <w:tcPr>
            <w:tcW w:w="4680" w:type="dxa"/>
            <w:tcBorders>
              <w:top w:val="nil"/>
              <w:left w:val="nil"/>
              <w:bottom w:val="nil"/>
              <w:right w:val="nil"/>
            </w:tcBorders>
            <w:vAlign w:val="bottom"/>
          </w:tcPr>
          <w:p w14:paraId="57C68AC9" w14:textId="77777777" w:rsidR="005D2503" w:rsidRPr="000E670B" w:rsidRDefault="005D2503" w:rsidP="009B3D06">
            <w:pPr>
              <w:spacing w:line="240" w:lineRule="atLeast"/>
              <w:ind w:left="58"/>
              <w:rPr>
                <w:rFonts w:cs="Times New Roman"/>
                <w:b/>
                <w:bCs/>
                <w:i/>
                <w:iCs/>
                <w:cs/>
              </w:rPr>
            </w:pPr>
          </w:p>
        </w:tc>
        <w:tc>
          <w:tcPr>
            <w:tcW w:w="10085" w:type="dxa"/>
            <w:gridSpan w:val="19"/>
            <w:tcBorders>
              <w:top w:val="nil"/>
              <w:left w:val="nil"/>
              <w:bottom w:val="nil"/>
              <w:right w:val="nil"/>
            </w:tcBorders>
          </w:tcPr>
          <w:p w14:paraId="76C71ADB" w14:textId="77777777" w:rsidR="005D2503" w:rsidRPr="000E670B" w:rsidRDefault="005D2503" w:rsidP="009B3D06">
            <w:pPr>
              <w:spacing w:line="240" w:lineRule="atLeast"/>
              <w:jc w:val="center"/>
              <w:rPr>
                <w:rFonts w:cs="Times New Roman"/>
                <w:b/>
                <w:bCs/>
              </w:rPr>
            </w:pPr>
            <w:r w:rsidRPr="000E670B">
              <w:rPr>
                <w:rFonts w:cs="Times New Roman"/>
                <w:b/>
                <w:bCs/>
              </w:rPr>
              <w:t>Consolidated financial statements</w:t>
            </w:r>
          </w:p>
        </w:tc>
      </w:tr>
      <w:tr w:rsidR="005D2503" w:rsidRPr="000E670B" w14:paraId="7A604B9C" w14:textId="77777777" w:rsidTr="00AD3027">
        <w:trPr>
          <w:trHeight w:val="266"/>
        </w:trPr>
        <w:tc>
          <w:tcPr>
            <w:tcW w:w="4680" w:type="dxa"/>
            <w:tcBorders>
              <w:top w:val="nil"/>
              <w:left w:val="nil"/>
              <w:bottom w:val="nil"/>
              <w:right w:val="nil"/>
            </w:tcBorders>
            <w:vAlign w:val="bottom"/>
          </w:tcPr>
          <w:p w14:paraId="6D210FC1" w14:textId="77777777" w:rsidR="005D2503" w:rsidRPr="000E670B" w:rsidRDefault="005D2503" w:rsidP="009B3D06">
            <w:pPr>
              <w:spacing w:line="240" w:lineRule="atLeast"/>
              <w:ind w:left="58"/>
              <w:rPr>
                <w:rFonts w:cs="Times New Roman"/>
                <w:b/>
                <w:bCs/>
                <w:i/>
                <w:iCs/>
                <w:cs/>
              </w:rPr>
            </w:pPr>
          </w:p>
        </w:tc>
        <w:tc>
          <w:tcPr>
            <w:tcW w:w="3253" w:type="dxa"/>
            <w:gridSpan w:val="5"/>
            <w:tcBorders>
              <w:top w:val="nil"/>
              <w:left w:val="nil"/>
              <w:bottom w:val="nil"/>
              <w:right w:val="nil"/>
            </w:tcBorders>
          </w:tcPr>
          <w:p w14:paraId="286661A4" w14:textId="77777777" w:rsidR="005D2503" w:rsidRPr="000E670B" w:rsidRDefault="005D2503" w:rsidP="009B3D06">
            <w:pPr>
              <w:spacing w:line="240" w:lineRule="atLeast"/>
              <w:jc w:val="center"/>
              <w:rPr>
                <w:rFonts w:cs="Times New Roman"/>
                <w:b/>
                <w:bCs/>
              </w:rPr>
            </w:pPr>
            <w:r>
              <w:rPr>
                <w:rFonts w:cs="Times New Roman"/>
                <w:b/>
                <w:bCs/>
              </w:rPr>
              <w:t>Segment 1</w:t>
            </w:r>
          </w:p>
        </w:tc>
        <w:tc>
          <w:tcPr>
            <w:tcW w:w="237" w:type="dxa"/>
            <w:gridSpan w:val="2"/>
            <w:tcBorders>
              <w:top w:val="nil"/>
              <w:left w:val="nil"/>
              <w:bottom w:val="nil"/>
              <w:right w:val="nil"/>
            </w:tcBorders>
          </w:tcPr>
          <w:p w14:paraId="7ABC943C" w14:textId="77777777" w:rsidR="005D2503" w:rsidRPr="000E670B" w:rsidRDefault="005D2503" w:rsidP="009B3D06">
            <w:pPr>
              <w:spacing w:line="240" w:lineRule="atLeast"/>
              <w:jc w:val="center"/>
              <w:rPr>
                <w:rFonts w:cs="Times New Roman"/>
                <w:b/>
                <w:bCs/>
              </w:rPr>
            </w:pPr>
          </w:p>
        </w:tc>
        <w:tc>
          <w:tcPr>
            <w:tcW w:w="3080" w:type="dxa"/>
            <w:gridSpan w:val="5"/>
            <w:tcBorders>
              <w:top w:val="nil"/>
              <w:left w:val="nil"/>
              <w:bottom w:val="nil"/>
              <w:right w:val="nil"/>
            </w:tcBorders>
          </w:tcPr>
          <w:p w14:paraId="2F8FC2D3" w14:textId="77777777" w:rsidR="005D2503" w:rsidRPr="000E670B" w:rsidRDefault="005D2503" w:rsidP="009B3D06">
            <w:pPr>
              <w:spacing w:line="240" w:lineRule="atLeast"/>
              <w:ind w:left="-92" w:right="-108"/>
              <w:jc w:val="center"/>
              <w:rPr>
                <w:rFonts w:cs="Times New Roman"/>
                <w:b/>
                <w:bCs/>
              </w:rPr>
            </w:pPr>
            <w:r>
              <w:rPr>
                <w:b/>
                <w:bCs/>
                <w:szCs w:val="28"/>
                <w:lang w:val="en-US"/>
              </w:rPr>
              <w:t>Segment 2</w:t>
            </w:r>
          </w:p>
        </w:tc>
        <w:tc>
          <w:tcPr>
            <w:tcW w:w="236" w:type="dxa"/>
            <w:tcBorders>
              <w:top w:val="nil"/>
              <w:left w:val="nil"/>
              <w:bottom w:val="nil"/>
              <w:right w:val="nil"/>
            </w:tcBorders>
          </w:tcPr>
          <w:p w14:paraId="3931EA66" w14:textId="77777777" w:rsidR="005D2503" w:rsidRPr="000E670B" w:rsidRDefault="005D2503" w:rsidP="009B3D06">
            <w:pPr>
              <w:spacing w:line="240" w:lineRule="atLeast"/>
              <w:jc w:val="center"/>
              <w:rPr>
                <w:rFonts w:cs="Times New Roman"/>
                <w:b/>
                <w:bCs/>
              </w:rPr>
            </w:pPr>
          </w:p>
        </w:tc>
        <w:tc>
          <w:tcPr>
            <w:tcW w:w="3279" w:type="dxa"/>
            <w:gridSpan w:val="6"/>
            <w:tcBorders>
              <w:top w:val="nil"/>
              <w:left w:val="nil"/>
              <w:bottom w:val="nil"/>
              <w:right w:val="nil"/>
            </w:tcBorders>
          </w:tcPr>
          <w:p w14:paraId="4AFA2B6A" w14:textId="77777777" w:rsidR="005D2503" w:rsidRPr="000E670B" w:rsidRDefault="005D2503" w:rsidP="009B3D06">
            <w:pPr>
              <w:spacing w:line="240" w:lineRule="atLeast"/>
              <w:jc w:val="center"/>
              <w:rPr>
                <w:rFonts w:cs="Times New Roman"/>
                <w:b/>
                <w:bCs/>
              </w:rPr>
            </w:pPr>
            <w:r w:rsidRPr="00C5512B">
              <w:rPr>
                <w:rFonts w:cs="Times New Roman"/>
                <w:b/>
                <w:bCs/>
              </w:rPr>
              <w:t>Total reportable segments</w:t>
            </w:r>
          </w:p>
        </w:tc>
      </w:tr>
      <w:tr w:rsidR="005D2503" w:rsidRPr="000E670B" w14:paraId="25EDC355" w14:textId="77777777" w:rsidTr="00AD3027">
        <w:trPr>
          <w:trHeight w:val="266"/>
        </w:trPr>
        <w:tc>
          <w:tcPr>
            <w:tcW w:w="4680" w:type="dxa"/>
            <w:tcBorders>
              <w:top w:val="nil"/>
              <w:left w:val="nil"/>
              <w:right w:val="nil"/>
            </w:tcBorders>
            <w:vAlign w:val="bottom"/>
          </w:tcPr>
          <w:p w14:paraId="5B419229" w14:textId="58DB7725" w:rsidR="005D2503" w:rsidRPr="000E670B" w:rsidRDefault="005D2503" w:rsidP="009B3D06">
            <w:pPr>
              <w:spacing w:line="240" w:lineRule="atLeast"/>
              <w:rPr>
                <w:rFonts w:cs="Times New Roman"/>
                <w:b/>
                <w:bCs/>
                <w:i/>
                <w:iCs/>
                <w:lang w:val="en-US"/>
              </w:rPr>
            </w:pPr>
          </w:p>
        </w:tc>
        <w:tc>
          <w:tcPr>
            <w:tcW w:w="1529" w:type="dxa"/>
            <w:tcBorders>
              <w:top w:val="nil"/>
              <w:left w:val="nil"/>
              <w:right w:val="nil"/>
            </w:tcBorders>
          </w:tcPr>
          <w:p w14:paraId="7D911DB6" w14:textId="63321B81" w:rsidR="005D2503" w:rsidRPr="000E670B" w:rsidRDefault="005D2503" w:rsidP="009B3D06">
            <w:pPr>
              <w:spacing w:line="240" w:lineRule="atLeast"/>
              <w:jc w:val="center"/>
              <w:rPr>
                <w:rFonts w:cs="Times New Roman"/>
              </w:rPr>
            </w:pPr>
            <w:r>
              <w:t>31 March</w:t>
            </w:r>
          </w:p>
        </w:tc>
        <w:tc>
          <w:tcPr>
            <w:tcW w:w="309" w:type="dxa"/>
            <w:gridSpan w:val="2"/>
            <w:tcBorders>
              <w:top w:val="nil"/>
              <w:left w:val="nil"/>
              <w:right w:val="nil"/>
            </w:tcBorders>
          </w:tcPr>
          <w:p w14:paraId="432DC1C2" w14:textId="77777777" w:rsidR="005D2503" w:rsidRPr="000E670B" w:rsidRDefault="005D2503" w:rsidP="009B3D06">
            <w:pPr>
              <w:spacing w:line="240" w:lineRule="atLeast"/>
              <w:jc w:val="center"/>
              <w:rPr>
                <w:rFonts w:cs="Times New Roman"/>
              </w:rPr>
            </w:pPr>
          </w:p>
        </w:tc>
        <w:tc>
          <w:tcPr>
            <w:tcW w:w="1415" w:type="dxa"/>
            <w:gridSpan w:val="2"/>
            <w:tcBorders>
              <w:top w:val="nil"/>
              <w:left w:val="nil"/>
              <w:right w:val="nil"/>
            </w:tcBorders>
          </w:tcPr>
          <w:p w14:paraId="4D6F0605" w14:textId="47EF0C3F" w:rsidR="005D2503" w:rsidRPr="000E670B" w:rsidRDefault="005D2503" w:rsidP="009B3D06">
            <w:pPr>
              <w:spacing w:line="240" w:lineRule="atLeast"/>
              <w:jc w:val="center"/>
              <w:rPr>
                <w:rFonts w:cs="Times New Roman"/>
              </w:rPr>
            </w:pPr>
            <w:r w:rsidRPr="00CF6327">
              <w:t>31 December</w:t>
            </w:r>
          </w:p>
        </w:tc>
        <w:tc>
          <w:tcPr>
            <w:tcW w:w="237" w:type="dxa"/>
            <w:gridSpan w:val="2"/>
            <w:tcBorders>
              <w:top w:val="nil"/>
              <w:left w:val="nil"/>
              <w:right w:val="nil"/>
            </w:tcBorders>
          </w:tcPr>
          <w:p w14:paraId="3746BFCA" w14:textId="77777777" w:rsidR="005D2503" w:rsidRPr="000E670B" w:rsidRDefault="005D2503" w:rsidP="009B3D06">
            <w:pPr>
              <w:spacing w:line="240" w:lineRule="atLeast"/>
              <w:jc w:val="center"/>
              <w:rPr>
                <w:rFonts w:cs="Times New Roman"/>
              </w:rPr>
            </w:pPr>
          </w:p>
        </w:tc>
        <w:tc>
          <w:tcPr>
            <w:tcW w:w="1320" w:type="dxa"/>
            <w:tcBorders>
              <w:top w:val="nil"/>
              <w:left w:val="nil"/>
              <w:right w:val="nil"/>
            </w:tcBorders>
          </w:tcPr>
          <w:p w14:paraId="30387749" w14:textId="14560DAA" w:rsidR="005D2503" w:rsidRPr="000E670B" w:rsidRDefault="005D2503" w:rsidP="009B3D06">
            <w:pPr>
              <w:spacing w:line="240" w:lineRule="atLeast"/>
              <w:jc w:val="center"/>
              <w:rPr>
                <w:rFonts w:cs="Times New Roman"/>
              </w:rPr>
            </w:pPr>
            <w:r>
              <w:t>31 March</w:t>
            </w:r>
          </w:p>
        </w:tc>
        <w:tc>
          <w:tcPr>
            <w:tcW w:w="236" w:type="dxa"/>
            <w:gridSpan w:val="2"/>
            <w:tcBorders>
              <w:top w:val="nil"/>
              <w:left w:val="nil"/>
              <w:right w:val="nil"/>
            </w:tcBorders>
          </w:tcPr>
          <w:p w14:paraId="0144E944" w14:textId="77777777" w:rsidR="005D2503" w:rsidRPr="000E670B" w:rsidRDefault="005D2503" w:rsidP="009B3D06">
            <w:pPr>
              <w:spacing w:line="240" w:lineRule="atLeast"/>
              <w:jc w:val="center"/>
              <w:rPr>
                <w:rFonts w:cs="Times New Roman"/>
              </w:rPr>
            </w:pPr>
          </w:p>
        </w:tc>
        <w:tc>
          <w:tcPr>
            <w:tcW w:w="1524" w:type="dxa"/>
            <w:gridSpan w:val="2"/>
            <w:tcBorders>
              <w:top w:val="nil"/>
              <w:left w:val="nil"/>
              <w:right w:val="nil"/>
            </w:tcBorders>
          </w:tcPr>
          <w:p w14:paraId="4BB57C97" w14:textId="74B22212" w:rsidR="005D2503" w:rsidRPr="00E87983" w:rsidRDefault="005D2503" w:rsidP="00E87983">
            <w:pPr>
              <w:spacing w:line="240" w:lineRule="auto"/>
              <w:rPr>
                <w:rFonts w:cs="Times New Roman"/>
                <w:spacing w:val="4"/>
              </w:rPr>
            </w:pPr>
            <w:r w:rsidRPr="00E87983">
              <w:rPr>
                <w:spacing w:val="4"/>
              </w:rPr>
              <w:t>31 December</w:t>
            </w:r>
          </w:p>
        </w:tc>
        <w:tc>
          <w:tcPr>
            <w:tcW w:w="236" w:type="dxa"/>
            <w:tcBorders>
              <w:top w:val="nil"/>
              <w:left w:val="nil"/>
              <w:right w:val="nil"/>
            </w:tcBorders>
          </w:tcPr>
          <w:p w14:paraId="0C79911D" w14:textId="77777777" w:rsidR="005D2503" w:rsidRPr="000E670B" w:rsidRDefault="005D2503" w:rsidP="009B3D06">
            <w:pPr>
              <w:spacing w:line="240" w:lineRule="atLeast"/>
              <w:jc w:val="center"/>
              <w:rPr>
                <w:rFonts w:cs="Times New Roman"/>
              </w:rPr>
            </w:pPr>
          </w:p>
        </w:tc>
        <w:tc>
          <w:tcPr>
            <w:tcW w:w="1534" w:type="dxa"/>
            <w:gridSpan w:val="2"/>
            <w:tcBorders>
              <w:top w:val="nil"/>
              <w:left w:val="nil"/>
              <w:right w:val="nil"/>
            </w:tcBorders>
          </w:tcPr>
          <w:p w14:paraId="2EC0C5D3" w14:textId="4456F884" w:rsidR="005D2503" w:rsidRPr="000E670B" w:rsidRDefault="005D2503" w:rsidP="009B3D06">
            <w:pPr>
              <w:spacing w:line="240" w:lineRule="atLeast"/>
              <w:jc w:val="center"/>
              <w:rPr>
                <w:rFonts w:cs="Times New Roman"/>
              </w:rPr>
            </w:pPr>
            <w:r>
              <w:t>31 March</w:t>
            </w:r>
          </w:p>
        </w:tc>
        <w:tc>
          <w:tcPr>
            <w:tcW w:w="237" w:type="dxa"/>
            <w:gridSpan w:val="2"/>
            <w:tcBorders>
              <w:top w:val="nil"/>
              <w:left w:val="nil"/>
              <w:right w:val="nil"/>
            </w:tcBorders>
          </w:tcPr>
          <w:p w14:paraId="347203A6" w14:textId="77777777" w:rsidR="005D2503" w:rsidRPr="000E670B" w:rsidRDefault="005D2503" w:rsidP="009B3D06">
            <w:pPr>
              <w:spacing w:line="240" w:lineRule="atLeast"/>
              <w:jc w:val="center"/>
              <w:rPr>
                <w:rFonts w:cs="Times New Roman"/>
              </w:rPr>
            </w:pPr>
          </w:p>
        </w:tc>
        <w:tc>
          <w:tcPr>
            <w:tcW w:w="1508" w:type="dxa"/>
            <w:gridSpan w:val="2"/>
            <w:tcBorders>
              <w:top w:val="nil"/>
              <w:left w:val="nil"/>
              <w:right w:val="nil"/>
            </w:tcBorders>
          </w:tcPr>
          <w:p w14:paraId="1502C289" w14:textId="2D22EFB9" w:rsidR="005D2503" w:rsidRPr="000E670B" w:rsidRDefault="005D2503" w:rsidP="009B3D06">
            <w:pPr>
              <w:spacing w:line="240" w:lineRule="atLeast"/>
              <w:jc w:val="center"/>
              <w:rPr>
                <w:rFonts w:cs="Times New Roman"/>
              </w:rPr>
            </w:pPr>
            <w:r w:rsidRPr="00CF6327">
              <w:t>31 December</w:t>
            </w:r>
          </w:p>
        </w:tc>
      </w:tr>
      <w:tr w:rsidR="005D2503" w:rsidRPr="000E670B" w14:paraId="273342CF" w14:textId="77777777" w:rsidTr="00AD3027">
        <w:trPr>
          <w:trHeight w:val="266"/>
        </w:trPr>
        <w:tc>
          <w:tcPr>
            <w:tcW w:w="4680" w:type="dxa"/>
            <w:tcBorders>
              <w:top w:val="nil"/>
              <w:left w:val="nil"/>
              <w:right w:val="nil"/>
            </w:tcBorders>
            <w:vAlign w:val="bottom"/>
          </w:tcPr>
          <w:p w14:paraId="592AA65E" w14:textId="77777777" w:rsidR="005D2503" w:rsidRPr="000E670B" w:rsidRDefault="005D2503" w:rsidP="005D2503">
            <w:pPr>
              <w:spacing w:line="240" w:lineRule="atLeast"/>
              <w:rPr>
                <w:rFonts w:cs="Times New Roman"/>
                <w:b/>
                <w:bCs/>
                <w:i/>
                <w:iCs/>
                <w:lang w:val="en-US"/>
              </w:rPr>
            </w:pPr>
          </w:p>
        </w:tc>
        <w:tc>
          <w:tcPr>
            <w:tcW w:w="1529" w:type="dxa"/>
            <w:tcBorders>
              <w:top w:val="nil"/>
              <w:left w:val="nil"/>
              <w:right w:val="nil"/>
            </w:tcBorders>
          </w:tcPr>
          <w:p w14:paraId="543D55D0" w14:textId="5C4701BE" w:rsidR="005D2503" w:rsidRDefault="005D2503" w:rsidP="005D2503">
            <w:pPr>
              <w:spacing w:line="240" w:lineRule="atLeast"/>
              <w:jc w:val="center"/>
              <w:rPr>
                <w:rFonts w:cs="Times New Roman"/>
              </w:rPr>
            </w:pPr>
            <w:r>
              <w:rPr>
                <w:rFonts w:cs="Times New Roman"/>
              </w:rPr>
              <w:t>2022</w:t>
            </w:r>
          </w:p>
        </w:tc>
        <w:tc>
          <w:tcPr>
            <w:tcW w:w="309" w:type="dxa"/>
            <w:gridSpan w:val="2"/>
            <w:tcBorders>
              <w:top w:val="nil"/>
              <w:left w:val="nil"/>
              <w:right w:val="nil"/>
            </w:tcBorders>
          </w:tcPr>
          <w:p w14:paraId="5011FB75" w14:textId="77777777" w:rsidR="005D2503" w:rsidRPr="000E670B" w:rsidRDefault="005D2503" w:rsidP="005D2503">
            <w:pPr>
              <w:spacing w:line="240" w:lineRule="atLeast"/>
              <w:jc w:val="center"/>
              <w:rPr>
                <w:rFonts w:cs="Times New Roman"/>
              </w:rPr>
            </w:pPr>
          </w:p>
        </w:tc>
        <w:tc>
          <w:tcPr>
            <w:tcW w:w="1415" w:type="dxa"/>
            <w:gridSpan w:val="2"/>
            <w:tcBorders>
              <w:top w:val="nil"/>
              <w:left w:val="nil"/>
              <w:right w:val="nil"/>
            </w:tcBorders>
          </w:tcPr>
          <w:p w14:paraId="5CE88ABF" w14:textId="2B1AC658" w:rsidR="005D2503" w:rsidRDefault="005D2503" w:rsidP="005D2503">
            <w:pPr>
              <w:spacing w:line="240" w:lineRule="atLeast"/>
              <w:jc w:val="center"/>
              <w:rPr>
                <w:rFonts w:cs="Times New Roman"/>
              </w:rPr>
            </w:pPr>
            <w:r>
              <w:rPr>
                <w:rFonts w:cs="Times New Roman"/>
              </w:rPr>
              <w:t>2021</w:t>
            </w:r>
          </w:p>
        </w:tc>
        <w:tc>
          <w:tcPr>
            <w:tcW w:w="237" w:type="dxa"/>
            <w:gridSpan w:val="2"/>
            <w:tcBorders>
              <w:top w:val="nil"/>
              <w:left w:val="nil"/>
              <w:right w:val="nil"/>
            </w:tcBorders>
          </w:tcPr>
          <w:p w14:paraId="601FBA05" w14:textId="77777777" w:rsidR="005D2503" w:rsidRPr="000E670B" w:rsidRDefault="005D2503" w:rsidP="005D2503">
            <w:pPr>
              <w:spacing w:line="240" w:lineRule="atLeast"/>
              <w:jc w:val="center"/>
              <w:rPr>
                <w:rFonts w:cs="Times New Roman"/>
              </w:rPr>
            </w:pPr>
          </w:p>
        </w:tc>
        <w:tc>
          <w:tcPr>
            <w:tcW w:w="1320" w:type="dxa"/>
            <w:tcBorders>
              <w:top w:val="nil"/>
              <w:left w:val="nil"/>
              <w:right w:val="nil"/>
            </w:tcBorders>
          </w:tcPr>
          <w:p w14:paraId="3C303C97" w14:textId="3D37DC29" w:rsidR="005D2503" w:rsidRDefault="005D2503" w:rsidP="005D2503">
            <w:pPr>
              <w:spacing w:line="240" w:lineRule="atLeast"/>
              <w:jc w:val="center"/>
              <w:rPr>
                <w:rFonts w:cs="Times New Roman"/>
              </w:rPr>
            </w:pPr>
            <w:r>
              <w:rPr>
                <w:rFonts w:cs="Times New Roman"/>
              </w:rPr>
              <w:t>2022</w:t>
            </w:r>
          </w:p>
        </w:tc>
        <w:tc>
          <w:tcPr>
            <w:tcW w:w="236" w:type="dxa"/>
            <w:gridSpan w:val="2"/>
            <w:tcBorders>
              <w:top w:val="nil"/>
              <w:left w:val="nil"/>
              <w:right w:val="nil"/>
            </w:tcBorders>
          </w:tcPr>
          <w:p w14:paraId="2191407A" w14:textId="77777777" w:rsidR="005D2503" w:rsidRPr="000E670B" w:rsidRDefault="005D2503" w:rsidP="005D2503">
            <w:pPr>
              <w:spacing w:line="240" w:lineRule="atLeast"/>
              <w:jc w:val="center"/>
              <w:rPr>
                <w:rFonts w:cs="Times New Roman"/>
              </w:rPr>
            </w:pPr>
          </w:p>
        </w:tc>
        <w:tc>
          <w:tcPr>
            <w:tcW w:w="1524" w:type="dxa"/>
            <w:gridSpan w:val="2"/>
            <w:tcBorders>
              <w:top w:val="nil"/>
              <w:left w:val="nil"/>
              <w:right w:val="nil"/>
            </w:tcBorders>
          </w:tcPr>
          <w:p w14:paraId="5C635712" w14:textId="2305E198" w:rsidR="005D2503" w:rsidRDefault="005D2503" w:rsidP="005D2503">
            <w:pPr>
              <w:spacing w:line="240" w:lineRule="atLeast"/>
              <w:jc w:val="center"/>
              <w:rPr>
                <w:rFonts w:cs="Times New Roman"/>
              </w:rPr>
            </w:pPr>
            <w:r>
              <w:rPr>
                <w:rFonts w:cs="Times New Roman"/>
              </w:rPr>
              <w:t>2021</w:t>
            </w:r>
          </w:p>
        </w:tc>
        <w:tc>
          <w:tcPr>
            <w:tcW w:w="236" w:type="dxa"/>
            <w:tcBorders>
              <w:top w:val="nil"/>
              <w:left w:val="nil"/>
              <w:right w:val="nil"/>
            </w:tcBorders>
          </w:tcPr>
          <w:p w14:paraId="6A1023B4" w14:textId="77777777" w:rsidR="005D2503" w:rsidRPr="000E670B" w:rsidRDefault="005D2503" w:rsidP="005D2503">
            <w:pPr>
              <w:spacing w:line="240" w:lineRule="atLeast"/>
              <w:jc w:val="center"/>
              <w:rPr>
                <w:rFonts w:cs="Times New Roman"/>
              </w:rPr>
            </w:pPr>
          </w:p>
        </w:tc>
        <w:tc>
          <w:tcPr>
            <w:tcW w:w="1534" w:type="dxa"/>
            <w:gridSpan w:val="2"/>
            <w:tcBorders>
              <w:top w:val="nil"/>
              <w:left w:val="nil"/>
              <w:right w:val="nil"/>
            </w:tcBorders>
          </w:tcPr>
          <w:p w14:paraId="0836AC40" w14:textId="33AC4FBF" w:rsidR="005D2503" w:rsidRDefault="005D2503" w:rsidP="005D2503">
            <w:pPr>
              <w:spacing w:line="240" w:lineRule="atLeast"/>
              <w:jc w:val="center"/>
              <w:rPr>
                <w:rFonts w:cs="Times New Roman"/>
              </w:rPr>
            </w:pPr>
            <w:r>
              <w:rPr>
                <w:rFonts w:cs="Times New Roman"/>
              </w:rPr>
              <w:t>2022</w:t>
            </w:r>
          </w:p>
        </w:tc>
        <w:tc>
          <w:tcPr>
            <w:tcW w:w="237" w:type="dxa"/>
            <w:gridSpan w:val="2"/>
            <w:tcBorders>
              <w:top w:val="nil"/>
              <w:left w:val="nil"/>
              <w:right w:val="nil"/>
            </w:tcBorders>
          </w:tcPr>
          <w:p w14:paraId="347AD064" w14:textId="77777777" w:rsidR="005D2503" w:rsidRPr="000E670B" w:rsidRDefault="005D2503" w:rsidP="005D2503">
            <w:pPr>
              <w:spacing w:line="240" w:lineRule="atLeast"/>
              <w:jc w:val="center"/>
              <w:rPr>
                <w:rFonts w:cs="Times New Roman"/>
              </w:rPr>
            </w:pPr>
          </w:p>
        </w:tc>
        <w:tc>
          <w:tcPr>
            <w:tcW w:w="1508" w:type="dxa"/>
            <w:gridSpan w:val="2"/>
            <w:tcBorders>
              <w:top w:val="nil"/>
              <w:left w:val="nil"/>
              <w:right w:val="nil"/>
            </w:tcBorders>
          </w:tcPr>
          <w:p w14:paraId="66996E8F" w14:textId="747C2FD2" w:rsidR="005D2503" w:rsidRDefault="005D2503" w:rsidP="005D2503">
            <w:pPr>
              <w:spacing w:line="240" w:lineRule="atLeast"/>
              <w:jc w:val="center"/>
              <w:rPr>
                <w:rFonts w:cs="Times New Roman"/>
              </w:rPr>
            </w:pPr>
            <w:r>
              <w:rPr>
                <w:rFonts w:cs="Times New Roman"/>
              </w:rPr>
              <w:t>2021</w:t>
            </w:r>
          </w:p>
        </w:tc>
      </w:tr>
      <w:tr w:rsidR="005D2503" w:rsidRPr="000E670B" w14:paraId="0C62E3F4" w14:textId="77777777" w:rsidTr="00AD3027">
        <w:trPr>
          <w:trHeight w:val="266"/>
        </w:trPr>
        <w:tc>
          <w:tcPr>
            <w:tcW w:w="4680" w:type="dxa"/>
            <w:tcBorders>
              <w:left w:val="nil"/>
              <w:right w:val="nil"/>
            </w:tcBorders>
          </w:tcPr>
          <w:p w14:paraId="2D6B6B3F" w14:textId="77777777" w:rsidR="005D2503" w:rsidRPr="000E670B" w:rsidRDefault="005D2503" w:rsidP="005D2503">
            <w:pPr>
              <w:spacing w:line="240" w:lineRule="atLeast"/>
              <w:ind w:left="58"/>
              <w:rPr>
                <w:rFonts w:cs="Times New Roman"/>
              </w:rPr>
            </w:pPr>
          </w:p>
        </w:tc>
        <w:tc>
          <w:tcPr>
            <w:tcW w:w="10085" w:type="dxa"/>
            <w:gridSpan w:val="19"/>
            <w:tcBorders>
              <w:left w:val="nil"/>
              <w:right w:val="nil"/>
            </w:tcBorders>
            <w:vAlign w:val="bottom"/>
          </w:tcPr>
          <w:p w14:paraId="0CFE21C9" w14:textId="77777777" w:rsidR="005D2503" w:rsidRPr="000E670B" w:rsidRDefault="005D2503" w:rsidP="005D2503">
            <w:pPr>
              <w:spacing w:line="240" w:lineRule="atLeast"/>
              <w:ind w:left="-108" w:right="-89"/>
              <w:jc w:val="center"/>
              <w:rPr>
                <w:rFonts w:cs="Times New Roman"/>
              </w:rPr>
            </w:pPr>
            <w:r w:rsidRPr="000E670B">
              <w:rPr>
                <w:rFonts w:cs="Times New Roman"/>
                <w:i/>
                <w:iCs/>
              </w:rPr>
              <w:t>(in thousand Baht)</w:t>
            </w:r>
          </w:p>
        </w:tc>
      </w:tr>
      <w:tr w:rsidR="005D2503" w:rsidRPr="00342CC7" w14:paraId="1F534B61" w14:textId="77777777" w:rsidTr="00AD3027">
        <w:trPr>
          <w:trHeight w:val="266"/>
        </w:trPr>
        <w:tc>
          <w:tcPr>
            <w:tcW w:w="4680" w:type="dxa"/>
            <w:tcBorders>
              <w:top w:val="nil"/>
              <w:left w:val="nil"/>
              <w:right w:val="nil"/>
            </w:tcBorders>
            <w:noWrap/>
          </w:tcPr>
          <w:p w14:paraId="455F831A" w14:textId="272ED523" w:rsidR="005D2503" w:rsidRPr="00CF6327" w:rsidRDefault="005D2503" w:rsidP="005D2503">
            <w:r w:rsidRPr="00CF6327">
              <w:t xml:space="preserve">Segment assets </w:t>
            </w:r>
          </w:p>
        </w:tc>
        <w:tc>
          <w:tcPr>
            <w:tcW w:w="1529" w:type="dxa"/>
            <w:tcBorders>
              <w:left w:val="nil"/>
              <w:right w:val="nil"/>
            </w:tcBorders>
            <w:shd w:val="clear" w:color="auto" w:fill="auto"/>
          </w:tcPr>
          <w:p w14:paraId="7C3568F0" w14:textId="77777777" w:rsidR="005D2503" w:rsidRPr="00437A10" w:rsidRDefault="005D2503" w:rsidP="005D2503">
            <w:pPr>
              <w:spacing w:line="240" w:lineRule="auto"/>
              <w:jc w:val="right"/>
            </w:pPr>
            <w:r w:rsidRPr="00966323">
              <w:t>9,763,048</w:t>
            </w:r>
          </w:p>
        </w:tc>
        <w:tc>
          <w:tcPr>
            <w:tcW w:w="269" w:type="dxa"/>
            <w:tcBorders>
              <w:left w:val="nil"/>
              <w:right w:val="nil"/>
            </w:tcBorders>
            <w:shd w:val="clear" w:color="auto" w:fill="auto"/>
          </w:tcPr>
          <w:p w14:paraId="2807BFFE" w14:textId="77777777" w:rsidR="005D2503" w:rsidRPr="00437A10" w:rsidRDefault="005D2503" w:rsidP="005D2503"/>
        </w:tc>
        <w:tc>
          <w:tcPr>
            <w:tcW w:w="1418" w:type="dxa"/>
            <w:gridSpan w:val="2"/>
            <w:tcBorders>
              <w:left w:val="nil"/>
              <w:right w:val="nil"/>
            </w:tcBorders>
            <w:shd w:val="clear" w:color="auto" w:fill="auto"/>
          </w:tcPr>
          <w:p w14:paraId="4C5D300A" w14:textId="77777777" w:rsidR="005D2503" w:rsidRPr="00437A10" w:rsidRDefault="005D2503" w:rsidP="005D2503">
            <w:pPr>
              <w:spacing w:line="240" w:lineRule="auto"/>
              <w:jc w:val="right"/>
            </w:pPr>
            <w:r>
              <w:t>9,238,716</w:t>
            </w:r>
          </w:p>
        </w:tc>
        <w:tc>
          <w:tcPr>
            <w:tcW w:w="237" w:type="dxa"/>
            <w:gridSpan w:val="2"/>
            <w:tcBorders>
              <w:left w:val="nil"/>
              <w:right w:val="nil"/>
            </w:tcBorders>
            <w:shd w:val="clear" w:color="auto" w:fill="auto"/>
          </w:tcPr>
          <w:p w14:paraId="2E08D563" w14:textId="77777777" w:rsidR="005D2503" w:rsidRPr="00437A10" w:rsidRDefault="005D2503" w:rsidP="005D2503"/>
        </w:tc>
        <w:tc>
          <w:tcPr>
            <w:tcW w:w="1405" w:type="dxa"/>
            <w:gridSpan w:val="3"/>
            <w:tcBorders>
              <w:left w:val="nil"/>
              <w:right w:val="nil"/>
            </w:tcBorders>
            <w:shd w:val="clear" w:color="auto" w:fill="auto"/>
          </w:tcPr>
          <w:p w14:paraId="23EF0411" w14:textId="77777777" w:rsidR="005D2503" w:rsidRPr="00437A10" w:rsidRDefault="005D2503" w:rsidP="005D2503">
            <w:pPr>
              <w:spacing w:line="240" w:lineRule="auto"/>
              <w:jc w:val="right"/>
            </w:pPr>
            <w:r>
              <w:t>36,201</w:t>
            </w:r>
          </w:p>
        </w:tc>
        <w:tc>
          <w:tcPr>
            <w:tcW w:w="236" w:type="dxa"/>
            <w:gridSpan w:val="2"/>
            <w:tcBorders>
              <w:left w:val="nil"/>
              <w:right w:val="nil"/>
            </w:tcBorders>
          </w:tcPr>
          <w:p w14:paraId="237BD67F" w14:textId="77777777" w:rsidR="005D2503" w:rsidRPr="00437A10" w:rsidRDefault="005D2503" w:rsidP="005D2503"/>
        </w:tc>
        <w:tc>
          <w:tcPr>
            <w:tcW w:w="1476" w:type="dxa"/>
            <w:tcBorders>
              <w:left w:val="nil"/>
              <w:right w:val="nil"/>
            </w:tcBorders>
          </w:tcPr>
          <w:p w14:paraId="60E08334" w14:textId="77777777" w:rsidR="005D2503" w:rsidRPr="00437A10" w:rsidRDefault="005D2503" w:rsidP="005D2503">
            <w:pPr>
              <w:spacing w:line="240" w:lineRule="auto"/>
              <w:jc w:val="right"/>
            </w:pPr>
            <w:r>
              <w:t>47,012</w:t>
            </w:r>
          </w:p>
        </w:tc>
        <w:tc>
          <w:tcPr>
            <w:tcW w:w="270" w:type="dxa"/>
            <w:gridSpan w:val="2"/>
            <w:tcBorders>
              <w:left w:val="nil"/>
              <w:right w:val="nil"/>
            </w:tcBorders>
          </w:tcPr>
          <w:p w14:paraId="20163D28" w14:textId="77777777" w:rsidR="005D2503" w:rsidRPr="00437A10" w:rsidRDefault="005D2503" w:rsidP="005D2503"/>
        </w:tc>
        <w:tc>
          <w:tcPr>
            <w:tcW w:w="1552" w:type="dxa"/>
            <w:gridSpan w:val="2"/>
            <w:tcBorders>
              <w:left w:val="nil"/>
              <w:right w:val="nil"/>
            </w:tcBorders>
          </w:tcPr>
          <w:p w14:paraId="1034E427" w14:textId="77777777" w:rsidR="005D2503" w:rsidRPr="00437A10" w:rsidRDefault="005D2503" w:rsidP="005D2503">
            <w:pPr>
              <w:spacing w:line="240" w:lineRule="auto"/>
              <w:jc w:val="right"/>
              <w:rPr>
                <w:rFonts w:cs="Times New Roman"/>
                <w:color w:val="000000"/>
              </w:rPr>
            </w:pPr>
            <w:r w:rsidRPr="00966323">
              <w:rPr>
                <w:rFonts w:cs="Times New Roman"/>
                <w:color w:val="000000"/>
              </w:rPr>
              <w:t>9,799,249</w:t>
            </w:r>
          </w:p>
        </w:tc>
        <w:tc>
          <w:tcPr>
            <w:tcW w:w="237" w:type="dxa"/>
            <w:gridSpan w:val="2"/>
            <w:tcBorders>
              <w:left w:val="nil"/>
              <w:right w:val="nil"/>
            </w:tcBorders>
          </w:tcPr>
          <w:p w14:paraId="58215D9F" w14:textId="77777777" w:rsidR="005D2503" w:rsidRPr="004F30EC" w:rsidRDefault="005D2503" w:rsidP="005D2503"/>
        </w:tc>
        <w:tc>
          <w:tcPr>
            <w:tcW w:w="1456" w:type="dxa"/>
            <w:tcBorders>
              <w:left w:val="nil"/>
              <w:right w:val="nil"/>
            </w:tcBorders>
          </w:tcPr>
          <w:p w14:paraId="1311721C" w14:textId="77777777" w:rsidR="005D2503" w:rsidRPr="00583102" w:rsidRDefault="005D2503" w:rsidP="005D2503">
            <w:pPr>
              <w:spacing w:line="240" w:lineRule="auto"/>
              <w:jc w:val="right"/>
              <w:rPr>
                <w:rFonts w:cs="Times New Roman"/>
                <w:color w:val="000000"/>
                <w:lang w:val="en-US"/>
              </w:rPr>
            </w:pPr>
            <w:r>
              <w:rPr>
                <w:rFonts w:cs="Times New Roman"/>
                <w:color w:val="000000"/>
                <w:lang w:val="en-US"/>
              </w:rPr>
              <w:t>9,285,728</w:t>
            </w:r>
          </w:p>
        </w:tc>
      </w:tr>
      <w:tr w:rsidR="005D2503" w:rsidRPr="00342CC7" w14:paraId="3CA674CB" w14:textId="77777777" w:rsidTr="00AD3027">
        <w:trPr>
          <w:trHeight w:val="266"/>
        </w:trPr>
        <w:tc>
          <w:tcPr>
            <w:tcW w:w="4680" w:type="dxa"/>
            <w:tcBorders>
              <w:top w:val="nil"/>
              <w:left w:val="nil"/>
              <w:bottom w:val="nil"/>
              <w:right w:val="nil"/>
            </w:tcBorders>
            <w:noWrap/>
          </w:tcPr>
          <w:p w14:paraId="597F8C59" w14:textId="678B8C93" w:rsidR="005D2503" w:rsidRPr="00EF3B4B" w:rsidRDefault="005D2503" w:rsidP="005D2503">
            <w:r w:rsidRPr="000F6CAF">
              <w:t xml:space="preserve">Segment liabilities </w:t>
            </w:r>
          </w:p>
        </w:tc>
        <w:tc>
          <w:tcPr>
            <w:tcW w:w="1529" w:type="dxa"/>
            <w:tcBorders>
              <w:left w:val="nil"/>
              <w:right w:val="nil"/>
            </w:tcBorders>
            <w:shd w:val="clear" w:color="auto" w:fill="auto"/>
          </w:tcPr>
          <w:p w14:paraId="0D381072" w14:textId="77777777" w:rsidR="005D2503" w:rsidRPr="002773C4" w:rsidRDefault="005D2503" w:rsidP="005D2503">
            <w:pPr>
              <w:spacing w:line="240" w:lineRule="auto"/>
              <w:jc w:val="right"/>
            </w:pPr>
            <w:r w:rsidRPr="00966323">
              <w:t>7,825,258</w:t>
            </w:r>
          </w:p>
        </w:tc>
        <w:tc>
          <w:tcPr>
            <w:tcW w:w="269" w:type="dxa"/>
            <w:tcBorders>
              <w:left w:val="nil"/>
              <w:right w:val="nil"/>
            </w:tcBorders>
            <w:shd w:val="clear" w:color="auto" w:fill="auto"/>
          </w:tcPr>
          <w:p w14:paraId="3ADB9E49" w14:textId="77777777" w:rsidR="005D2503" w:rsidRPr="002773C4" w:rsidRDefault="005D2503" w:rsidP="005D2503"/>
        </w:tc>
        <w:tc>
          <w:tcPr>
            <w:tcW w:w="1418" w:type="dxa"/>
            <w:gridSpan w:val="2"/>
            <w:tcBorders>
              <w:left w:val="nil"/>
              <w:right w:val="nil"/>
            </w:tcBorders>
            <w:shd w:val="clear" w:color="auto" w:fill="auto"/>
          </w:tcPr>
          <w:p w14:paraId="16542B31" w14:textId="77777777" w:rsidR="005D2503" w:rsidRPr="002773C4" w:rsidRDefault="005D2503" w:rsidP="005D2503">
            <w:pPr>
              <w:spacing w:line="240" w:lineRule="auto"/>
              <w:jc w:val="right"/>
            </w:pPr>
            <w:r>
              <w:t>6,974,254</w:t>
            </w:r>
          </w:p>
        </w:tc>
        <w:tc>
          <w:tcPr>
            <w:tcW w:w="237" w:type="dxa"/>
            <w:gridSpan w:val="2"/>
            <w:tcBorders>
              <w:left w:val="nil"/>
              <w:right w:val="nil"/>
            </w:tcBorders>
            <w:shd w:val="clear" w:color="auto" w:fill="auto"/>
          </w:tcPr>
          <w:p w14:paraId="3609B405" w14:textId="77777777" w:rsidR="005D2503" w:rsidRPr="002773C4" w:rsidRDefault="005D2503" w:rsidP="005D2503"/>
        </w:tc>
        <w:tc>
          <w:tcPr>
            <w:tcW w:w="1405" w:type="dxa"/>
            <w:gridSpan w:val="3"/>
            <w:tcBorders>
              <w:left w:val="nil"/>
              <w:right w:val="nil"/>
            </w:tcBorders>
            <w:shd w:val="clear" w:color="auto" w:fill="auto"/>
          </w:tcPr>
          <w:p w14:paraId="2D4BE6A7" w14:textId="77777777" w:rsidR="005D2503" w:rsidRPr="00B01AC2" w:rsidRDefault="005D2503" w:rsidP="005D2503">
            <w:pPr>
              <w:spacing w:line="240" w:lineRule="auto"/>
              <w:jc w:val="right"/>
              <w:rPr>
                <w:rFonts w:cs="Times New Roman"/>
                <w:color w:val="000000"/>
              </w:rPr>
            </w:pPr>
            <w:r w:rsidRPr="00360C21">
              <w:t>3,471</w:t>
            </w:r>
          </w:p>
        </w:tc>
        <w:tc>
          <w:tcPr>
            <w:tcW w:w="236" w:type="dxa"/>
            <w:gridSpan w:val="2"/>
            <w:tcBorders>
              <w:left w:val="nil"/>
              <w:right w:val="nil"/>
            </w:tcBorders>
          </w:tcPr>
          <w:p w14:paraId="53DC6F68" w14:textId="77777777" w:rsidR="005D2503" w:rsidRPr="002773C4" w:rsidRDefault="005D2503" w:rsidP="005D2503"/>
        </w:tc>
        <w:tc>
          <w:tcPr>
            <w:tcW w:w="1476" w:type="dxa"/>
            <w:tcBorders>
              <w:left w:val="nil"/>
              <w:right w:val="nil"/>
            </w:tcBorders>
          </w:tcPr>
          <w:p w14:paraId="4AAAC159" w14:textId="77777777" w:rsidR="005D2503" w:rsidRPr="00B01AC2" w:rsidRDefault="005D2503" w:rsidP="005D2503">
            <w:pPr>
              <w:tabs>
                <w:tab w:val="decimal" w:pos="968"/>
              </w:tabs>
              <w:spacing w:line="240" w:lineRule="atLeast"/>
              <w:ind w:left="-79" w:right="-79"/>
              <w:jc w:val="thaiDistribute"/>
              <w:rPr>
                <w:rFonts w:cs="Times New Roman"/>
                <w:color w:val="000000"/>
              </w:rPr>
            </w:pPr>
            <w:r>
              <w:t xml:space="preserve">              5,985 </w:t>
            </w:r>
          </w:p>
        </w:tc>
        <w:tc>
          <w:tcPr>
            <w:tcW w:w="270" w:type="dxa"/>
            <w:gridSpan w:val="2"/>
            <w:tcBorders>
              <w:left w:val="nil"/>
              <w:right w:val="nil"/>
            </w:tcBorders>
          </w:tcPr>
          <w:p w14:paraId="13C841A3" w14:textId="77777777" w:rsidR="005D2503" w:rsidRPr="002773C4" w:rsidRDefault="005D2503" w:rsidP="005D2503"/>
        </w:tc>
        <w:tc>
          <w:tcPr>
            <w:tcW w:w="1552" w:type="dxa"/>
            <w:gridSpan w:val="2"/>
            <w:tcBorders>
              <w:left w:val="nil"/>
              <w:right w:val="nil"/>
            </w:tcBorders>
          </w:tcPr>
          <w:p w14:paraId="048AB694" w14:textId="77777777" w:rsidR="005D2503" w:rsidRPr="002773C4" w:rsidRDefault="005D2503" w:rsidP="005D2503">
            <w:pPr>
              <w:spacing w:line="240" w:lineRule="auto"/>
              <w:jc w:val="right"/>
            </w:pPr>
            <w:r w:rsidRPr="00966323">
              <w:t>7,828,729</w:t>
            </w:r>
          </w:p>
        </w:tc>
        <w:tc>
          <w:tcPr>
            <w:tcW w:w="237" w:type="dxa"/>
            <w:gridSpan w:val="2"/>
            <w:tcBorders>
              <w:left w:val="nil"/>
              <w:right w:val="nil"/>
            </w:tcBorders>
          </w:tcPr>
          <w:p w14:paraId="588AED42" w14:textId="77777777" w:rsidR="005D2503" w:rsidRPr="002773C4" w:rsidRDefault="005D2503" w:rsidP="005D2503"/>
        </w:tc>
        <w:tc>
          <w:tcPr>
            <w:tcW w:w="1456" w:type="dxa"/>
            <w:tcBorders>
              <w:left w:val="nil"/>
              <w:right w:val="nil"/>
            </w:tcBorders>
          </w:tcPr>
          <w:p w14:paraId="64BCDE3B" w14:textId="77777777" w:rsidR="005D2503" w:rsidRPr="002773C4" w:rsidRDefault="005D2503" w:rsidP="005D2503">
            <w:pPr>
              <w:spacing w:line="240" w:lineRule="auto"/>
              <w:jc w:val="right"/>
            </w:pPr>
            <w:r>
              <w:t>6,980,239</w:t>
            </w:r>
          </w:p>
        </w:tc>
      </w:tr>
    </w:tbl>
    <w:p w14:paraId="11A4D3EF" w14:textId="77777777" w:rsidR="002C0F9A" w:rsidRDefault="002C0F9A">
      <w:pPr>
        <w:rPr>
          <w:rFonts w:cs="Times New Roman"/>
        </w:rPr>
        <w:sectPr w:rsidR="002C0F9A" w:rsidSect="006E23F7">
          <w:headerReference w:type="default" r:id="rId14"/>
          <w:footerReference w:type="default" r:id="rId15"/>
          <w:type w:val="nextColumn"/>
          <w:pgSz w:w="16834" w:h="11909" w:orient="landscape" w:code="9"/>
          <w:pgMar w:top="691" w:right="1152" w:bottom="576" w:left="1152" w:header="720" w:footer="720" w:gutter="0"/>
          <w:paperSrc w:first="7" w:other="7"/>
          <w:cols w:space="720"/>
          <w:noEndnote/>
          <w:docGrid w:linePitch="299"/>
        </w:sectPr>
      </w:pPr>
    </w:p>
    <w:p w14:paraId="35BDED0A" w14:textId="61477C8E" w:rsidR="00517544" w:rsidRPr="00360C21" w:rsidRDefault="00517544" w:rsidP="00517544">
      <w:pPr>
        <w:spacing w:line="240" w:lineRule="atLeast"/>
        <w:ind w:left="547"/>
        <w:jc w:val="thaiDistribute"/>
        <w:rPr>
          <w:i/>
          <w:iCs/>
          <w:spacing w:val="-4"/>
        </w:rPr>
      </w:pPr>
      <w:r w:rsidRPr="00360C21">
        <w:rPr>
          <w:i/>
          <w:iCs/>
          <w:spacing w:val="-4"/>
        </w:rPr>
        <w:lastRenderedPageBreak/>
        <w:t>Reconciliations of reportable segment revenues</w:t>
      </w:r>
      <w:r w:rsidR="00772159" w:rsidRPr="00360C21">
        <w:rPr>
          <w:i/>
          <w:iCs/>
          <w:spacing w:val="-4"/>
        </w:rPr>
        <w:t xml:space="preserve"> and</w:t>
      </w:r>
      <w:r w:rsidRPr="00360C21">
        <w:rPr>
          <w:i/>
          <w:iCs/>
          <w:spacing w:val="-4"/>
        </w:rPr>
        <w:t xml:space="preserve"> profit or loss</w:t>
      </w:r>
      <w:r w:rsidR="00772159" w:rsidRPr="00360C21">
        <w:rPr>
          <w:i/>
          <w:iCs/>
          <w:spacing w:val="-4"/>
        </w:rPr>
        <w:t xml:space="preserve"> for the three-month period ended 31 March</w:t>
      </w:r>
    </w:p>
    <w:p w14:paraId="523B5DA4" w14:textId="77777777" w:rsidR="00517544" w:rsidRPr="00360C21" w:rsidRDefault="00517544" w:rsidP="00517544">
      <w:pPr>
        <w:spacing w:line="240" w:lineRule="atLeast"/>
        <w:ind w:left="547"/>
        <w:jc w:val="thaiDistribute"/>
        <w:rPr>
          <w:rFonts w:cs="Times New Roman"/>
          <w:i/>
          <w:iCs/>
        </w:rPr>
      </w:pPr>
    </w:p>
    <w:tbl>
      <w:tblPr>
        <w:tblW w:w="954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60"/>
        <w:gridCol w:w="180"/>
        <w:gridCol w:w="1260"/>
        <w:gridCol w:w="180"/>
        <w:gridCol w:w="1260"/>
      </w:tblGrid>
      <w:tr w:rsidR="00517544" w:rsidRPr="00360C21" w14:paraId="53A0E798" w14:textId="77777777" w:rsidTr="00DD3CC9">
        <w:trPr>
          <w:cantSplit/>
          <w:tblHeader/>
        </w:trPr>
        <w:tc>
          <w:tcPr>
            <w:tcW w:w="3960" w:type="dxa"/>
            <w:shd w:val="clear" w:color="auto" w:fill="auto"/>
          </w:tcPr>
          <w:p w14:paraId="4A844195" w14:textId="77777777" w:rsidR="00517544" w:rsidRPr="00360C21" w:rsidRDefault="00517544" w:rsidP="00DD3CC9">
            <w:pPr>
              <w:spacing w:line="240" w:lineRule="atLeast"/>
              <w:ind w:right="108"/>
              <w:rPr>
                <w:rFonts w:cs="Times New Roman"/>
              </w:rPr>
            </w:pPr>
          </w:p>
        </w:tc>
        <w:tc>
          <w:tcPr>
            <w:tcW w:w="5580" w:type="dxa"/>
            <w:gridSpan w:val="7"/>
            <w:shd w:val="clear" w:color="auto" w:fill="auto"/>
          </w:tcPr>
          <w:p w14:paraId="4ED4C546" w14:textId="77777777" w:rsidR="00517544" w:rsidRPr="00360C21" w:rsidRDefault="00517544" w:rsidP="00DD3CC9">
            <w:pPr>
              <w:pStyle w:val="acctmergecolhdg"/>
              <w:spacing w:line="240" w:lineRule="atLeast"/>
              <w:ind w:right="108"/>
              <w:rPr>
                <w:szCs w:val="22"/>
              </w:rPr>
            </w:pPr>
            <w:r w:rsidRPr="00360C21">
              <w:rPr>
                <w:szCs w:val="22"/>
              </w:rPr>
              <w:t>Consolidated financial statements</w:t>
            </w:r>
          </w:p>
        </w:tc>
      </w:tr>
      <w:tr w:rsidR="00517544" w:rsidRPr="00360C21" w14:paraId="4C334EBA" w14:textId="77777777" w:rsidTr="00DD3CC9">
        <w:trPr>
          <w:cantSplit/>
          <w:tblHeader/>
        </w:trPr>
        <w:tc>
          <w:tcPr>
            <w:tcW w:w="3960" w:type="dxa"/>
            <w:shd w:val="clear" w:color="auto" w:fill="auto"/>
          </w:tcPr>
          <w:p w14:paraId="5EE191E7" w14:textId="77777777" w:rsidR="00517544" w:rsidRPr="00360C21" w:rsidRDefault="00517544" w:rsidP="00DD3CC9">
            <w:pPr>
              <w:spacing w:line="240" w:lineRule="atLeast"/>
              <w:ind w:right="108"/>
              <w:rPr>
                <w:rFonts w:cs="Times New Roman"/>
              </w:rPr>
            </w:pPr>
          </w:p>
        </w:tc>
        <w:tc>
          <w:tcPr>
            <w:tcW w:w="2700" w:type="dxa"/>
            <w:gridSpan w:val="3"/>
            <w:shd w:val="clear" w:color="auto" w:fill="auto"/>
          </w:tcPr>
          <w:p w14:paraId="0EA72309" w14:textId="77777777" w:rsidR="00517544" w:rsidRPr="00360C21" w:rsidRDefault="00517544" w:rsidP="00DD3CC9">
            <w:pPr>
              <w:pStyle w:val="acctmergecolhdg"/>
              <w:spacing w:line="240" w:lineRule="atLeast"/>
              <w:ind w:right="108"/>
              <w:rPr>
                <w:szCs w:val="22"/>
              </w:rPr>
            </w:pPr>
            <w:r w:rsidRPr="00360C21">
              <w:rPr>
                <w:szCs w:val="22"/>
              </w:rPr>
              <w:t>Revenues</w:t>
            </w:r>
          </w:p>
        </w:tc>
        <w:tc>
          <w:tcPr>
            <w:tcW w:w="180" w:type="dxa"/>
            <w:shd w:val="clear" w:color="auto" w:fill="auto"/>
          </w:tcPr>
          <w:p w14:paraId="3CF7DB20" w14:textId="77777777" w:rsidR="00517544" w:rsidRPr="00360C21" w:rsidRDefault="00517544" w:rsidP="00DD3CC9">
            <w:pPr>
              <w:pStyle w:val="acctmergecolhdg"/>
              <w:spacing w:line="240" w:lineRule="atLeast"/>
              <w:ind w:right="108"/>
              <w:rPr>
                <w:szCs w:val="22"/>
              </w:rPr>
            </w:pPr>
          </w:p>
        </w:tc>
        <w:tc>
          <w:tcPr>
            <w:tcW w:w="2700" w:type="dxa"/>
            <w:gridSpan w:val="3"/>
            <w:shd w:val="clear" w:color="auto" w:fill="auto"/>
          </w:tcPr>
          <w:p w14:paraId="6633F827" w14:textId="77777777" w:rsidR="0015358C" w:rsidRDefault="00517544" w:rsidP="00DD3CC9">
            <w:pPr>
              <w:pStyle w:val="acctmergecolhdg"/>
              <w:spacing w:line="240" w:lineRule="atLeast"/>
              <w:ind w:right="108"/>
              <w:rPr>
                <w:szCs w:val="22"/>
              </w:rPr>
            </w:pPr>
            <w:r w:rsidRPr="00360C21">
              <w:rPr>
                <w:szCs w:val="22"/>
              </w:rPr>
              <w:t xml:space="preserve">Profit </w:t>
            </w:r>
            <w:r w:rsidR="00EE3741">
              <w:rPr>
                <w:szCs w:val="22"/>
              </w:rPr>
              <w:t xml:space="preserve">before </w:t>
            </w:r>
          </w:p>
          <w:p w14:paraId="0B9E1FB6" w14:textId="70F0EFFF" w:rsidR="00517544" w:rsidRPr="00360C21" w:rsidRDefault="00EE3741" w:rsidP="00DD3CC9">
            <w:pPr>
              <w:pStyle w:val="acctmergecolhdg"/>
              <w:spacing w:line="240" w:lineRule="atLeast"/>
              <w:ind w:right="108"/>
              <w:rPr>
                <w:szCs w:val="22"/>
              </w:rPr>
            </w:pPr>
            <w:r>
              <w:rPr>
                <w:szCs w:val="22"/>
              </w:rPr>
              <w:t>income tax expense</w:t>
            </w:r>
          </w:p>
        </w:tc>
      </w:tr>
      <w:tr w:rsidR="00517544" w:rsidRPr="00360C21" w14:paraId="196C75F3" w14:textId="77777777" w:rsidTr="00DD3CC9">
        <w:trPr>
          <w:cantSplit/>
          <w:tblHeader/>
        </w:trPr>
        <w:tc>
          <w:tcPr>
            <w:tcW w:w="3960" w:type="dxa"/>
            <w:shd w:val="clear" w:color="auto" w:fill="auto"/>
          </w:tcPr>
          <w:p w14:paraId="67600597" w14:textId="77777777" w:rsidR="00517544" w:rsidRPr="00360C21" w:rsidRDefault="00517544" w:rsidP="00DD3CC9">
            <w:pPr>
              <w:pStyle w:val="acctfourfigures"/>
              <w:spacing w:line="240" w:lineRule="atLeast"/>
              <w:ind w:right="108"/>
              <w:jc w:val="center"/>
              <w:rPr>
                <w:szCs w:val="22"/>
              </w:rPr>
            </w:pPr>
          </w:p>
        </w:tc>
        <w:tc>
          <w:tcPr>
            <w:tcW w:w="1260" w:type="dxa"/>
            <w:shd w:val="clear" w:color="auto" w:fill="auto"/>
          </w:tcPr>
          <w:p w14:paraId="69C371C1" w14:textId="61B9CD2F" w:rsidR="00517544" w:rsidRPr="00360C21" w:rsidRDefault="00517544" w:rsidP="00DD3CC9">
            <w:pPr>
              <w:pStyle w:val="acctmergecolhdg"/>
              <w:spacing w:line="240" w:lineRule="atLeast"/>
              <w:ind w:right="-81"/>
              <w:rPr>
                <w:b w:val="0"/>
                <w:bCs/>
                <w:szCs w:val="22"/>
              </w:rPr>
            </w:pPr>
            <w:r w:rsidRPr="00360C21">
              <w:rPr>
                <w:b w:val="0"/>
                <w:bCs/>
                <w:szCs w:val="22"/>
              </w:rPr>
              <w:t>202</w:t>
            </w:r>
            <w:r w:rsidR="00360C21" w:rsidRPr="00360C21">
              <w:rPr>
                <w:b w:val="0"/>
                <w:bCs/>
                <w:szCs w:val="22"/>
              </w:rPr>
              <w:t>2</w:t>
            </w:r>
          </w:p>
        </w:tc>
        <w:tc>
          <w:tcPr>
            <w:tcW w:w="180" w:type="dxa"/>
            <w:shd w:val="clear" w:color="auto" w:fill="auto"/>
          </w:tcPr>
          <w:p w14:paraId="09EFFBA4" w14:textId="77777777" w:rsidR="00517544" w:rsidRPr="00360C21" w:rsidRDefault="00517544" w:rsidP="00DD3CC9">
            <w:pPr>
              <w:pStyle w:val="acctmergecolhdg"/>
              <w:spacing w:line="240" w:lineRule="atLeast"/>
              <w:ind w:right="108"/>
              <w:rPr>
                <w:b w:val="0"/>
                <w:bCs/>
                <w:szCs w:val="22"/>
              </w:rPr>
            </w:pPr>
          </w:p>
        </w:tc>
        <w:tc>
          <w:tcPr>
            <w:tcW w:w="1260" w:type="dxa"/>
            <w:shd w:val="clear" w:color="auto" w:fill="auto"/>
          </w:tcPr>
          <w:p w14:paraId="56958616" w14:textId="5107F238" w:rsidR="00517544" w:rsidRPr="00360C21" w:rsidRDefault="00517544" w:rsidP="00DD3CC9">
            <w:pPr>
              <w:pStyle w:val="acctmergecolhdg"/>
              <w:spacing w:line="240" w:lineRule="atLeast"/>
              <w:ind w:right="-79"/>
              <w:rPr>
                <w:b w:val="0"/>
                <w:bCs/>
                <w:szCs w:val="22"/>
              </w:rPr>
            </w:pPr>
            <w:r w:rsidRPr="00360C21">
              <w:rPr>
                <w:b w:val="0"/>
                <w:bCs/>
                <w:szCs w:val="22"/>
              </w:rPr>
              <w:t>202</w:t>
            </w:r>
            <w:r w:rsidR="00360C21" w:rsidRPr="00360C21">
              <w:rPr>
                <w:b w:val="0"/>
                <w:bCs/>
                <w:szCs w:val="22"/>
              </w:rPr>
              <w:t>1</w:t>
            </w:r>
          </w:p>
        </w:tc>
        <w:tc>
          <w:tcPr>
            <w:tcW w:w="180" w:type="dxa"/>
            <w:shd w:val="clear" w:color="auto" w:fill="auto"/>
          </w:tcPr>
          <w:p w14:paraId="4145ED15" w14:textId="77777777" w:rsidR="00517544" w:rsidRPr="00360C21" w:rsidRDefault="00517544" w:rsidP="00DD3CC9">
            <w:pPr>
              <w:pStyle w:val="acctmergecolhdg"/>
              <w:spacing w:line="240" w:lineRule="atLeast"/>
              <w:ind w:right="108"/>
              <w:rPr>
                <w:b w:val="0"/>
                <w:bCs/>
                <w:szCs w:val="22"/>
              </w:rPr>
            </w:pPr>
          </w:p>
        </w:tc>
        <w:tc>
          <w:tcPr>
            <w:tcW w:w="1260" w:type="dxa"/>
            <w:shd w:val="clear" w:color="auto" w:fill="auto"/>
          </w:tcPr>
          <w:p w14:paraId="32A51878" w14:textId="70033210" w:rsidR="00517544" w:rsidRPr="00360C21" w:rsidRDefault="00517544" w:rsidP="00DD3CC9">
            <w:pPr>
              <w:pStyle w:val="acctmergecolhdg"/>
              <w:spacing w:line="240" w:lineRule="atLeast"/>
              <w:ind w:right="-78"/>
              <w:rPr>
                <w:b w:val="0"/>
                <w:bCs/>
                <w:szCs w:val="22"/>
              </w:rPr>
            </w:pPr>
            <w:r w:rsidRPr="00360C21">
              <w:rPr>
                <w:b w:val="0"/>
                <w:bCs/>
                <w:szCs w:val="22"/>
              </w:rPr>
              <w:t>202</w:t>
            </w:r>
            <w:r w:rsidR="00360C21" w:rsidRPr="00360C21">
              <w:rPr>
                <w:b w:val="0"/>
                <w:bCs/>
                <w:szCs w:val="22"/>
              </w:rPr>
              <w:t>2</w:t>
            </w:r>
          </w:p>
        </w:tc>
        <w:tc>
          <w:tcPr>
            <w:tcW w:w="180" w:type="dxa"/>
            <w:shd w:val="clear" w:color="auto" w:fill="auto"/>
          </w:tcPr>
          <w:p w14:paraId="02A88545" w14:textId="77777777" w:rsidR="00517544" w:rsidRPr="00360C21" w:rsidRDefault="00517544" w:rsidP="00DD3CC9">
            <w:pPr>
              <w:pStyle w:val="acctmergecolhdg"/>
              <w:spacing w:line="240" w:lineRule="atLeast"/>
              <w:ind w:right="108"/>
              <w:rPr>
                <w:b w:val="0"/>
                <w:bCs/>
                <w:szCs w:val="22"/>
              </w:rPr>
            </w:pPr>
          </w:p>
        </w:tc>
        <w:tc>
          <w:tcPr>
            <w:tcW w:w="1260" w:type="dxa"/>
            <w:shd w:val="clear" w:color="auto" w:fill="auto"/>
          </w:tcPr>
          <w:p w14:paraId="160D5B18" w14:textId="5A67816D" w:rsidR="00517544" w:rsidRPr="00360C21" w:rsidRDefault="00517544" w:rsidP="00DD3CC9">
            <w:pPr>
              <w:pStyle w:val="acctmergecolhdg"/>
              <w:spacing w:line="240" w:lineRule="atLeast"/>
              <w:ind w:right="-76"/>
              <w:rPr>
                <w:b w:val="0"/>
                <w:bCs/>
                <w:szCs w:val="22"/>
              </w:rPr>
            </w:pPr>
            <w:r w:rsidRPr="00360C21">
              <w:rPr>
                <w:b w:val="0"/>
                <w:bCs/>
                <w:szCs w:val="22"/>
              </w:rPr>
              <w:t>202</w:t>
            </w:r>
            <w:r w:rsidR="00360C21" w:rsidRPr="00360C21">
              <w:rPr>
                <w:b w:val="0"/>
                <w:bCs/>
                <w:szCs w:val="22"/>
              </w:rPr>
              <w:t>1</w:t>
            </w:r>
          </w:p>
        </w:tc>
      </w:tr>
      <w:tr w:rsidR="00517544" w:rsidRPr="00360C21" w14:paraId="569CE879" w14:textId="77777777" w:rsidTr="00DD3CC9">
        <w:trPr>
          <w:cantSplit/>
        </w:trPr>
        <w:tc>
          <w:tcPr>
            <w:tcW w:w="3960" w:type="dxa"/>
            <w:shd w:val="clear" w:color="auto" w:fill="auto"/>
          </w:tcPr>
          <w:p w14:paraId="70F5A7AB" w14:textId="77777777" w:rsidR="00517544" w:rsidRPr="00360C21" w:rsidRDefault="00517544" w:rsidP="00DD3CC9">
            <w:pPr>
              <w:spacing w:line="240" w:lineRule="atLeast"/>
              <w:ind w:right="108"/>
              <w:rPr>
                <w:rFonts w:cs="Times New Roman"/>
                <w:b/>
                <w:bCs/>
                <w:i/>
                <w:iCs/>
              </w:rPr>
            </w:pPr>
          </w:p>
        </w:tc>
        <w:tc>
          <w:tcPr>
            <w:tcW w:w="5580" w:type="dxa"/>
            <w:gridSpan w:val="7"/>
            <w:shd w:val="clear" w:color="auto" w:fill="auto"/>
          </w:tcPr>
          <w:p w14:paraId="1B2E3466" w14:textId="77777777" w:rsidR="00517544" w:rsidRPr="00360C21" w:rsidRDefault="00517544" w:rsidP="00DD3CC9">
            <w:pPr>
              <w:pStyle w:val="acctfourfigures"/>
              <w:spacing w:line="240" w:lineRule="atLeast"/>
              <w:ind w:right="108"/>
              <w:jc w:val="center"/>
              <w:rPr>
                <w:i/>
                <w:iCs/>
                <w:szCs w:val="22"/>
              </w:rPr>
            </w:pPr>
            <w:r w:rsidRPr="00360C21">
              <w:rPr>
                <w:i/>
                <w:iCs/>
                <w:szCs w:val="22"/>
              </w:rPr>
              <w:t>(in thousand Baht)</w:t>
            </w:r>
          </w:p>
        </w:tc>
      </w:tr>
      <w:tr w:rsidR="00517544" w:rsidRPr="00360C21" w14:paraId="5BAFE749" w14:textId="77777777" w:rsidTr="00DD3CC9">
        <w:trPr>
          <w:cantSplit/>
        </w:trPr>
        <w:tc>
          <w:tcPr>
            <w:tcW w:w="3960" w:type="dxa"/>
            <w:shd w:val="clear" w:color="auto" w:fill="auto"/>
          </w:tcPr>
          <w:p w14:paraId="5C8F455E" w14:textId="77777777" w:rsidR="00517544" w:rsidRPr="00360C21" w:rsidRDefault="00517544" w:rsidP="00DD3CC9">
            <w:pPr>
              <w:spacing w:line="240" w:lineRule="atLeast"/>
              <w:ind w:right="108"/>
              <w:rPr>
                <w:rFonts w:cs="Times New Roman"/>
              </w:rPr>
            </w:pPr>
            <w:r w:rsidRPr="00360C21">
              <w:rPr>
                <w:rFonts w:cs="Times New Roman"/>
              </w:rPr>
              <w:t>Reportable segments</w:t>
            </w:r>
          </w:p>
        </w:tc>
        <w:tc>
          <w:tcPr>
            <w:tcW w:w="1260" w:type="dxa"/>
            <w:shd w:val="clear" w:color="auto" w:fill="auto"/>
          </w:tcPr>
          <w:p w14:paraId="7F651810" w14:textId="5123E874" w:rsidR="00517544" w:rsidRPr="00360C21" w:rsidRDefault="00360C21" w:rsidP="00DD3CC9">
            <w:pPr>
              <w:pStyle w:val="acctmergecolhdg"/>
              <w:spacing w:line="240" w:lineRule="atLeast"/>
              <w:ind w:right="-81"/>
              <w:rPr>
                <w:b w:val="0"/>
                <w:bCs/>
                <w:szCs w:val="22"/>
              </w:rPr>
            </w:pPr>
            <w:r w:rsidRPr="00360C21">
              <w:rPr>
                <w:b w:val="0"/>
                <w:bCs/>
                <w:szCs w:val="22"/>
              </w:rPr>
              <w:t>9,968,30</w:t>
            </w:r>
            <w:r w:rsidR="00966323">
              <w:rPr>
                <w:b w:val="0"/>
                <w:bCs/>
                <w:szCs w:val="22"/>
              </w:rPr>
              <w:t>8</w:t>
            </w:r>
          </w:p>
        </w:tc>
        <w:tc>
          <w:tcPr>
            <w:tcW w:w="180" w:type="dxa"/>
            <w:shd w:val="clear" w:color="auto" w:fill="auto"/>
          </w:tcPr>
          <w:p w14:paraId="645913BF" w14:textId="77777777" w:rsidR="00517544" w:rsidRPr="00360C21" w:rsidRDefault="00517544" w:rsidP="00DD3CC9">
            <w:pPr>
              <w:pStyle w:val="acctfourfigures"/>
              <w:spacing w:line="240" w:lineRule="atLeast"/>
              <w:ind w:right="108"/>
              <w:rPr>
                <w:szCs w:val="22"/>
              </w:rPr>
            </w:pPr>
          </w:p>
        </w:tc>
        <w:tc>
          <w:tcPr>
            <w:tcW w:w="1260" w:type="dxa"/>
            <w:shd w:val="clear" w:color="auto" w:fill="auto"/>
          </w:tcPr>
          <w:p w14:paraId="485782FE" w14:textId="2F5F7AED" w:rsidR="00517544" w:rsidRPr="00360C21" w:rsidRDefault="00360C21" w:rsidP="00DD3CC9">
            <w:pPr>
              <w:pStyle w:val="acctfourfigures"/>
              <w:tabs>
                <w:tab w:val="clear" w:pos="765"/>
                <w:tab w:val="decimal" w:pos="731"/>
              </w:tabs>
              <w:spacing w:line="240" w:lineRule="atLeast"/>
              <w:ind w:right="11"/>
              <w:jc w:val="right"/>
              <w:rPr>
                <w:szCs w:val="22"/>
              </w:rPr>
            </w:pPr>
            <w:r w:rsidRPr="00360C21">
              <w:rPr>
                <w:szCs w:val="22"/>
              </w:rPr>
              <w:t>8,640,733</w:t>
            </w:r>
          </w:p>
        </w:tc>
        <w:tc>
          <w:tcPr>
            <w:tcW w:w="180" w:type="dxa"/>
            <w:shd w:val="clear" w:color="auto" w:fill="auto"/>
          </w:tcPr>
          <w:p w14:paraId="604926BC" w14:textId="77777777" w:rsidR="00517544" w:rsidRPr="00360C21" w:rsidRDefault="00517544" w:rsidP="00DD3CC9">
            <w:pPr>
              <w:pStyle w:val="acctfourfigures"/>
              <w:spacing w:line="240" w:lineRule="atLeast"/>
              <w:ind w:right="108"/>
              <w:rPr>
                <w:szCs w:val="22"/>
              </w:rPr>
            </w:pPr>
          </w:p>
        </w:tc>
        <w:tc>
          <w:tcPr>
            <w:tcW w:w="1260" w:type="dxa"/>
            <w:shd w:val="clear" w:color="auto" w:fill="auto"/>
          </w:tcPr>
          <w:p w14:paraId="715FD9AE" w14:textId="2367635D" w:rsidR="00517544" w:rsidRPr="00360C21" w:rsidRDefault="00532559" w:rsidP="00F35716">
            <w:pPr>
              <w:pStyle w:val="acctfourfigures"/>
              <w:tabs>
                <w:tab w:val="clear" w:pos="765"/>
              </w:tabs>
              <w:spacing w:line="240" w:lineRule="atLeast"/>
              <w:ind w:right="100"/>
              <w:jc w:val="right"/>
              <w:rPr>
                <w:szCs w:val="22"/>
              </w:rPr>
            </w:pPr>
            <w:r>
              <w:rPr>
                <w:szCs w:val="22"/>
              </w:rPr>
              <w:t>257,635</w:t>
            </w:r>
          </w:p>
        </w:tc>
        <w:tc>
          <w:tcPr>
            <w:tcW w:w="180" w:type="dxa"/>
            <w:shd w:val="clear" w:color="auto" w:fill="auto"/>
          </w:tcPr>
          <w:p w14:paraId="052ECAD2" w14:textId="77777777" w:rsidR="00517544" w:rsidRPr="00360C21" w:rsidRDefault="00517544" w:rsidP="00DD3CC9">
            <w:pPr>
              <w:pStyle w:val="acctfourfigures"/>
              <w:spacing w:line="240" w:lineRule="atLeast"/>
              <w:ind w:right="108"/>
              <w:rPr>
                <w:szCs w:val="22"/>
              </w:rPr>
            </w:pPr>
          </w:p>
        </w:tc>
        <w:tc>
          <w:tcPr>
            <w:tcW w:w="1260" w:type="dxa"/>
            <w:shd w:val="clear" w:color="auto" w:fill="auto"/>
          </w:tcPr>
          <w:p w14:paraId="6F278F43" w14:textId="02B087F8" w:rsidR="00517544" w:rsidRPr="00360C21" w:rsidRDefault="009E1ECA" w:rsidP="00DD3CC9">
            <w:pPr>
              <w:pStyle w:val="acctfourfigures"/>
              <w:tabs>
                <w:tab w:val="clear" w:pos="765"/>
                <w:tab w:val="decimal" w:pos="731"/>
              </w:tabs>
              <w:spacing w:line="240" w:lineRule="atLeast"/>
              <w:ind w:right="11"/>
              <w:jc w:val="right"/>
              <w:rPr>
                <w:szCs w:val="22"/>
              </w:rPr>
            </w:pPr>
            <w:r>
              <w:rPr>
                <w:szCs w:val="22"/>
              </w:rPr>
              <w:t>209,313</w:t>
            </w:r>
          </w:p>
        </w:tc>
      </w:tr>
      <w:tr w:rsidR="00517544" w:rsidRPr="00360C21" w14:paraId="088A3BF3" w14:textId="77777777" w:rsidTr="00DD3CC9">
        <w:trPr>
          <w:cantSplit/>
        </w:trPr>
        <w:tc>
          <w:tcPr>
            <w:tcW w:w="3960" w:type="dxa"/>
            <w:shd w:val="clear" w:color="auto" w:fill="auto"/>
          </w:tcPr>
          <w:p w14:paraId="0648D5BB" w14:textId="77777777" w:rsidR="00517544" w:rsidRPr="00360C21" w:rsidRDefault="00517544" w:rsidP="00DD3CC9">
            <w:pPr>
              <w:spacing w:line="240" w:lineRule="atLeast"/>
              <w:ind w:right="108"/>
              <w:rPr>
                <w:rFonts w:cs="Times New Roman"/>
              </w:rPr>
            </w:pPr>
            <w:r w:rsidRPr="00360C21">
              <w:rPr>
                <w:rFonts w:cs="Times New Roman"/>
              </w:rPr>
              <w:t>Other segments</w:t>
            </w:r>
          </w:p>
        </w:tc>
        <w:tc>
          <w:tcPr>
            <w:tcW w:w="1260" w:type="dxa"/>
            <w:shd w:val="clear" w:color="auto" w:fill="auto"/>
          </w:tcPr>
          <w:p w14:paraId="333C243A" w14:textId="77777777" w:rsidR="00517544" w:rsidRPr="00360C21" w:rsidRDefault="00517544" w:rsidP="00DD3CC9">
            <w:pPr>
              <w:pStyle w:val="acctfourfigures"/>
              <w:tabs>
                <w:tab w:val="clear" w:pos="765"/>
                <w:tab w:val="decimal" w:pos="821"/>
              </w:tabs>
              <w:spacing w:line="240" w:lineRule="atLeast"/>
              <w:ind w:right="108"/>
              <w:rPr>
                <w:szCs w:val="22"/>
              </w:rPr>
            </w:pPr>
            <w:r w:rsidRPr="00360C21">
              <w:rPr>
                <w:szCs w:val="22"/>
              </w:rPr>
              <w:t>-</w:t>
            </w:r>
          </w:p>
        </w:tc>
        <w:tc>
          <w:tcPr>
            <w:tcW w:w="180" w:type="dxa"/>
            <w:shd w:val="clear" w:color="auto" w:fill="auto"/>
          </w:tcPr>
          <w:p w14:paraId="25468EE0" w14:textId="77777777" w:rsidR="00517544" w:rsidRPr="00360C21" w:rsidRDefault="00517544" w:rsidP="00DD3CC9">
            <w:pPr>
              <w:pStyle w:val="acctfourfigures"/>
              <w:spacing w:line="240" w:lineRule="atLeast"/>
              <w:ind w:right="108"/>
              <w:rPr>
                <w:szCs w:val="22"/>
              </w:rPr>
            </w:pPr>
          </w:p>
        </w:tc>
        <w:tc>
          <w:tcPr>
            <w:tcW w:w="1260" w:type="dxa"/>
            <w:shd w:val="clear" w:color="auto" w:fill="auto"/>
          </w:tcPr>
          <w:p w14:paraId="1EE3FDFF" w14:textId="77777777" w:rsidR="00517544" w:rsidRPr="00360C21" w:rsidRDefault="00517544" w:rsidP="00DD3CC9">
            <w:pPr>
              <w:pStyle w:val="acctfourfigures"/>
              <w:tabs>
                <w:tab w:val="clear" w:pos="765"/>
                <w:tab w:val="decimal" w:pos="371"/>
              </w:tabs>
              <w:spacing w:line="240" w:lineRule="atLeast"/>
              <w:ind w:right="11"/>
              <w:jc w:val="center"/>
              <w:rPr>
                <w:szCs w:val="22"/>
                <w:lang w:bidi="th-TH"/>
              </w:rPr>
            </w:pPr>
            <w:r w:rsidRPr="00360C21">
              <w:rPr>
                <w:szCs w:val="22"/>
              </w:rPr>
              <w:t>-</w:t>
            </w:r>
          </w:p>
        </w:tc>
        <w:tc>
          <w:tcPr>
            <w:tcW w:w="180" w:type="dxa"/>
            <w:shd w:val="clear" w:color="auto" w:fill="auto"/>
          </w:tcPr>
          <w:p w14:paraId="2B93D237" w14:textId="77777777" w:rsidR="00517544" w:rsidRPr="00360C21" w:rsidRDefault="00517544" w:rsidP="00DD3CC9">
            <w:pPr>
              <w:pStyle w:val="acctfourfigures"/>
              <w:spacing w:line="240" w:lineRule="atLeast"/>
              <w:ind w:right="108"/>
              <w:jc w:val="center"/>
              <w:rPr>
                <w:szCs w:val="22"/>
              </w:rPr>
            </w:pPr>
          </w:p>
        </w:tc>
        <w:tc>
          <w:tcPr>
            <w:tcW w:w="1260" w:type="dxa"/>
            <w:shd w:val="clear" w:color="auto" w:fill="auto"/>
          </w:tcPr>
          <w:p w14:paraId="60F452C2" w14:textId="3AA56A7B" w:rsidR="00517544" w:rsidRPr="00360C21" w:rsidRDefault="004755DB" w:rsidP="00DD3CC9">
            <w:pPr>
              <w:pStyle w:val="acctfourfigures"/>
              <w:tabs>
                <w:tab w:val="clear" w:pos="765"/>
                <w:tab w:val="decimal" w:pos="731"/>
              </w:tabs>
              <w:spacing w:line="240" w:lineRule="atLeast"/>
              <w:jc w:val="right"/>
              <w:rPr>
                <w:szCs w:val="22"/>
              </w:rPr>
            </w:pPr>
            <w:r>
              <w:rPr>
                <w:szCs w:val="22"/>
              </w:rPr>
              <w:t>(9)</w:t>
            </w:r>
          </w:p>
        </w:tc>
        <w:tc>
          <w:tcPr>
            <w:tcW w:w="180" w:type="dxa"/>
            <w:shd w:val="clear" w:color="auto" w:fill="auto"/>
          </w:tcPr>
          <w:p w14:paraId="1817C0F5" w14:textId="77777777" w:rsidR="00517544" w:rsidRPr="00360C21" w:rsidRDefault="00517544" w:rsidP="00DD3CC9">
            <w:pPr>
              <w:pStyle w:val="acctfourfigures"/>
              <w:spacing w:line="240" w:lineRule="atLeast"/>
              <w:ind w:right="108"/>
              <w:jc w:val="center"/>
              <w:rPr>
                <w:szCs w:val="22"/>
              </w:rPr>
            </w:pPr>
          </w:p>
        </w:tc>
        <w:tc>
          <w:tcPr>
            <w:tcW w:w="1260" w:type="dxa"/>
            <w:shd w:val="clear" w:color="auto" w:fill="auto"/>
          </w:tcPr>
          <w:p w14:paraId="625240BB" w14:textId="77777777" w:rsidR="00517544" w:rsidRPr="00360C21" w:rsidRDefault="00517544" w:rsidP="00DD3CC9">
            <w:pPr>
              <w:pStyle w:val="acctfourfigures"/>
              <w:tabs>
                <w:tab w:val="clear" w:pos="765"/>
                <w:tab w:val="decimal" w:pos="371"/>
              </w:tabs>
              <w:spacing w:line="240" w:lineRule="atLeast"/>
              <w:ind w:right="11"/>
              <w:jc w:val="center"/>
              <w:rPr>
                <w:szCs w:val="22"/>
              </w:rPr>
            </w:pPr>
            <w:r w:rsidRPr="00360C21">
              <w:rPr>
                <w:szCs w:val="22"/>
              </w:rPr>
              <w:t>-</w:t>
            </w:r>
          </w:p>
        </w:tc>
      </w:tr>
      <w:tr w:rsidR="00517544" w:rsidRPr="00360C21" w14:paraId="4F43BB1C" w14:textId="77777777" w:rsidTr="00DD3CC9">
        <w:trPr>
          <w:cantSplit/>
        </w:trPr>
        <w:tc>
          <w:tcPr>
            <w:tcW w:w="3960" w:type="dxa"/>
            <w:shd w:val="clear" w:color="auto" w:fill="auto"/>
          </w:tcPr>
          <w:p w14:paraId="3A2A8FFA" w14:textId="77777777" w:rsidR="00517544" w:rsidRPr="00360C21" w:rsidRDefault="00517544" w:rsidP="00DD3CC9">
            <w:pPr>
              <w:spacing w:line="240" w:lineRule="atLeast"/>
              <w:ind w:right="108"/>
              <w:rPr>
                <w:rFonts w:cs="Times New Roman"/>
              </w:rPr>
            </w:pPr>
            <w:r w:rsidRPr="00360C21">
              <w:rPr>
                <w:rFonts w:cs="Times New Roman"/>
              </w:rPr>
              <w:t>Elimination of inter-segment transactions</w:t>
            </w:r>
          </w:p>
        </w:tc>
        <w:tc>
          <w:tcPr>
            <w:tcW w:w="1260" w:type="dxa"/>
            <w:shd w:val="clear" w:color="auto" w:fill="auto"/>
            <w:vAlign w:val="bottom"/>
          </w:tcPr>
          <w:p w14:paraId="0DE2343A" w14:textId="59443608" w:rsidR="00517544" w:rsidRPr="00360C21" w:rsidRDefault="00360C21" w:rsidP="00F35716">
            <w:pPr>
              <w:pStyle w:val="acctmergecolhdg"/>
              <w:spacing w:line="240" w:lineRule="atLeast"/>
              <w:ind w:right="10"/>
              <w:jc w:val="right"/>
              <w:rPr>
                <w:b w:val="0"/>
                <w:bCs/>
                <w:szCs w:val="22"/>
              </w:rPr>
            </w:pPr>
            <w:r w:rsidRPr="00360C21">
              <w:rPr>
                <w:b w:val="0"/>
                <w:bCs/>
                <w:szCs w:val="22"/>
              </w:rPr>
              <w:t>(9,425)</w:t>
            </w:r>
          </w:p>
        </w:tc>
        <w:tc>
          <w:tcPr>
            <w:tcW w:w="180" w:type="dxa"/>
            <w:shd w:val="clear" w:color="auto" w:fill="auto"/>
            <w:vAlign w:val="bottom"/>
          </w:tcPr>
          <w:p w14:paraId="39FA56B5" w14:textId="77777777" w:rsidR="00517544" w:rsidRPr="00360C21" w:rsidRDefault="00517544" w:rsidP="00DD3CC9">
            <w:pPr>
              <w:pStyle w:val="acctfourfigures"/>
              <w:spacing w:line="240" w:lineRule="atLeast"/>
              <w:ind w:right="108"/>
              <w:rPr>
                <w:szCs w:val="22"/>
              </w:rPr>
            </w:pPr>
          </w:p>
        </w:tc>
        <w:tc>
          <w:tcPr>
            <w:tcW w:w="1260" w:type="dxa"/>
            <w:shd w:val="clear" w:color="auto" w:fill="auto"/>
            <w:vAlign w:val="bottom"/>
          </w:tcPr>
          <w:p w14:paraId="53DD3C16" w14:textId="44BA98F0" w:rsidR="00517544" w:rsidRPr="00360C21" w:rsidRDefault="00360C21" w:rsidP="00DD3CC9">
            <w:pPr>
              <w:pStyle w:val="acctmergecolhdg"/>
              <w:spacing w:line="240" w:lineRule="atLeast"/>
              <w:ind w:right="-81"/>
              <w:jc w:val="right"/>
              <w:rPr>
                <w:b w:val="0"/>
                <w:bCs/>
                <w:szCs w:val="22"/>
              </w:rPr>
            </w:pPr>
            <w:r w:rsidRPr="00360C21">
              <w:rPr>
                <w:b w:val="0"/>
                <w:bCs/>
                <w:szCs w:val="22"/>
              </w:rPr>
              <w:t>(4,275)</w:t>
            </w:r>
          </w:p>
        </w:tc>
        <w:tc>
          <w:tcPr>
            <w:tcW w:w="180" w:type="dxa"/>
            <w:shd w:val="clear" w:color="auto" w:fill="auto"/>
          </w:tcPr>
          <w:p w14:paraId="69570C21" w14:textId="77777777" w:rsidR="00517544" w:rsidRPr="00360C21" w:rsidRDefault="00517544" w:rsidP="00DD3CC9">
            <w:pPr>
              <w:pStyle w:val="acctfourfigures"/>
              <w:spacing w:line="240" w:lineRule="atLeast"/>
              <w:ind w:right="108"/>
              <w:rPr>
                <w:szCs w:val="22"/>
              </w:rPr>
            </w:pPr>
          </w:p>
        </w:tc>
        <w:tc>
          <w:tcPr>
            <w:tcW w:w="1260" w:type="dxa"/>
            <w:shd w:val="clear" w:color="auto" w:fill="auto"/>
            <w:vAlign w:val="bottom"/>
          </w:tcPr>
          <w:p w14:paraId="4B793CA8" w14:textId="77777777" w:rsidR="00517544" w:rsidRPr="00360C21" w:rsidRDefault="00517544" w:rsidP="00DD3CC9">
            <w:pPr>
              <w:pStyle w:val="acctfourfigures"/>
              <w:tabs>
                <w:tab w:val="clear" w:pos="765"/>
                <w:tab w:val="decimal" w:pos="371"/>
              </w:tabs>
              <w:spacing w:line="240" w:lineRule="atLeast"/>
              <w:ind w:right="11"/>
              <w:jc w:val="center"/>
              <w:rPr>
                <w:szCs w:val="22"/>
              </w:rPr>
            </w:pPr>
            <w:r w:rsidRPr="00360C21">
              <w:rPr>
                <w:szCs w:val="22"/>
              </w:rPr>
              <w:t>-</w:t>
            </w:r>
          </w:p>
        </w:tc>
        <w:tc>
          <w:tcPr>
            <w:tcW w:w="180" w:type="dxa"/>
            <w:shd w:val="clear" w:color="auto" w:fill="auto"/>
            <w:vAlign w:val="bottom"/>
          </w:tcPr>
          <w:p w14:paraId="0518DDBD" w14:textId="77777777" w:rsidR="00517544" w:rsidRPr="00360C21" w:rsidRDefault="00517544" w:rsidP="00DD3CC9">
            <w:pPr>
              <w:pStyle w:val="acctfourfigures"/>
              <w:spacing w:line="240" w:lineRule="atLeast"/>
              <w:ind w:right="108"/>
              <w:rPr>
                <w:szCs w:val="22"/>
              </w:rPr>
            </w:pPr>
          </w:p>
        </w:tc>
        <w:tc>
          <w:tcPr>
            <w:tcW w:w="1260" w:type="dxa"/>
            <w:shd w:val="clear" w:color="auto" w:fill="auto"/>
            <w:vAlign w:val="bottom"/>
          </w:tcPr>
          <w:p w14:paraId="25FF53EF" w14:textId="77777777" w:rsidR="00517544" w:rsidRPr="00360C21" w:rsidRDefault="00517544" w:rsidP="00DD3CC9">
            <w:pPr>
              <w:pStyle w:val="acctfourfigures"/>
              <w:tabs>
                <w:tab w:val="clear" w:pos="765"/>
                <w:tab w:val="decimal" w:pos="371"/>
              </w:tabs>
              <w:spacing w:line="240" w:lineRule="atLeast"/>
              <w:ind w:right="11"/>
              <w:jc w:val="center"/>
              <w:rPr>
                <w:szCs w:val="22"/>
              </w:rPr>
            </w:pPr>
            <w:r w:rsidRPr="00360C21">
              <w:rPr>
                <w:szCs w:val="22"/>
              </w:rPr>
              <w:t>-</w:t>
            </w:r>
          </w:p>
        </w:tc>
      </w:tr>
      <w:tr w:rsidR="00517544" w:rsidRPr="00360C21" w14:paraId="19173996" w14:textId="77777777" w:rsidTr="00DD3CC9">
        <w:trPr>
          <w:cantSplit/>
        </w:trPr>
        <w:tc>
          <w:tcPr>
            <w:tcW w:w="3960" w:type="dxa"/>
            <w:shd w:val="clear" w:color="auto" w:fill="auto"/>
          </w:tcPr>
          <w:p w14:paraId="746DFF5B" w14:textId="77777777" w:rsidR="00517544" w:rsidRPr="00360C21" w:rsidRDefault="00517544" w:rsidP="00DD3CC9">
            <w:pPr>
              <w:spacing w:line="240" w:lineRule="atLeast"/>
              <w:ind w:right="108"/>
              <w:rPr>
                <w:rFonts w:cs="Times New Roman"/>
              </w:rPr>
            </w:pPr>
            <w:r w:rsidRPr="00360C21">
              <w:rPr>
                <w:rFonts w:cs="Times New Roman"/>
              </w:rPr>
              <w:t>Unallocated amounts:</w:t>
            </w:r>
          </w:p>
        </w:tc>
        <w:tc>
          <w:tcPr>
            <w:tcW w:w="1260" w:type="dxa"/>
            <w:shd w:val="clear" w:color="auto" w:fill="auto"/>
            <w:vAlign w:val="bottom"/>
          </w:tcPr>
          <w:p w14:paraId="3AEA2C43" w14:textId="77777777" w:rsidR="00517544" w:rsidRPr="00360C21" w:rsidRDefault="00517544" w:rsidP="00DD3CC9">
            <w:pPr>
              <w:pStyle w:val="acctmergecolhdg"/>
              <w:spacing w:line="240" w:lineRule="atLeast"/>
              <w:ind w:right="-81"/>
              <w:jc w:val="right"/>
              <w:rPr>
                <w:b w:val="0"/>
                <w:bCs/>
                <w:szCs w:val="22"/>
              </w:rPr>
            </w:pPr>
          </w:p>
        </w:tc>
        <w:tc>
          <w:tcPr>
            <w:tcW w:w="180" w:type="dxa"/>
            <w:shd w:val="clear" w:color="auto" w:fill="auto"/>
            <w:vAlign w:val="bottom"/>
          </w:tcPr>
          <w:p w14:paraId="44B0D6E3" w14:textId="77777777" w:rsidR="00517544" w:rsidRPr="00360C21" w:rsidRDefault="00517544" w:rsidP="00DD3CC9">
            <w:pPr>
              <w:pStyle w:val="acctfourfigures"/>
              <w:spacing w:line="240" w:lineRule="atLeast"/>
              <w:ind w:right="108"/>
              <w:rPr>
                <w:szCs w:val="22"/>
              </w:rPr>
            </w:pPr>
          </w:p>
        </w:tc>
        <w:tc>
          <w:tcPr>
            <w:tcW w:w="1260" w:type="dxa"/>
            <w:shd w:val="clear" w:color="auto" w:fill="auto"/>
            <w:vAlign w:val="bottom"/>
          </w:tcPr>
          <w:p w14:paraId="4F30A66B" w14:textId="77777777" w:rsidR="00517544" w:rsidRPr="00360C21" w:rsidRDefault="00517544" w:rsidP="00DD3CC9">
            <w:pPr>
              <w:pStyle w:val="acctmergecolhdg"/>
              <w:spacing w:line="240" w:lineRule="atLeast"/>
              <w:ind w:right="-81"/>
              <w:jc w:val="right"/>
              <w:rPr>
                <w:b w:val="0"/>
                <w:bCs/>
                <w:szCs w:val="22"/>
              </w:rPr>
            </w:pPr>
          </w:p>
        </w:tc>
        <w:tc>
          <w:tcPr>
            <w:tcW w:w="180" w:type="dxa"/>
            <w:shd w:val="clear" w:color="auto" w:fill="auto"/>
          </w:tcPr>
          <w:p w14:paraId="186D3C8D" w14:textId="77777777" w:rsidR="00517544" w:rsidRPr="00360C21" w:rsidRDefault="00517544" w:rsidP="00DD3CC9">
            <w:pPr>
              <w:pStyle w:val="acctfourfigures"/>
              <w:spacing w:line="240" w:lineRule="atLeast"/>
              <w:ind w:right="108"/>
              <w:rPr>
                <w:szCs w:val="22"/>
              </w:rPr>
            </w:pPr>
          </w:p>
        </w:tc>
        <w:tc>
          <w:tcPr>
            <w:tcW w:w="1260" w:type="dxa"/>
            <w:shd w:val="clear" w:color="auto" w:fill="auto"/>
            <w:vAlign w:val="bottom"/>
          </w:tcPr>
          <w:p w14:paraId="31B8B35B" w14:textId="77777777" w:rsidR="00517544" w:rsidRPr="00360C21" w:rsidRDefault="00517544" w:rsidP="00DD3CC9">
            <w:pPr>
              <w:pStyle w:val="acctfourfigures"/>
              <w:tabs>
                <w:tab w:val="clear" w:pos="765"/>
                <w:tab w:val="decimal" w:pos="371"/>
              </w:tabs>
              <w:spacing w:line="240" w:lineRule="atLeast"/>
              <w:ind w:right="11"/>
              <w:jc w:val="center"/>
              <w:rPr>
                <w:szCs w:val="22"/>
              </w:rPr>
            </w:pPr>
          </w:p>
        </w:tc>
        <w:tc>
          <w:tcPr>
            <w:tcW w:w="180" w:type="dxa"/>
            <w:shd w:val="clear" w:color="auto" w:fill="auto"/>
            <w:vAlign w:val="bottom"/>
          </w:tcPr>
          <w:p w14:paraId="15C58480" w14:textId="77777777" w:rsidR="00517544" w:rsidRPr="00360C21" w:rsidRDefault="00517544" w:rsidP="00DD3CC9">
            <w:pPr>
              <w:pStyle w:val="acctfourfigures"/>
              <w:spacing w:line="240" w:lineRule="atLeast"/>
              <w:ind w:right="108"/>
              <w:rPr>
                <w:szCs w:val="22"/>
              </w:rPr>
            </w:pPr>
          </w:p>
        </w:tc>
        <w:tc>
          <w:tcPr>
            <w:tcW w:w="1260" w:type="dxa"/>
            <w:shd w:val="clear" w:color="auto" w:fill="auto"/>
            <w:vAlign w:val="bottom"/>
          </w:tcPr>
          <w:p w14:paraId="5578DF31" w14:textId="77777777" w:rsidR="00517544" w:rsidRPr="00360C21" w:rsidRDefault="00517544" w:rsidP="00DD3CC9">
            <w:pPr>
              <w:pStyle w:val="acctfourfigures"/>
              <w:tabs>
                <w:tab w:val="clear" w:pos="765"/>
                <w:tab w:val="decimal" w:pos="371"/>
              </w:tabs>
              <w:spacing w:line="240" w:lineRule="atLeast"/>
              <w:ind w:right="11"/>
              <w:jc w:val="center"/>
              <w:rPr>
                <w:szCs w:val="22"/>
              </w:rPr>
            </w:pPr>
          </w:p>
        </w:tc>
      </w:tr>
      <w:tr w:rsidR="00517544" w:rsidRPr="00360C21" w14:paraId="0C551AE7" w14:textId="77777777" w:rsidTr="00DD3CC9">
        <w:trPr>
          <w:cantSplit/>
        </w:trPr>
        <w:tc>
          <w:tcPr>
            <w:tcW w:w="3960" w:type="dxa"/>
            <w:shd w:val="clear" w:color="auto" w:fill="auto"/>
          </w:tcPr>
          <w:p w14:paraId="2B0900B7" w14:textId="77777777" w:rsidR="00517544" w:rsidRPr="00360C21" w:rsidRDefault="00517544" w:rsidP="00DD3CC9">
            <w:pPr>
              <w:spacing w:line="240" w:lineRule="atLeast"/>
              <w:ind w:right="108"/>
              <w:rPr>
                <w:rFonts w:cs="Times New Roman"/>
              </w:rPr>
            </w:pPr>
            <w:r w:rsidRPr="00360C21">
              <w:rPr>
                <w:rFonts w:cs="Times New Roman"/>
              </w:rPr>
              <w:t>- Share of profit of investments in</w:t>
            </w:r>
          </w:p>
          <w:p w14:paraId="136D426D" w14:textId="77777777" w:rsidR="00517544" w:rsidRPr="00360C21" w:rsidRDefault="00517544" w:rsidP="00DD3CC9">
            <w:pPr>
              <w:spacing w:line="240" w:lineRule="atLeast"/>
              <w:ind w:right="108"/>
              <w:rPr>
                <w:rFonts w:cs="Times New Roman"/>
              </w:rPr>
            </w:pPr>
            <w:r w:rsidRPr="00360C21">
              <w:rPr>
                <w:rFonts w:cs="Times New Roman"/>
              </w:rPr>
              <w:t xml:space="preserve">   associate and joint venture</w:t>
            </w:r>
          </w:p>
        </w:tc>
        <w:tc>
          <w:tcPr>
            <w:tcW w:w="1260" w:type="dxa"/>
            <w:shd w:val="clear" w:color="auto" w:fill="auto"/>
          </w:tcPr>
          <w:p w14:paraId="619A102F" w14:textId="77777777" w:rsidR="00517544" w:rsidRPr="00360C21" w:rsidRDefault="00517544" w:rsidP="00DD3CC9">
            <w:pPr>
              <w:pStyle w:val="acctfourfigures"/>
              <w:tabs>
                <w:tab w:val="clear" w:pos="765"/>
                <w:tab w:val="decimal" w:pos="821"/>
              </w:tabs>
              <w:spacing w:line="240" w:lineRule="atLeast"/>
              <w:ind w:right="108"/>
              <w:rPr>
                <w:szCs w:val="22"/>
              </w:rPr>
            </w:pPr>
          </w:p>
          <w:p w14:paraId="6E6BCAF1" w14:textId="77777777" w:rsidR="00517544" w:rsidRPr="00360C21" w:rsidRDefault="00517544" w:rsidP="00DD3CC9">
            <w:pPr>
              <w:pStyle w:val="acctfourfigures"/>
              <w:tabs>
                <w:tab w:val="clear" w:pos="765"/>
                <w:tab w:val="decimal" w:pos="821"/>
              </w:tabs>
              <w:spacing w:line="240" w:lineRule="atLeast"/>
              <w:ind w:right="108"/>
              <w:rPr>
                <w:szCs w:val="22"/>
              </w:rPr>
            </w:pPr>
            <w:r w:rsidRPr="00360C21">
              <w:rPr>
                <w:szCs w:val="22"/>
              </w:rPr>
              <w:t>-</w:t>
            </w:r>
          </w:p>
        </w:tc>
        <w:tc>
          <w:tcPr>
            <w:tcW w:w="180" w:type="dxa"/>
            <w:shd w:val="clear" w:color="auto" w:fill="auto"/>
          </w:tcPr>
          <w:p w14:paraId="385560A9" w14:textId="77777777" w:rsidR="00517544" w:rsidRPr="00360C21" w:rsidRDefault="00517544" w:rsidP="00DD3CC9">
            <w:pPr>
              <w:pStyle w:val="acctfourfigures"/>
              <w:tabs>
                <w:tab w:val="clear" w:pos="765"/>
                <w:tab w:val="decimal" w:pos="821"/>
              </w:tabs>
              <w:spacing w:line="240" w:lineRule="atLeast"/>
              <w:ind w:right="108"/>
              <w:rPr>
                <w:szCs w:val="22"/>
              </w:rPr>
            </w:pPr>
          </w:p>
        </w:tc>
        <w:tc>
          <w:tcPr>
            <w:tcW w:w="1260" w:type="dxa"/>
            <w:shd w:val="clear" w:color="auto" w:fill="auto"/>
          </w:tcPr>
          <w:p w14:paraId="3E69F675" w14:textId="77777777" w:rsidR="00517544" w:rsidRPr="00360C21" w:rsidRDefault="00517544" w:rsidP="00DD3CC9">
            <w:pPr>
              <w:pStyle w:val="acctfourfigures"/>
              <w:tabs>
                <w:tab w:val="clear" w:pos="765"/>
                <w:tab w:val="decimal" w:pos="371"/>
              </w:tabs>
              <w:spacing w:line="240" w:lineRule="atLeast"/>
              <w:ind w:right="11"/>
              <w:jc w:val="center"/>
              <w:rPr>
                <w:szCs w:val="22"/>
              </w:rPr>
            </w:pPr>
          </w:p>
          <w:p w14:paraId="0220AFCA" w14:textId="77777777" w:rsidR="00517544" w:rsidRPr="00360C21" w:rsidRDefault="00517544" w:rsidP="00DD3CC9">
            <w:pPr>
              <w:pStyle w:val="acctfourfigures"/>
              <w:tabs>
                <w:tab w:val="clear" w:pos="765"/>
                <w:tab w:val="decimal" w:pos="371"/>
              </w:tabs>
              <w:spacing w:line="240" w:lineRule="atLeast"/>
              <w:ind w:right="11"/>
              <w:jc w:val="center"/>
              <w:rPr>
                <w:szCs w:val="22"/>
              </w:rPr>
            </w:pPr>
            <w:r w:rsidRPr="00360C21">
              <w:rPr>
                <w:szCs w:val="22"/>
              </w:rPr>
              <w:t>-</w:t>
            </w:r>
          </w:p>
        </w:tc>
        <w:tc>
          <w:tcPr>
            <w:tcW w:w="180" w:type="dxa"/>
            <w:shd w:val="clear" w:color="auto" w:fill="auto"/>
          </w:tcPr>
          <w:p w14:paraId="3B047E39" w14:textId="77777777" w:rsidR="00517544" w:rsidRPr="00360C21" w:rsidRDefault="00517544" w:rsidP="00DD3CC9">
            <w:pPr>
              <w:pStyle w:val="acctfourfigures"/>
              <w:spacing w:line="240" w:lineRule="atLeast"/>
              <w:ind w:right="108"/>
              <w:rPr>
                <w:szCs w:val="22"/>
              </w:rPr>
            </w:pPr>
          </w:p>
        </w:tc>
        <w:tc>
          <w:tcPr>
            <w:tcW w:w="1260" w:type="dxa"/>
            <w:shd w:val="clear" w:color="auto" w:fill="auto"/>
          </w:tcPr>
          <w:p w14:paraId="366B2022" w14:textId="77777777" w:rsidR="00517544" w:rsidRPr="00360C21" w:rsidRDefault="00517544" w:rsidP="00F35716">
            <w:pPr>
              <w:pStyle w:val="acctfourfigures"/>
              <w:tabs>
                <w:tab w:val="clear" w:pos="765"/>
                <w:tab w:val="decimal" w:pos="731"/>
              </w:tabs>
              <w:spacing w:line="240" w:lineRule="atLeast"/>
              <w:ind w:right="100"/>
              <w:jc w:val="right"/>
              <w:rPr>
                <w:szCs w:val="22"/>
              </w:rPr>
            </w:pPr>
          </w:p>
          <w:p w14:paraId="46BC9783" w14:textId="3B18887E" w:rsidR="00517544" w:rsidRPr="00360C21" w:rsidRDefault="004755DB" w:rsidP="00F35716">
            <w:pPr>
              <w:pStyle w:val="acctfourfigures"/>
              <w:tabs>
                <w:tab w:val="clear" w:pos="765"/>
                <w:tab w:val="decimal" w:pos="731"/>
              </w:tabs>
              <w:spacing w:line="240" w:lineRule="atLeast"/>
              <w:ind w:right="100"/>
              <w:jc w:val="right"/>
              <w:rPr>
                <w:szCs w:val="22"/>
              </w:rPr>
            </w:pPr>
            <w:r>
              <w:rPr>
                <w:szCs w:val="22"/>
              </w:rPr>
              <w:t>15,606</w:t>
            </w:r>
          </w:p>
        </w:tc>
        <w:tc>
          <w:tcPr>
            <w:tcW w:w="180" w:type="dxa"/>
            <w:shd w:val="clear" w:color="auto" w:fill="auto"/>
          </w:tcPr>
          <w:p w14:paraId="4C0D4A4A" w14:textId="77777777" w:rsidR="00517544" w:rsidRPr="00360C21" w:rsidRDefault="00517544" w:rsidP="00DD3CC9">
            <w:pPr>
              <w:pStyle w:val="acctfourfigures"/>
              <w:tabs>
                <w:tab w:val="decimal" w:pos="731"/>
              </w:tabs>
              <w:spacing w:line="240" w:lineRule="atLeast"/>
              <w:ind w:right="108"/>
              <w:jc w:val="right"/>
              <w:rPr>
                <w:szCs w:val="22"/>
              </w:rPr>
            </w:pPr>
          </w:p>
        </w:tc>
        <w:tc>
          <w:tcPr>
            <w:tcW w:w="1260" w:type="dxa"/>
            <w:shd w:val="clear" w:color="auto" w:fill="auto"/>
          </w:tcPr>
          <w:p w14:paraId="34E7E096" w14:textId="77777777" w:rsidR="00517544" w:rsidRPr="00360C21" w:rsidRDefault="00517544" w:rsidP="00DD3CC9">
            <w:pPr>
              <w:pStyle w:val="acctfourfigures"/>
              <w:tabs>
                <w:tab w:val="clear" w:pos="765"/>
                <w:tab w:val="decimal" w:pos="731"/>
              </w:tabs>
              <w:spacing w:line="240" w:lineRule="atLeast"/>
              <w:ind w:right="11"/>
              <w:jc w:val="right"/>
              <w:rPr>
                <w:szCs w:val="22"/>
              </w:rPr>
            </w:pPr>
          </w:p>
          <w:p w14:paraId="3E9F9CF4" w14:textId="1458099B" w:rsidR="00517544" w:rsidRPr="00360C21" w:rsidRDefault="004755DB" w:rsidP="00DD3CC9">
            <w:pPr>
              <w:pStyle w:val="acctfourfigures"/>
              <w:tabs>
                <w:tab w:val="clear" w:pos="765"/>
                <w:tab w:val="decimal" w:pos="731"/>
              </w:tabs>
              <w:spacing w:line="240" w:lineRule="atLeast"/>
              <w:ind w:right="11"/>
              <w:jc w:val="right"/>
              <w:rPr>
                <w:szCs w:val="22"/>
              </w:rPr>
            </w:pPr>
            <w:r>
              <w:rPr>
                <w:szCs w:val="22"/>
              </w:rPr>
              <w:t>18,14</w:t>
            </w:r>
            <w:r w:rsidR="00966323">
              <w:rPr>
                <w:szCs w:val="22"/>
              </w:rPr>
              <w:t>4</w:t>
            </w:r>
          </w:p>
        </w:tc>
      </w:tr>
      <w:tr w:rsidR="00517544" w:rsidRPr="00BF0FDD" w14:paraId="69E131F7" w14:textId="77777777" w:rsidTr="00DD3CC9">
        <w:trPr>
          <w:cantSplit/>
        </w:trPr>
        <w:tc>
          <w:tcPr>
            <w:tcW w:w="3960" w:type="dxa"/>
            <w:shd w:val="clear" w:color="auto" w:fill="auto"/>
          </w:tcPr>
          <w:p w14:paraId="37F5D6BA" w14:textId="77777777" w:rsidR="00517544" w:rsidRPr="00360C21" w:rsidRDefault="00517544" w:rsidP="00DD3CC9">
            <w:pPr>
              <w:pStyle w:val="acctfourfigures"/>
              <w:tabs>
                <w:tab w:val="clear" w:pos="765"/>
              </w:tabs>
              <w:spacing w:line="240" w:lineRule="atLeast"/>
              <w:ind w:right="11"/>
              <w:rPr>
                <w:b/>
                <w:szCs w:val="22"/>
              </w:rPr>
            </w:pPr>
            <w:r w:rsidRPr="00360C21">
              <w:rPr>
                <w:b/>
                <w:szCs w:val="22"/>
              </w:rPr>
              <w:t>Total</w:t>
            </w:r>
          </w:p>
        </w:tc>
        <w:tc>
          <w:tcPr>
            <w:tcW w:w="1260" w:type="dxa"/>
            <w:tcBorders>
              <w:top w:val="single" w:sz="4" w:space="0" w:color="auto"/>
              <w:bottom w:val="double" w:sz="4" w:space="0" w:color="auto"/>
            </w:tcBorders>
            <w:shd w:val="clear" w:color="auto" w:fill="auto"/>
          </w:tcPr>
          <w:p w14:paraId="6D3B69FF" w14:textId="45121BB2" w:rsidR="00517544" w:rsidRPr="00360C21" w:rsidRDefault="00360C21" w:rsidP="00DD3CC9">
            <w:pPr>
              <w:pStyle w:val="acctmergecolhdg"/>
              <w:spacing w:line="240" w:lineRule="atLeast"/>
              <w:ind w:right="-81"/>
              <w:rPr>
                <w:szCs w:val="22"/>
              </w:rPr>
            </w:pPr>
            <w:r w:rsidRPr="00360C21">
              <w:rPr>
                <w:szCs w:val="22"/>
              </w:rPr>
              <w:t>9,958,88</w:t>
            </w:r>
            <w:r w:rsidR="00966323">
              <w:rPr>
                <w:szCs w:val="22"/>
              </w:rPr>
              <w:t>3</w:t>
            </w:r>
          </w:p>
        </w:tc>
        <w:tc>
          <w:tcPr>
            <w:tcW w:w="180" w:type="dxa"/>
            <w:shd w:val="clear" w:color="auto" w:fill="auto"/>
          </w:tcPr>
          <w:p w14:paraId="1B5E3FF8" w14:textId="77777777" w:rsidR="00517544" w:rsidRPr="00360C21" w:rsidRDefault="00517544" w:rsidP="00DD3CC9">
            <w:pPr>
              <w:pStyle w:val="acctfourfigures"/>
              <w:tabs>
                <w:tab w:val="decimal" w:pos="722"/>
              </w:tab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09C8C8F7" w14:textId="39923DC2" w:rsidR="00517544" w:rsidRPr="00360C21" w:rsidRDefault="00360C21" w:rsidP="00DD3CC9">
            <w:pPr>
              <w:pStyle w:val="acctfourfigures"/>
              <w:tabs>
                <w:tab w:val="clear" w:pos="765"/>
                <w:tab w:val="decimal" w:pos="731"/>
              </w:tabs>
              <w:spacing w:line="240" w:lineRule="atLeast"/>
              <w:ind w:right="11"/>
              <w:jc w:val="right"/>
              <w:rPr>
                <w:b/>
                <w:szCs w:val="22"/>
              </w:rPr>
            </w:pPr>
            <w:r w:rsidRPr="00360C21">
              <w:rPr>
                <w:b/>
                <w:szCs w:val="22"/>
              </w:rPr>
              <w:t>8,636,458</w:t>
            </w:r>
          </w:p>
        </w:tc>
        <w:tc>
          <w:tcPr>
            <w:tcW w:w="180" w:type="dxa"/>
            <w:shd w:val="clear" w:color="auto" w:fill="auto"/>
          </w:tcPr>
          <w:p w14:paraId="76D26439" w14:textId="77777777" w:rsidR="00517544" w:rsidRPr="00360C21" w:rsidRDefault="00517544" w:rsidP="00DD3CC9">
            <w:pPr>
              <w:pStyle w:val="acctfourfigure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005BDD44" w14:textId="48919586" w:rsidR="00517544" w:rsidRPr="00360C21" w:rsidRDefault="00532559" w:rsidP="00F35716">
            <w:pPr>
              <w:pStyle w:val="acctfourfigures"/>
              <w:tabs>
                <w:tab w:val="clear" w:pos="765"/>
                <w:tab w:val="decimal" w:pos="731"/>
              </w:tabs>
              <w:spacing w:line="240" w:lineRule="atLeast"/>
              <w:ind w:right="100"/>
              <w:jc w:val="right"/>
              <w:rPr>
                <w:b/>
                <w:szCs w:val="22"/>
              </w:rPr>
            </w:pPr>
            <w:r>
              <w:rPr>
                <w:b/>
                <w:szCs w:val="22"/>
              </w:rPr>
              <w:t>273,232</w:t>
            </w:r>
          </w:p>
        </w:tc>
        <w:tc>
          <w:tcPr>
            <w:tcW w:w="180" w:type="dxa"/>
            <w:shd w:val="clear" w:color="auto" w:fill="auto"/>
          </w:tcPr>
          <w:p w14:paraId="5F44253C" w14:textId="77777777" w:rsidR="00517544" w:rsidRPr="00360C21" w:rsidRDefault="00517544" w:rsidP="00DD3CC9">
            <w:pPr>
              <w:pStyle w:val="acctfourfigure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54555D18" w14:textId="65203E5C" w:rsidR="00517544" w:rsidRPr="00360C21" w:rsidRDefault="009E1ECA" w:rsidP="00DD3CC9">
            <w:pPr>
              <w:pStyle w:val="acctfourfigures"/>
              <w:tabs>
                <w:tab w:val="clear" w:pos="765"/>
                <w:tab w:val="decimal" w:pos="731"/>
              </w:tabs>
              <w:spacing w:line="240" w:lineRule="atLeast"/>
              <w:ind w:right="11"/>
              <w:jc w:val="right"/>
              <w:rPr>
                <w:b/>
                <w:szCs w:val="22"/>
              </w:rPr>
            </w:pPr>
            <w:r>
              <w:rPr>
                <w:b/>
                <w:szCs w:val="22"/>
              </w:rPr>
              <w:t>227,457</w:t>
            </w:r>
          </w:p>
        </w:tc>
      </w:tr>
    </w:tbl>
    <w:p w14:paraId="7F46BF2C" w14:textId="77777777" w:rsidR="00517544" w:rsidRDefault="00517544" w:rsidP="00517544">
      <w:pPr>
        <w:spacing w:line="240" w:lineRule="atLeast"/>
        <w:ind w:left="547"/>
        <w:jc w:val="thaiDistribute"/>
        <w:rPr>
          <w:rFonts w:cs="Times New Roman"/>
          <w:i/>
          <w:iCs/>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350"/>
      </w:tblGrid>
      <w:tr w:rsidR="00517544" w:rsidRPr="008C3EAE" w14:paraId="0123A816" w14:textId="77777777" w:rsidTr="00F35716">
        <w:trPr>
          <w:cantSplit/>
          <w:tblHeader/>
        </w:trPr>
        <w:tc>
          <w:tcPr>
            <w:tcW w:w="3510" w:type="dxa"/>
            <w:shd w:val="clear" w:color="auto" w:fill="auto"/>
          </w:tcPr>
          <w:p w14:paraId="5820F125" w14:textId="77777777" w:rsidR="00517544" w:rsidRPr="008C3EAE" w:rsidRDefault="00517544" w:rsidP="00DD3CC9">
            <w:pPr>
              <w:spacing w:line="240" w:lineRule="atLeast"/>
              <w:ind w:right="108"/>
              <w:rPr>
                <w:rFonts w:cs="Times New Roman"/>
              </w:rPr>
            </w:pPr>
          </w:p>
        </w:tc>
        <w:tc>
          <w:tcPr>
            <w:tcW w:w="5670" w:type="dxa"/>
            <w:gridSpan w:val="7"/>
            <w:shd w:val="clear" w:color="auto" w:fill="auto"/>
          </w:tcPr>
          <w:p w14:paraId="02D00385" w14:textId="77777777" w:rsidR="00517544" w:rsidRPr="008C3EAE" w:rsidRDefault="00517544" w:rsidP="00DD3CC9">
            <w:pPr>
              <w:pStyle w:val="acctmergecolhdg"/>
              <w:spacing w:line="240" w:lineRule="atLeast"/>
              <w:ind w:right="108"/>
              <w:rPr>
                <w:szCs w:val="22"/>
              </w:rPr>
            </w:pPr>
            <w:r w:rsidRPr="008C3EAE">
              <w:rPr>
                <w:szCs w:val="22"/>
              </w:rPr>
              <w:t>Consolidated financial statements</w:t>
            </w:r>
          </w:p>
        </w:tc>
      </w:tr>
      <w:tr w:rsidR="00517544" w:rsidRPr="008C3EAE" w14:paraId="4A95C0EA" w14:textId="77777777" w:rsidTr="00F35716">
        <w:trPr>
          <w:cantSplit/>
          <w:tblHeader/>
        </w:trPr>
        <w:tc>
          <w:tcPr>
            <w:tcW w:w="3510" w:type="dxa"/>
            <w:shd w:val="clear" w:color="auto" w:fill="auto"/>
          </w:tcPr>
          <w:p w14:paraId="4FF41242" w14:textId="77777777" w:rsidR="00517544" w:rsidRPr="008C3EAE" w:rsidRDefault="00517544" w:rsidP="00DD3CC9">
            <w:pPr>
              <w:spacing w:line="240" w:lineRule="atLeast"/>
              <w:ind w:right="108"/>
              <w:rPr>
                <w:rFonts w:cs="Times New Roman"/>
              </w:rPr>
            </w:pPr>
          </w:p>
        </w:tc>
        <w:tc>
          <w:tcPr>
            <w:tcW w:w="2700" w:type="dxa"/>
            <w:gridSpan w:val="3"/>
            <w:shd w:val="clear" w:color="auto" w:fill="auto"/>
          </w:tcPr>
          <w:p w14:paraId="616D5CA3" w14:textId="77777777" w:rsidR="00517544" w:rsidRPr="008C3EAE" w:rsidRDefault="00517544" w:rsidP="00DD3CC9">
            <w:pPr>
              <w:pStyle w:val="acctmergecolhdg"/>
              <w:spacing w:line="240" w:lineRule="atLeast"/>
              <w:ind w:right="108"/>
              <w:rPr>
                <w:szCs w:val="22"/>
              </w:rPr>
            </w:pPr>
            <w:r w:rsidRPr="008C3EAE">
              <w:rPr>
                <w:szCs w:val="22"/>
              </w:rPr>
              <w:t>Assets</w:t>
            </w:r>
          </w:p>
        </w:tc>
        <w:tc>
          <w:tcPr>
            <w:tcW w:w="180" w:type="dxa"/>
            <w:shd w:val="clear" w:color="auto" w:fill="auto"/>
          </w:tcPr>
          <w:p w14:paraId="3B87D12D" w14:textId="77777777" w:rsidR="00517544" w:rsidRPr="008C3EAE" w:rsidRDefault="00517544" w:rsidP="00DD3CC9">
            <w:pPr>
              <w:pStyle w:val="acctmergecolhdg"/>
              <w:spacing w:line="240" w:lineRule="atLeast"/>
              <w:ind w:right="108"/>
              <w:rPr>
                <w:szCs w:val="22"/>
              </w:rPr>
            </w:pPr>
          </w:p>
        </w:tc>
        <w:tc>
          <w:tcPr>
            <w:tcW w:w="2790" w:type="dxa"/>
            <w:gridSpan w:val="3"/>
            <w:shd w:val="clear" w:color="auto" w:fill="auto"/>
          </w:tcPr>
          <w:p w14:paraId="64707DC4" w14:textId="77777777" w:rsidR="00517544" w:rsidRPr="008C3EAE" w:rsidRDefault="00517544" w:rsidP="00DD3CC9">
            <w:pPr>
              <w:pStyle w:val="acctmergecolhdg"/>
              <w:spacing w:line="240" w:lineRule="atLeast"/>
              <w:ind w:right="108"/>
              <w:rPr>
                <w:szCs w:val="22"/>
              </w:rPr>
            </w:pPr>
            <w:r w:rsidRPr="008C3EAE">
              <w:rPr>
                <w:szCs w:val="22"/>
              </w:rPr>
              <w:t>Liabilities</w:t>
            </w:r>
          </w:p>
        </w:tc>
      </w:tr>
      <w:tr w:rsidR="00517544" w:rsidRPr="008C3EAE" w14:paraId="5C5629FA" w14:textId="77777777" w:rsidTr="00F35716">
        <w:trPr>
          <w:cantSplit/>
          <w:tblHeader/>
        </w:trPr>
        <w:tc>
          <w:tcPr>
            <w:tcW w:w="3510" w:type="dxa"/>
            <w:shd w:val="clear" w:color="auto" w:fill="auto"/>
          </w:tcPr>
          <w:p w14:paraId="6E169C62" w14:textId="77777777" w:rsidR="00517544" w:rsidRPr="008C3EAE" w:rsidRDefault="00517544" w:rsidP="00DD3CC9">
            <w:pPr>
              <w:pStyle w:val="acctfourfigures"/>
              <w:spacing w:line="240" w:lineRule="atLeast"/>
              <w:ind w:right="108"/>
              <w:jc w:val="center"/>
              <w:rPr>
                <w:szCs w:val="22"/>
              </w:rPr>
            </w:pPr>
          </w:p>
        </w:tc>
        <w:tc>
          <w:tcPr>
            <w:tcW w:w="1260" w:type="dxa"/>
            <w:shd w:val="clear" w:color="auto" w:fill="auto"/>
          </w:tcPr>
          <w:p w14:paraId="747A5176" w14:textId="12B83D54" w:rsidR="00517544" w:rsidRPr="008C3EAE" w:rsidRDefault="00BF0FDD" w:rsidP="00DD3CC9">
            <w:pPr>
              <w:pStyle w:val="acctmergecolhdg"/>
              <w:spacing w:line="240" w:lineRule="atLeast"/>
              <w:ind w:right="-81"/>
              <w:rPr>
                <w:b w:val="0"/>
                <w:bCs/>
                <w:szCs w:val="22"/>
              </w:rPr>
            </w:pPr>
            <w:r>
              <w:rPr>
                <w:b w:val="0"/>
                <w:bCs/>
                <w:szCs w:val="22"/>
              </w:rPr>
              <w:t xml:space="preserve">31 March </w:t>
            </w:r>
            <w:r w:rsidR="00517544" w:rsidRPr="008C3EAE">
              <w:rPr>
                <w:b w:val="0"/>
                <w:bCs/>
                <w:szCs w:val="22"/>
              </w:rPr>
              <w:t>202</w:t>
            </w:r>
            <w:r>
              <w:rPr>
                <w:b w:val="0"/>
                <w:bCs/>
                <w:szCs w:val="22"/>
              </w:rPr>
              <w:t>2</w:t>
            </w:r>
          </w:p>
        </w:tc>
        <w:tc>
          <w:tcPr>
            <w:tcW w:w="180" w:type="dxa"/>
            <w:shd w:val="clear" w:color="auto" w:fill="auto"/>
          </w:tcPr>
          <w:p w14:paraId="1394116F" w14:textId="77777777" w:rsidR="00517544" w:rsidRPr="008C3EAE" w:rsidRDefault="00517544" w:rsidP="00DD3CC9">
            <w:pPr>
              <w:pStyle w:val="acctmergecolhdg"/>
              <w:spacing w:line="240" w:lineRule="atLeast"/>
              <w:ind w:right="108"/>
              <w:rPr>
                <w:b w:val="0"/>
                <w:bCs/>
                <w:szCs w:val="22"/>
              </w:rPr>
            </w:pPr>
          </w:p>
        </w:tc>
        <w:tc>
          <w:tcPr>
            <w:tcW w:w="1260" w:type="dxa"/>
            <w:shd w:val="clear" w:color="auto" w:fill="auto"/>
          </w:tcPr>
          <w:p w14:paraId="326D82A7" w14:textId="5B99E3EF" w:rsidR="00517544" w:rsidRPr="008C3EAE" w:rsidRDefault="00BF0FDD" w:rsidP="00DD3CC9">
            <w:pPr>
              <w:pStyle w:val="acctmergecolhdg"/>
              <w:spacing w:line="240" w:lineRule="atLeast"/>
              <w:ind w:right="-79"/>
              <w:rPr>
                <w:b w:val="0"/>
                <w:bCs/>
                <w:szCs w:val="22"/>
              </w:rPr>
            </w:pPr>
            <w:r>
              <w:rPr>
                <w:b w:val="0"/>
                <w:bCs/>
                <w:szCs w:val="22"/>
              </w:rPr>
              <w:t xml:space="preserve">31 December </w:t>
            </w:r>
            <w:r w:rsidR="00517544" w:rsidRPr="008C3EAE">
              <w:rPr>
                <w:b w:val="0"/>
                <w:bCs/>
                <w:szCs w:val="22"/>
              </w:rPr>
              <w:t>202</w:t>
            </w:r>
            <w:r>
              <w:rPr>
                <w:b w:val="0"/>
                <w:bCs/>
                <w:szCs w:val="22"/>
              </w:rPr>
              <w:t>1</w:t>
            </w:r>
          </w:p>
        </w:tc>
        <w:tc>
          <w:tcPr>
            <w:tcW w:w="180" w:type="dxa"/>
            <w:shd w:val="clear" w:color="auto" w:fill="auto"/>
          </w:tcPr>
          <w:p w14:paraId="2E3A0468" w14:textId="77777777" w:rsidR="00517544" w:rsidRPr="008C3EAE" w:rsidRDefault="00517544" w:rsidP="00DD3CC9">
            <w:pPr>
              <w:pStyle w:val="acctmergecolhdg"/>
              <w:spacing w:line="240" w:lineRule="atLeast"/>
              <w:ind w:right="108"/>
              <w:rPr>
                <w:b w:val="0"/>
                <w:bCs/>
                <w:szCs w:val="22"/>
              </w:rPr>
            </w:pPr>
          </w:p>
        </w:tc>
        <w:tc>
          <w:tcPr>
            <w:tcW w:w="1260" w:type="dxa"/>
            <w:shd w:val="clear" w:color="auto" w:fill="auto"/>
          </w:tcPr>
          <w:p w14:paraId="02C7C50E" w14:textId="7A279145" w:rsidR="00517544" w:rsidRPr="008C3EAE" w:rsidRDefault="00BF0FDD" w:rsidP="00DD3CC9">
            <w:pPr>
              <w:pStyle w:val="acctmergecolhdg"/>
              <w:spacing w:line="240" w:lineRule="atLeast"/>
              <w:ind w:right="-78"/>
              <w:rPr>
                <w:b w:val="0"/>
                <w:bCs/>
                <w:szCs w:val="22"/>
              </w:rPr>
            </w:pPr>
            <w:r>
              <w:rPr>
                <w:b w:val="0"/>
                <w:bCs/>
                <w:szCs w:val="22"/>
              </w:rPr>
              <w:t xml:space="preserve">31 March </w:t>
            </w:r>
            <w:r w:rsidR="00517544" w:rsidRPr="008C3EAE">
              <w:rPr>
                <w:b w:val="0"/>
                <w:bCs/>
                <w:szCs w:val="22"/>
              </w:rPr>
              <w:t>202</w:t>
            </w:r>
            <w:r>
              <w:rPr>
                <w:b w:val="0"/>
                <w:bCs/>
                <w:szCs w:val="22"/>
              </w:rPr>
              <w:t>2</w:t>
            </w:r>
          </w:p>
        </w:tc>
        <w:tc>
          <w:tcPr>
            <w:tcW w:w="180" w:type="dxa"/>
            <w:shd w:val="clear" w:color="auto" w:fill="auto"/>
          </w:tcPr>
          <w:p w14:paraId="44DF5133" w14:textId="77777777" w:rsidR="00517544" w:rsidRPr="008C3EAE" w:rsidRDefault="00517544" w:rsidP="00DD3CC9">
            <w:pPr>
              <w:pStyle w:val="acctmergecolhdg"/>
              <w:spacing w:line="240" w:lineRule="atLeast"/>
              <w:ind w:right="108"/>
              <w:rPr>
                <w:b w:val="0"/>
                <w:bCs/>
                <w:szCs w:val="22"/>
              </w:rPr>
            </w:pPr>
          </w:p>
        </w:tc>
        <w:tc>
          <w:tcPr>
            <w:tcW w:w="1350" w:type="dxa"/>
            <w:shd w:val="clear" w:color="auto" w:fill="auto"/>
          </w:tcPr>
          <w:p w14:paraId="463AE453" w14:textId="568D7A51" w:rsidR="00517544" w:rsidRPr="008C3EAE" w:rsidRDefault="00BF0FDD" w:rsidP="00DD3CC9">
            <w:pPr>
              <w:pStyle w:val="acctmergecolhdg"/>
              <w:spacing w:line="240" w:lineRule="atLeast"/>
              <w:ind w:right="-76"/>
              <w:rPr>
                <w:b w:val="0"/>
                <w:bCs/>
                <w:szCs w:val="22"/>
              </w:rPr>
            </w:pPr>
            <w:r>
              <w:rPr>
                <w:b w:val="0"/>
                <w:bCs/>
                <w:szCs w:val="22"/>
              </w:rPr>
              <w:t xml:space="preserve">31 December </w:t>
            </w:r>
            <w:r w:rsidRPr="008C3EAE">
              <w:rPr>
                <w:b w:val="0"/>
                <w:bCs/>
                <w:szCs w:val="22"/>
              </w:rPr>
              <w:t>202</w:t>
            </w:r>
            <w:r>
              <w:rPr>
                <w:b w:val="0"/>
                <w:bCs/>
                <w:szCs w:val="22"/>
              </w:rPr>
              <w:t>1</w:t>
            </w:r>
          </w:p>
        </w:tc>
      </w:tr>
      <w:tr w:rsidR="00517544" w:rsidRPr="008C3EAE" w14:paraId="1B566215" w14:textId="77777777" w:rsidTr="00F35716">
        <w:trPr>
          <w:cantSplit/>
        </w:trPr>
        <w:tc>
          <w:tcPr>
            <w:tcW w:w="3510" w:type="dxa"/>
            <w:shd w:val="clear" w:color="auto" w:fill="auto"/>
          </w:tcPr>
          <w:p w14:paraId="70955640" w14:textId="77777777" w:rsidR="00517544" w:rsidRPr="008C3EAE" w:rsidRDefault="00517544" w:rsidP="00DD3CC9">
            <w:pPr>
              <w:spacing w:line="240" w:lineRule="atLeast"/>
              <w:ind w:right="108"/>
              <w:rPr>
                <w:rFonts w:cs="Times New Roman"/>
                <w:b/>
                <w:bCs/>
                <w:i/>
                <w:iCs/>
              </w:rPr>
            </w:pPr>
          </w:p>
        </w:tc>
        <w:tc>
          <w:tcPr>
            <w:tcW w:w="5670" w:type="dxa"/>
            <w:gridSpan w:val="7"/>
            <w:shd w:val="clear" w:color="auto" w:fill="auto"/>
          </w:tcPr>
          <w:p w14:paraId="2C1ACDD0" w14:textId="77777777" w:rsidR="00517544" w:rsidRPr="008C3EAE" w:rsidRDefault="00517544" w:rsidP="00DD3CC9">
            <w:pPr>
              <w:pStyle w:val="acctfourfigures"/>
              <w:spacing w:line="240" w:lineRule="atLeast"/>
              <w:ind w:right="108"/>
              <w:jc w:val="center"/>
              <w:rPr>
                <w:i/>
                <w:iCs/>
                <w:szCs w:val="22"/>
              </w:rPr>
            </w:pPr>
            <w:r w:rsidRPr="008C3EAE">
              <w:rPr>
                <w:i/>
                <w:iCs/>
                <w:szCs w:val="22"/>
              </w:rPr>
              <w:t xml:space="preserve">(in </w:t>
            </w:r>
            <w:r>
              <w:rPr>
                <w:i/>
                <w:iCs/>
                <w:szCs w:val="22"/>
              </w:rPr>
              <w:t>thousand</w:t>
            </w:r>
            <w:r w:rsidRPr="008C3EAE">
              <w:rPr>
                <w:i/>
                <w:iCs/>
                <w:szCs w:val="22"/>
              </w:rPr>
              <w:t xml:space="preserve"> Baht)</w:t>
            </w:r>
          </w:p>
        </w:tc>
      </w:tr>
      <w:tr w:rsidR="00517544" w:rsidRPr="008C3EAE" w14:paraId="1A884944" w14:textId="77777777" w:rsidTr="00F35716">
        <w:trPr>
          <w:cantSplit/>
        </w:trPr>
        <w:tc>
          <w:tcPr>
            <w:tcW w:w="3510" w:type="dxa"/>
            <w:shd w:val="clear" w:color="auto" w:fill="auto"/>
          </w:tcPr>
          <w:p w14:paraId="5BFD77F9" w14:textId="77777777" w:rsidR="00517544" w:rsidRPr="008C3EAE" w:rsidRDefault="00517544" w:rsidP="00DD3CC9">
            <w:pPr>
              <w:spacing w:line="240" w:lineRule="atLeast"/>
              <w:ind w:right="108"/>
              <w:rPr>
                <w:rFonts w:cs="Times New Roman"/>
              </w:rPr>
            </w:pPr>
            <w:r w:rsidRPr="008C3EAE">
              <w:rPr>
                <w:rFonts w:cs="Times New Roman"/>
              </w:rPr>
              <w:t>Reportable segments</w:t>
            </w:r>
          </w:p>
        </w:tc>
        <w:tc>
          <w:tcPr>
            <w:tcW w:w="1260" w:type="dxa"/>
            <w:shd w:val="clear" w:color="auto" w:fill="auto"/>
          </w:tcPr>
          <w:p w14:paraId="25F07C13" w14:textId="0F2A5542" w:rsidR="00517544" w:rsidRPr="004755DB" w:rsidRDefault="00966323" w:rsidP="004755DB">
            <w:pPr>
              <w:pStyle w:val="acctfourfigures"/>
              <w:tabs>
                <w:tab w:val="clear" w:pos="765"/>
                <w:tab w:val="decimal" w:pos="731"/>
              </w:tabs>
              <w:spacing w:line="240" w:lineRule="atLeast"/>
              <w:ind w:right="11"/>
              <w:jc w:val="right"/>
              <w:rPr>
                <w:bCs/>
                <w:szCs w:val="22"/>
              </w:rPr>
            </w:pPr>
            <w:r w:rsidRPr="00966323">
              <w:rPr>
                <w:bCs/>
                <w:szCs w:val="22"/>
              </w:rPr>
              <w:t>9,799,249</w:t>
            </w:r>
          </w:p>
        </w:tc>
        <w:tc>
          <w:tcPr>
            <w:tcW w:w="180" w:type="dxa"/>
            <w:shd w:val="clear" w:color="auto" w:fill="auto"/>
          </w:tcPr>
          <w:p w14:paraId="15D4BEF8" w14:textId="77777777" w:rsidR="00517544" w:rsidRPr="004755DB" w:rsidRDefault="00517544" w:rsidP="004755DB">
            <w:pPr>
              <w:pStyle w:val="acctfourfigures"/>
              <w:tabs>
                <w:tab w:val="clear" w:pos="765"/>
                <w:tab w:val="decimal" w:pos="731"/>
              </w:tabs>
              <w:spacing w:line="240" w:lineRule="atLeast"/>
              <w:ind w:right="11"/>
              <w:jc w:val="right"/>
              <w:rPr>
                <w:bCs/>
                <w:szCs w:val="22"/>
              </w:rPr>
            </w:pPr>
          </w:p>
        </w:tc>
        <w:tc>
          <w:tcPr>
            <w:tcW w:w="1260" w:type="dxa"/>
            <w:shd w:val="clear" w:color="auto" w:fill="auto"/>
          </w:tcPr>
          <w:p w14:paraId="1DAEF04F" w14:textId="4CB24938" w:rsidR="00517544" w:rsidRPr="008C3EAE" w:rsidRDefault="00BF0FDD" w:rsidP="00DD3CC9">
            <w:pPr>
              <w:pStyle w:val="acctfourfigures"/>
              <w:tabs>
                <w:tab w:val="clear" w:pos="765"/>
                <w:tab w:val="decimal" w:pos="731"/>
              </w:tabs>
              <w:spacing w:line="240" w:lineRule="atLeast"/>
              <w:ind w:right="11"/>
              <w:jc w:val="right"/>
              <w:rPr>
                <w:szCs w:val="22"/>
              </w:rPr>
            </w:pPr>
            <w:r w:rsidRPr="002206F7">
              <w:rPr>
                <w:bCs/>
                <w:szCs w:val="22"/>
              </w:rPr>
              <w:t>9,285,728</w:t>
            </w:r>
          </w:p>
        </w:tc>
        <w:tc>
          <w:tcPr>
            <w:tcW w:w="180" w:type="dxa"/>
            <w:shd w:val="clear" w:color="auto" w:fill="auto"/>
          </w:tcPr>
          <w:p w14:paraId="5B45D3B9" w14:textId="77777777" w:rsidR="00517544" w:rsidRPr="008C3EAE" w:rsidRDefault="00517544" w:rsidP="00DD3CC9">
            <w:pPr>
              <w:pStyle w:val="acctfourfigures"/>
              <w:spacing w:line="240" w:lineRule="atLeast"/>
              <w:ind w:right="108"/>
              <w:rPr>
                <w:szCs w:val="22"/>
              </w:rPr>
            </w:pPr>
          </w:p>
        </w:tc>
        <w:tc>
          <w:tcPr>
            <w:tcW w:w="1260" w:type="dxa"/>
            <w:shd w:val="clear" w:color="auto" w:fill="auto"/>
          </w:tcPr>
          <w:p w14:paraId="20D855EC" w14:textId="7CE5632C" w:rsidR="00517544" w:rsidRPr="008C3EAE" w:rsidRDefault="00966323" w:rsidP="00DD3CC9">
            <w:pPr>
              <w:pStyle w:val="acctfourfigures"/>
              <w:tabs>
                <w:tab w:val="clear" w:pos="765"/>
                <w:tab w:val="decimal" w:pos="731"/>
              </w:tabs>
              <w:spacing w:line="240" w:lineRule="atLeast"/>
              <w:ind w:right="11"/>
              <w:jc w:val="right"/>
              <w:rPr>
                <w:szCs w:val="22"/>
              </w:rPr>
            </w:pPr>
            <w:r w:rsidRPr="00966323">
              <w:rPr>
                <w:szCs w:val="22"/>
              </w:rPr>
              <w:t>7,828,729</w:t>
            </w:r>
          </w:p>
        </w:tc>
        <w:tc>
          <w:tcPr>
            <w:tcW w:w="180" w:type="dxa"/>
            <w:shd w:val="clear" w:color="auto" w:fill="auto"/>
          </w:tcPr>
          <w:p w14:paraId="2664FFED" w14:textId="77777777" w:rsidR="00517544" w:rsidRPr="008C3EAE" w:rsidRDefault="00517544" w:rsidP="00DD3CC9">
            <w:pPr>
              <w:pStyle w:val="acctfourfigures"/>
              <w:spacing w:line="240" w:lineRule="atLeast"/>
              <w:ind w:right="108"/>
              <w:rPr>
                <w:szCs w:val="22"/>
              </w:rPr>
            </w:pPr>
          </w:p>
        </w:tc>
        <w:tc>
          <w:tcPr>
            <w:tcW w:w="1350" w:type="dxa"/>
            <w:shd w:val="clear" w:color="auto" w:fill="auto"/>
          </w:tcPr>
          <w:p w14:paraId="0BBADBA0" w14:textId="5C095462" w:rsidR="00517544" w:rsidRPr="008C3EAE" w:rsidRDefault="00BF0FDD" w:rsidP="00DD3CC9">
            <w:pPr>
              <w:pStyle w:val="acctfourfigures"/>
              <w:tabs>
                <w:tab w:val="clear" w:pos="765"/>
                <w:tab w:val="decimal" w:pos="731"/>
              </w:tabs>
              <w:spacing w:line="240" w:lineRule="atLeast"/>
              <w:ind w:right="11"/>
              <w:jc w:val="right"/>
              <w:rPr>
                <w:szCs w:val="22"/>
              </w:rPr>
            </w:pPr>
            <w:r w:rsidRPr="002206F7">
              <w:rPr>
                <w:szCs w:val="22"/>
              </w:rPr>
              <w:t>6,980,239</w:t>
            </w:r>
          </w:p>
        </w:tc>
      </w:tr>
      <w:tr w:rsidR="00517544" w:rsidRPr="008C3EAE" w14:paraId="0103B866" w14:textId="77777777" w:rsidTr="00F35716">
        <w:trPr>
          <w:cantSplit/>
        </w:trPr>
        <w:tc>
          <w:tcPr>
            <w:tcW w:w="3510" w:type="dxa"/>
            <w:shd w:val="clear" w:color="auto" w:fill="auto"/>
          </w:tcPr>
          <w:p w14:paraId="796F7BC2" w14:textId="77777777" w:rsidR="00517544" w:rsidRPr="008C3EAE" w:rsidRDefault="00517544" w:rsidP="00DD3CC9">
            <w:pPr>
              <w:spacing w:line="240" w:lineRule="atLeast"/>
              <w:ind w:right="108"/>
              <w:rPr>
                <w:rFonts w:cs="Times New Roman"/>
              </w:rPr>
            </w:pPr>
            <w:r w:rsidRPr="008C3EAE">
              <w:rPr>
                <w:rFonts w:cs="Times New Roman"/>
              </w:rPr>
              <w:t>Other segments</w:t>
            </w:r>
          </w:p>
        </w:tc>
        <w:tc>
          <w:tcPr>
            <w:tcW w:w="1260" w:type="dxa"/>
            <w:shd w:val="clear" w:color="auto" w:fill="auto"/>
          </w:tcPr>
          <w:p w14:paraId="44EBBB4F" w14:textId="6BC2F646" w:rsidR="00517544" w:rsidRPr="004755DB" w:rsidRDefault="004755DB" w:rsidP="004755DB">
            <w:pPr>
              <w:pStyle w:val="acctfourfigures"/>
              <w:tabs>
                <w:tab w:val="clear" w:pos="765"/>
                <w:tab w:val="decimal" w:pos="731"/>
              </w:tabs>
              <w:spacing w:line="240" w:lineRule="atLeast"/>
              <w:ind w:right="11"/>
              <w:jc w:val="right"/>
              <w:rPr>
                <w:bCs/>
                <w:szCs w:val="22"/>
              </w:rPr>
            </w:pPr>
            <w:r>
              <w:rPr>
                <w:bCs/>
                <w:szCs w:val="22"/>
              </w:rPr>
              <w:t>224,473</w:t>
            </w:r>
          </w:p>
        </w:tc>
        <w:tc>
          <w:tcPr>
            <w:tcW w:w="180" w:type="dxa"/>
            <w:shd w:val="clear" w:color="auto" w:fill="auto"/>
          </w:tcPr>
          <w:p w14:paraId="227DAD07" w14:textId="77777777" w:rsidR="00517544" w:rsidRPr="008C3EAE" w:rsidRDefault="00517544" w:rsidP="00DD3CC9">
            <w:pPr>
              <w:pStyle w:val="acctfourfigures"/>
              <w:spacing w:line="240" w:lineRule="atLeast"/>
              <w:ind w:right="108"/>
              <w:rPr>
                <w:szCs w:val="22"/>
              </w:rPr>
            </w:pPr>
          </w:p>
        </w:tc>
        <w:tc>
          <w:tcPr>
            <w:tcW w:w="1260" w:type="dxa"/>
            <w:shd w:val="clear" w:color="auto" w:fill="auto"/>
          </w:tcPr>
          <w:p w14:paraId="4A63AB87" w14:textId="28936D50" w:rsidR="00517544" w:rsidRPr="008C3EAE" w:rsidRDefault="00BF0FDD" w:rsidP="00DD3CC9">
            <w:pPr>
              <w:pStyle w:val="acctfourfigures"/>
              <w:tabs>
                <w:tab w:val="clear" w:pos="765"/>
                <w:tab w:val="decimal" w:pos="371"/>
              </w:tabs>
              <w:spacing w:line="240" w:lineRule="atLeast"/>
              <w:ind w:right="11"/>
              <w:jc w:val="center"/>
              <w:rPr>
                <w:szCs w:val="22"/>
                <w:cs/>
                <w:lang w:bidi="th-TH"/>
              </w:rPr>
            </w:pPr>
            <w:r>
              <w:rPr>
                <w:bCs/>
                <w:szCs w:val="22"/>
              </w:rPr>
              <w:t xml:space="preserve">          </w:t>
            </w:r>
            <w:r w:rsidRPr="002206F7">
              <w:rPr>
                <w:bCs/>
                <w:szCs w:val="22"/>
              </w:rPr>
              <w:t>4,996</w:t>
            </w:r>
          </w:p>
        </w:tc>
        <w:tc>
          <w:tcPr>
            <w:tcW w:w="180" w:type="dxa"/>
            <w:shd w:val="clear" w:color="auto" w:fill="auto"/>
          </w:tcPr>
          <w:p w14:paraId="6CB8268B" w14:textId="77777777" w:rsidR="00517544" w:rsidRPr="008C3EAE" w:rsidRDefault="00517544" w:rsidP="00DD3CC9">
            <w:pPr>
              <w:pStyle w:val="acctfourfigures"/>
              <w:spacing w:line="240" w:lineRule="atLeast"/>
              <w:ind w:right="108"/>
              <w:rPr>
                <w:szCs w:val="22"/>
              </w:rPr>
            </w:pPr>
          </w:p>
        </w:tc>
        <w:tc>
          <w:tcPr>
            <w:tcW w:w="1260" w:type="dxa"/>
            <w:shd w:val="clear" w:color="auto" w:fill="auto"/>
          </w:tcPr>
          <w:p w14:paraId="6FAB8DCA" w14:textId="453C58F8" w:rsidR="00517544" w:rsidRPr="008C3EAE" w:rsidRDefault="00E8386D" w:rsidP="00DD3CC9">
            <w:pPr>
              <w:pStyle w:val="acctfourfigures"/>
              <w:tabs>
                <w:tab w:val="clear" w:pos="765"/>
                <w:tab w:val="decimal" w:pos="731"/>
              </w:tabs>
              <w:spacing w:line="240" w:lineRule="atLeast"/>
              <w:ind w:right="11"/>
              <w:jc w:val="right"/>
              <w:rPr>
                <w:szCs w:val="22"/>
              </w:rPr>
            </w:pPr>
            <w:r>
              <w:rPr>
                <w:szCs w:val="22"/>
              </w:rPr>
              <w:t>53</w:t>
            </w:r>
          </w:p>
        </w:tc>
        <w:tc>
          <w:tcPr>
            <w:tcW w:w="180" w:type="dxa"/>
            <w:shd w:val="clear" w:color="auto" w:fill="auto"/>
          </w:tcPr>
          <w:p w14:paraId="236B82C8" w14:textId="77777777" w:rsidR="00517544" w:rsidRPr="008C3EAE" w:rsidRDefault="00517544" w:rsidP="00DD3CC9">
            <w:pPr>
              <w:pStyle w:val="acctfourfigures"/>
              <w:spacing w:line="240" w:lineRule="atLeast"/>
              <w:ind w:right="108"/>
              <w:rPr>
                <w:szCs w:val="22"/>
              </w:rPr>
            </w:pPr>
          </w:p>
        </w:tc>
        <w:tc>
          <w:tcPr>
            <w:tcW w:w="1350" w:type="dxa"/>
            <w:shd w:val="clear" w:color="auto" w:fill="auto"/>
          </w:tcPr>
          <w:p w14:paraId="6E850AFF" w14:textId="3669A177" w:rsidR="00517544" w:rsidRPr="008C3EAE" w:rsidRDefault="00BF0FDD" w:rsidP="00DD3CC9">
            <w:pPr>
              <w:pStyle w:val="acctfourfigures"/>
              <w:tabs>
                <w:tab w:val="clear" w:pos="765"/>
                <w:tab w:val="decimal" w:pos="371"/>
              </w:tabs>
              <w:spacing w:line="240" w:lineRule="atLeast"/>
              <w:ind w:right="11"/>
              <w:jc w:val="center"/>
              <w:rPr>
                <w:szCs w:val="22"/>
              </w:rPr>
            </w:pPr>
            <w:r>
              <w:rPr>
                <w:szCs w:val="22"/>
              </w:rPr>
              <w:t xml:space="preserve">               </w:t>
            </w:r>
            <w:r w:rsidRPr="002206F7">
              <w:rPr>
                <w:szCs w:val="22"/>
              </w:rPr>
              <w:t>566</w:t>
            </w:r>
          </w:p>
        </w:tc>
      </w:tr>
      <w:tr w:rsidR="00517544" w:rsidRPr="008C3EAE" w14:paraId="79718C1B" w14:textId="77777777" w:rsidTr="00F35716">
        <w:trPr>
          <w:cantSplit/>
        </w:trPr>
        <w:tc>
          <w:tcPr>
            <w:tcW w:w="3510" w:type="dxa"/>
            <w:shd w:val="clear" w:color="auto" w:fill="auto"/>
          </w:tcPr>
          <w:p w14:paraId="06C5D9EE" w14:textId="77777777" w:rsidR="00517544" w:rsidRPr="008C3EAE" w:rsidRDefault="00517544" w:rsidP="00DD3CC9">
            <w:pPr>
              <w:spacing w:line="240" w:lineRule="atLeast"/>
              <w:ind w:right="108"/>
              <w:rPr>
                <w:rFonts w:cs="Times New Roman"/>
              </w:rPr>
            </w:pPr>
            <w:r w:rsidRPr="008C3EAE">
              <w:rPr>
                <w:rFonts w:cs="Times New Roman"/>
              </w:rPr>
              <w:t>Other unallocated amounts</w:t>
            </w:r>
          </w:p>
        </w:tc>
        <w:tc>
          <w:tcPr>
            <w:tcW w:w="1260" w:type="dxa"/>
            <w:tcBorders>
              <w:bottom w:val="single" w:sz="4" w:space="0" w:color="auto"/>
            </w:tcBorders>
            <w:shd w:val="clear" w:color="auto" w:fill="auto"/>
          </w:tcPr>
          <w:p w14:paraId="6F462DC4" w14:textId="16667CA7" w:rsidR="00517544" w:rsidRPr="004755DB" w:rsidRDefault="00966323" w:rsidP="004755DB">
            <w:pPr>
              <w:pStyle w:val="acctfourfigures"/>
              <w:tabs>
                <w:tab w:val="clear" w:pos="765"/>
                <w:tab w:val="decimal" w:pos="731"/>
              </w:tabs>
              <w:spacing w:line="240" w:lineRule="atLeast"/>
              <w:ind w:right="11"/>
              <w:jc w:val="right"/>
              <w:rPr>
                <w:bCs/>
                <w:szCs w:val="22"/>
              </w:rPr>
            </w:pPr>
            <w:r w:rsidRPr="00966323">
              <w:rPr>
                <w:bCs/>
                <w:szCs w:val="22"/>
              </w:rPr>
              <w:t>2,302,046</w:t>
            </w:r>
          </w:p>
        </w:tc>
        <w:tc>
          <w:tcPr>
            <w:tcW w:w="180" w:type="dxa"/>
            <w:shd w:val="clear" w:color="auto" w:fill="auto"/>
          </w:tcPr>
          <w:p w14:paraId="7256A748" w14:textId="77777777" w:rsidR="00517544" w:rsidRPr="008C3EAE" w:rsidRDefault="00517544" w:rsidP="00DD3CC9">
            <w:pPr>
              <w:pStyle w:val="acctfourfigures"/>
              <w:spacing w:line="240" w:lineRule="atLeast"/>
              <w:ind w:right="108"/>
              <w:rPr>
                <w:szCs w:val="22"/>
              </w:rPr>
            </w:pPr>
          </w:p>
        </w:tc>
        <w:tc>
          <w:tcPr>
            <w:tcW w:w="1260" w:type="dxa"/>
            <w:tcBorders>
              <w:bottom w:val="single" w:sz="4" w:space="0" w:color="auto"/>
            </w:tcBorders>
            <w:shd w:val="clear" w:color="auto" w:fill="auto"/>
          </w:tcPr>
          <w:p w14:paraId="015C6D1F" w14:textId="3CB8327C" w:rsidR="00517544" w:rsidRPr="008C3EAE" w:rsidRDefault="00BF0FDD" w:rsidP="00DD3CC9">
            <w:pPr>
              <w:pStyle w:val="acctfourfigures"/>
              <w:tabs>
                <w:tab w:val="clear" w:pos="765"/>
                <w:tab w:val="decimal" w:pos="731"/>
              </w:tabs>
              <w:spacing w:line="240" w:lineRule="atLeast"/>
              <w:ind w:right="11"/>
              <w:jc w:val="right"/>
              <w:rPr>
                <w:szCs w:val="22"/>
              </w:rPr>
            </w:pPr>
            <w:r w:rsidRPr="002206F7">
              <w:rPr>
                <w:bCs/>
                <w:szCs w:val="22"/>
              </w:rPr>
              <w:t>1,996,109</w:t>
            </w:r>
          </w:p>
        </w:tc>
        <w:tc>
          <w:tcPr>
            <w:tcW w:w="180" w:type="dxa"/>
            <w:shd w:val="clear" w:color="auto" w:fill="auto"/>
          </w:tcPr>
          <w:p w14:paraId="51D2EA65" w14:textId="77777777" w:rsidR="00517544" w:rsidRPr="008C3EAE" w:rsidRDefault="00517544" w:rsidP="00DD3CC9">
            <w:pPr>
              <w:pStyle w:val="acctfourfigures"/>
              <w:spacing w:line="240" w:lineRule="atLeast"/>
              <w:ind w:right="108"/>
              <w:rPr>
                <w:szCs w:val="22"/>
              </w:rPr>
            </w:pPr>
          </w:p>
        </w:tc>
        <w:tc>
          <w:tcPr>
            <w:tcW w:w="1260" w:type="dxa"/>
            <w:tcBorders>
              <w:bottom w:val="single" w:sz="4" w:space="0" w:color="auto"/>
            </w:tcBorders>
            <w:shd w:val="clear" w:color="auto" w:fill="auto"/>
          </w:tcPr>
          <w:p w14:paraId="2376FE02" w14:textId="72E6EC7E" w:rsidR="00517544" w:rsidRPr="008C3EAE" w:rsidRDefault="00966323" w:rsidP="00DD3CC9">
            <w:pPr>
              <w:pStyle w:val="acctfourfigures"/>
              <w:tabs>
                <w:tab w:val="clear" w:pos="765"/>
                <w:tab w:val="decimal" w:pos="731"/>
              </w:tabs>
              <w:spacing w:line="240" w:lineRule="atLeast"/>
              <w:ind w:right="11"/>
              <w:jc w:val="right"/>
              <w:rPr>
                <w:szCs w:val="22"/>
              </w:rPr>
            </w:pPr>
            <w:r w:rsidRPr="00966323">
              <w:rPr>
                <w:szCs w:val="22"/>
              </w:rPr>
              <w:t>351,356</w:t>
            </w:r>
          </w:p>
        </w:tc>
        <w:tc>
          <w:tcPr>
            <w:tcW w:w="180" w:type="dxa"/>
            <w:shd w:val="clear" w:color="auto" w:fill="auto"/>
          </w:tcPr>
          <w:p w14:paraId="26FB6573" w14:textId="77777777" w:rsidR="00517544" w:rsidRPr="008C3EAE" w:rsidRDefault="00517544" w:rsidP="00DD3CC9">
            <w:pPr>
              <w:pStyle w:val="acctfourfigures"/>
              <w:spacing w:line="240" w:lineRule="atLeast"/>
              <w:ind w:right="108"/>
              <w:rPr>
                <w:szCs w:val="22"/>
              </w:rPr>
            </w:pPr>
          </w:p>
        </w:tc>
        <w:tc>
          <w:tcPr>
            <w:tcW w:w="1350" w:type="dxa"/>
            <w:tcBorders>
              <w:bottom w:val="single" w:sz="4" w:space="0" w:color="auto"/>
            </w:tcBorders>
            <w:shd w:val="clear" w:color="auto" w:fill="auto"/>
          </w:tcPr>
          <w:p w14:paraId="156FB4A3" w14:textId="5E0F2DCF" w:rsidR="00517544" w:rsidRPr="008C3EAE" w:rsidRDefault="00BF0FDD" w:rsidP="00DD3CC9">
            <w:pPr>
              <w:pStyle w:val="acctfourfigures"/>
              <w:tabs>
                <w:tab w:val="clear" w:pos="765"/>
                <w:tab w:val="decimal" w:pos="731"/>
              </w:tabs>
              <w:spacing w:line="240" w:lineRule="atLeast"/>
              <w:ind w:right="11"/>
              <w:jc w:val="right"/>
              <w:rPr>
                <w:szCs w:val="22"/>
              </w:rPr>
            </w:pPr>
            <w:r w:rsidRPr="002206F7">
              <w:rPr>
                <w:szCs w:val="22"/>
              </w:rPr>
              <w:t>365,037</w:t>
            </w:r>
          </w:p>
        </w:tc>
      </w:tr>
      <w:tr w:rsidR="00517544" w:rsidRPr="008C3EAE" w14:paraId="3258977F" w14:textId="77777777" w:rsidTr="00F35716">
        <w:trPr>
          <w:cantSplit/>
        </w:trPr>
        <w:tc>
          <w:tcPr>
            <w:tcW w:w="3510" w:type="dxa"/>
            <w:shd w:val="clear" w:color="auto" w:fill="auto"/>
          </w:tcPr>
          <w:p w14:paraId="1418DF2C" w14:textId="77777777" w:rsidR="00517544" w:rsidRPr="008C3EAE" w:rsidRDefault="00517544" w:rsidP="00DD3CC9">
            <w:pPr>
              <w:pStyle w:val="acctfourfigures"/>
              <w:tabs>
                <w:tab w:val="clear" w:pos="765"/>
              </w:tabs>
              <w:spacing w:line="240" w:lineRule="atLeast"/>
              <w:ind w:right="11"/>
              <w:rPr>
                <w:b/>
                <w:szCs w:val="22"/>
              </w:rPr>
            </w:pPr>
            <w:r w:rsidRPr="008C3EAE">
              <w:rPr>
                <w:b/>
                <w:szCs w:val="22"/>
              </w:rPr>
              <w:t>Total</w:t>
            </w:r>
          </w:p>
        </w:tc>
        <w:tc>
          <w:tcPr>
            <w:tcW w:w="1260" w:type="dxa"/>
            <w:tcBorders>
              <w:top w:val="single" w:sz="4" w:space="0" w:color="auto"/>
              <w:bottom w:val="double" w:sz="4" w:space="0" w:color="auto"/>
            </w:tcBorders>
            <w:shd w:val="clear" w:color="auto" w:fill="auto"/>
          </w:tcPr>
          <w:p w14:paraId="19365C1A" w14:textId="3B0C9A24" w:rsidR="00517544" w:rsidRPr="002206F7" w:rsidRDefault="00966323" w:rsidP="00DD3CC9">
            <w:pPr>
              <w:pStyle w:val="acctmergecolhdg"/>
              <w:spacing w:line="240" w:lineRule="atLeast"/>
              <w:ind w:right="-81"/>
              <w:rPr>
                <w:szCs w:val="22"/>
              </w:rPr>
            </w:pPr>
            <w:r w:rsidRPr="00966323">
              <w:rPr>
                <w:szCs w:val="22"/>
              </w:rPr>
              <w:t>12,325,768</w:t>
            </w:r>
          </w:p>
        </w:tc>
        <w:tc>
          <w:tcPr>
            <w:tcW w:w="180" w:type="dxa"/>
            <w:shd w:val="clear" w:color="auto" w:fill="auto"/>
          </w:tcPr>
          <w:p w14:paraId="5577FF00" w14:textId="77777777" w:rsidR="00517544" w:rsidRPr="002206F7" w:rsidRDefault="00517544" w:rsidP="00DD3CC9">
            <w:pPr>
              <w:pStyle w:val="acctfourfigure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777E8D9F" w14:textId="1547AFE3" w:rsidR="00517544" w:rsidRPr="002206F7" w:rsidRDefault="00BF0FDD" w:rsidP="00DD3CC9">
            <w:pPr>
              <w:pStyle w:val="acctfourfigures"/>
              <w:tabs>
                <w:tab w:val="clear" w:pos="765"/>
                <w:tab w:val="decimal" w:pos="731"/>
              </w:tabs>
              <w:spacing w:line="240" w:lineRule="atLeast"/>
              <w:ind w:right="11"/>
              <w:jc w:val="right"/>
              <w:rPr>
                <w:b/>
                <w:szCs w:val="22"/>
              </w:rPr>
            </w:pPr>
            <w:r w:rsidRPr="00BF0FDD">
              <w:rPr>
                <w:b/>
                <w:szCs w:val="22"/>
              </w:rPr>
              <w:t>11,286,833</w:t>
            </w:r>
          </w:p>
        </w:tc>
        <w:tc>
          <w:tcPr>
            <w:tcW w:w="180" w:type="dxa"/>
            <w:shd w:val="clear" w:color="auto" w:fill="auto"/>
          </w:tcPr>
          <w:p w14:paraId="4D0BF8CF" w14:textId="77777777" w:rsidR="00517544" w:rsidRPr="002206F7" w:rsidRDefault="00517544" w:rsidP="00DD3CC9">
            <w:pPr>
              <w:pStyle w:val="acctfourfigure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5F54F457" w14:textId="687E5A75" w:rsidR="00517544" w:rsidRPr="002206F7" w:rsidRDefault="00966323" w:rsidP="00DD3CC9">
            <w:pPr>
              <w:pStyle w:val="acctfourfigures"/>
              <w:tabs>
                <w:tab w:val="clear" w:pos="765"/>
                <w:tab w:val="decimal" w:pos="731"/>
              </w:tabs>
              <w:spacing w:line="240" w:lineRule="atLeast"/>
              <w:ind w:right="11"/>
              <w:jc w:val="right"/>
              <w:rPr>
                <w:b/>
                <w:szCs w:val="22"/>
              </w:rPr>
            </w:pPr>
            <w:r w:rsidRPr="00966323">
              <w:rPr>
                <w:b/>
                <w:szCs w:val="22"/>
              </w:rPr>
              <w:t>8,180,138</w:t>
            </w:r>
          </w:p>
        </w:tc>
        <w:tc>
          <w:tcPr>
            <w:tcW w:w="180" w:type="dxa"/>
            <w:shd w:val="clear" w:color="auto" w:fill="auto"/>
          </w:tcPr>
          <w:p w14:paraId="592E90F6" w14:textId="77777777" w:rsidR="00517544" w:rsidRPr="002206F7" w:rsidRDefault="00517544" w:rsidP="00DD3CC9">
            <w:pPr>
              <w:pStyle w:val="acctfourfigures"/>
              <w:spacing w:line="240" w:lineRule="atLeast"/>
              <w:ind w:right="108"/>
              <w:rPr>
                <w:b/>
                <w:szCs w:val="22"/>
              </w:rPr>
            </w:pPr>
          </w:p>
        </w:tc>
        <w:tc>
          <w:tcPr>
            <w:tcW w:w="1350" w:type="dxa"/>
            <w:tcBorders>
              <w:top w:val="single" w:sz="4" w:space="0" w:color="auto"/>
              <w:bottom w:val="double" w:sz="4" w:space="0" w:color="auto"/>
            </w:tcBorders>
            <w:shd w:val="clear" w:color="auto" w:fill="auto"/>
          </w:tcPr>
          <w:p w14:paraId="6A7C01A9" w14:textId="043F3D36" w:rsidR="00517544" w:rsidRPr="002206F7" w:rsidRDefault="00BF0FDD" w:rsidP="00DD3CC9">
            <w:pPr>
              <w:pStyle w:val="acctfourfigures"/>
              <w:tabs>
                <w:tab w:val="clear" w:pos="765"/>
                <w:tab w:val="decimal" w:pos="731"/>
              </w:tabs>
              <w:spacing w:line="240" w:lineRule="atLeast"/>
              <w:ind w:right="11"/>
              <w:jc w:val="right"/>
              <w:rPr>
                <w:b/>
                <w:szCs w:val="22"/>
              </w:rPr>
            </w:pPr>
            <w:r w:rsidRPr="00BF0FDD">
              <w:rPr>
                <w:b/>
                <w:szCs w:val="22"/>
              </w:rPr>
              <w:t>7,345,842</w:t>
            </w:r>
          </w:p>
        </w:tc>
      </w:tr>
    </w:tbl>
    <w:p w14:paraId="14839166" w14:textId="77777777" w:rsidR="00517544" w:rsidRDefault="00517544" w:rsidP="00517544">
      <w:pPr>
        <w:spacing w:line="240" w:lineRule="atLeast"/>
        <w:rPr>
          <w:rFonts w:cs="Times New Roman"/>
          <w:b/>
          <w:bCs/>
          <w:sz w:val="24"/>
          <w:szCs w:val="24"/>
        </w:rPr>
      </w:pPr>
    </w:p>
    <w:p w14:paraId="17AA39C5" w14:textId="00A6A7E4" w:rsidR="001A3676" w:rsidRPr="00F11E72" w:rsidRDefault="00411F79" w:rsidP="00517544">
      <w:pPr>
        <w:spacing w:line="240" w:lineRule="atLeast"/>
        <w:rPr>
          <w:rFonts w:cs="Times New Roman"/>
          <w:b/>
          <w:bCs/>
          <w:sz w:val="24"/>
          <w:szCs w:val="24"/>
        </w:rPr>
      </w:pPr>
      <w:r>
        <w:rPr>
          <w:rFonts w:cs="Times New Roman"/>
          <w:b/>
          <w:bCs/>
          <w:sz w:val="24"/>
          <w:szCs w:val="24"/>
        </w:rPr>
        <w:t>8</w:t>
      </w:r>
      <w:r w:rsidR="001A3676" w:rsidRPr="00F11E72">
        <w:rPr>
          <w:rFonts w:cs="Times New Roman"/>
          <w:b/>
          <w:bCs/>
          <w:sz w:val="24"/>
          <w:szCs w:val="24"/>
        </w:rPr>
        <w:tab/>
      </w:r>
      <w:r w:rsidR="00517544">
        <w:rPr>
          <w:rFonts w:cs="Times New Roman"/>
          <w:b/>
          <w:bCs/>
          <w:sz w:val="24"/>
          <w:szCs w:val="24"/>
        </w:rPr>
        <w:tab/>
      </w:r>
      <w:r w:rsidR="00517544">
        <w:rPr>
          <w:rFonts w:cs="Times New Roman"/>
          <w:b/>
          <w:bCs/>
          <w:sz w:val="24"/>
          <w:szCs w:val="24"/>
        </w:rPr>
        <w:tab/>
      </w:r>
      <w:r w:rsidR="00517544">
        <w:rPr>
          <w:rFonts w:cs="Times New Roman"/>
          <w:b/>
          <w:bCs/>
          <w:sz w:val="24"/>
          <w:szCs w:val="24"/>
        </w:rPr>
        <w:tab/>
      </w:r>
      <w:r w:rsidR="001A3676" w:rsidRPr="00F11E72">
        <w:rPr>
          <w:rFonts w:cs="Times New Roman"/>
          <w:b/>
          <w:bCs/>
          <w:sz w:val="24"/>
          <w:szCs w:val="24"/>
        </w:rPr>
        <w:t>Financial instruments</w:t>
      </w:r>
    </w:p>
    <w:p w14:paraId="7876E9C5" w14:textId="77777777" w:rsidR="001A3676" w:rsidRPr="00F11E72" w:rsidRDefault="001A3676" w:rsidP="001A3676">
      <w:pPr>
        <w:spacing w:line="240" w:lineRule="atLeast"/>
        <w:ind w:left="540" w:firstLine="15"/>
        <w:jc w:val="thaiDistribute"/>
        <w:rPr>
          <w:rFonts w:cs="Times New Roman"/>
        </w:rPr>
      </w:pPr>
    </w:p>
    <w:p w14:paraId="04F3150B" w14:textId="77777777" w:rsidR="001A3676" w:rsidRPr="00F11E72" w:rsidRDefault="001A3676" w:rsidP="001A3676">
      <w:pPr>
        <w:pStyle w:val="block"/>
        <w:spacing w:after="0" w:line="240" w:lineRule="atLeast"/>
        <w:ind w:right="-7"/>
        <w:jc w:val="both"/>
        <w:rPr>
          <w:i/>
          <w:iCs/>
          <w:szCs w:val="22"/>
          <w:lang w:bidi="th-TH"/>
        </w:rPr>
      </w:pPr>
      <w:r w:rsidRPr="00F11E72">
        <w:rPr>
          <w:i/>
          <w:iCs/>
          <w:szCs w:val="22"/>
          <w:lang w:bidi="th-TH"/>
        </w:rPr>
        <w:t xml:space="preserve">Carrying amounts and fair values </w:t>
      </w:r>
    </w:p>
    <w:p w14:paraId="7C7AFED0" w14:textId="77777777" w:rsidR="001A3676" w:rsidRPr="00F11E72" w:rsidRDefault="001A3676" w:rsidP="001A3676">
      <w:pPr>
        <w:pStyle w:val="block"/>
        <w:spacing w:after="0" w:line="240" w:lineRule="atLeast"/>
        <w:ind w:right="-7"/>
        <w:jc w:val="both"/>
        <w:rPr>
          <w:szCs w:val="22"/>
          <w:lang w:bidi="th-TH"/>
        </w:rPr>
      </w:pPr>
    </w:p>
    <w:p w14:paraId="158E7E22" w14:textId="1927FE74" w:rsidR="001A3676" w:rsidRPr="00F11E72" w:rsidRDefault="001A3676" w:rsidP="00C80C72">
      <w:pPr>
        <w:pStyle w:val="block"/>
        <w:spacing w:after="0" w:line="240" w:lineRule="atLeast"/>
        <w:jc w:val="both"/>
        <w:rPr>
          <w:szCs w:val="22"/>
          <w:lang w:bidi="th-TH"/>
        </w:rPr>
      </w:pPr>
      <w:r w:rsidRPr="00F11E72">
        <w:rPr>
          <w:szCs w:val="22"/>
          <w:lang w:bidi="th-TH"/>
        </w:rPr>
        <w:t>The following table shows the carrying amounts and fair values of financial assets and financial liabilities</w:t>
      </w:r>
      <w:r w:rsidR="002A1493">
        <w:rPr>
          <w:szCs w:val="22"/>
          <w:lang w:bidi="th-TH"/>
        </w:rPr>
        <w:t>,</w:t>
      </w:r>
      <w:r w:rsidRPr="00F11E72">
        <w:rPr>
          <w:szCs w:val="22"/>
          <w:lang w:bidi="th-TH"/>
        </w:rPr>
        <w:t xml:space="preserve"> including their levels in the fair value hierarchy</w:t>
      </w:r>
      <w:r w:rsidR="00411F79">
        <w:rPr>
          <w:szCs w:val="22"/>
          <w:lang w:bidi="th-TH"/>
        </w:rPr>
        <w:t xml:space="preserve"> but</w:t>
      </w:r>
      <w:r w:rsidRPr="00F11E72">
        <w:rPr>
          <w:szCs w:val="22"/>
          <w:lang w:bidi="th-TH"/>
        </w:rPr>
        <w:t xml:space="preserve"> does not include fair value information for financial assets and financial liabilities measured at amortised cost if the carrying amount is a reasonable approximation of fair value.</w:t>
      </w:r>
    </w:p>
    <w:p w14:paraId="3547D3BA" w14:textId="562ECD15" w:rsidR="001A3676" w:rsidRDefault="001A3676">
      <w:pPr>
        <w:rPr>
          <w:rFonts w:cs="Times New Roman"/>
        </w:rPr>
      </w:pPr>
    </w:p>
    <w:p w14:paraId="5C7E92FE" w14:textId="7ED9F77B" w:rsidR="00AB5EC1" w:rsidRDefault="00AB5EC1">
      <w:pPr>
        <w:rPr>
          <w:rFonts w:cs="Times New Roman"/>
        </w:rPr>
      </w:pPr>
    </w:p>
    <w:p w14:paraId="0AF82864" w14:textId="6D323DCC" w:rsidR="00AB5EC1" w:rsidRDefault="00AB5EC1">
      <w:pPr>
        <w:rPr>
          <w:rFonts w:cs="Times New Roman"/>
        </w:rPr>
      </w:pPr>
    </w:p>
    <w:p w14:paraId="3B79A12A" w14:textId="44288B05" w:rsidR="00AB5EC1" w:rsidRDefault="00AB5EC1">
      <w:pPr>
        <w:rPr>
          <w:rFonts w:cs="Times New Roman"/>
        </w:rPr>
      </w:pPr>
    </w:p>
    <w:p w14:paraId="626A1296" w14:textId="1A57E12E" w:rsidR="00AB5EC1" w:rsidRDefault="00AB5EC1">
      <w:pPr>
        <w:rPr>
          <w:rFonts w:cs="Times New Roman"/>
        </w:rPr>
      </w:pPr>
    </w:p>
    <w:p w14:paraId="38666FA3" w14:textId="4CD59675" w:rsidR="00AB5EC1" w:rsidRDefault="00AB5EC1">
      <w:pPr>
        <w:rPr>
          <w:rFonts w:cs="Times New Roman"/>
        </w:rPr>
      </w:pPr>
    </w:p>
    <w:p w14:paraId="38F9E2F7" w14:textId="6584FD1D" w:rsidR="00AB5EC1" w:rsidRDefault="00AB5EC1">
      <w:pPr>
        <w:rPr>
          <w:rFonts w:cs="Times New Roman"/>
        </w:rPr>
      </w:pPr>
    </w:p>
    <w:p w14:paraId="39EF2424" w14:textId="264A546B" w:rsidR="00AB5EC1" w:rsidRDefault="00AB5EC1">
      <w:pPr>
        <w:rPr>
          <w:rFonts w:cs="Times New Roman"/>
        </w:rPr>
      </w:pPr>
    </w:p>
    <w:p w14:paraId="0C955076" w14:textId="573C6C33" w:rsidR="00AB5EC1" w:rsidRDefault="00AB5EC1">
      <w:pPr>
        <w:rPr>
          <w:rFonts w:cs="Times New Roman"/>
        </w:rPr>
      </w:pPr>
    </w:p>
    <w:p w14:paraId="440FB63F" w14:textId="29CF60EF" w:rsidR="00AB5EC1" w:rsidRDefault="00AB5EC1">
      <w:pPr>
        <w:rPr>
          <w:rFonts w:cs="Times New Roman"/>
        </w:rPr>
      </w:pPr>
    </w:p>
    <w:p w14:paraId="13C686B2" w14:textId="422A1449" w:rsidR="00AB5EC1" w:rsidRDefault="00AB5EC1">
      <w:pPr>
        <w:rPr>
          <w:rFonts w:cs="Times New Roman"/>
        </w:rPr>
      </w:pPr>
    </w:p>
    <w:p w14:paraId="63590225" w14:textId="68B4262C" w:rsidR="00AB5EC1" w:rsidRDefault="00AB5EC1">
      <w:pPr>
        <w:rPr>
          <w:rFonts w:cs="Times New Roman"/>
        </w:rPr>
      </w:pPr>
    </w:p>
    <w:p w14:paraId="622952EE" w14:textId="665F5258" w:rsidR="00AB5EC1" w:rsidRDefault="00AB5EC1">
      <w:pPr>
        <w:rPr>
          <w:rFonts w:cs="Times New Roman"/>
        </w:rPr>
      </w:pPr>
    </w:p>
    <w:p w14:paraId="71E6EAA8" w14:textId="42C5366D" w:rsidR="00AB5EC1" w:rsidRDefault="00AB5EC1">
      <w:pPr>
        <w:rPr>
          <w:rFonts w:cs="Times New Roman"/>
        </w:rPr>
      </w:pPr>
    </w:p>
    <w:p w14:paraId="22C5D621" w14:textId="1AB4845C" w:rsidR="00AB5EC1" w:rsidRDefault="00AB5EC1">
      <w:pPr>
        <w:rPr>
          <w:rFonts w:cs="Times New Roman"/>
        </w:rPr>
      </w:pPr>
    </w:p>
    <w:p w14:paraId="1A468522" w14:textId="1E6E1650" w:rsidR="00AB5EC1" w:rsidRDefault="00AB5EC1">
      <w:pPr>
        <w:rPr>
          <w:rFonts w:cs="Times New Roman"/>
        </w:rPr>
      </w:pPr>
    </w:p>
    <w:p w14:paraId="005AADF1" w14:textId="31CFB6D7" w:rsidR="00AB5EC1" w:rsidRDefault="00AB5EC1">
      <w:pPr>
        <w:rPr>
          <w:rFonts w:cs="Times New Roman"/>
        </w:rPr>
      </w:pPr>
    </w:p>
    <w:p w14:paraId="08A62A1B" w14:textId="69AA010F" w:rsidR="00AB5EC1" w:rsidRDefault="00AB5EC1">
      <w:pPr>
        <w:rPr>
          <w:rFonts w:cs="Times New Roman"/>
        </w:rPr>
      </w:pPr>
    </w:p>
    <w:p w14:paraId="39F77F94" w14:textId="66E63684" w:rsidR="00AB5EC1" w:rsidRDefault="00AB5EC1">
      <w:pPr>
        <w:rPr>
          <w:rFonts w:cs="Times New Roman"/>
        </w:rPr>
      </w:pPr>
    </w:p>
    <w:p w14:paraId="28C6596B" w14:textId="5C613430" w:rsidR="00AB5EC1" w:rsidRDefault="00AB5EC1">
      <w:pPr>
        <w:rPr>
          <w:rFonts w:cs="Times New Roman"/>
        </w:rPr>
      </w:pPr>
    </w:p>
    <w:tbl>
      <w:tblPr>
        <w:tblW w:w="9171" w:type="dxa"/>
        <w:tblInd w:w="450" w:type="dxa"/>
        <w:tblLayout w:type="fixed"/>
        <w:tblLook w:val="04A0" w:firstRow="1" w:lastRow="0" w:firstColumn="1" w:lastColumn="0" w:noHBand="0" w:noVBand="1"/>
      </w:tblPr>
      <w:tblGrid>
        <w:gridCol w:w="2160"/>
        <w:gridCol w:w="1170"/>
        <w:gridCol w:w="239"/>
        <w:gridCol w:w="1201"/>
        <w:gridCol w:w="238"/>
        <w:gridCol w:w="842"/>
        <w:gridCol w:w="238"/>
        <w:gridCol w:w="925"/>
        <w:gridCol w:w="236"/>
        <w:gridCol w:w="840"/>
        <w:gridCol w:w="236"/>
        <w:gridCol w:w="846"/>
      </w:tblGrid>
      <w:tr w:rsidR="00E5764F" w:rsidRPr="001B2DEB" w14:paraId="695E8EA2" w14:textId="77777777" w:rsidTr="004063BB">
        <w:trPr>
          <w:trHeight w:val="261"/>
        </w:trPr>
        <w:tc>
          <w:tcPr>
            <w:tcW w:w="2160" w:type="dxa"/>
            <w:vAlign w:val="bottom"/>
          </w:tcPr>
          <w:p w14:paraId="543B4A36" w14:textId="4758C32F" w:rsidR="00E5764F" w:rsidRPr="001B2DEB" w:rsidRDefault="00E5764F" w:rsidP="00E5764F">
            <w:pPr>
              <w:tabs>
                <w:tab w:val="left" w:pos="0"/>
                <w:tab w:val="left" w:pos="3018"/>
              </w:tabs>
              <w:ind w:left="-19" w:right="-90"/>
              <w:rPr>
                <w:rFonts w:cs="Times New Roman"/>
                <w:b/>
                <w:bCs/>
                <w:i/>
                <w:iCs/>
                <w:sz w:val="20"/>
                <w:szCs w:val="20"/>
              </w:rPr>
            </w:pPr>
          </w:p>
        </w:tc>
        <w:tc>
          <w:tcPr>
            <w:tcW w:w="7011" w:type="dxa"/>
            <w:gridSpan w:val="11"/>
          </w:tcPr>
          <w:p w14:paraId="640D32B1" w14:textId="36EDA3E5" w:rsidR="00E5764F" w:rsidRPr="001B2DEB" w:rsidRDefault="00E5764F" w:rsidP="00E5764F">
            <w:pPr>
              <w:pStyle w:val="acctfourfigures"/>
              <w:tabs>
                <w:tab w:val="left" w:pos="720"/>
              </w:tabs>
              <w:spacing w:line="240" w:lineRule="atLeast"/>
              <w:ind w:left="-43" w:right="-86"/>
              <w:jc w:val="center"/>
              <w:rPr>
                <w:sz w:val="20"/>
                <w:cs/>
                <w:lang w:bidi="th-TH"/>
              </w:rPr>
            </w:pPr>
            <w:r w:rsidRPr="001B2DEB">
              <w:rPr>
                <w:b/>
                <w:bCs/>
                <w:sz w:val="20"/>
                <w:lang w:bidi="th-TH"/>
              </w:rPr>
              <w:t>Consolidated/Separate financial statements</w:t>
            </w:r>
          </w:p>
        </w:tc>
      </w:tr>
      <w:tr w:rsidR="00E5764F" w:rsidRPr="001B2DEB" w14:paraId="3A7E342A" w14:textId="77777777" w:rsidTr="00355EA0">
        <w:trPr>
          <w:trHeight w:val="261"/>
        </w:trPr>
        <w:tc>
          <w:tcPr>
            <w:tcW w:w="2160" w:type="dxa"/>
            <w:vAlign w:val="bottom"/>
          </w:tcPr>
          <w:p w14:paraId="5EFA4E7E" w14:textId="77777777" w:rsidR="00E5764F" w:rsidRPr="001B2DEB" w:rsidRDefault="00E5764F" w:rsidP="00E5764F">
            <w:pPr>
              <w:tabs>
                <w:tab w:val="left" w:pos="0"/>
                <w:tab w:val="left" w:pos="3018"/>
              </w:tabs>
              <w:ind w:left="-19" w:right="-90"/>
              <w:rPr>
                <w:rFonts w:cs="Times New Roman"/>
                <w:b/>
                <w:bCs/>
                <w:i/>
                <w:iCs/>
                <w:sz w:val="20"/>
                <w:szCs w:val="20"/>
              </w:rPr>
            </w:pPr>
          </w:p>
        </w:tc>
        <w:tc>
          <w:tcPr>
            <w:tcW w:w="3690" w:type="dxa"/>
            <w:gridSpan w:val="5"/>
          </w:tcPr>
          <w:p w14:paraId="74CFF30D" w14:textId="0568D487" w:rsidR="00E5764F" w:rsidRPr="001B2DEB" w:rsidRDefault="00E5764F" w:rsidP="00E5764F">
            <w:pPr>
              <w:pStyle w:val="acctfourfigures"/>
              <w:tabs>
                <w:tab w:val="left" w:pos="720"/>
              </w:tabs>
              <w:spacing w:line="240" w:lineRule="atLeast"/>
              <w:ind w:left="-43" w:right="-86"/>
              <w:jc w:val="center"/>
              <w:rPr>
                <w:sz w:val="20"/>
                <w:lang w:bidi="th-TH"/>
              </w:rPr>
            </w:pPr>
            <w:r w:rsidRPr="001B2DEB">
              <w:rPr>
                <w:b/>
                <w:bCs/>
                <w:sz w:val="20"/>
                <w:lang w:bidi="th-TH"/>
              </w:rPr>
              <w:t>Carrying amount</w:t>
            </w:r>
          </w:p>
        </w:tc>
        <w:tc>
          <w:tcPr>
            <w:tcW w:w="238" w:type="dxa"/>
          </w:tcPr>
          <w:p w14:paraId="68AC3B1F" w14:textId="77777777" w:rsidR="00E5764F" w:rsidRPr="001B2DEB" w:rsidRDefault="00E5764F" w:rsidP="00E5764F">
            <w:pPr>
              <w:pStyle w:val="acctfourfigures"/>
              <w:tabs>
                <w:tab w:val="left" w:pos="720"/>
              </w:tabs>
              <w:spacing w:line="240" w:lineRule="atLeast"/>
              <w:ind w:left="-43" w:right="-86"/>
              <w:jc w:val="center"/>
              <w:rPr>
                <w:sz w:val="20"/>
                <w:lang w:bidi="th-TH"/>
              </w:rPr>
            </w:pPr>
          </w:p>
        </w:tc>
        <w:tc>
          <w:tcPr>
            <w:tcW w:w="3083" w:type="dxa"/>
            <w:gridSpan w:val="5"/>
            <w:vAlign w:val="bottom"/>
          </w:tcPr>
          <w:p w14:paraId="2D809FC6" w14:textId="59F35AC0" w:rsidR="00E5764F" w:rsidRPr="001B2DEB" w:rsidRDefault="00E5764F" w:rsidP="00E5764F">
            <w:pPr>
              <w:pStyle w:val="acctfourfigures"/>
              <w:tabs>
                <w:tab w:val="left" w:pos="720"/>
              </w:tabs>
              <w:spacing w:line="240" w:lineRule="atLeast"/>
              <w:ind w:left="-43" w:right="-86"/>
              <w:jc w:val="center"/>
              <w:rPr>
                <w:sz w:val="20"/>
                <w:lang w:bidi="th-TH"/>
              </w:rPr>
            </w:pPr>
            <w:r w:rsidRPr="001B2DEB">
              <w:rPr>
                <w:b/>
                <w:bCs/>
                <w:sz w:val="20"/>
                <w:lang w:bidi="th-TH"/>
              </w:rPr>
              <w:t>Fair value</w:t>
            </w:r>
          </w:p>
        </w:tc>
      </w:tr>
      <w:tr w:rsidR="00E5764F" w:rsidRPr="001B2DEB" w14:paraId="16DF3043" w14:textId="77777777" w:rsidTr="00E5764F">
        <w:trPr>
          <w:trHeight w:val="261"/>
        </w:trPr>
        <w:tc>
          <w:tcPr>
            <w:tcW w:w="2160" w:type="dxa"/>
            <w:vAlign w:val="bottom"/>
          </w:tcPr>
          <w:p w14:paraId="2590534F" w14:textId="77777777" w:rsidR="00E5764F" w:rsidRPr="001B2DEB" w:rsidRDefault="00E5764F" w:rsidP="00E5764F">
            <w:pPr>
              <w:tabs>
                <w:tab w:val="left" w:pos="0"/>
                <w:tab w:val="left" w:pos="3018"/>
              </w:tabs>
              <w:ind w:left="-19" w:right="-90"/>
              <w:rPr>
                <w:rFonts w:cs="Times New Roman"/>
                <w:b/>
                <w:bCs/>
                <w:i/>
                <w:iCs/>
                <w:sz w:val="20"/>
                <w:szCs w:val="20"/>
              </w:rPr>
            </w:pPr>
          </w:p>
        </w:tc>
        <w:tc>
          <w:tcPr>
            <w:tcW w:w="1170" w:type="dxa"/>
          </w:tcPr>
          <w:p w14:paraId="2CD8D691" w14:textId="63B5F896" w:rsidR="00E5764F" w:rsidRPr="001B2DEB" w:rsidRDefault="00E5764F" w:rsidP="00E5764F">
            <w:pPr>
              <w:jc w:val="center"/>
              <w:rPr>
                <w:rFonts w:cs="Times New Roman"/>
                <w:sz w:val="20"/>
                <w:szCs w:val="20"/>
              </w:rPr>
            </w:pPr>
            <w:r w:rsidRPr="001B2DEB">
              <w:rPr>
                <w:rFonts w:cs="Times New Roman"/>
                <w:sz w:val="20"/>
                <w:szCs w:val="20"/>
              </w:rPr>
              <w:t>Financial instruments measured at FVTPL</w:t>
            </w:r>
          </w:p>
        </w:tc>
        <w:tc>
          <w:tcPr>
            <w:tcW w:w="239" w:type="dxa"/>
          </w:tcPr>
          <w:p w14:paraId="15AC3C7D" w14:textId="77777777" w:rsidR="00E5764F" w:rsidRPr="001B2DEB" w:rsidRDefault="00E5764F" w:rsidP="00E5764F">
            <w:pPr>
              <w:jc w:val="center"/>
              <w:rPr>
                <w:rFonts w:cs="Times New Roman"/>
                <w:sz w:val="20"/>
                <w:szCs w:val="20"/>
              </w:rPr>
            </w:pPr>
          </w:p>
        </w:tc>
        <w:tc>
          <w:tcPr>
            <w:tcW w:w="1201" w:type="dxa"/>
          </w:tcPr>
          <w:p w14:paraId="570E74B9" w14:textId="77777777" w:rsidR="00E5764F" w:rsidRPr="001B2DEB" w:rsidRDefault="00E5764F" w:rsidP="00E5764F">
            <w:pPr>
              <w:jc w:val="center"/>
              <w:rPr>
                <w:rFonts w:cs="Times New Roman"/>
                <w:sz w:val="20"/>
                <w:szCs w:val="20"/>
              </w:rPr>
            </w:pPr>
            <w:r w:rsidRPr="001B2DEB">
              <w:rPr>
                <w:rFonts w:cs="Times New Roman"/>
                <w:sz w:val="20"/>
                <w:szCs w:val="20"/>
              </w:rPr>
              <w:t>Financial instruments measured</w:t>
            </w:r>
          </w:p>
          <w:p w14:paraId="0B9949A6" w14:textId="60A0BC11" w:rsidR="00E5764F" w:rsidRPr="001B2DEB" w:rsidRDefault="00E5764F" w:rsidP="00E5764F">
            <w:pPr>
              <w:jc w:val="center"/>
              <w:rPr>
                <w:rFonts w:cs="Times New Roman"/>
                <w:sz w:val="20"/>
                <w:szCs w:val="20"/>
              </w:rPr>
            </w:pPr>
            <w:r w:rsidRPr="001B2DEB">
              <w:rPr>
                <w:rFonts w:cs="Times New Roman"/>
                <w:sz w:val="20"/>
                <w:szCs w:val="20"/>
              </w:rPr>
              <w:t>at FVOCI</w:t>
            </w:r>
          </w:p>
        </w:tc>
        <w:tc>
          <w:tcPr>
            <w:tcW w:w="238" w:type="dxa"/>
            <w:vAlign w:val="bottom"/>
          </w:tcPr>
          <w:p w14:paraId="12AB2EAA" w14:textId="77777777" w:rsidR="00E5764F" w:rsidRPr="001B2DEB" w:rsidRDefault="00E5764F" w:rsidP="00E5764F">
            <w:pPr>
              <w:ind w:left="-43" w:right="-86"/>
              <w:jc w:val="center"/>
              <w:rPr>
                <w:rFonts w:cs="Times New Roman"/>
                <w:sz w:val="20"/>
                <w:szCs w:val="20"/>
              </w:rPr>
            </w:pPr>
          </w:p>
        </w:tc>
        <w:tc>
          <w:tcPr>
            <w:tcW w:w="842" w:type="dxa"/>
            <w:vAlign w:val="bottom"/>
          </w:tcPr>
          <w:p w14:paraId="4C29DC91" w14:textId="115BB05F" w:rsidR="00E5764F" w:rsidRPr="001B2DEB" w:rsidRDefault="00E5764F" w:rsidP="00E5764F">
            <w:pPr>
              <w:pStyle w:val="acctfourfigures"/>
              <w:tabs>
                <w:tab w:val="left" w:pos="720"/>
              </w:tabs>
              <w:spacing w:line="240" w:lineRule="atLeast"/>
              <w:ind w:left="-43" w:right="-86"/>
              <w:jc w:val="center"/>
              <w:rPr>
                <w:sz w:val="20"/>
                <w:lang w:bidi="th-TH"/>
              </w:rPr>
            </w:pPr>
            <w:r w:rsidRPr="001B2DEB">
              <w:rPr>
                <w:sz w:val="20"/>
                <w:lang w:bidi="th-TH"/>
              </w:rPr>
              <w:t>Total</w:t>
            </w:r>
          </w:p>
        </w:tc>
        <w:tc>
          <w:tcPr>
            <w:tcW w:w="238" w:type="dxa"/>
          </w:tcPr>
          <w:p w14:paraId="7CFF71FA" w14:textId="77777777" w:rsidR="00E5764F" w:rsidRPr="001B2DEB" w:rsidRDefault="00E5764F" w:rsidP="00E5764F">
            <w:pPr>
              <w:pStyle w:val="acctfourfigures"/>
              <w:tabs>
                <w:tab w:val="left" w:pos="720"/>
              </w:tabs>
              <w:spacing w:line="240" w:lineRule="atLeast"/>
              <w:ind w:left="-43" w:right="-86"/>
              <w:jc w:val="center"/>
              <w:rPr>
                <w:sz w:val="20"/>
                <w:lang w:bidi="th-TH"/>
              </w:rPr>
            </w:pPr>
          </w:p>
        </w:tc>
        <w:tc>
          <w:tcPr>
            <w:tcW w:w="925" w:type="dxa"/>
            <w:vAlign w:val="bottom"/>
          </w:tcPr>
          <w:p w14:paraId="6EC472B6" w14:textId="0589D7F9" w:rsidR="00E5764F" w:rsidRPr="001B2DEB" w:rsidRDefault="00E5764F" w:rsidP="00E5764F">
            <w:pPr>
              <w:pStyle w:val="acctfourfigures"/>
              <w:tabs>
                <w:tab w:val="left" w:pos="720"/>
              </w:tabs>
              <w:spacing w:line="240" w:lineRule="atLeast"/>
              <w:ind w:left="-43" w:right="-86"/>
              <w:jc w:val="center"/>
              <w:rPr>
                <w:sz w:val="20"/>
                <w:lang w:bidi="th-TH"/>
              </w:rPr>
            </w:pPr>
            <w:r w:rsidRPr="001B2DEB">
              <w:rPr>
                <w:sz w:val="20"/>
                <w:lang w:bidi="th-TH"/>
              </w:rPr>
              <w:t>Level 1</w:t>
            </w:r>
          </w:p>
        </w:tc>
        <w:tc>
          <w:tcPr>
            <w:tcW w:w="236" w:type="dxa"/>
          </w:tcPr>
          <w:p w14:paraId="0171A9BB" w14:textId="77777777" w:rsidR="00E5764F" w:rsidRPr="001B2DEB" w:rsidRDefault="00E5764F" w:rsidP="00E5764F">
            <w:pPr>
              <w:pStyle w:val="acctfourfigures"/>
              <w:tabs>
                <w:tab w:val="left" w:pos="720"/>
              </w:tabs>
              <w:spacing w:line="240" w:lineRule="atLeast"/>
              <w:ind w:left="-43" w:right="-86"/>
              <w:jc w:val="center"/>
              <w:rPr>
                <w:sz w:val="20"/>
                <w:lang w:bidi="th-TH"/>
              </w:rPr>
            </w:pPr>
          </w:p>
        </w:tc>
        <w:tc>
          <w:tcPr>
            <w:tcW w:w="840" w:type="dxa"/>
            <w:vAlign w:val="bottom"/>
          </w:tcPr>
          <w:p w14:paraId="008916EC" w14:textId="142F2C6C" w:rsidR="00E5764F" w:rsidRPr="001B2DEB" w:rsidRDefault="00E5764F" w:rsidP="00E5764F">
            <w:pPr>
              <w:ind w:left="-43" w:right="-86"/>
              <w:jc w:val="center"/>
              <w:rPr>
                <w:rFonts w:cs="Times New Roman"/>
                <w:sz w:val="20"/>
                <w:szCs w:val="20"/>
              </w:rPr>
            </w:pPr>
            <w:r w:rsidRPr="001B2DEB">
              <w:rPr>
                <w:rFonts w:cs="Times New Roman"/>
                <w:sz w:val="20"/>
                <w:szCs w:val="20"/>
              </w:rPr>
              <w:t>Level 2</w:t>
            </w:r>
          </w:p>
        </w:tc>
        <w:tc>
          <w:tcPr>
            <w:tcW w:w="236" w:type="dxa"/>
          </w:tcPr>
          <w:p w14:paraId="264100C1" w14:textId="77777777" w:rsidR="00E5764F" w:rsidRPr="001B2DEB" w:rsidRDefault="00E5764F" w:rsidP="00E5764F">
            <w:pPr>
              <w:pStyle w:val="acctfourfigures"/>
              <w:tabs>
                <w:tab w:val="left" w:pos="720"/>
              </w:tabs>
              <w:spacing w:line="240" w:lineRule="atLeast"/>
              <w:ind w:left="-43" w:right="-86"/>
              <w:jc w:val="center"/>
              <w:rPr>
                <w:sz w:val="20"/>
                <w:lang w:bidi="th-TH"/>
              </w:rPr>
            </w:pPr>
          </w:p>
        </w:tc>
        <w:tc>
          <w:tcPr>
            <w:tcW w:w="846" w:type="dxa"/>
            <w:vAlign w:val="bottom"/>
          </w:tcPr>
          <w:p w14:paraId="1A144672" w14:textId="417DBDD9" w:rsidR="00E5764F" w:rsidRPr="001B2DEB" w:rsidRDefault="00E5764F" w:rsidP="00E5764F">
            <w:pPr>
              <w:pStyle w:val="acctfourfigures"/>
              <w:tabs>
                <w:tab w:val="left" w:pos="720"/>
              </w:tabs>
              <w:spacing w:line="240" w:lineRule="atLeast"/>
              <w:ind w:left="-43" w:right="-86"/>
              <w:jc w:val="center"/>
              <w:rPr>
                <w:sz w:val="20"/>
                <w:lang w:bidi="th-TH"/>
              </w:rPr>
            </w:pPr>
            <w:r w:rsidRPr="001B2DEB">
              <w:rPr>
                <w:sz w:val="20"/>
                <w:lang w:bidi="th-TH"/>
              </w:rPr>
              <w:t>Total</w:t>
            </w:r>
          </w:p>
        </w:tc>
      </w:tr>
      <w:tr w:rsidR="00E5764F" w:rsidRPr="001B2DEB" w14:paraId="781E1239" w14:textId="77777777" w:rsidTr="005408C8">
        <w:trPr>
          <w:trHeight w:val="261"/>
        </w:trPr>
        <w:tc>
          <w:tcPr>
            <w:tcW w:w="2160" w:type="dxa"/>
            <w:vAlign w:val="bottom"/>
          </w:tcPr>
          <w:p w14:paraId="4600E36A" w14:textId="77777777" w:rsidR="00E5764F" w:rsidRPr="001B2DEB" w:rsidRDefault="00E5764F" w:rsidP="00E5764F">
            <w:pPr>
              <w:tabs>
                <w:tab w:val="left" w:pos="0"/>
                <w:tab w:val="left" w:pos="3018"/>
              </w:tabs>
              <w:ind w:left="-19" w:right="-90"/>
              <w:rPr>
                <w:rFonts w:cs="Times New Roman"/>
                <w:b/>
                <w:bCs/>
                <w:i/>
                <w:iCs/>
                <w:sz w:val="20"/>
                <w:szCs w:val="20"/>
              </w:rPr>
            </w:pPr>
          </w:p>
        </w:tc>
        <w:tc>
          <w:tcPr>
            <w:tcW w:w="7011" w:type="dxa"/>
            <w:gridSpan w:val="11"/>
          </w:tcPr>
          <w:p w14:paraId="65D0035E" w14:textId="013FA40E" w:rsidR="00E5764F" w:rsidRPr="001B2DEB" w:rsidRDefault="00E5764F" w:rsidP="00E5764F">
            <w:pPr>
              <w:pStyle w:val="acctfourfigures"/>
              <w:tabs>
                <w:tab w:val="left" w:pos="720"/>
              </w:tabs>
              <w:spacing w:line="240" w:lineRule="atLeast"/>
              <w:ind w:left="-43" w:right="-86"/>
              <w:jc w:val="center"/>
              <w:rPr>
                <w:sz w:val="20"/>
                <w:lang w:bidi="th-TH"/>
              </w:rPr>
            </w:pPr>
            <w:r w:rsidRPr="001B2DEB">
              <w:rPr>
                <w:i/>
                <w:iCs/>
                <w:sz w:val="20"/>
                <w:lang w:bidi="th-TH"/>
              </w:rPr>
              <w:t>(in thousand Baht)</w:t>
            </w:r>
          </w:p>
        </w:tc>
      </w:tr>
      <w:tr w:rsidR="00E5764F" w:rsidRPr="001B2DEB" w14:paraId="3500E830" w14:textId="77777777" w:rsidTr="00E5764F">
        <w:trPr>
          <w:trHeight w:val="261"/>
        </w:trPr>
        <w:tc>
          <w:tcPr>
            <w:tcW w:w="2160" w:type="dxa"/>
            <w:vAlign w:val="bottom"/>
          </w:tcPr>
          <w:p w14:paraId="0BF870A9" w14:textId="34FB5862" w:rsidR="00E5764F" w:rsidRPr="001B2DEB" w:rsidRDefault="00E5764F" w:rsidP="00E5764F">
            <w:pPr>
              <w:tabs>
                <w:tab w:val="left" w:pos="0"/>
                <w:tab w:val="left" w:pos="3018"/>
              </w:tabs>
              <w:ind w:left="-19" w:right="-90"/>
              <w:rPr>
                <w:rFonts w:cs="Times New Roman"/>
                <w:b/>
                <w:bCs/>
                <w:i/>
                <w:iCs/>
                <w:sz w:val="20"/>
                <w:szCs w:val="20"/>
              </w:rPr>
            </w:pPr>
            <w:r>
              <w:rPr>
                <w:rFonts w:cs="Times New Roman"/>
                <w:b/>
                <w:bCs/>
                <w:i/>
                <w:iCs/>
                <w:sz w:val="20"/>
                <w:szCs w:val="20"/>
              </w:rPr>
              <w:t>At 31 March 2022</w:t>
            </w:r>
          </w:p>
        </w:tc>
        <w:tc>
          <w:tcPr>
            <w:tcW w:w="1170" w:type="dxa"/>
          </w:tcPr>
          <w:p w14:paraId="5506C2DC" w14:textId="77777777" w:rsidR="00E5764F" w:rsidRPr="001B2DEB" w:rsidRDefault="00E5764F" w:rsidP="00E5764F">
            <w:pPr>
              <w:jc w:val="center"/>
              <w:rPr>
                <w:i/>
                <w:iCs/>
                <w:sz w:val="20"/>
              </w:rPr>
            </w:pPr>
          </w:p>
        </w:tc>
        <w:tc>
          <w:tcPr>
            <w:tcW w:w="239" w:type="dxa"/>
          </w:tcPr>
          <w:p w14:paraId="7F6E45FD" w14:textId="77777777" w:rsidR="00E5764F" w:rsidRPr="001B2DEB" w:rsidRDefault="00E5764F" w:rsidP="00E5764F">
            <w:pPr>
              <w:jc w:val="center"/>
              <w:rPr>
                <w:rFonts w:cs="Times New Roman"/>
                <w:sz w:val="20"/>
                <w:szCs w:val="20"/>
              </w:rPr>
            </w:pPr>
          </w:p>
        </w:tc>
        <w:tc>
          <w:tcPr>
            <w:tcW w:w="1201" w:type="dxa"/>
          </w:tcPr>
          <w:p w14:paraId="447FF378" w14:textId="77777777" w:rsidR="00E5764F" w:rsidRPr="001B2DEB" w:rsidRDefault="00E5764F" w:rsidP="00E5764F">
            <w:pPr>
              <w:jc w:val="center"/>
              <w:rPr>
                <w:rFonts w:cs="Times New Roman"/>
                <w:sz w:val="20"/>
                <w:szCs w:val="20"/>
              </w:rPr>
            </w:pPr>
          </w:p>
        </w:tc>
        <w:tc>
          <w:tcPr>
            <w:tcW w:w="238" w:type="dxa"/>
            <w:vAlign w:val="bottom"/>
          </w:tcPr>
          <w:p w14:paraId="7BAC2678" w14:textId="77777777" w:rsidR="00E5764F" w:rsidRPr="001B2DEB" w:rsidRDefault="00E5764F" w:rsidP="00E5764F">
            <w:pPr>
              <w:ind w:left="-43" w:right="-86"/>
              <w:jc w:val="center"/>
              <w:rPr>
                <w:rFonts w:cs="Times New Roman"/>
                <w:sz w:val="20"/>
                <w:szCs w:val="20"/>
              </w:rPr>
            </w:pPr>
          </w:p>
        </w:tc>
        <w:tc>
          <w:tcPr>
            <w:tcW w:w="842" w:type="dxa"/>
            <w:vAlign w:val="bottom"/>
          </w:tcPr>
          <w:p w14:paraId="164CCEAB" w14:textId="77777777" w:rsidR="00E5764F" w:rsidRPr="001B2DEB" w:rsidRDefault="00E5764F" w:rsidP="00E5764F">
            <w:pPr>
              <w:pStyle w:val="acctfourfigures"/>
              <w:tabs>
                <w:tab w:val="left" w:pos="720"/>
              </w:tabs>
              <w:spacing w:line="240" w:lineRule="atLeast"/>
              <w:ind w:left="-43" w:right="-86"/>
              <w:jc w:val="center"/>
              <w:rPr>
                <w:sz w:val="20"/>
                <w:lang w:bidi="th-TH"/>
              </w:rPr>
            </w:pPr>
          </w:p>
        </w:tc>
        <w:tc>
          <w:tcPr>
            <w:tcW w:w="238" w:type="dxa"/>
          </w:tcPr>
          <w:p w14:paraId="1BA14061" w14:textId="77777777" w:rsidR="00E5764F" w:rsidRPr="001B2DEB" w:rsidRDefault="00E5764F" w:rsidP="00E5764F">
            <w:pPr>
              <w:pStyle w:val="acctfourfigures"/>
              <w:tabs>
                <w:tab w:val="left" w:pos="720"/>
              </w:tabs>
              <w:spacing w:line="240" w:lineRule="atLeast"/>
              <w:ind w:left="-43" w:right="-86"/>
              <w:jc w:val="center"/>
              <w:rPr>
                <w:sz w:val="20"/>
                <w:lang w:bidi="th-TH"/>
              </w:rPr>
            </w:pPr>
          </w:p>
        </w:tc>
        <w:tc>
          <w:tcPr>
            <w:tcW w:w="925" w:type="dxa"/>
            <w:vAlign w:val="bottom"/>
          </w:tcPr>
          <w:p w14:paraId="142F7CF1" w14:textId="77777777" w:rsidR="00E5764F" w:rsidRPr="001B2DEB" w:rsidRDefault="00E5764F" w:rsidP="00E5764F">
            <w:pPr>
              <w:pStyle w:val="acctfourfigures"/>
              <w:tabs>
                <w:tab w:val="left" w:pos="720"/>
              </w:tabs>
              <w:spacing w:line="240" w:lineRule="atLeast"/>
              <w:ind w:left="-43" w:right="-86"/>
              <w:jc w:val="center"/>
              <w:rPr>
                <w:sz w:val="20"/>
                <w:lang w:bidi="th-TH"/>
              </w:rPr>
            </w:pPr>
          </w:p>
        </w:tc>
        <w:tc>
          <w:tcPr>
            <w:tcW w:w="236" w:type="dxa"/>
          </w:tcPr>
          <w:p w14:paraId="7CD8E9C3" w14:textId="77777777" w:rsidR="00E5764F" w:rsidRPr="001B2DEB" w:rsidRDefault="00E5764F" w:rsidP="00E5764F">
            <w:pPr>
              <w:pStyle w:val="acctfourfigures"/>
              <w:tabs>
                <w:tab w:val="left" w:pos="720"/>
              </w:tabs>
              <w:spacing w:line="240" w:lineRule="atLeast"/>
              <w:ind w:left="-43" w:right="-86"/>
              <w:jc w:val="center"/>
              <w:rPr>
                <w:sz w:val="20"/>
                <w:lang w:bidi="th-TH"/>
              </w:rPr>
            </w:pPr>
          </w:p>
        </w:tc>
        <w:tc>
          <w:tcPr>
            <w:tcW w:w="840" w:type="dxa"/>
            <w:vAlign w:val="bottom"/>
          </w:tcPr>
          <w:p w14:paraId="288CD13B" w14:textId="77777777" w:rsidR="00E5764F" w:rsidRPr="001B2DEB" w:rsidRDefault="00E5764F" w:rsidP="00E5764F">
            <w:pPr>
              <w:ind w:left="-43" w:right="-86"/>
              <w:jc w:val="center"/>
              <w:rPr>
                <w:rFonts w:cs="Times New Roman"/>
                <w:sz w:val="20"/>
                <w:szCs w:val="20"/>
              </w:rPr>
            </w:pPr>
          </w:p>
        </w:tc>
        <w:tc>
          <w:tcPr>
            <w:tcW w:w="236" w:type="dxa"/>
          </w:tcPr>
          <w:p w14:paraId="3D4393C8" w14:textId="77777777" w:rsidR="00E5764F" w:rsidRPr="001B2DEB" w:rsidRDefault="00E5764F" w:rsidP="00E5764F">
            <w:pPr>
              <w:pStyle w:val="acctfourfigures"/>
              <w:tabs>
                <w:tab w:val="left" w:pos="720"/>
              </w:tabs>
              <w:spacing w:line="240" w:lineRule="atLeast"/>
              <w:ind w:left="-43" w:right="-86"/>
              <w:jc w:val="center"/>
              <w:rPr>
                <w:sz w:val="20"/>
                <w:lang w:bidi="th-TH"/>
              </w:rPr>
            </w:pPr>
          </w:p>
        </w:tc>
        <w:tc>
          <w:tcPr>
            <w:tcW w:w="846" w:type="dxa"/>
            <w:vAlign w:val="bottom"/>
          </w:tcPr>
          <w:p w14:paraId="4A1C2694" w14:textId="77777777" w:rsidR="00E5764F" w:rsidRPr="001B2DEB" w:rsidRDefault="00E5764F" w:rsidP="00E5764F">
            <w:pPr>
              <w:pStyle w:val="acctfourfigures"/>
              <w:tabs>
                <w:tab w:val="left" w:pos="720"/>
              </w:tabs>
              <w:spacing w:line="240" w:lineRule="atLeast"/>
              <w:ind w:left="-43" w:right="-86"/>
              <w:jc w:val="center"/>
              <w:rPr>
                <w:sz w:val="20"/>
                <w:lang w:bidi="th-TH"/>
              </w:rPr>
            </w:pPr>
          </w:p>
        </w:tc>
      </w:tr>
      <w:tr w:rsidR="00E5764F" w:rsidRPr="001B2DEB" w14:paraId="55007FBE" w14:textId="77777777" w:rsidTr="00E5764F">
        <w:trPr>
          <w:trHeight w:val="261"/>
        </w:trPr>
        <w:tc>
          <w:tcPr>
            <w:tcW w:w="2160" w:type="dxa"/>
            <w:hideMark/>
          </w:tcPr>
          <w:p w14:paraId="22EC4D52" w14:textId="77777777" w:rsidR="00E5764F" w:rsidRPr="001B2DEB" w:rsidRDefault="00E5764F" w:rsidP="00E5764F">
            <w:pPr>
              <w:ind w:left="-14" w:right="-90"/>
              <w:rPr>
                <w:rFonts w:cs="Times New Roman"/>
                <w:b/>
                <w:bCs/>
                <w:i/>
                <w:iCs/>
                <w:sz w:val="20"/>
                <w:szCs w:val="20"/>
              </w:rPr>
            </w:pPr>
            <w:r w:rsidRPr="001B2DEB">
              <w:rPr>
                <w:rFonts w:cs="Times New Roman"/>
                <w:b/>
                <w:bCs/>
                <w:i/>
                <w:iCs/>
                <w:sz w:val="20"/>
                <w:szCs w:val="20"/>
              </w:rPr>
              <w:t>Financial asset</w:t>
            </w:r>
          </w:p>
        </w:tc>
        <w:tc>
          <w:tcPr>
            <w:tcW w:w="1170" w:type="dxa"/>
          </w:tcPr>
          <w:p w14:paraId="5E5EFB35" w14:textId="77777777" w:rsidR="00E5764F" w:rsidRPr="001B2DEB" w:rsidRDefault="00E5764F" w:rsidP="00E5764F">
            <w:pPr>
              <w:pStyle w:val="acctfourfigures"/>
              <w:spacing w:line="240" w:lineRule="atLeast"/>
              <w:ind w:left="-43" w:right="-86"/>
              <w:rPr>
                <w:sz w:val="20"/>
                <w:cs/>
              </w:rPr>
            </w:pPr>
          </w:p>
        </w:tc>
        <w:tc>
          <w:tcPr>
            <w:tcW w:w="239" w:type="dxa"/>
          </w:tcPr>
          <w:p w14:paraId="7CD817D6" w14:textId="77777777" w:rsidR="00E5764F" w:rsidRPr="001B2DEB" w:rsidRDefault="00E5764F" w:rsidP="00E5764F">
            <w:pPr>
              <w:pStyle w:val="acctfourfigures"/>
              <w:tabs>
                <w:tab w:val="clear" w:pos="765"/>
                <w:tab w:val="decimal" w:pos="796"/>
              </w:tabs>
              <w:spacing w:line="240" w:lineRule="atLeast"/>
              <w:ind w:left="-43" w:right="-86"/>
              <w:rPr>
                <w:sz w:val="20"/>
                <w:lang w:bidi="th-TH"/>
              </w:rPr>
            </w:pPr>
          </w:p>
        </w:tc>
        <w:tc>
          <w:tcPr>
            <w:tcW w:w="1201" w:type="dxa"/>
          </w:tcPr>
          <w:p w14:paraId="0917690D" w14:textId="77777777" w:rsidR="00E5764F" w:rsidRPr="001B2DEB" w:rsidRDefault="00E5764F" w:rsidP="00E5764F">
            <w:pPr>
              <w:pStyle w:val="acctfourfigures"/>
              <w:tabs>
                <w:tab w:val="clear" w:pos="765"/>
                <w:tab w:val="decimal" w:pos="796"/>
              </w:tabs>
              <w:spacing w:line="240" w:lineRule="atLeast"/>
              <w:ind w:left="-43" w:right="-86"/>
              <w:rPr>
                <w:sz w:val="20"/>
                <w:lang w:bidi="th-TH"/>
              </w:rPr>
            </w:pPr>
          </w:p>
        </w:tc>
        <w:tc>
          <w:tcPr>
            <w:tcW w:w="238" w:type="dxa"/>
          </w:tcPr>
          <w:p w14:paraId="6225D862" w14:textId="77777777" w:rsidR="00E5764F" w:rsidRPr="001B2DEB" w:rsidRDefault="00E5764F" w:rsidP="00E5764F">
            <w:pPr>
              <w:pStyle w:val="acctfourfigures"/>
              <w:spacing w:line="240" w:lineRule="atLeast"/>
              <w:ind w:left="-43" w:right="-86"/>
              <w:rPr>
                <w:sz w:val="20"/>
                <w:lang w:bidi="th-TH"/>
              </w:rPr>
            </w:pPr>
          </w:p>
        </w:tc>
        <w:tc>
          <w:tcPr>
            <w:tcW w:w="842" w:type="dxa"/>
          </w:tcPr>
          <w:p w14:paraId="60EB1E70"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238" w:type="dxa"/>
          </w:tcPr>
          <w:p w14:paraId="36FB8BAD"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925" w:type="dxa"/>
          </w:tcPr>
          <w:p w14:paraId="6B2A2F48"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236" w:type="dxa"/>
          </w:tcPr>
          <w:p w14:paraId="4C64C947"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840" w:type="dxa"/>
          </w:tcPr>
          <w:p w14:paraId="518A86D4"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236" w:type="dxa"/>
          </w:tcPr>
          <w:p w14:paraId="4A634B48"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846" w:type="dxa"/>
          </w:tcPr>
          <w:p w14:paraId="35673F9F" w14:textId="77777777" w:rsidR="00E5764F" w:rsidRPr="001B2DEB" w:rsidRDefault="00E5764F" w:rsidP="00E5764F">
            <w:pPr>
              <w:pStyle w:val="acctfourfigures"/>
              <w:tabs>
                <w:tab w:val="decimal" w:pos="595"/>
              </w:tabs>
              <w:spacing w:line="240" w:lineRule="atLeast"/>
              <w:ind w:left="-43" w:right="-86"/>
              <w:rPr>
                <w:sz w:val="20"/>
                <w:lang w:bidi="th-TH"/>
              </w:rPr>
            </w:pPr>
          </w:p>
        </w:tc>
      </w:tr>
      <w:tr w:rsidR="00E5764F" w:rsidRPr="001B2DEB" w14:paraId="543DD77E" w14:textId="77777777" w:rsidTr="00E5764F">
        <w:trPr>
          <w:trHeight w:val="261"/>
        </w:trPr>
        <w:tc>
          <w:tcPr>
            <w:tcW w:w="2160" w:type="dxa"/>
          </w:tcPr>
          <w:p w14:paraId="0F3172B8" w14:textId="77777777" w:rsidR="00E5764F" w:rsidRPr="00DB427C" w:rsidRDefault="00E5764F" w:rsidP="00E5764F">
            <w:pPr>
              <w:ind w:left="-14" w:right="-90"/>
              <w:rPr>
                <w:rFonts w:cs="Times New Roman"/>
                <w:sz w:val="20"/>
                <w:szCs w:val="20"/>
              </w:rPr>
            </w:pPr>
            <w:r w:rsidRPr="00DB427C">
              <w:rPr>
                <w:rFonts w:cs="Times New Roman"/>
                <w:sz w:val="20"/>
                <w:szCs w:val="20"/>
              </w:rPr>
              <w:t>Other financial assets:</w:t>
            </w:r>
          </w:p>
        </w:tc>
        <w:tc>
          <w:tcPr>
            <w:tcW w:w="1170" w:type="dxa"/>
          </w:tcPr>
          <w:p w14:paraId="770AB663" w14:textId="77777777" w:rsidR="00E5764F" w:rsidRPr="001B2DEB" w:rsidRDefault="00E5764F" w:rsidP="00E5764F">
            <w:pPr>
              <w:pStyle w:val="acctfourfigures"/>
              <w:spacing w:line="240" w:lineRule="atLeast"/>
              <w:ind w:left="-43" w:right="-86"/>
              <w:rPr>
                <w:sz w:val="20"/>
                <w:cs/>
              </w:rPr>
            </w:pPr>
          </w:p>
        </w:tc>
        <w:tc>
          <w:tcPr>
            <w:tcW w:w="239" w:type="dxa"/>
          </w:tcPr>
          <w:p w14:paraId="7103E0FC" w14:textId="77777777" w:rsidR="00E5764F" w:rsidRPr="001B2DEB" w:rsidRDefault="00E5764F" w:rsidP="00E5764F">
            <w:pPr>
              <w:pStyle w:val="acctfourfigures"/>
              <w:tabs>
                <w:tab w:val="clear" w:pos="765"/>
                <w:tab w:val="decimal" w:pos="796"/>
              </w:tabs>
              <w:spacing w:line="240" w:lineRule="atLeast"/>
              <w:ind w:left="-43" w:right="-86"/>
              <w:rPr>
                <w:sz w:val="20"/>
                <w:lang w:bidi="th-TH"/>
              </w:rPr>
            </w:pPr>
          </w:p>
        </w:tc>
        <w:tc>
          <w:tcPr>
            <w:tcW w:w="1201" w:type="dxa"/>
          </w:tcPr>
          <w:p w14:paraId="3CDB087A" w14:textId="77777777" w:rsidR="00E5764F" w:rsidRPr="001B2DEB" w:rsidRDefault="00E5764F" w:rsidP="00E5764F">
            <w:pPr>
              <w:pStyle w:val="acctfourfigures"/>
              <w:tabs>
                <w:tab w:val="clear" w:pos="765"/>
                <w:tab w:val="decimal" w:pos="796"/>
              </w:tabs>
              <w:spacing w:line="240" w:lineRule="atLeast"/>
              <w:ind w:left="-43" w:right="-86"/>
              <w:rPr>
                <w:sz w:val="20"/>
                <w:lang w:bidi="th-TH"/>
              </w:rPr>
            </w:pPr>
          </w:p>
        </w:tc>
        <w:tc>
          <w:tcPr>
            <w:tcW w:w="238" w:type="dxa"/>
          </w:tcPr>
          <w:p w14:paraId="39E0FD92" w14:textId="77777777" w:rsidR="00E5764F" w:rsidRPr="001B2DEB" w:rsidRDefault="00E5764F" w:rsidP="00E5764F">
            <w:pPr>
              <w:pStyle w:val="acctfourfigures"/>
              <w:spacing w:line="240" w:lineRule="atLeast"/>
              <w:ind w:left="-43" w:right="-86"/>
              <w:rPr>
                <w:sz w:val="20"/>
                <w:lang w:bidi="th-TH"/>
              </w:rPr>
            </w:pPr>
          </w:p>
        </w:tc>
        <w:tc>
          <w:tcPr>
            <w:tcW w:w="842" w:type="dxa"/>
          </w:tcPr>
          <w:p w14:paraId="076CAE4C"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238" w:type="dxa"/>
          </w:tcPr>
          <w:p w14:paraId="6F674E6E"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925" w:type="dxa"/>
          </w:tcPr>
          <w:p w14:paraId="6938D455"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236" w:type="dxa"/>
          </w:tcPr>
          <w:p w14:paraId="4436C32E"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840" w:type="dxa"/>
          </w:tcPr>
          <w:p w14:paraId="03EA90AF"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236" w:type="dxa"/>
          </w:tcPr>
          <w:p w14:paraId="58BD3C4D"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846" w:type="dxa"/>
          </w:tcPr>
          <w:p w14:paraId="364D72E7" w14:textId="77777777" w:rsidR="00E5764F" w:rsidRPr="001B2DEB" w:rsidRDefault="00E5764F" w:rsidP="00E5764F">
            <w:pPr>
              <w:pStyle w:val="acctfourfigures"/>
              <w:tabs>
                <w:tab w:val="decimal" w:pos="595"/>
              </w:tabs>
              <w:spacing w:line="240" w:lineRule="atLeast"/>
              <w:ind w:left="-43" w:right="-86"/>
              <w:rPr>
                <w:sz w:val="20"/>
                <w:lang w:bidi="th-TH"/>
              </w:rPr>
            </w:pPr>
          </w:p>
        </w:tc>
      </w:tr>
      <w:tr w:rsidR="00E5764F" w:rsidRPr="001B2DEB" w14:paraId="5F35AEC9" w14:textId="77777777" w:rsidTr="00E5764F">
        <w:trPr>
          <w:trHeight w:val="261"/>
        </w:trPr>
        <w:tc>
          <w:tcPr>
            <w:tcW w:w="2160" w:type="dxa"/>
            <w:hideMark/>
          </w:tcPr>
          <w:p w14:paraId="6380D2DD" w14:textId="77777777" w:rsidR="00E5764F" w:rsidRPr="001B2DEB" w:rsidRDefault="00E5764F" w:rsidP="00E5764F">
            <w:pPr>
              <w:ind w:left="160" w:right="-90" w:hanging="180"/>
              <w:rPr>
                <w:rFonts w:cs="Times New Roman"/>
                <w:sz w:val="20"/>
                <w:szCs w:val="20"/>
              </w:rPr>
            </w:pPr>
            <w:r>
              <w:rPr>
                <w:rFonts w:cs="Times New Roman"/>
                <w:sz w:val="20"/>
                <w:szCs w:val="20"/>
              </w:rPr>
              <w:t>Investment in e</w:t>
            </w:r>
            <w:r w:rsidRPr="001B2DEB">
              <w:rPr>
                <w:rFonts w:cs="Times New Roman"/>
                <w:sz w:val="20"/>
                <w:szCs w:val="20"/>
              </w:rPr>
              <w:t>quity instruments</w:t>
            </w:r>
          </w:p>
        </w:tc>
        <w:tc>
          <w:tcPr>
            <w:tcW w:w="1170" w:type="dxa"/>
          </w:tcPr>
          <w:p w14:paraId="60265D2C" w14:textId="77777777" w:rsidR="00E5764F" w:rsidRDefault="00E5764F" w:rsidP="00E5764F">
            <w:pPr>
              <w:pStyle w:val="acctfourfigures"/>
              <w:tabs>
                <w:tab w:val="clear" w:pos="765"/>
                <w:tab w:val="decimal" w:pos="609"/>
              </w:tabs>
              <w:spacing w:line="240" w:lineRule="atLeast"/>
              <w:ind w:left="-43" w:right="-86"/>
              <w:rPr>
                <w:sz w:val="20"/>
              </w:rPr>
            </w:pPr>
          </w:p>
          <w:p w14:paraId="3AD1489C" w14:textId="77777777" w:rsidR="00E5764F" w:rsidRPr="001B2DEB" w:rsidRDefault="00E5764F" w:rsidP="00E5764F">
            <w:pPr>
              <w:pStyle w:val="acctfourfigures"/>
              <w:tabs>
                <w:tab w:val="clear" w:pos="765"/>
                <w:tab w:val="decimal" w:pos="609"/>
              </w:tabs>
              <w:spacing w:line="240" w:lineRule="atLeast"/>
              <w:ind w:left="-43" w:right="-86"/>
              <w:rPr>
                <w:sz w:val="20"/>
                <w:cs/>
              </w:rPr>
            </w:pPr>
            <w:r>
              <w:rPr>
                <w:sz w:val="20"/>
              </w:rPr>
              <w:t>-</w:t>
            </w:r>
          </w:p>
        </w:tc>
        <w:tc>
          <w:tcPr>
            <w:tcW w:w="239" w:type="dxa"/>
          </w:tcPr>
          <w:p w14:paraId="09DB6A88" w14:textId="77777777" w:rsidR="00E5764F" w:rsidRPr="001B2DEB" w:rsidRDefault="00E5764F" w:rsidP="00E5764F">
            <w:pPr>
              <w:pStyle w:val="acctfourfigures"/>
              <w:tabs>
                <w:tab w:val="clear" w:pos="765"/>
                <w:tab w:val="decimal" w:pos="796"/>
              </w:tabs>
              <w:spacing w:line="240" w:lineRule="atLeast"/>
              <w:ind w:left="-43" w:right="-86"/>
              <w:rPr>
                <w:sz w:val="20"/>
                <w:lang w:bidi="th-TH"/>
              </w:rPr>
            </w:pPr>
          </w:p>
        </w:tc>
        <w:tc>
          <w:tcPr>
            <w:tcW w:w="1201" w:type="dxa"/>
          </w:tcPr>
          <w:p w14:paraId="41929F6D" w14:textId="77777777" w:rsidR="00E5764F" w:rsidRDefault="00E5764F" w:rsidP="00E5764F">
            <w:pPr>
              <w:pStyle w:val="acctfourfigures"/>
              <w:tabs>
                <w:tab w:val="clear" w:pos="765"/>
                <w:tab w:val="decimal" w:pos="825"/>
              </w:tabs>
              <w:spacing w:line="240" w:lineRule="atLeast"/>
              <w:ind w:left="-43" w:right="-86"/>
              <w:rPr>
                <w:sz w:val="20"/>
                <w:lang w:bidi="th-TH"/>
              </w:rPr>
            </w:pPr>
          </w:p>
          <w:p w14:paraId="30FADF08" w14:textId="36F48EA5" w:rsidR="00E5764F" w:rsidRPr="001B2DEB" w:rsidRDefault="00E5764F" w:rsidP="00E5764F">
            <w:pPr>
              <w:pStyle w:val="acctfourfigures"/>
              <w:tabs>
                <w:tab w:val="clear" w:pos="765"/>
                <w:tab w:val="decimal" w:pos="825"/>
              </w:tabs>
              <w:spacing w:line="240" w:lineRule="atLeast"/>
              <w:ind w:left="-43" w:right="-86"/>
              <w:rPr>
                <w:sz w:val="20"/>
                <w:lang w:bidi="th-TH"/>
              </w:rPr>
            </w:pPr>
            <w:r>
              <w:rPr>
                <w:sz w:val="20"/>
                <w:lang w:bidi="th-TH"/>
              </w:rPr>
              <w:t>154,474</w:t>
            </w:r>
          </w:p>
        </w:tc>
        <w:tc>
          <w:tcPr>
            <w:tcW w:w="238" w:type="dxa"/>
          </w:tcPr>
          <w:p w14:paraId="234B05DB" w14:textId="77777777" w:rsidR="00E5764F" w:rsidRPr="001B2DEB" w:rsidRDefault="00E5764F" w:rsidP="00E5764F">
            <w:pPr>
              <w:tabs>
                <w:tab w:val="decimal" w:pos="789"/>
              </w:tabs>
              <w:ind w:left="-43" w:right="-86"/>
              <w:rPr>
                <w:rFonts w:cs="Times New Roman"/>
                <w:sz w:val="20"/>
                <w:szCs w:val="20"/>
              </w:rPr>
            </w:pPr>
          </w:p>
        </w:tc>
        <w:tc>
          <w:tcPr>
            <w:tcW w:w="842" w:type="dxa"/>
          </w:tcPr>
          <w:p w14:paraId="102C7522" w14:textId="77777777" w:rsidR="00E5764F" w:rsidRDefault="00E5764F" w:rsidP="00E5764F">
            <w:pPr>
              <w:pStyle w:val="acctfourfigures"/>
              <w:tabs>
                <w:tab w:val="clear" w:pos="765"/>
                <w:tab w:val="decimal" w:pos="645"/>
              </w:tabs>
              <w:spacing w:line="240" w:lineRule="atLeast"/>
              <w:ind w:left="-43" w:right="-86"/>
              <w:rPr>
                <w:sz w:val="20"/>
                <w:lang w:bidi="th-TH"/>
              </w:rPr>
            </w:pPr>
          </w:p>
          <w:p w14:paraId="14965346" w14:textId="7EA3ECC8" w:rsidR="00E5764F" w:rsidRPr="001B2DEB" w:rsidRDefault="00E5764F" w:rsidP="00E5764F">
            <w:pPr>
              <w:pStyle w:val="acctfourfigures"/>
              <w:tabs>
                <w:tab w:val="clear" w:pos="765"/>
                <w:tab w:val="decimal" w:pos="645"/>
              </w:tabs>
              <w:spacing w:line="240" w:lineRule="atLeast"/>
              <w:ind w:left="-43" w:right="-86"/>
              <w:rPr>
                <w:sz w:val="20"/>
                <w:lang w:bidi="th-TH"/>
              </w:rPr>
            </w:pPr>
            <w:r>
              <w:rPr>
                <w:sz w:val="20"/>
                <w:lang w:bidi="th-TH"/>
              </w:rPr>
              <w:t>154,474</w:t>
            </w:r>
          </w:p>
        </w:tc>
        <w:tc>
          <w:tcPr>
            <w:tcW w:w="238" w:type="dxa"/>
          </w:tcPr>
          <w:p w14:paraId="66056790"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925" w:type="dxa"/>
          </w:tcPr>
          <w:p w14:paraId="7862F5EC" w14:textId="77777777" w:rsidR="00E5764F" w:rsidRDefault="00E5764F" w:rsidP="00E5764F">
            <w:pPr>
              <w:pStyle w:val="acctfourfigures"/>
              <w:tabs>
                <w:tab w:val="clear" w:pos="765"/>
                <w:tab w:val="decimal" w:pos="821"/>
              </w:tabs>
              <w:spacing w:line="240" w:lineRule="auto"/>
              <w:ind w:right="11"/>
              <w:rPr>
                <w:sz w:val="20"/>
                <w:lang w:bidi="th-TH"/>
              </w:rPr>
            </w:pPr>
          </w:p>
          <w:p w14:paraId="07814D2F" w14:textId="74DA54D8" w:rsidR="00E5764F" w:rsidRPr="001B2DEB" w:rsidRDefault="00E5764F" w:rsidP="00E5764F">
            <w:pPr>
              <w:pStyle w:val="acctfourfigures"/>
              <w:tabs>
                <w:tab w:val="clear" w:pos="765"/>
                <w:tab w:val="decimal" w:pos="821"/>
              </w:tabs>
              <w:spacing w:line="240" w:lineRule="auto"/>
              <w:ind w:right="11"/>
              <w:rPr>
                <w:sz w:val="20"/>
                <w:lang w:bidi="th-TH"/>
              </w:rPr>
            </w:pPr>
            <w:r>
              <w:rPr>
                <w:sz w:val="20"/>
                <w:lang w:bidi="th-TH"/>
              </w:rPr>
              <w:t>154,474</w:t>
            </w:r>
          </w:p>
        </w:tc>
        <w:tc>
          <w:tcPr>
            <w:tcW w:w="236" w:type="dxa"/>
          </w:tcPr>
          <w:p w14:paraId="067AADAA" w14:textId="77777777" w:rsidR="00E5764F" w:rsidRPr="001B2DEB" w:rsidRDefault="00E5764F" w:rsidP="00E5764F">
            <w:pPr>
              <w:pStyle w:val="acctfourfigures"/>
              <w:spacing w:line="240" w:lineRule="auto"/>
              <w:ind w:right="101"/>
              <w:rPr>
                <w:sz w:val="20"/>
                <w:lang w:bidi="th-TH"/>
              </w:rPr>
            </w:pPr>
          </w:p>
        </w:tc>
        <w:tc>
          <w:tcPr>
            <w:tcW w:w="840" w:type="dxa"/>
          </w:tcPr>
          <w:p w14:paraId="2B64FEF8" w14:textId="77777777" w:rsidR="00E5764F" w:rsidRDefault="00E5764F" w:rsidP="00E5764F">
            <w:pPr>
              <w:pStyle w:val="acctfourfigures"/>
              <w:tabs>
                <w:tab w:val="clear" w:pos="765"/>
                <w:tab w:val="decimal" w:pos="374"/>
              </w:tabs>
              <w:spacing w:line="240" w:lineRule="auto"/>
              <w:ind w:right="11"/>
              <w:rPr>
                <w:sz w:val="20"/>
                <w:lang w:bidi="th-TH"/>
              </w:rPr>
            </w:pPr>
          </w:p>
          <w:p w14:paraId="5C962A03" w14:textId="77777777" w:rsidR="00E5764F" w:rsidRPr="001B2DEB" w:rsidRDefault="00E5764F" w:rsidP="00E5764F">
            <w:pPr>
              <w:pStyle w:val="acctfourfigures"/>
              <w:tabs>
                <w:tab w:val="clear" w:pos="765"/>
                <w:tab w:val="decimal" w:pos="374"/>
              </w:tabs>
              <w:spacing w:line="240" w:lineRule="auto"/>
              <w:ind w:right="11"/>
              <w:rPr>
                <w:sz w:val="20"/>
                <w:lang w:bidi="th-TH"/>
              </w:rPr>
            </w:pPr>
            <w:r>
              <w:rPr>
                <w:sz w:val="20"/>
                <w:lang w:bidi="th-TH"/>
              </w:rPr>
              <w:t>-</w:t>
            </w:r>
          </w:p>
        </w:tc>
        <w:tc>
          <w:tcPr>
            <w:tcW w:w="236" w:type="dxa"/>
          </w:tcPr>
          <w:p w14:paraId="07D69E98" w14:textId="77777777" w:rsidR="00E5764F" w:rsidRPr="001B2DEB" w:rsidRDefault="00E5764F" w:rsidP="00E5764F">
            <w:pPr>
              <w:pStyle w:val="acctfourfigures"/>
              <w:spacing w:line="240" w:lineRule="auto"/>
              <w:rPr>
                <w:sz w:val="20"/>
                <w:lang w:bidi="th-TH"/>
              </w:rPr>
            </w:pPr>
          </w:p>
        </w:tc>
        <w:tc>
          <w:tcPr>
            <w:tcW w:w="846" w:type="dxa"/>
            <w:vAlign w:val="bottom"/>
          </w:tcPr>
          <w:p w14:paraId="6810951F" w14:textId="22B3017E" w:rsidR="00E5764F" w:rsidRPr="001B2DEB" w:rsidRDefault="00E5764F" w:rsidP="00E5764F">
            <w:pPr>
              <w:pStyle w:val="acctfourfigures"/>
              <w:tabs>
                <w:tab w:val="clear" w:pos="765"/>
                <w:tab w:val="decimal" w:pos="645"/>
              </w:tabs>
              <w:spacing w:line="240" w:lineRule="auto"/>
              <w:ind w:left="-89" w:right="-87"/>
              <w:rPr>
                <w:sz w:val="20"/>
                <w:lang w:bidi="th-TH"/>
              </w:rPr>
            </w:pPr>
            <w:r>
              <w:rPr>
                <w:sz w:val="20"/>
                <w:lang w:bidi="th-TH"/>
              </w:rPr>
              <w:t>154,474</w:t>
            </w:r>
          </w:p>
        </w:tc>
      </w:tr>
      <w:tr w:rsidR="00E5764F" w:rsidRPr="001B2DEB" w14:paraId="016458F6" w14:textId="77777777" w:rsidTr="00E5764F">
        <w:trPr>
          <w:trHeight w:val="261"/>
        </w:trPr>
        <w:tc>
          <w:tcPr>
            <w:tcW w:w="2160" w:type="dxa"/>
            <w:hideMark/>
          </w:tcPr>
          <w:p w14:paraId="297F3DC5" w14:textId="77777777" w:rsidR="00E5764F" w:rsidRPr="001B2DEB" w:rsidRDefault="00E5764F" w:rsidP="00E5764F">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r w:rsidRPr="001B2DEB">
              <w:rPr>
                <w:rFonts w:ascii="Times New Roman" w:hAnsi="Times New Roman" w:cs="Times New Roman"/>
                <w:sz w:val="20"/>
                <w:szCs w:val="20"/>
                <w:lang w:val="en-GB"/>
              </w:rPr>
              <w:t xml:space="preserve">Other derivatives </w:t>
            </w:r>
            <w:r>
              <w:rPr>
                <w:rFonts w:ascii="Times New Roman" w:hAnsi="Times New Roman" w:cs="Times New Roman"/>
                <w:sz w:val="20"/>
                <w:szCs w:val="20"/>
                <w:lang w:val="en-GB"/>
              </w:rPr>
              <w:t>assets</w:t>
            </w:r>
          </w:p>
        </w:tc>
        <w:tc>
          <w:tcPr>
            <w:tcW w:w="1170" w:type="dxa"/>
            <w:vAlign w:val="bottom"/>
          </w:tcPr>
          <w:p w14:paraId="117185DC" w14:textId="6451EB4E" w:rsidR="00E5764F" w:rsidRPr="001B2DEB" w:rsidRDefault="00E5764F" w:rsidP="00E5764F">
            <w:pPr>
              <w:pStyle w:val="acctfourfigures"/>
              <w:tabs>
                <w:tab w:val="clear" w:pos="765"/>
                <w:tab w:val="decimal" w:pos="789"/>
              </w:tabs>
              <w:spacing w:line="240" w:lineRule="atLeast"/>
              <w:ind w:left="-43" w:right="-86"/>
              <w:rPr>
                <w:sz w:val="20"/>
                <w:cs/>
              </w:rPr>
            </w:pPr>
            <w:r>
              <w:rPr>
                <w:sz w:val="20"/>
              </w:rPr>
              <w:t>29,721</w:t>
            </w:r>
          </w:p>
        </w:tc>
        <w:tc>
          <w:tcPr>
            <w:tcW w:w="239" w:type="dxa"/>
          </w:tcPr>
          <w:p w14:paraId="4B2913DA" w14:textId="77777777" w:rsidR="00E5764F" w:rsidRPr="001B2DEB" w:rsidRDefault="00E5764F" w:rsidP="00E5764F">
            <w:pPr>
              <w:pStyle w:val="acctfourfigures"/>
              <w:tabs>
                <w:tab w:val="clear" w:pos="765"/>
                <w:tab w:val="decimal" w:pos="796"/>
              </w:tabs>
              <w:spacing w:line="240" w:lineRule="atLeast"/>
              <w:ind w:left="-43" w:right="-86"/>
              <w:rPr>
                <w:sz w:val="20"/>
                <w:lang w:bidi="th-TH"/>
              </w:rPr>
            </w:pPr>
          </w:p>
        </w:tc>
        <w:tc>
          <w:tcPr>
            <w:tcW w:w="1201" w:type="dxa"/>
          </w:tcPr>
          <w:p w14:paraId="3D8B7EBD" w14:textId="77777777" w:rsidR="00E5764F" w:rsidRPr="001B2DEB" w:rsidRDefault="00E5764F" w:rsidP="00E5764F">
            <w:pPr>
              <w:pStyle w:val="acctfourfigures"/>
              <w:tabs>
                <w:tab w:val="clear" w:pos="765"/>
                <w:tab w:val="decimal" w:pos="645"/>
              </w:tabs>
              <w:spacing w:line="240" w:lineRule="atLeast"/>
              <w:ind w:left="-43" w:right="-86"/>
              <w:rPr>
                <w:sz w:val="20"/>
                <w:lang w:bidi="th-TH"/>
              </w:rPr>
            </w:pPr>
            <w:r>
              <w:rPr>
                <w:sz w:val="20"/>
                <w:lang w:bidi="th-TH"/>
              </w:rPr>
              <w:t>-</w:t>
            </w:r>
          </w:p>
        </w:tc>
        <w:tc>
          <w:tcPr>
            <w:tcW w:w="238" w:type="dxa"/>
          </w:tcPr>
          <w:p w14:paraId="2B89E910" w14:textId="77777777" w:rsidR="00E5764F" w:rsidRPr="001B2DEB" w:rsidRDefault="00E5764F" w:rsidP="00E5764F">
            <w:pPr>
              <w:tabs>
                <w:tab w:val="decimal" w:pos="789"/>
              </w:tabs>
              <w:ind w:left="-43" w:right="-86"/>
              <w:rPr>
                <w:rFonts w:cs="Times New Roman"/>
                <w:sz w:val="20"/>
                <w:szCs w:val="20"/>
              </w:rPr>
            </w:pPr>
          </w:p>
        </w:tc>
        <w:tc>
          <w:tcPr>
            <w:tcW w:w="842" w:type="dxa"/>
            <w:vAlign w:val="bottom"/>
          </w:tcPr>
          <w:p w14:paraId="64BED178" w14:textId="6CD2CBD6" w:rsidR="00E5764F" w:rsidRPr="001B2DEB" w:rsidRDefault="00E5764F" w:rsidP="00E5764F">
            <w:pPr>
              <w:pStyle w:val="acctfourfigures"/>
              <w:tabs>
                <w:tab w:val="clear" w:pos="765"/>
                <w:tab w:val="decimal" w:pos="645"/>
              </w:tabs>
              <w:spacing w:line="240" w:lineRule="atLeast"/>
              <w:ind w:left="-43" w:right="-86"/>
              <w:rPr>
                <w:sz w:val="20"/>
                <w:lang w:bidi="th-TH"/>
              </w:rPr>
            </w:pPr>
            <w:r>
              <w:rPr>
                <w:sz w:val="20"/>
                <w:lang w:bidi="th-TH"/>
              </w:rPr>
              <w:t>29,721</w:t>
            </w:r>
          </w:p>
        </w:tc>
        <w:tc>
          <w:tcPr>
            <w:tcW w:w="238" w:type="dxa"/>
          </w:tcPr>
          <w:p w14:paraId="0776CD73"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925" w:type="dxa"/>
          </w:tcPr>
          <w:p w14:paraId="6DDEF6F4" w14:textId="77777777" w:rsidR="00E5764F" w:rsidRPr="001B2DEB" w:rsidRDefault="00E5764F" w:rsidP="00E5764F">
            <w:pPr>
              <w:pStyle w:val="acctfourfigures"/>
              <w:tabs>
                <w:tab w:val="clear" w:pos="765"/>
                <w:tab w:val="decimal" w:pos="370"/>
              </w:tabs>
              <w:spacing w:line="240" w:lineRule="auto"/>
              <w:ind w:right="11"/>
              <w:rPr>
                <w:sz w:val="20"/>
                <w:lang w:bidi="th-TH"/>
              </w:rPr>
            </w:pPr>
            <w:r>
              <w:rPr>
                <w:sz w:val="20"/>
                <w:lang w:bidi="th-TH"/>
              </w:rPr>
              <w:t>-</w:t>
            </w:r>
          </w:p>
        </w:tc>
        <w:tc>
          <w:tcPr>
            <w:tcW w:w="236" w:type="dxa"/>
          </w:tcPr>
          <w:p w14:paraId="1DB4CD94"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840" w:type="dxa"/>
          </w:tcPr>
          <w:p w14:paraId="6644C4E2" w14:textId="32A5C7ED" w:rsidR="00E5764F" w:rsidRPr="001B2DEB" w:rsidRDefault="00E5764F" w:rsidP="00E5764F">
            <w:pPr>
              <w:pStyle w:val="acctfourfigures"/>
              <w:spacing w:line="240" w:lineRule="auto"/>
              <w:ind w:right="11"/>
              <w:rPr>
                <w:sz w:val="20"/>
                <w:lang w:bidi="th-TH"/>
              </w:rPr>
            </w:pPr>
            <w:r w:rsidRPr="0067025D">
              <w:rPr>
                <w:sz w:val="20"/>
                <w:lang w:bidi="th-TH"/>
              </w:rPr>
              <w:t>2</w:t>
            </w:r>
            <w:r>
              <w:rPr>
                <w:sz w:val="20"/>
                <w:lang w:bidi="th-TH"/>
              </w:rPr>
              <w:t>9,721</w:t>
            </w:r>
          </w:p>
        </w:tc>
        <w:tc>
          <w:tcPr>
            <w:tcW w:w="236" w:type="dxa"/>
          </w:tcPr>
          <w:p w14:paraId="7741F5AE"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846" w:type="dxa"/>
            <w:vAlign w:val="bottom"/>
          </w:tcPr>
          <w:p w14:paraId="6F61436B" w14:textId="5515D1AA" w:rsidR="00E5764F" w:rsidRPr="001B2DEB" w:rsidRDefault="00E5764F" w:rsidP="00E5764F">
            <w:pPr>
              <w:pStyle w:val="acctfourfigures"/>
              <w:tabs>
                <w:tab w:val="clear" w:pos="765"/>
                <w:tab w:val="decimal" w:pos="645"/>
              </w:tabs>
              <w:spacing w:line="240" w:lineRule="atLeast"/>
              <w:ind w:left="-43" w:right="-86"/>
              <w:rPr>
                <w:sz w:val="20"/>
                <w:lang w:bidi="th-TH"/>
              </w:rPr>
            </w:pPr>
            <w:r w:rsidRPr="0067025D">
              <w:rPr>
                <w:sz w:val="20"/>
                <w:lang w:bidi="th-TH"/>
              </w:rPr>
              <w:t>2</w:t>
            </w:r>
            <w:r>
              <w:rPr>
                <w:sz w:val="20"/>
                <w:lang w:bidi="th-TH"/>
              </w:rPr>
              <w:t>9,721</w:t>
            </w:r>
          </w:p>
        </w:tc>
      </w:tr>
      <w:tr w:rsidR="00E5764F" w:rsidRPr="001B2DEB" w14:paraId="1AA816AA" w14:textId="77777777" w:rsidTr="00E5764F">
        <w:trPr>
          <w:trHeight w:val="261"/>
        </w:trPr>
        <w:tc>
          <w:tcPr>
            <w:tcW w:w="2160" w:type="dxa"/>
          </w:tcPr>
          <w:p w14:paraId="3BBFA860" w14:textId="77777777" w:rsidR="00E5764F" w:rsidRPr="001B2DEB" w:rsidRDefault="00E5764F" w:rsidP="00E5764F">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p>
        </w:tc>
        <w:tc>
          <w:tcPr>
            <w:tcW w:w="1170" w:type="dxa"/>
            <w:vAlign w:val="bottom"/>
          </w:tcPr>
          <w:p w14:paraId="42AB3B33" w14:textId="77777777" w:rsidR="00E5764F" w:rsidRDefault="00E5764F" w:rsidP="00E5764F">
            <w:pPr>
              <w:pStyle w:val="acctfourfigures"/>
              <w:tabs>
                <w:tab w:val="clear" w:pos="765"/>
                <w:tab w:val="decimal" w:pos="789"/>
              </w:tabs>
              <w:spacing w:line="240" w:lineRule="atLeast"/>
              <w:ind w:left="-43" w:right="-86"/>
              <w:rPr>
                <w:sz w:val="20"/>
              </w:rPr>
            </w:pPr>
          </w:p>
        </w:tc>
        <w:tc>
          <w:tcPr>
            <w:tcW w:w="239" w:type="dxa"/>
          </w:tcPr>
          <w:p w14:paraId="3E0AE294" w14:textId="77777777" w:rsidR="00E5764F" w:rsidRPr="001B2DEB" w:rsidRDefault="00E5764F" w:rsidP="00E5764F">
            <w:pPr>
              <w:pStyle w:val="acctfourfigures"/>
              <w:tabs>
                <w:tab w:val="clear" w:pos="765"/>
                <w:tab w:val="decimal" w:pos="796"/>
              </w:tabs>
              <w:spacing w:line="240" w:lineRule="atLeast"/>
              <w:ind w:left="-43" w:right="-86"/>
              <w:rPr>
                <w:sz w:val="20"/>
                <w:lang w:bidi="th-TH"/>
              </w:rPr>
            </w:pPr>
          </w:p>
        </w:tc>
        <w:tc>
          <w:tcPr>
            <w:tcW w:w="1201" w:type="dxa"/>
          </w:tcPr>
          <w:p w14:paraId="42A31372" w14:textId="77777777" w:rsidR="00E5764F" w:rsidRDefault="00E5764F" w:rsidP="00E5764F">
            <w:pPr>
              <w:pStyle w:val="acctfourfigures"/>
              <w:tabs>
                <w:tab w:val="clear" w:pos="765"/>
                <w:tab w:val="decimal" w:pos="645"/>
              </w:tabs>
              <w:spacing w:line="240" w:lineRule="atLeast"/>
              <w:ind w:left="-43" w:right="-86"/>
              <w:rPr>
                <w:sz w:val="20"/>
                <w:lang w:bidi="th-TH"/>
              </w:rPr>
            </w:pPr>
          </w:p>
        </w:tc>
        <w:tc>
          <w:tcPr>
            <w:tcW w:w="238" w:type="dxa"/>
          </w:tcPr>
          <w:p w14:paraId="052DC16D" w14:textId="77777777" w:rsidR="00E5764F" w:rsidRPr="001B2DEB" w:rsidRDefault="00E5764F" w:rsidP="00E5764F">
            <w:pPr>
              <w:tabs>
                <w:tab w:val="decimal" w:pos="789"/>
              </w:tabs>
              <w:ind w:left="-43" w:right="-86"/>
              <w:rPr>
                <w:rFonts w:cs="Times New Roman"/>
                <w:sz w:val="20"/>
                <w:szCs w:val="20"/>
              </w:rPr>
            </w:pPr>
          </w:p>
        </w:tc>
        <w:tc>
          <w:tcPr>
            <w:tcW w:w="842" w:type="dxa"/>
            <w:vAlign w:val="bottom"/>
          </w:tcPr>
          <w:p w14:paraId="4762313D" w14:textId="77777777" w:rsidR="00E5764F" w:rsidRDefault="00E5764F" w:rsidP="00E5764F">
            <w:pPr>
              <w:pStyle w:val="acctfourfigures"/>
              <w:tabs>
                <w:tab w:val="clear" w:pos="765"/>
                <w:tab w:val="decimal" w:pos="645"/>
              </w:tabs>
              <w:spacing w:line="240" w:lineRule="atLeast"/>
              <w:ind w:left="-43" w:right="-86"/>
              <w:rPr>
                <w:sz w:val="20"/>
                <w:lang w:bidi="th-TH"/>
              </w:rPr>
            </w:pPr>
          </w:p>
        </w:tc>
        <w:tc>
          <w:tcPr>
            <w:tcW w:w="238" w:type="dxa"/>
          </w:tcPr>
          <w:p w14:paraId="1D07C54F"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925" w:type="dxa"/>
          </w:tcPr>
          <w:p w14:paraId="4E291A80" w14:textId="77777777" w:rsidR="00E5764F" w:rsidRDefault="00E5764F" w:rsidP="00E5764F">
            <w:pPr>
              <w:pStyle w:val="acctfourfigures"/>
              <w:tabs>
                <w:tab w:val="clear" w:pos="765"/>
                <w:tab w:val="decimal" w:pos="370"/>
              </w:tabs>
              <w:spacing w:line="240" w:lineRule="auto"/>
              <w:ind w:right="11"/>
              <w:rPr>
                <w:sz w:val="20"/>
                <w:lang w:bidi="th-TH"/>
              </w:rPr>
            </w:pPr>
          </w:p>
        </w:tc>
        <w:tc>
          <w:tcPr>
            <w:tcW w:w="236" w:type="dxa"/>
          </w:tcPr>
          <w:p w14:paraId="19EA8030"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840" w:type="dxa"/>
          </w:tcPr>
          <w:p w14:paraId="54446330" w14:textId="77777777" w:rsidR="00E5764F" w:rsidRDefault="00E5764F" w:rsidP="00E5764F">
            <w:pPr>
              <w:pStyle w:val="acctfourfigures"/>
              <w:spacing w:line="240" w:lineRule="auto"/>
              <w:ind w:right="11"/>
              <w:rPr>
                <w:sz w:val="20"/>
                <w:lang w:bidi="th-TH"/>
              </w:rPr>
            </w:pPr>
          </w:p>
        </w:tc>
        <w:tc>
          <w:tcPr>
            <w:tcW w:w="236" w:type="dxa"/>
          </w:tcPr>
          <w:p w14:paraId="5E9E19A7"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846" w:type="dxa"/>
            <w:vAlign w:val="bottom"/>
          </w:tcPr>
          <w:p w14:paraId="5A917E53" w14:textId="77777777" w:rsidR="00E5764F" w:rsidRPr="0067025D" w:rsidRDefault="00E5764F" w:rsidP="00E5764F">
            <w:pPr>
              <w:pStyle w:val="acctfourfigures"/>
              <w:tabs>
                <w:tab w:val="clear" w:pos="765"/>
                <w:tab w:val="decimal" w:pos="645"/>
              </w:tabs>
              <w:spacing w:line="240" w:lineRule="atLeast"/>
              <w:ind w:left="-43" w:right="-86"/>
              <w:rPr>
                <w:sz w:val="20"/>
                <w:lang w:bidi="th-TH"/>
              </w:rPr>
            </w:pPr>
          </w:p>
        </w:tc>
      </w:tr>
      <w:tr w:rsidR="00E5764F" w:rsidRPr="001B2DEB" w14:paraId="351457EA" w14:textId="77777777" w:rsidTr="00E5764F">
        <w:trPr>
          <w:trHeight w:val="261"/>
        </w:trPr>
        <w:tc>
          <w:tcPr>
            <w:tcW w:w="2160" w:type="dxa"/>
          </w:tcPr>
          <w:p w14:paraId="2631CEA6" w14:textId="67863E82" w:rsidR="00E5764F" w:rsidRPr="001B2DEB" w:rsidRDefault="00E5764F" w:rsidP="00E5764F">
            <w:pPr>
              <w:tabs>
                <w:tab w:val="left" w:pos="0"/>
                <w:tab w:val="left" w:pos="3018"/>
              </w:tabs>
              <w:ind w:right="-90"/>
              <w:rPr>
                <w:rFonts w:cs="Times New Roman"/>
                <w:sz w:val="20"/>
                <w:szCs w:val="20"/>
              </w:rPr>
            </w:pPr>
            <w:r>
              <w:rPr>
                <w:rFonts w:cs="Times New Roman"/>
                <w:b/>
                <w:bCs/>
                <w:i/>
                <w:iCs/>
                <w:sz w:val="20"/>
                <w:szCs w:val="20"/>
              </w:rPr>
              <w:t>At 31 December 2021</w:t>
            </w:r>
          </w:p>
        </w:tc>
        <w:tc>
          <w:tcPr>
            <w:tcW w:w="1170" w:type="dxa"/>
            <w:vAlign w:val="bottom"/>
          </w:tcPr>
          <w:p w14:paraId="5FD1880D" w14:textId="77777777" w:rsidR="00E5764F" w:rsidRDefault="00E5764F" w:rsidP="00E5764F">
            <w:pPr>
              <w:pStyle w:val="acctfourfigures"/>
              <w:tabs>
                <w:tab w:val="clear" w:pos="765"/>
                <w:tab w:val="decimal" w:pos="789"/>
              </w:tabs>
              <w:spacing w:line="240" w:lineRule="atLeast"/>
              <w:ind w:left="-43" w:right="-86"/>
              <w:rPr>
                <w:sz w:val="20"/>
              </w:rPr>
            </w:pPr>
          </w:p>
        </w:tc>
        <w:tc>
          <w:tcPr>
            <w:tcW w:w="239" w:type="dxa"/>
          </w:tcPr>
          <w:p w14:paraId="045D3B16" w14:textId="77777777" w:rsidR="00E5764F" w:rsidRPr="001B2DEB" w:rsidRDefault="00E5764F" w:rsidP="00E5764F">
            <w:pPr>
              <w:pStyle w:val="acctfourfigures"/>
              <w:tabs>
                <w:tab w:val="clear" w:pos="765"/>
                <w:tab w:val="decimal" w:pos="796"/>
              </w:tabs>
              <w:spacing w:line="240" w:lineRule="atLeast"/>
              <w:ind w:left="-43" w:right="-86"/>
              <w:rPr>
                <w:sz w:val="20"/>
                <w:lang w:bidi="th-TH"/>
              </w:rPr>
            </w:pPr>
          </w:p>
        </w:tc>
        <w:tc>
          <w:tcPr>
            <w:tcW w:w="1201" w:type="dxa"/>
          </w:tcPr>
          <w:p w14:paraId="07B05EBD" w14:textId="77777777" w:rsidR="00E5764F" w:rsidRDefault="00E5764F" w:rsidP="00E5764F">
            <w:pPr>
              <w:pStyle w:val="acctfourfigures"/>
              <w:tabs>
                <w:tab w:val="clear" w:pos="765"/>
                <w:tab w:val="decimal" w:pos="645"/>
              </w:tabs>
              <w:spacing w:line="240" w:lineRule="atLeast"/>
              <w:ind w:left="-43" w:right="-86"/>
              <w:rPr>
                <w:sz w:val="20"/>
                <w:lang w:bidi="th-TH"/>
              </w:rPr>
            </w:pPr>
          </w:p>
        </w:tc>
        <w:tc>
          <w:tcPr>
            <w:tcW w:w="238" w:type="dxa"/>
          </w:tcPr>
          <w:p w14:paraId="142F1E6D" w14:textId="77777777" w:rsidR="00E5764F" w:rsidRPr="001B2DEB" w:rsidRDefault="00E5764F" w:rsidP="00E5764F">
            <w:pPr>
              <w:tabs>
                <w:tab w:val="decimal" w:pos="789"/>
              </w:tabs>
              <w:ind w:left="-43" w:right="-86"/>
              <w:rPr>
                <w:rFonts w:cs="Times New Roman"/>
                <w:sz w:val="20"/>
                <w:szCs w:val="20"/>
              </w:rPr>
            </w:pPr>
          </w:p>
        </w:tc>
        <w:tc>
          <w:tcPr>
            <w:tcW w:w="842" w:type="dxa"/>
            <w:vAlign w:val="bottom"/>
          </w:tcPr>
          <w:p w14:paraId="6EAF040D" w14:textId="77777777" w:rsidR="00E5764F" w:rsidRDefault="00E5764F" w:rsidP="00E5764F">
            <w:pPr>
              <w:pStyle w:val="acctfourfigures"/>
              <w:tabs>
                <w:tab w:val="clear" w:pos="765"/>
                <w:tab w:val="decimal" w:pos="645"/>
              </w:tabs>
              <w:spacing w:line="240" w:lineRule="atLeast"/>
              <w:ind w:left="-43" w:right="-86"/>
              <w:rPr>
                <w:sz w:val="20"/>
                <w:lang w:bidi="th-TH"/>
              </w:rPr>
            </w:pPr>
          </w:p>
        </w:tc>
        <w:tc>
          <w:tcPr>
            <w:tcW w:w="238" w:type="dxa"/>
          </w:tcPr>
          <w:p w14:paraId="4B3B595D"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925" w:type="dxa"/>
          </w:tcPr>
          <w:p w14:paraId="3EE01B54" w14:textId="77777777" w:rsidR="00E5764F" w:rsidRDefault="00E5764F" w:rsidP="00E5764F">
            <w:pPr>
              <w:pStyle w:val="acctfourfigures"/>
              <w:tabs>
                <w:tab w:val="clear" w:pos="765"/>
                <w:tab w:val="decimal" w:pos="370"/>
              </w:tabs>
              <w:spacing w:line="240" w:lineRule="auto"/>
              <w:ind w:right="11"/>
              <w:rPr>
                <w:sz w:val="20"/>
                <w:lang w:bidi="th-TH"/>
              </w:rPr>
            </w:pPr>
          </w:p>
        </w:tc>
        <w:tc>
          <w:tcPr>
            <w:tcW w:w="236" w:type="dxa"/>
          </w:tcPr>
          <w:p w14:paraId="3685377D"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840" w:type="dxa"/>
          </w:tcPr>
          <w:p w14:paraId="2FAE8550" w14:textId="77777777" w:rsidR="00E5764F" w:rsidRDefault="00E5764F" w:rsidP="00E5764F">
            <w:pPr>
              <w:pStyle w:val="acctfourfigures"/>
              <w:spacing w:line="240" w:lineRule="auto"/>
              <w:ind w:right="11"/>
              <w:rPr>
                <w:sz w:val="20"/>
                <w:lang w:bidi="th-TH"/>
              </w:rPr>
            </w:pPr>
          </w:p>
        </w:tc>
        <w:tc>
          <w:tcPr>
            <w:tcW w:w="236" w:type="dxa"/>
          </w:tcPr>
          <w:p w14:paraId="553D0BCD"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846" w:type="dxa"/>
            <w:vAlign w:val="bottom"/>
          </w:tcPr>
          <w:p w14:paraId="2A26FF13" w14:textId="77777777" w:rsidR="00E5764F" w:rsidRPr="0067025D" w:rsidRDefault="00E5764F" w:rsidP="00E5764F">
            <w:pPr>
              <w:pStyle w:val="acctfourfigures"/>
              <w:tabs>
                <w:tab w:val="clear" w:pos="765"/>
                <w:tab w:val="decimal" w:pos="645"/>
              </w:tabs>
              <w:spacing w:line="240" w:lineRule="atLeast"/>
              <w:ind w:left="-43" w:right="-86"/>
              <w:rPr>
                <w:sz w:val="20"/>
                <w:lang w:bidi="th-TH"/>
              </w:rPr>
            </w:pPr>
          </w:p>
        </w:tc>
      </w:tr>
      <w:tr w:rsidR="00E5764F" w:rsidRPr="001B2DEB" w14:paraId="65C3042F" w14:textId="77777777" w:rsidTr="00E5764F">
        <w:trPr>
          <w:trHeight w:val="261"/>
        </w:trPr>
        <w:tc>
          <w:tcPr>
            <w:tcW w:w="2160" w:type="dxa"/>
            <w:hideMark/>
          </w:tcPr>
          <w:p w14:paraId="5FA28413" w14:textId="77777777" w:rsidR="00E5764F" w:rsidRPr="001B2DEB" w:rsidRDefault="00E5764F" w:rsidP="00E5764F">
            <w:pPr>
              <w:ind w:left="-14" w:right="-90"/>
              <w:rPr>
                <w:rFonts w:cs="Times New Roman"/>
                <w:b/>
                <w:bCs/>
                <w:i/>
                <w:iCs/>
                <w:sz w:val="20"/>
                <w:szCs w:val="20"/>
              </w:rPr>
            </w:pPr>
            <w:r w:rsidRPr="001B2DEB">
              <w:rPr>
                <w:rFonts w:cs="Times New Roman"/>
                <w:b/>
                <w:bCs/>
                <w:i/>
                <w:iCs/>
                <w:sz w:val="20"/>
                <w:szCs w:val="20"/>
              </w:rPr>
              <w:t>Financial asset</w:t>
            </w:r>
          </w:p>
        </w:tc>
        <w:tc>
          <w:tcPr>
            <w:tcW w:w="1170" w:type="dxa"/>
          </w:tcPr>
          <w:p w14:paraId="78B1A491" w14:textId="77777777" w:rsidR="00E5764F" w:rsidRPr="001B2DEB" w:rsidRDefault="00E5764F" w:rsidP="00E5764F">
            <w:pPr>
              <w:pStyle w:val="acctfourfigures"/>
              <w:spacing w:line="240" w:lineRule="atLeast"/>
              <w:ind w:left="-43" w:right="-86"/>
              <w:rPr>
                <w:sz w:val="20"/>
                <w:cs/>
              </w:rPr>
            </w:pPr>
          </w:p>
        </w:tc>
        <w:tc>
          <w:tcPr>
            <w:tcW w:w="239" w:type="dxa"/>
          </w:tcPr>
          <w:p w14:paraId="52033C72" w14:textId="77777777" w:rsidR="00E5764F" w:rsidRPr="001B2DEB" w:rsidRDefault="00E5764F" w:rsidP="00E5764F">
            <w:pPr>
              <w:pStyle w:val="acctfourfigures"/>
              <w:tabs>
                <w:tab w:val="clear" w:pos="765"/>
                <w:tab w:val="decimal" w:pos="796"/>
              </w:tabs>
              <w:spacing w:line="240" w:lineRule="atLeast"/>
              <w:ind w:left="-43" w:right="-86"/>
              <w:rPr>
                <w:sz w:val="20"/>
                <w:lang w:bidi="th-TH"/>
              </w:rPr>
            </w:pPr>
          </w:p>
        </w:tc>
        <w:tc>
          <w:tcPr>
            <w:tcW w:w="1201" w:type="dxa"/>
          </w:tcPr>
          <w:p w14:paraId="6132BF4C" w14:textId="77777777" w:rsidR="00E5764F" w:rsidRPr="001B2DEB" w:rsidRDefault="00E5764F" w:rsidP="00E5764F">
            <w:pPr>
              <w:pStyle w:val="acctfourfigures"/>
              <w:tabs>
                <w:tab w:val="clear" w:pos="765"/>
                <w:tab w:val="decimal" w:pos="796"/>
              </w:tabs>
              <w:spacing w:line="240" w:lineRule="atLeast"/>
              <w:ind w:left="-43" w:right="-86"/>
              <w:rPr>
                <w:sz w:val="20"/>
                <w:lang w:bidi="th-TH"/>
              </w:rPr>
            </w:pPr>
          </w:p>
        </w:tc>
        <w:tc>
          <w:tcPr>
            <w:tcW w:w="238" w:type="dxa"/>
          </w:tcPr>
          <w:p w14:paraId="72E1B74C" w14:textId="77777777" w:rsidR="00E5764F" w:rsidRPr="001B2DEB" w:rsidRDefault="00E5764F" w:rsidP="00E5764F">
            <w:pPr>
              <w:pStyle w:val="acctfourfigures"/>
              <w:spacing w:line="240" w:lineRule="atLeast"/>
              <w:ind w:left="-43" w:right="-86"/>
              <w:rPr>
                <w:sz w:val="20"/>
                <w:lang w:bidi="th-TH"/>
              </w:rPr>
            </w:pPr>
          </w:p>
        </w:tc>
        <w:tc>
          <w:tcPr>
            <w:tcW w:w="842" w:type="dxa"/>
          </w:tcPr>
          <w:p w14:paraId="5841E601"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238" w:type="dxa"/>
          </w:tcPr>
          <w:p w14:paraId="732196E4"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925" w:type="dxa"/>
          </w:tcPr>
          <w:p w14:paraId="6AA6A38F"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236" w:type="dxa"/>
          </w:tcPr>
          <w:p w14:paraId="15DD932C"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840" w:type="dxa"/>
          </w:tcPr>
          <w:p w14:paraId="7063B9E0"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236" w:type="dxa"/>
          </w:tcPr>
          <w:p w14:paraId="3CDEBDBC"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846" w:type="dxa"/>
          </w:tcPr>
          <w:p w14:paraId="16C02E75" w14:textId="77777777" w:rsidR="00E5764F" w:rsidRPr="001B2DEB" w:rsidRDefault="00E5764F" w:rsidP="00E5764F">
            <w:pPr>
              <w:pStyle w:val="acctfourfigures"/>
              <w:tabs>
                <w:tab w:val="decimal" w:pos="595"/>
              </w:tabs>
              <w:spacing w:line="240" w:lineRule="atLeast"/>
              <w:ind w:left="-43" w:right="-86"/>
              <w:rPr>
                <w:sz w:val="20"/>
                <w:lang w:bidi="th-TH"/>
              </w:rPr>
            </w:pPr>
          </w:p>
        </w:tc>
      </w:tr>
      <w:tr w:rsidR="00E5764F" w:rsidRPr="001B2DEB" w14:paraId="16D9D282" w14:textId="77777777" w:rsidTr="00E5764F">
        <w:trPr>
          <w:trHeight w:val="261"/>
        </w:trPr>
        <w:tc>
          <w:tcPr>
            <w:tcW w:w="2160" w:type="dxa"/>
          </w:tcPr>
          <w:p w14:paraId="05847C6F" w14:textId="77777777" w:rsidR="00E5764F" w:rsidRPr="001B2DEB" w:rsidRDefault="00E5764F" w:rsidP="00E5764F">
            <w:pPr>
              <w:ind w:left="-14" w:right="-90"/>
              <w:rPr>
                <w:rFonts w:cs="Times New Roman"/>
                <w:b/>
                <w:bCs/>
                <w:i/>
                <w:iCs/>
                <w:sz w:val="20"/>
                <w:szCs w:val="20"/>
              </w:rPr>
            </w:pPr>
            <w:r w:rsidRPr="00DB427C">
              <w:rPr>
                <w:rFonts w:cs="Times New Roman"/>
                <w:sz w:val="20"/>
                <w:szCs w:val="20"/>
              </w:rPr>
              <w:t>Other financial assets:</w:t>
            </w:r>
          </w:p>
        </w:tc>
        <w:tc>
          <w:tcPr>
            <w:tcW w:w="1170" w:type="dxa"/>
          </w:tcPr>
          <w:p w14:paraId="46A65D61" w14:textId="77777777" w:rsidR="00E5764F" w:rsidRPr="001B2DEB" w:rsidRDefault="00E5764F" w:rsidP="00E5764F">
            <w:pPr>
              <w:pStyle w:val="acctfourfigures"/>
              <w:spacing w:line="240" w:lineRule="atLeast"/>
              <w:ind w:left="-43" w:right="-86"/>
              <w:rPr>
                <w:sz w:val="20"/>
                <w:cs/>
              </w:rPr>
            </w:pPr>
          </w:p>
        </w:tc>
        <w:tc>
          <w:tcPr>
            <w:tcW w:w="239" w:type="dxa"/>
          </w:tcPr>
          <w:p w14:paraId="77592EC6" w14:textId="77777777" w:rsidR="00E5764F" w:rsidRPr="001B2DEB" w:rsidRDefault="00E5764F" w:rsidP="00E5764F">
            <w:pPr>
              <w:pStyle w:val="acctfourfigures"/>
              <w:tabs>
                <w:tab w:val="clear" w:pos="765"/>
                <w:tab w:val="decimal" w:pos="796"/>
              </w:tabs>
              <w:spacing w:line="240" w:lineRule="atLeast"/>
              <w:ind w:left="-43" w:right="-86"/>
              <w:rPr>
                <w:sz w:val="20"/>
                <w:lang w:bidi="th-TH"/>
              </w:rPr>
            </w:pPr>
          </w:p>
        </w:tc>
        <w:tc>
          <w:tcPr>
            <w:tcW w:w="1201" w:type="dxa"/>
          </w:tcPr>
          <w:p w14:paraId="33644848" w14:textId="77777777" w:rsidR="00E5764F" w:rsidRPr="001B2DEB" w:rsidRDefault="00E5764F" w:rsidP="00E5764F">
            <w:pPr>
              <w:pStyle w:val="acctfourfigures"/>
              <w:tabs>
                <w:tab w:val="clear" w:pos="765"/>
                <w:tab w:val="decimal" w:pos="796"/>
              </w:tabs>
              <w:spacing w:line="240" w:lineRule="atLeast"/>
              <w:ind w:left="-43" w:right="-86"/>
              <w:rPr>
                <w:sz w:val="20"/>
                <w:lang w:bidi="th-TH"/>
              </w:rPr>
            </w:pPr>
          </w:p>
        </w:tc>
        <w:tc>
          <w:tcPr>
            <w:tcW w:w="238" w:type="dxa"/>
          </w:tcPr>
          <w:p w14:paraId="2935D0CB" w14:textId="77777777" w:rsidR="00E5764F" w:rsidRPr="001B2DEB" w:rsidRDefault="00E5764F" w:rsidP="00E5764F">
            <w:pPr>
              <w:pStyle w:val="acctfourfigures"/>
              <w:spacing w:line="240" w:lineRule="atLeast"/>
              <w:ind w:left="-43" w:right="-86"/>
              <w:rPr>
                <w:sz w:val="20"/>
                <w:lang w:bidi="th-TH"/>
              </w:rPr>
            </w:pPr>
          </w:p>
        </w:tc>
        <w:tc>
          <w:tcPr>
            <w:tcW w:w="842" w:type="dxa"/>
          </w:tcPr>
          <w:p w14:paraId="1097BF09"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238" w:type="dxa"/>
          </w:tcPr>
          <w:p w14:paraId="28887418"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925" w:type="dxa"/>
          </w:tcPr>
          <w:p w14:paraId="15DA7C90"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236" w:type="dxa"/>
          </w:tcPr>
          <w:p w14:paraId="79E94A7E"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840" w:type="dxa"/>
          </w:tcPr>
          <w:p w14:paraId="05DBCE18"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236" w:type="dxa"/>
          </w:tcPr>
          <w:p w14:paraId="5C7E2E2E"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846" w:type="dxa"/>
          </w:tcPr>
          <w:p w14:paraId="46431718" w14:textId="77777777" w:rsidR="00E5764F" w:rsidRPr="001B2DEB" w:rsidRDefault="00E5764F" w:rsidP="00E5764F">
            <w:pPr>
              <w:pStyle w:val="acctfourfigures"/>
              <w:tabs>
                <w:tab w:val="decimal" w:pos="595"/>
              </w:tabs>
              <w:spacing w:line="240" w:lineRule="atLeast"/>
              <w:ind w:left="-43" w:right="-86"/>
              <w:rPr>
                <w:sz w:val="20"/>
                <w:lang w:bidi="th-TH"/>
              </w:rPr>
            </w:pPr>
          </w:p>
        </w:tc>
      </w:tr>
      <w:tr w:rsidR="00E5764F" w:rsidRPr="001B2DEB" w14:paraId="4709D1E2" w14:textId="77777777" w:rsidTr="00E5764F">
        <w:trPr>
          <w:trHeight w:val="261"/>
        </w:trPr>
        <w:tc>
          <w:tcPr>
            <w:tcW w:w="2160" w:type="dxa"/>
            <w:hideMark/>
          </w:tcPr>
          <w:p w14:paraId="3D6D7016" w14:textId="77777777" w:rsidR="00E5764F" w:rsidRPr="001B2DEB" w:rsidRDefault="00E5764F" w:rsidP="00E5764F">
            <w:pPr>
              <w:ind w:left="160" w:right="-90" w:hanging="180"/>
              <w:rPr>
                <w:rFonts w:cs="Times New Roman"/>
                <w:sz w:val="20"/>
                <w:szCs w:val="20"/>
              </w:rPr>
            </w:pPr>
            <w:r>
              <w:rPr>
                <w:rFonts w:cs="Times New Roman"/>
                <w:sz w:val="20"/>
                <w:szCs w:val="20"/>
              </w:rPr>
              <w:t>Investment in e</w:t>
            </w:r>
            <w:r w:rsidRPr="001B2DEB">
              <w:rPr>
                <w:rFonts w:cs="Times New Roman"/>
                <w:sz w:val="20"/>
                <w:szCs w:val="20"/>
              </w:rPr>
              <w:t>quity instruments</w:t>
            </w:r>
          </w:p>
        </w:tc>
        <w:tc>
          <w:tcPr>
            <w:tcW w:w="1170" w:type="dxa"/>
          </w:tcPr>
          <w:p w14:paraId="2A71D1F0" w14:textId="77777777" w:rsidR="00E5764F" w:rsidRDefault="00E5764F" w:rsidP="00E5764F">
            <w:pPr>
              <w:pStyle w:val="acctfourfigures"/>
              <w:tabs>
                <w:tab w:val="clear" w:pos="765"/>
                <w:tab w:val="decimal" w:pos="609"/>
              </w:tabs>
              <w:spacing w:line="240" w:lineRule="atLeast"/>
              <w:ind w:left="-43" w:right="-86"/>
              <w:rPr>
                <w:sz w:val="20"/>
              </w:rPr>
            </w:pPr>
          </w:p>
          <w:p w14:paraId="6B8FA4C6" w14:textId="77777777" w:rsidR="00E5764F" w:rsidRPr="001B2DEB" w:rsidRDefault="00E5764F" w:rsidP="00E5764F">
            <w:pPr>
              <w:pStyle w:val="acctfourfigures"/>
              <w:tabs>
                <w:tab w:val="clear" w:pos="765"/>
                <w:tab w:val="decimal" w:pos="609"/>
              </w:tabs>
              <w:spacing w:line="240" w:lineRule="atLeast"/>
              <w:ind w:left="-43" w:right="-86"/>
              <w:rPr>
                <w:sz w:val="20"/>
                <w:cs/>
              </w:rPr>
            </w:pPr>
            <w:r>
              <w:rPr>
                <w:sz w:val="20"/>
              </w:rPr>
              <w:t>-</w:t>
            </w:r>
          </w:p>
        </w:tc>
        <w:tc>
          <w:tcPr>
            <w:tcW w:w="239" w:type="dxa"/>
          </w:tcPr>
          <w:p w14:paraId="00B12FCD" w14:textId="77777777" w:rsidR="00E5764F" w:rsidRPr="001B2DEB" w:rsidRDefault="00E5764F" w:rsidP="00E5764F">
            <w:pPr>
              <w:pStyle w:val="acctfourfigures"/>
              <w:tabs>
                <w:tab w:val="clear" w:pos="765"/>
                <w:tab w:val="decimal" w:pos="796"/>
              </w:tabs>
              <w:spacing w:line="240" w:lineRule="atLeast"/>
              <w:ind w:left="-43" w:right="-86"/>
              <w:rPr>
                <w:sz w:val="20"/>
                <w:lang w:bidi="th-TH"/>
              </w:rPr>
            </w:pPr>
          </w:p>
        </w:tc>
        <w:tc>
          <w:tcPr>
            <w:tcW w:w="1201" w:type="dxa"/>
          </w:tcPr>
          <w:p w14:paraId="2883864B" w14:textId="77777777" w:rsidR="00E5764F" w:rsidRDefault="00E5764F" w:rsidP="00E5764F">
            <w:pPr>
              <w:pStyle w:val="acctfourfigures"/>
              <w:tabs>
                <w:tab w:val="clear" w:pos="765"/>
                <w:tab w:val="decimal" w:pos="825"/>
              </w:tabs>
              <w:spacing w:line="240" w:lineRule="atLeast"/>
              <w:ind w:left="-43" w:right="-86"/>
              <w:rPr>
                <w:sz w:val="20"/>
                <w:lang w:bidi="th-TH"/>
              </w:rPr>
            </w:pPr>
          </w:p>
          <w:p w14:paraId="58C3B546" w14:textId="2E6D171F" w:rsidR="00E5764F" w:rsidRPr="001B2DEB" w:rsidRDefault="00E5764F" w:rsidP="00E5764F">
            <w:pPr>
              <w:pStyle w:val="acctfourfigures"/>
              <w:tabs>
                <w:tab w:val="clear" w:pos="765"/>
                <w:tab w:val="decimal" w:pos="825"/>
              </w:tabs>
              <w:spacing w:line="240" w:lineRule="atLeast"/>
              <w:ind w:left="-43" w:right="-86"/>
              <w:rPr>
                <w:sz w:val="20"/>
                <w:lang w:bidi="th-TH"/>
              </w:rPr>
            </w:pPr>
            <w:r>
              <w:rPr>
                <w:sz w:val="20"/>
                <w:lang w:bidi="th-TH"/>
              </w:rPr>
              <w:t>168,866</w:t>
            </w:r>
          </w:p>
        </w:tc>
        <w:tc>
          <w:tcPr>
            <w:tcW w:w="238" w:type="dxa"/>
          </w:tcPr>
          <w:p w14:paraId="670E3574" w14:textId="77777777" w:rsidR="00E5764F" w:rsidRPr="001B2DEB" w:rsidRDefault="00E5764F" w:rsidP="00E5764F">
            <w:pPr>
              <w:tabs>
                <w:tab w:val="decimal" w:pos="789"/>
              </w:tabs>
              <w:ind w:left="-43" w:right="-86"/>
              <w:rPr>
                <w:rFonts w:cs="Times New Roman"/>
                <w:sz w:val="20"/>
                <w:szCs w:val="20"/>
              </w:rPr>
            </w:pPr>
          </w:p>
        </w:tc>
        <w:tc>
          <w:tcPr>
            <w:tcW w:w="842" w:type="dxa"/>
          </w:tcPr>
          <w:p w14:paraId="27257E68" w14:textId="77777777" w:rsidR="00E5764F" w:rsidRDefault="00E5764F" w:rsidP="00E5764F">
            <w:pPr>
              <w:pStyle w:val="acctfourfigures"/>
              <w:tabs>
                <w:tab w:val="clear" w:pos="765"/>
                <w:tab w:val="decimal" w:pos="645"/>
              </w:tabs>
              <w:spacing w:line="240" w:lineRule="atLeast"/>
              <w:ind w:left="-43" w:right="-86"/>
              <w:rPr>
                <w:sz w:val="20"/>
                <w:lang w:bidi="th-TH"/>
              </w:rPr>
            </w:pPr>
          </w:p>
          <w:p w14:paraId="646F1865" w14:textId="3ED13BDB" w:rsidR="00E5764F" w:rsidRPr="001B2DEB" w:rsidRDefault="00E5764F" w:rsidP="00E5764F">
            <w:pPr>
              <w:pStyle w:val="acctfourfigures"/>
              <w:tabs>
                <w:tab w:val="clear" w:pos="765"/>
                <w:tab w:val="decimal" w:pos="645"/>
              </w:tabs>
              <w:spacing w:line="240" w:lineRule="atLeast"/>
              <w:ind w:left="-43" w:right="-86"/>
              <w:rPr>
                <w:sz w:val="20"/>
                <w:lang w:bidi="th-TH"/>
              </w:rPr>
            </w:pPr>
            <w:r>
              <w:rPr>
                <w:sz w:val="20"/>
                <w:lang w:bidi="th-TH"/>
              </w:rPr>
              <w:t>168,866</w:t>
            </w:r>
          </w:p>
        </w:tc>
        <w:tc>
          <w:tcPr>
            <w:tcW w:w="238" w:type="dxa"/>
          </w:tcPr>
          <w:p w14:paraId="1507D8E0"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925" w:type="dxa"/>
          </w:tcPr>
          <w:p w14:paraId="6917B85A" w14:textId="77777777" w:rsidR="00E5764F" w:rsidRDefault="00E5764F" w:rsidP="00E5764F">
            <w:pPr>
              <w:pStyle w:val="acctfourfigures"/>
              <w:tabs>
                <w:tab w:val="clear" w:pos="765"/>
                <w:tab w:val="decimal" w:pos="821"/>
              </w:tabs>
              <w:spacing w:line="240" w:lineRule="auto"/>
              <w:ind w:right="11"/>
              <w:rPr>
                <w:sz w:val="20"/>
                <w:lang w:bidi="th-TH"/>
              </w:rPr>
            </w:pPr>
          </w:p>
          <w:p w14:paraId="4E0850A0" w14:textId="77287684" w:rsidR="00E5764F" w:rsidRPr="001B2DEB" w:rsidRDefault="00E5764F" w:rsidP="00E5764F">
            <w:pPr>
              <w:pStyle w:val="acctfourfigures"/>
              <w:tabs>
                <w:tab w:val="clear" w:pos="765"/>
                <w:tab w:val="decimal" w:pos="821"/>
              </w:tabs>
              <w:spacing w:line="240" w:lineRule="auto"/>
              <w:ind w:right="11"/>
              <w:rPr>
                <w:sz w:val="20"/>
                <w:lang w:bidi="th-TH"/>
              </w:rPr>
            </w:pPr>
            <w:r>
              <w:rPr>
                <w:sz w:val="20"/>
                <w:lang w:bidi="th-TH"/>
              </w:rPr>
              <w:t>168,866</w:t>
            </w:r>
          </w:p>
        </w:tc>
        <w:tc>
          <w:tcPr>
            <w:tcW w:w="236" w:type="dxa"/>
          </w:tcPr>
          <w:p w14:paraId="3009F499" w14:textId="77777777" w:rsidR="00E5764F" w:rsidRPr="001B2DEB" w:rsidRDefault="00E5764F" w:rsidP="00E5764F">
            <w:pPr>
              <w:pStyle w:val="acctfourfigures"/>
              <w:spacing w:line="240" w:lineRule="auto"/>
              <w:ind w:right="101"/>
              <w:rPr>
                <w:sz w:val="20"/>
                <w:lang w:bidi="th-TH"/>
              </w:rPr>
            </w:pPr>
          </w:p>
        </w:tc>
        <w:tc>
          <w:tcPr>
            <w:tcW w:w="840" w:type="dxa"/>
          </w:tcPr>
          <w:p w14:paraId="08F96FB2" w14:textId="77777777" w:rsidR="00E5764F" w:rsidRDefault="00E5764F" w:rsidP="00E5764F">
            <w:pPr>
              <w:pStyle w:val="acctfourfigures"/>
              <w:tabs>
                <w:tab w:val="clear" w:pos="765"/>
                <w:tab w:val="decimal" w:pos="374"/>
              </w:tabs>
              <w:spacing w:line="240" w:lineRule="auto"/>
              <w:ind w:right="11"/>
              <w:rPr>
                <w:sz w:val="20"/>
                <w:lang w:bidi="th-TH"/>
              </w:rPr>
            </w:pPr>
          </w:p>
          <w:p w14:paraId="643EB888" w14:textId="77777777" w:rsidR="00E5764F" w:rsidRPr="001B2DEB" w:rsidRDefault="00E5764F" w:rsidP="00E5764F">
            <w:pPr>
              <w:pStyle w:val="acctfourfigures"/>
              <w:tabs>
                <w:tab w:val="clear" w:pos="765"/>
                <w:tab w:val="decimal" w:pos="374"/>
              </w:tabs>
              <w:spacing w:line="240" w:lineRule="auto"/>
              <w:ind w:right="11"/>
              <w:rPr>
                <w:sz w:val="20"/>
                <w:lang w:bidi="th-TH"/>
              </w:rPr>
            </w:pPr>
            <w:r>
              <w:rPr>
                <w:sz w:val="20"/>
                <w:lang w:bidi="th-TH"/>
              </w:rPr>
              <w:t>-</w:t>
            </w:r>
          </w:p>
        </w:tc>
        <w:tc>
          <w:tcPr>
            <w:tcW w:w="236" w:type="dxa"/>
          </w:tcPr>
          <w:p w14:paraId="553A3470" w14:textId="77777777" w:rsidR="00E5764F" w:rsidRPr="001B2DEB" w:rsidRDefault="00E5764F" w:rsidP="00E5764F">
            <w:pPr>
              <w:pStyle w:val="acctfourfigures"/>
              <w:spacing w:line="240" w:lineRule="auto"/>
              <w:rPr>
                <w:sz w:val="20"/>
                <w:lang w:bidi="th-TH"/>
              </w:rPr>
            </w:pPr>
          </w:p>
        </w:tc>
        <w:tc>
          <w:tcPr>
            <w:tcW w:w="846" w:type="dxa"/>
            <w:vAlign w:val="bottom"/>
          </w:tcPr>
          <w:p w14:paraId="7A310E98" w14:textId="3C4730D5" w:rsidR="00E5764F" w:rsidRPr="001B2DEB" w:rsidRDefault="00E5764F" w:rsidP="00E5764F">
            <w:pPr>
              <w:pStyle w:val="acctfourfigures"/>
              <w:tabs>
                <w:tab w:val="clear" w:pos="765"/>
                <w:tab w:val="decimal" w:pos="645"/>
              </w:tabs>
              <w:spacing w:line="240" w:lineRule="auto"/>
              <w:ind w:left="-89" w:right="-87"/>
              <w:rPr>
                <w:sz w:val="20"/>
                <w:lang w:bidi="th-TH"/>
              </w:rPr>
            </w:pPr>
            <w:r>
              <w:rPr>
                <w:sz w:val="20"/>
                <w:lang w:bidi="th-TH"/>
              </w:rPr>
              <w:t>168,866</w:t>
            </w:r>
          </w:p>
        </w:tc>
      </w:tr>
      <w:tr w:rsidR="00E5764F" w:rsidRPr="001B2DEB" w14:paraId="2F09E039" w14:textId="77777777" w:rsidTr="00E5764F">
        <w:trPr>
          <w:trHeight w:val="261"/>
        </w:trPr>
        <w:tc>
          <w:tcPr>
            <w:tcW w:w="2160" w:type="dxa"/>
            <w:hideMark/>
          </w:tcPr>
          <w:p w14:paraId="4C04DB9C" w14:textId="64846A3D" w:rsidR="00E5764F" w:rsidRPr="001B2DEB" w:rsidRDefault="00E5764F" w:rsidP="00E5764F">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r w:rsidRPr="001B2DEB">
              <w:rPr>
                <w:rFonts w:ascii="Times New Roman" w:hAnsi="Times New Roman" w:cs="Times New Roman"/>
                <w:sz w:val="20"/>
                <w:szCs w:val="20"/>
                <w:lang w:val="en-GB"/>
              </w:rPr>
              <w:t xml:space="preserve">Other derivatives </w:t>
            </w:r>
            <w:r>
              <w:rPr>
                <w:rFonts w:ascii="Times New Roman" w:hAnsi="Times New Roman" w:cs="Times New Roman"/>
                <w:sz w:val="20"/>
                <w:szCs w:val="20"/>
                <w:lang w:val="en-GB"/>
              </w:rPr>
              <w:t>assets</w:t>
            </w:r>
          </w:p>
        </w:tc>
        <w:tc>
          <w:tcPr>
            <w:tcW w:w="1170" w:type="dxa"/>
            <w:vAlign w:val="bottom"/>
          </w:tcPr>
          <w:p w14:paraId="7169DB7E" w14:textId="7141C30C" w:rsidR="00E5764F" w:rsidRPr="001B2DEB" w:rsidRDefault="00E5764F" w:rsidP="00E5764F">
            <w:pPr>
              <w:pStyle w:val="acctfourfigures"/>
              <w:tabs>
                <w:tab w:val="clear" w:pos="765"/>
                <w:tab w:val="decimal" w:pos="789"/>
              </w:tabs>
              <w:spacing w:line="240" w:lineRule="atLeast"/>
              <w:ind w:left="-43" w:right="-86"/>
              <w:rPr>
                <w:sz w:val="20"/>
                <w:cs/>
              </w:rPr>
            </w:pPr>
            <w:r>
              <w:rPr>
                <w:sz w:val="20"/>
              </w:rPr>
              <w:t>23,904</w:t>
            </w:r>
          </w:p>
        </w:tc>
        <w:tc>
          <w:tcPr>
            <w:tcW w:w="239" w:type="dxa"/>
          </w:tcPr>
          <w:p w14:paraId="0516593A" w14:textId="77777777" w:rsidR="00E5764F" w:rsidRPr="001B2DEB" w:rsidRDefault="00E5764F" w:rsidP="00E5764F">
            <w:pPr>
              <w:pStyle w:val="acctfourfigures"/>
              <w:tabs>
                <w:tab w:val="clear" w:pos="765"/>
                <w:tab w:val="decimal" w:pos="796"/>
              </w:tabs>
              <w:spacing w:line="240" w:lineRule="atLeast"/>
              <w:ind w:left="-43" w:right="-86"/>
              <w:rPr>
                <w:sz w:val="20"/>
                <w:lang w:bidi="th-TH"/>
              </w:rPr>
            </w:pPr>
          </w:p>
        </w:tc>
        <w:tc>
          <w:tcPr>
            <w:tcW w:w="1201" w:type="dxa"/>
          </w:tcPr>
          <w:p w14:paraId="05367391" w14:textId="77777777" w:rsidR="00E5764F" w:rsidRPr="001B2DEB" w:rsidRDefault="00E5764F" w:rsidP="00E5764F">
            <w:pPr>
              <w:pStyle w:val="acctfourfigures"/>
              <w:tabs>
                <w:tab w:val="clear" w:pos="765"/>
                <w:tab w:val="decimal" w:pos="642"/>
              </w:tabs>
              <w:spacing w:line="240" w:lineRule="atLeast"/>
              <w:ind w:left="-43" w:right="-86"/>
              <w:rPr>
                <w:sz w:val="20"/>
                <w:lang w:bidi="th-TH"/>
              </w:rPr>
            </w:pPr>
            <w:r>
              <w:rPr>
                <w:sz w:val="20"/>
                <w:lang w:bidi="th-TH"/>
              </w:rPr>
              <w:t>-</w:t>
            </w:r>
          </w:p>
        </w:tc>
        <w:tc>
          <w:tcPr>
            <w:tcW w:w="238" w:type="dxa"/>
          </w:tcPr>
          <w:p w14:paraId="14FC43FE" w14:textId="77777777" w:rsidR="00E5764F" w:rsidRPr="001B2DEB" w:rsidRDefault="00E5764F" w:rsidP="00E5764F">
            <w:pPr>
              <w:tabs>
                <w:tab w:val="decimal" w:pos="789"/>
              </w:tabs>
              <w:ind w:left="-43" w:right="-86"/>
              <w:rPr>
                <w:rFonts w:cs="Times New Roman"/>
                <w:sz w:val="20"/>
                <w:szCs w:val="20"/>
              </w:rPr>
            </w:pPr>
          </w:p>
        </w:tc>
        <w:tc>
          <w:tcPr>
            <w:tcW w:w="842" w:type="dxa"/>
            <w:vAlign w:val="bottom"/>
          </w:tcPr>
          <w:p w14:paraId="2CC9113C" w14:textId="2FE4583F" w:rsidR="00E5764F" w:rsidRPr="001B2DEB" w:rsidRDefault="00E5764F" w:rsidP="00E5764F">
            <w:pPr>
              <w:pStyle w:val="acctfourfigures"/>
              <w:tabs>
                <w:tab w:val="clear" w:pos="765"/>
                <w:tab w:val="decimal" w:pos="645"/>
              </w:tabs>
              <w:spacing w:line="240" w:lineRule="atLeast"/>
              <w:ind w:left="-43" w:right="-86"/>
              <w:rPr>
                <w:sz w:val="20"/>
                <w:lang w:bidi="th-TH"/>
              </w:rPr>
            </w:pPr>
            <w:r>
              <w:rPr>
                <w:sz w:val="20"/>
                <w:lang w:bidi="th-TH"/>
              </w:rPr>
              <w:t>23,904</w:t>
            </w:r>
          </w:p>
        </w:tc>
        <w:tc>
          <w:tcPr>
            <w:tcW w:w="238" w:type="dxa"/>
          </w:tcPr>
          <w:p w14:paraId="38A6F9D9"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925" w:type="dxa"/>
          </w:tcPr>
          <w:p w14:paraId="3C64F799" w14:textId="77777777" w:rsidR="00E5764F" w:rsidRPr="001B2DEB" w:rsidRDefault="00E5764F" w:rsidP="00E5764F">
            <w:pPr>
              <w:pStyle w:val="acctfourfigures"/>
              <w:tabs>
                <w:tab w:val="clear" w:pos="765"/>
                <w:tab w:val="decimal" w:pos="370"/>
              </w:tabs>
              <w:spacing w:line="240" w:lineRule="auto"/>
              <w:ind w:right="11"/>
              <w:rPr>
                <w:sz w:val="20"/>
                <w:lang w:bidi="th-TH"/>
              </w:rPr>
            </w:pPr>
            <w:r>
              <w:rPr>
                <w:sz w:val="20"/>
                <w:lang w:bidi="th-TH"/>
              </w:rPr>
              <w:t>-</w:t>
            </w:r>
          </w:p>
        </w:tc>
        <w:tc>
          <w:tcPr>
            <w:tcW w:w="236" w:type="dxa"/>
          </w:tcPr>
          <w:p w14:paraId="087B8DAA"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840" w:type="dxa"/>
          </w:tcPr>
          <w:p w14:paraId="35EDBB45" w14:textId="20EB7E39" w:rsidR="00E5764F" w:rsidRPr="001B2DEB" w:rsidRDefault="00E5764F" w:rsidP="00E5764F">
            <w:pPr>
              <w:pStyle w:val="acctfourfigures"/>
              <w:spacing w:line="240" w:lineRule="auto"/>
              <w:ind w:right="11"/>
              <w:rPr>
                <w:sz w:val="20"/>
                <w:lang w:bidi="th-TH"/>
              </w:rPr>
            </w:pPr>
            <w:r>
              <w:rPr>
                <w:sz w:val="20"/>
                <w:lang w:bidi="th-TH"/>
              </w:rPr>
              <w:t>23,904</w:t>
            </w:r>
          </w:p>
        </w:tc>
        <w:tc>
          <w:tcPr>
            <w:tcW w:w="236" w:type="dxa"/>
          </w:tcPr>
          <w:p w14:paraId="7C36261F" w14:textId="77777777" w:rsidR="00E5764F" w:rsidRPr="001B2DEB" w:rsidRDefault="00E5764F" w:rsidP="00E5764F">
            <w:pPr>
              <w:pStyle w:val="acctfourfigures"/>
              <w:tabs>
                <w:tab w:val="decimal" w:pos="595"/>
              </w:tabs>
              <w:spacing w:line="240" w:lineRule="atLeast"/>
              <w:ind w:left="-43" w:right="-86"/>
              <w:rPr>
                <w:sz w:val="20"/>
                <w:lang w:bidi="th-TH"/>
              </w:rPr>
            </w:pPr>
          </w:p>
        </w:tc>
        <w:tc>
          <w:tcPr>
            <w:tcW w:w="846" w:type="dxa"/>
            <w:vAlign w:val="bottom"/>
          </w:tcPr>
          <w:p w14:paraId="14C6F0A0" w14:textId="65A5715D" w:rsidR="00E5764F" w:rsidRPr="001B2DEB" w:rsidRDefault="00E5764F" w:rsidP="00E5764F">
            <w:pPr>
              <w:pStyle w:val="acctfourfigures"/>
              <w:tabs>
                <w:tab w:val="clear" w:pos="765"/>
                <w:tab w:val="decimal" w:pos="645"/>
              </w:tabs>
              <w:spacing w:line="240" w:lineRule="atLeast"/>
              <w:ind w:left="-43" w:right="-86"/>
              <w:rPr>
                <w:sz w:val="20"/>
                <w:lang w:bidi="th-TH"/>
              </w:rPr>
            </w:pPr>
            <w:r>
              <w:rPr>
                <w:sz w:val="20"/>
                <w:lang w:bidi="th-TH"/>
              </w:rPr>
              <w:t>23,904</w:t>
            </w:r>
          </w:p>
        </w:tc>
      </w:tr>
    </w:tbl>
    <w:p w14:paraId="2C01F506" w14:textId="77777777" w:rsidR="00D36B8B" w:rsidRDefault="00D36B8B" w:rsidP="004776F2">
      <w:pPr>
        <w:spacing w:line="240" w:lineRule="atLeast"/>
        <w:ind w:left="547" w:hanging="547"/>
        <w:rPr>
          <w:rFonts w:cs="Times New Roman"/>
          <w:b/>
          <w:bCs/>
          <w:sz w:val="24"/>
          <w:szCs w:val="24"/>
        </w:rPr>
      </w:pPr>
    </w:p>
    <w:p w14:paraId="76D93BBB" w14:textId="222AA348" w:rsidR="004776F2" w:rsidRPr="00725B1B" w:rsidRDefault="00517544" w:rsidP="004776F2">
      <w:pPr>
        <w:spacing w:line="240" w:lineRule="atLeast"/>
        <w:ind w:left="547" w:hanging="547"/>
        <w:rPr>
          <w:rFonts w:cs="Times New Roman"/>
          <w:b/>
          <w:bCs/>
          <w:sz w:val="24"/>
          <w:szCs w:val="24"/>
        </w:rPr>
      </w:pPr>
      <w:r>
        <w:rPr>
          <w:rFonts w:cs="Times New Roman"/>
          <w:b/>
          <w:bCs/>
          <w:sz w:val="24"/>
          <w:szCs w:val="24"/>
        </w:rPr>
        <w:t>9</w:t>
      </w:r>
      <w:r w:rsidR="00043B0C" w:rsidRPr="00F11E72">
        <w:rPr>
          <w:rFonts w:cs="Times New Roman"/>
          <w:b/>
          <w:bCs/>
          <w:sz w:val="24"/>
          <w:szCs w:val="24"/>
        </w:rPr>
        <w:tab/>
        <w:t>Commitments with non-related parties</w:t>
      </w:r>
    </w:p>
    <w:p w14:paraId="50B2D5C4" w14:textId="77777777" w:rsidR="00260893" w:rsidRPr="00F11E72" w:rsidRDefault="00260893" w:rsidP="00F11E72">
      <w:pPr>
        <w:spacing w:line="240" w:lineRule="atLeast"/>
        <w:ind w:left="540"/>
        <w:jc w:val="thaiDistribute"/>
        <w:rPr>
          <w:rFonts w:cs="Times New Roman"/>
          <w:highlight w:val="cyan"/>
        </w:rPr>
      </w:pPr>
    </w:p>
    <w:tbl>
      <w:tblPr>
        <w:tblW w:w="4783" w:type="pct"/>
        <w:tblInd w:w="450" w:type="dxa"/>
        <w:tblLayout w:type="fixed"/>
        <w:tblLook w:val="0000" w:firstRow="0" w:lastRow="0" w:firstColumn="0" w:lastColumn="0" w:noHBand="0" w:noVBand="0"/>
      </w:tblPr>
      <w:tblGrid>
        <w:gridCol w:w="4118"/>
        <w:gridCol w:w="1058"/>
        <w:gridCol w:w="243"/>
        <w:gridCol w:w="1056"/>
        <w:gridCol w:w="236"/>
        <w:gridCol w:w="1117"/>
        <w:gridCol w:w="243"/>
        <w:gridCol w:w="1107"/>
        <w:gridCol w:w="10"/>
      </w:tblGrid>
      <w:tr w:rsidR="00154BC6" w:rsidRPr="00F11E72" w14:paraId="1F08CCB2" w14:textId="77777777" w:rsidTr="00216787">
        <w:tc>
          <w:tcPr>
            <w:tcW w:w="4118" w:type="dxa"/>
            <w:vAlign w:val="bottom"/>
          </w:tcPr>
          <w:p w14:paraId="77BFA979" w14:textId="77777777" w:rsidR="00154BC6" w:rsidRPr="00F11E72" w:rsidRDefault="00154BC6" w:rsidP="000E18F5">
            <w:pPr>
              <w:spacing w:line="240" w:lineRule="atLeast"/>
              <w:ind w:right="-108"/>
              <w:rPr>
                <w:rFonts w:cs="Times New Roman"/>
                <w:b/>
                <w:bCs/>
                <w:i/>
                <w:iCs/>
              </w:rPr>
            </w:pPr>
          </w:p>
        </w:tc>
        <w:tc>
          <w:tcPr>
            <w:tcW w:w="2357" w:type="dxa"/>
            <w:gridSpan w:val="3"/>
            <w:vAlign w:val="bottom"/>
          </w:tcPr>
          <w:p w14:paraId="0ED58F08"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r w:rsidRPr="00F11E72">
              <w:rPr>
                <w:b/>
                <w:bCs/>
                <w:szCs w:val="22"/>
                <w:lang w:val="en-US"/>
              </w:rPr>
              <w:t>Consolidated</w:t>
            </w:r>
          </w:p>
        </w:tc>
        <w:tc>
          <w:tcPr>
            <w:tcW w:w="236" w:type="dxa"/>
            <w:vAlign w:val="bottom"/>
          </w:tcPr>
          <w:p w14:paraId="31DCD3FD"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p>
        </w:tc>
        <w:tc>
          <w:tcPr>
            <w:tcW w:w="2477" w:type="dxa"/>
            <w:gridSpan w:val="4"/>
            <w:vAlign w:val="bottom"/>
          </w:tcPr>
          <w:p w14:paraId="7FBD5F95"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r w:rsidRPr="00F11E72">
              <w:rPr>
                <w:b/>
                <w:bCs/>
                <w:szCs w:val="22"/>
                <w:lang w:val="en-US"/>
              </w:rPr>
              <w:t>Separate</w:t>
            </w:r>
          </w:p>
        </w:tc>
      </w:tr>
      <w:tr w:rsidR="00154BC6" w:rsidRPr="00F11E72" w14:paraId="655B7559" w14:textId="77777777" w:rsidTr="00216787">
        <w:tc>
          <w:tcPr>
            <w:tcW w:w="4118" w:type="dxa"/>
            <w:vAlign w:val="bottom"/>
          </w:tcPr>
          <w:p w14:paraId="2FA17BFE" w14:textId="77777777" w:rsidR="00154BC6" w:rsidRPr="00F11E72" w:rsidRDefault="00154BC6" w:rsidP="000E18F5">
            <w:pPr>
              <w:spacing w:line="240" w:lineRule="atLeast"/>
              <w:ind w:right="-108"/>
              <w:rPr>
                <w:rFonts w:cs="Times New Roman"/>
                <w:b/>
                <w:bCs/>
                <w:i/>
                <w:iCs/>
              </w:rPr>
            </w:pPr>
          </w:p>
        </w:tc>
        <w:tc>
          <w:tcPr>
            <w:tcW w:w="2357" w:type="dxa"/>
            <w:gridSpan w:val="3"/>
            <w:vAlign w:val="bottom"/>
          </w:tcPr>
          <w:p w14:paraId="611E8302"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r w:rsidRPr="00F11E72">
              <w:rPr>
                <w:b/>
                <w:bCs/>
                <w:szCs w:val="22"/>
                <w:lang w:val="en-US"/>
              </w:rPr>
              <w:t>financial statements</w:t>
            </w:r>
          </w:p>
        </w:tc>
        <w:tc>
          <w:tcPr>
            <w:tcW w:w="236" w:type="dxa"/>
            <w:vAlign w:val="bottom"/>
          </w:tcPr>
          <w:p w14:paraId="6A94C55B"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p>
        </w:tc>
        <w:tc>
          <w:tcPr>
            <w:tcW w:w="2477" w:type="dxa"/>
            <w:gridSpan w:val="4"/>
            <w:vAlign w:val="bottom"/>
          </w:tcPr>
          <w:p w14:paraId="686427E5"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r w:rsidRPr="00F11E72">
              <w:rPr>
                <w:b/>
                <w:bCs/>
                <w:szCs w:val="22"/>
                <w:lang w:val="en-US"/>
              </w:rPr>
              <w:t>financial statements</w:t>
            </w:r>
          </w:p>
        </w:tc>
      </w:tr>
      <w:tr w:rsidR="00FE5BEA" w:rsidRPr="00F11E72" w14:paraId="4F274EDD" w14:textId="77777777" w:rsidTr="00216787">
        <w:tc>
          <w:tcPr>
            <w:tcW w:w="4118" w:type="dxa"/>
            <w:vAlign w:val="bottom"/>
          </w:tcPr>
          <w:p w14:paraId="00B1CC86" w14:textId="77777777" w:rsidR="00FE5BEA" w:rsidRPr="00F11E72" w:rsidRDefault="00FE5BEA" w:rsidP="00FE5BEA">
            <w:pPr>
              <w:spacing w:line="240" w:lineRule="atLeast"/>
              <w:ind w:right="-108"/>
              <w:rPr>
                <w:rFonts w:cs="Times New Roman"/>
                <w:b/>
                <w:bCs/>
                <w:i/>
                <w:iCs/>
              </w:rPr>
            </w:pPr>
          </w:p>
        </w:tc>
        <w:tc>
          <w:tcPr>
            <w:tcW w:w="1058" w:type="dxa"/>
            <w:vAlign w:val="bottom"/>
          </w:tcPr>
          <w:p w14:paraId="3CFA7020" w14:textId="77777777" w:rsidR="00FE5BEA" w:rsidRDefault="00FE5BEA" w:rsidP="00FE5BEA">
            <w:pPr>
              <w:pStyle w:val="acctfourfigures"/>
              <w:tabs>
                <w:tab w:val="clear" w:pos="765"/>
              </w:tabs>
              <w:spacing w:line="240" w:lineRule="atLeast"/>
              <w:ind w:left="-108" w:right="-108"/>
              <w:jc w:val="center"/>
              <w:rPr>
                <w:szCs w:val="22"/>
                <w:lang w:val="en-US"/>
              </w:rPr>
            </w:pPr>
            <w:r>
              <w:rPr>
                <w:szCs w:val="22"/>
                <w:lang w:val="en-US"/>
              </w:rPr>
              <w:t>31</w:t>
            </w:r>
          </w:p>
          <w:p w14:paraId="575F1E83" w14:textId="7EB215B7" w:rsidR="00FE5BEA" w:rsidRPr="00F11E72" w:rsidRDefault="00FE5BEA" w:rsidP="00FE5BEA">
            <w:pPr>
              <w:pStyle w:val="acctfourfigures"/>
              <w:tabs>
                <w:tab w:val="clear" w:pos="765"/>
              </w:tabs>
              <w:spacing w:line="240" w:lineRule="atLeast"/>
              <w:ind w:left="-108" w:right="-108"/>
              <w:jc w:val="center"/>
              <w:rPr>
                <w:szCs w:val="22"/>
                <w:lang w:val="en-US"/>
              </w:rPr>
            </w:pPr>
            <w:r>
              <w:rPr>
                <w:szCs w:val="22"/>
                <w:lang w:val="en-US"/>
              </w:rPr>
              <w:t>March</w:t>
            </w:r>
          </w:p>
        </w:tc>
        <w:tc>
          <w:tcPr>
            <w:tcW w:w="243" w:type="dxa"/>
            <w:vAlign w:val="bottom"/>
          </w:tcPr>
          <w:p w14:paraId="772276EE" w14:textId="77777777" w:rsidR="00FE5BEA" w:rsidRPr="00F11E72" w:rsidRDefault="00FE5BEA" w:rsidP="00FE5BEA">
            <w:pPr>
              <w:pStyle w:val="acctfourfigures"/>
              <w:tabs>
                <w:tab w:val="clear" w:pos="765"/>
              </w:tabs>
              <w:spacing w:line="240" w:lineRule="atLeast"/>
              <w:ind w:left="-108" w:right="-108"/>
              <w:jc w:val="center"/>
              <w:rPr>
                <w:szCs w:val="22"/>
                <w:lang w:val="en-US"/>
              </w:rPr>
            </w:pPr>
          </w:p>
        </w:tc>
        <w:tc>
          <w:tcPr>
            <w:tcW w:w="1056" w:type="dxa"/>
            <w:vAlign w:val="bottom"/>
          </w:tcPr>
          <w:p w14:paraId="00398585" w14:textId="77777777" w:rsidR="00FE5BEA" w:rsidRPr="00F11E72" w:rsidRDefault="00FE5BEA" w:rsidP="00FE5BEA">
            <w:pPr>
              <w:pStyle w:val="acctfourfigures"/>
              <w:tabs>
                <w:tab w:val="clear" w:pos="765"/>
              </w:tabs>
              <w:spacing w:line="240" w:lineRule="atLeast"/>
              <w:ind w:left="-108" w:right="-108"/>
              <w:jc w:val="center"/>
              <w:rPr>
                <w:szCs w:val="22"/>
                <w:lang w:val="en-US"/>
              </w:rPr>
            </w:pPr>
            <w:r w:rsidRPr="00F11E72">
              <w:rPr>
                <w:szCs w:val="22"/>
                <w:lang w:val="en-US"/>
              </w:rPr>
              <w:t>31</w:t>
            </w:r>
          </w:p>
          <w:p w14:paraId="39C3F8F0" w14:textId="77777777" w:rsidR="00FE5BEA" w:rsidRPr="00F11E72" w:rsidRDefault="00FE5BEA" w:rsidP="00FE5BEA">
            <w:pPr>
              <w:pStyle w:val="acctfourfigures"/>
              <w:tabs>
                <w:tab w:val="clear" w:pos="765"/>
              </w:tabs>
              <w:spacing w:line="240" w:lineRule="atLeast"/>
              <w:ind w:left="-108" w:right="-108"/>
              <w:jc w:val="center"/>
              <w:rPr>
                <w:szCs w:val="22"/>
                <w:lang w:val="en-US"/>
              </w:rPr>
            </w:pPr>
            <w:r w:rsidRPr="00F11E72">
              <w:rPr>
                <w:szCs w:val="22"/>
                <w:lang w:val="en-US"/>
              </w:rPr>
              <w:t>December</w:t>
            </w:r>
          </w:p>
        </w:tc>
        <w:tc>
          <w:tcPr>
            <w:tcW w:w="236" w:type="dxa"/>
            <w:vAlign w:val="bottom"/>
          </w:tcPr>
          <w:p w14:paraId="2E31DCD1" w14:textId="77777777" w:rsidR="00FE5BEA" w:rsidRPr="00F11E72" w:rsidRDefault="00FE5BEA" w:rsidP="00FE5BEA">
            <w:pPr>
              <w:pStyle w:val="acctfourfigures"/>
              <w:tabs>
                <w:tab w:val="clear" w:pos="765"/>
              </w:tabs>
              <w:spacing w:line="240" w:lineRule="atLeast"/>
              <w:ind w:left="-108" w:right="-108"/>
              <w:jc w:val="center"/>
              <w:rPr>
                <w:szCs w:val="22"/>
                <w:lang w:val="en-US"/>
              </w:rPr>
            </w:pPr>
          </w:p>
        </w:tc>
        <w:tc>
          <w:tcPr>
            <w:tcW w:w="1117" w:type="dxa"/>
            <w:vAlign w:val="bottom"/>
          </w:tcPr>
          <w:p w14:paraId="2472B00A" w14:textId="77777777" w:rsidR="00FE5BEA" w:rsidRDefault="00FE5BEA" w:rsidP="00FE5BEA">
            <w:pPr>
              <w:pStyle w:val="acctfourfigures"/>
              <w:tabs>
                <w:tab w:val="clear" w:pos="765"/>
              </w:tabs>
              <w:spacing w:line="240" w:lineRule="atLeast"/>
              <w:ind w:left="-108" w:right="-108"/>
              <w:jc w:val="center"/>
              <w:rPr>
                <w:szCs w:val="22"/>
                <w:lang w:val="en-US"/>
              </w:rPr>
            </w:pPr>
            <w:r>
              <w:rPr>
                <w:szCs w:val="22"/>
                <w:lang w:val="en-US"/>
              </w:rPr>
              <w:t>31</w:t>
            </w:r>
          </w:p>
          <w:p w14:paraId="3E9A295D" w14:textId="5ED8328B" w:rsidR="00FE5BEA" w:rsidRPr="00F11E72" w:rsidRDefault="00FE5BEA" w:rsidP="00FE5BEA">
            <w:pPr>
              <w:pStyle w:val="acctfourfigures"/>
              <w:tabs>
                <w:tab w:val="clear" w:pos="765"/>
              </w:tabs>
              <w:spacing w:line="240" w:lineRule="atLeast"/>
              <w:ind w:left="-108" w:right="-108"/>
              <w:jc w:val="center"/>
              <w:rPr>
                <w:szCs w:val="22"/>
                <w:lang w:val="en-US"/>
              </w:rPr>
            </w:pPr>
            <w:r>
              <w:rPr>
                <w:szCs w:val="22"/>
                <w:lang w:val="en-US"/>
              </w:rPr>
              <w:t>March</w:t>
            </w:r>
          </w:p>
        </w:tc>
        <w:tc>
          <w:tcPr>
            <w:tcW w:w="243" w:type="dxa"/>
            <w:vAlign w:val="bottom"/>
          </w:tcPr>
          <w:p w14:paraId="3B319AB2" w14:textId="77777777" w:rsidR="00FE5BEA" w:rsidRPr="00F11E72" w:rsidRDefault="00FE5BEA" w:rsidP="00FE5BEA">
            <w:pPr>
              <w:pStyle w:val="acctfourfigures"/>
              <w:tabs>
                <w:tab w:val="clear" w:pos="765"/>
              </w:tabs>
              <w:spacing w:line="240" w:lineRule="atLeast"/>
              <w:ind w:left="-108" w:right="-108"/>
              <w:jc w:val="center"/>
              <w:rPr>
                <w:szCs w:val="22"/>
                <w:lang w:val="en-US"/>
              </w:rPr>
            </w:pPr>
          </w:p>
        </w:tc>
        <w:tc>
          <w:tcPr>
            <w:tcW w:w="1117" w:type="dxa"/>
            <w:gridSpan w:val="2"/>
            <w:vAlign w:val="bottom"/>
          </w:tcPr>
          <w:p w14:paraId="5A00FF55" w14:textId="77777777" w:rsidR="00FE5BEA" w:rsidRPr="00F11E72" w:rsidRDefault="00FE5BEA" w:rsidP="00FE5BEA">
            <w:pPr>
              <w:pStyle w:val="acctfourfigures"/>
              <w:tabs>
                <w:tab w:val="clear" w:pos="765"/>
              </w:tabs>
              <w:spacing w:line="240" w:lineRule="atLeast"/>
              <w:ind w:left="-108" w:right="-108"/>
              <w:jc w:val="center"/>
              <w:rPr>
                <w:szCs w:val="22"/>
                <w:lang w:val="en-US"/>
              </w:rPr>
            </w:pPr>
            <w:r w:rsidRPr="00F11E72">
              <w:rPr>
                <w:szCs w:val="22"/>
                <w:lang w:val="en-US"/>
              </w:rPr>
              <w:t>31</w:t>
            </w:r>
          </w:p>
          <w:p w14:paraId="51F8C195" w14:textId="735054EA" w:rsidR="00FE5BEA" w:rsidRPr="00F11E72" w:rsidRDefault="00FE5BEA" w:rsidP="00FE5BEA">
            <w:pPr>
              <w:pStyle w:val="acctfourfigures"/>
              <w:tabs>
                <w:tab w:val="clear" w:pos="765"/>
              </w:tabs>
              <w:spacing w:line="240" w:lineRule="atLeast"/>
              <w:ind w:left="-108" w:right="-108"/>
              <w:jc w:val="center"/>
              <w:rPr>
                <w:szCs w:val="22"/>
                <w:lang w:val="en-US"/>
              </w:rPr>
            </w:pPr>
            <w:r w:rsidRPr="00F11E72">
              <w:rPr>
                <w:szCs w:val="22"/>
                <w:lang w:val="en-US"/>
              </w:rPr>
              <w:t>December</w:t>
            </w:r>
          </w:p>
        </w:tc>
      </w:tr>
      <w:tr w:rsidR="00FE5BEA" w:rsidRPr="00F11E72" w14:paraId="5A8FB513" w14:textId="77777777" w:rsidTr="00216787">
        <w:tc>
          <w:tcPr>
            <w:tcW w:w="4118" w:type="dxa"/>
            <w:vAlign w:val="bottom"/>
          </w:tcPr>
          <w:p w14:paraId="3209570B" w14:textId="77777777" w:rsidR="00FE5BEA" w:rsidRPr="00F11E72" w:rsidRDefault="00FE5BEA" w:rsidP="00FE5BEA">
            <w:pPr>
              <w:spacing w:line="240" w:lineRule="atLeast"/>
              <w:ind w:right="-108"/>
              <w:rPr>
                <w:rFonts w:cs="Times New Roman"/>
                <w:b/>
                <w:bCs/>
                <w:i/>
                <w:iCs/>
              </w:rPr>
            </w:pPr>
          </w:p>
        </w:tc>
        <w:tc>
          <w:tcPr>
            <w:tcW w:w="1058" w:type="dxa"/>
            <w:vAlign w:val="bottom"/>
          </w:tcPr>
          <w:p w14:paraId="2B5D03E9" w14:textId="144F05A3" w:rsidR="00FE5BEA" w:rsidRPr="00F11E72" w:rsidRDefault="00FE5BEA" w:rsidP="00FE5BEA">
            <w:pPr>
              <w:pStyle w:val="acctfourfigures"/>
              <w:tabs>
                <w:tab w:val="clear" w:pos="765"/>
              </w:tabs>
              <w:spacing w:line="240" w:lineRule="atLeast"/>
              <w:ind w:left="-108" w:right="-108"/>
              <w:jc w:val="center"/>
              <w:rPr>
                <w:szCs w:val="22"/>
                <w:lang w:val="en-US"/>
              </w:rPr>
            </w:pPr>
            <w:r w:rsidRPr="00F11E72">
              <w:rPr>
                <w:szCs w:val="22"/>
                <w:lang w:val="en-US"/>
              </w:rPr>
              <w:t>202</w:t>
            </w:r>
            <w:r>
              <w:rPr>
                <w:szCs w:val="22"/>
                <w:lang w:val="en-US"/>
              </w:rPr>
              <w:t>2</w:t>
            </w:r>
          </w:p>
        </w:tc>
        <w:tc>
          <w:tcPr>
            <w:tcW w:w="243" w:type="dxa"/>
            <w:vAlign w:val="bottom"/>
          </w:tcPr>
          <w:p w14:paraId="2A6BBCFD" w14:textId="77777777" w:rsidR="00FE5BEA" w:rsidRPr="00F11E72" w:rsidRDefault="00FE5BEA" w:rsidP="00FE5BEA">
            <w:pPr>
              <w:pStyle w:val="acctfourfigures"/>
              <w:tabs>
                <w:tab w:val="clear" w:pos="765"/>
              </w:tabs>
              <w:spacing w:line="240" w:lineRule="atLeast"/>
              <w:ind w:left="-108" w:right="-108"/>
              <w:jc w:val="center"/>
              <w:rPr>
                <w:szCs w:val="22"/>
                <w:lang w:val="en-US"/>
              </w:rPr>
            </w:pPr>
          </w:p>
        </w:tc>
        <w:tc>
          <w:tcPr>
            <w:tcW w:w="1056" w:type="dxa"/>
            <w:vAlign w:val="bottom"/>
          </w:tcPr>
          <w:p w14:paraId="023E0A5C" w14:textId="700D2C73" w:rsidR="00FE5BEA" w:rsidRPr="00F11E72" w:rsidRDefault="00FE5BEA" w:rsidP="00FE5BEA">
            <w:pPr>
              <w:pStyle w:val="acctfourfigures"/>
              <w:tabs>
                <w:tab w:val="clear" w:pos="765"/>
              </w:tabs>
              <w:spacing w:line="240" w:lineRule="atLeast"/>
              <w:ind w:left="-108" w:right="-108"/>
              <w:jc w:val="center"/>
              <w:rPr>
                <w:szCs w:val="22"/>
                <w:lang w:val="en-US"/>
              </w:rPr>
            </w:pPr>
            <w:r>
              <w:rPr>
                <w:szCs w:val="22"/>
                <w:lang w:val="en-US"/>
              </w:rPr>
              <w:t>2021</w:t>
            </w:r>
          </w:p>
        </w:tc>
        <w:tc>
          <w:tcPr>
            <w:tcW w:w="236" w:type="dxa"/>
            <w:vAlign w:val="bottom"/>
          </w:tcPr>
          <w:p w14:paraId="212013BC" w14:textId="77777777" w:rsidR="00FE5BEA" w:rsidRPr="00F11E72" w:rsidRDefault="00FE5BEA" w:rsidP="00FE5BEA">
            <w:pPr>
              <w:pStyle w:val="acctfourfigures"/>
              <w:tabs>
                <w:tab w:val="clear" w:pos="765"/>
              </w:tabs>
              <w:spacing w:line="240" w:lineRule="atLeast"/>
              <w:ind w:left="-108" w:right="-108"/>
              <w:jc w:val="center"/>
              <w:rPr>
                <w:szCs w:val="22"/>
                <w:lang w:val="en-US"/>
              </w:rPr>
            </w:pPr>
          </w:p>
        </w:tc>
        <w:tc>
          <w:tcPr>
            <w:tcW w:w="1117" w:type="dxa"/>
            <w:vAlign w:val="bottom"/>
          </w:tcPr>
          <w:p w14:paraId="66A1E27F" w14:textId="208EDCBB" w:rsidR="00FE5BEA" w:rsidRPr="00F11E72" w:rsidRDefault="00FE5BEA" w:rsidP="00FE5BEA">
            <w:pPr>
              <w:pStyle w:val="acctfourfigures"/>
              <w:tabs>
                <w:tab w:val="clear" w:pos="765"/>
              </w:tabs>
              <w:spacing w:line="240" w:lineRule="atLeast"/>
              <w:ind w:left="-108" w:right="-108"/>
              <w:jc w:val="center"/>
              <w:rPr>
                <w:szCs w:val="22"/>
                <w:lang w:val="en-US"/>
              </w:rPr>
            </w:pPr>
            <w:r w:rsidRPr="00F11E72">
              <w:rPr>
                <w:szCs w:val="22"/>
                <w:lang w:val="en-US"/>
              </w:rPr>
              <w:t>202</w:t>
            </w:r>
            <w:r>
              <w:rPr>
                <w:szCs w:val="22"/>
                <w:lang w:val="en-US"/>
              </w:rPr>
              <w:t>2</w:t>
            </w:r>
          </w:p>
        </w:tc>
        <w:tc>
          <w:tcPr>
            <w:tcW w:w="243" w:type="dxa"/>
            <w:vAlign w:val="bottom"/>
          </w:tcPr>
          <w:p w14:paraId="6B7B12C0" w14:textId="77777777" w:rsidR="00FE5BEA" w:rsidRPr="00F11E72" w:rsidRDefault="00FE5BEA" w:rsidP="00FE5BEA">
            <w:pPr>
              <w:pStyle w:val="acctfourfigures"/>
              <w:tabs>
                <w:tab w:val="clear" w:pos="765"/>
              </w:tabs>
              <w:spacing w:line="240" w:lineRule="atLeast"/>
              <w:ind w:left="-108" w:right="-108"/>
              <w:jc w:val="center"/>
              <w:rPr>
                <w:szCs w:val="22"/>
                <w:lang w:val="en-US"/>
              </w:rPr>
            </w:pPr>
          </w:p>
        </w:tc>
        <w:tc>
          <w:tcPr>
            <w:tcW w:w="1117" w:type="dxa"/>
            <w:gridSpan w:val="2"/>
            <w:vAlign w:val="bottom"/>
          </w:tcPr>
          <w:p w14:paraId="6B8B502D" w14:textId="336722A0" w:rsidR="00FE5BEA" w:rsidRPr="00F11E72" w:rsidRDefault="00FE5BEA" w:rsidP="00FE5BEA">
            <w:pPr>
              <w:pStyle w:val="acctfourfigures"/>
              <w:tabs>
                <w:tab w:val="clear" w:pos="765"/>
              </w:tabs>
              <w:spacing w:line="240" w:lineRule="atLeast"/>
              <w:ind w:left="-108" w:right="-108"/>
              <w:jc w:val="center"/>
              <w:rPr>
                <w:szCs w:val="22"/>
                <w:lang w:val="en-US"/>
              </w:rPr>
            </w:pPr>
            <w:r>
              <w:rPr>
                <w:szCs w:val="22"/>
                <w:lang w:val="en-US"/>
              </w:rPr>
              <w:t>2021</w:t>
            </w:r>
          </w:p>
        </w:tc>
      </w:tr>
      <w:tr w:rsidR="007439AD" w:rsidRPr="00F11E72" w14:paraId="5B7D514E" w14:textId="77777777" w:rsidTr="00216787">
        <w:tc>
          <w:tcPr>
            <w:tcW w:w="4118" w:type="dxa"/>
            <w:vAlign w:val="bottom"/>
          </w:tcPr>
          <w:p w14:paraId="562274F0" w14:textId="77777777" w:rsidR="007439AD" w:rsidRPr="00F11E72" w:rsidRDefault="007439AD" w:rsidP="007439AD">
            <w:pPr>
              <w:spacing w:line="240" w:lineRule="atLeast"/>
              <w:ind w:right="-108"/>
              <w:rPr>
                <w:rFonts w:cs="Times New Roman"/>
                <w:b/>
                <w:bCs/>
                <w:i/>
                <w:iCs/>
              </w:rPr>
            </w:pPr>
          </w:p>
        </w:tc>
        <w:tc>
          <w:tcPr>
            <w:tcW w:w="5070" w:type="dxa"/>
            <w:gridSpan w:val="8"/>
            <w:vAlign w:val="bottom"/>
          </w:tcPr>
          <w:p w14:paraId="02ED0FA1" w14:textId="77777777" w:rsidR="007439AD" w:rsidRPr="00F11E72" w:rsidRDefault="007439AD" w:rsidP="007439AD">
            <w:pPr>
              <w:pStyle w:val="acctfourfigures"/>
              <w:tabs>
                <w:tab w:val="clear" w:pos="765"/>
              </w:tabs>
              <w:spacing w:line="240" w:lineRule="atLeast"/>
              <w:ind w:left="-108" w:right="-108"/>
              <w:jc w:val="center"/>
              <w:rPr>
                <w:i/>
                <w:iCs/>
                <w:szCs w:val="22"/>
                <w:lang w:val="en-US"/>
              </w:rPr>
            </w:pPr>
            <w:r w:rsidRPr="00F11E72">
              <w:rPr>
                <w:i/>
                <w:iCs/>
                <w:szCs w:val="22"/>
                <w:lang w:val="en-US"/>
              </w:rPr>
              <w:t>(in thousand Baht)</w:t>
            </w:r>
          </w:p>
        </w:tc>
      </w:tr>
      <w:tr w:rsidR="007439AD" w:rsidRPr="00F11E72" w14:paraId="6EE244FC" w14:textId="77777777" w:rsidTr="004A4337">
        <w:trPr>
          <w:gridAfter w:val="1"/>
          <w:wAfter w:w="10" w:type="dxa"/>
        </w:trPr>
        <w:tc>
          <w:tcPr>
            <w:tcW w:w="4118" w:type="dxa"/>
          </w:tcPr>
          <w:p w14:paraId="6DB3466D" w14:textId="77777777" w:rsidR="007439AD" w:rsidRPr="00F11E72" w:rsidRDefault="007439AD" w:rsidP="007439AD">
            <w:pPr>
              <w:spacing w:line="240" w:lineRule="atLeast"/>
              <w:ind w:right="-169"/>
              <w:rPr>
                <w:rFonts w:cs="Times New Roman"/>
                <w:b/>
                <w:bCs/>
                <w:i/>
                <w:iCs/>
              </w:rPr>
            </w:pPr>
            <w:r w:rsidRPr="00F11E72">
              <w:rPr>
                <w:rFonts w:cs="Times New Roman"/>
                <w:b/>
                <w:bCs/>
                <w:i/>
                <w:iCs/>
              </w:rPr>
              <w:t>Other commitments</w:t>
            </w:r>
          </w:p>
        </w:tc>
        <w:tc>
          <w:tcPr>
            <w:tcW w:w="1058" w:type="dxa"/>
            <w:vAlign w:val="bottom"/>
          </w:tcPr>
          <w:p w14:paraId="11A1BABD" w14:textId="77777777" w:rsidR="007439AD" w:rsidRPr="00F11E72" w:rsidRDefault="007439AD" w:rsidP="007439AD">
            <w:pPr>
              <w:pStyle w:val="acctfourfigures"/>
              <w:tabs>
                <w:tab w:val="clear" w:pos="765"/>
                <w:tab w:val="decimal" w:pos="702"/>
              </w:tabs>
              <w:spacing w:line="240" w:lineRule="atLeast"/>
              <w:ind w:left="-108" w:right="-108"/>
              <w:rPr>
                <w:szCs w:val="22"/>
                <w:lang w:val="en-US"/>
              </w:rPr>
            </w:pPr>
          </w:p>
        </w:tc>
        <w:tc>
          <w:tcPr>
            <w:tcW w:w="243" w:type="dxa"/>
            <w:vAlign w:val="bottom"/>
          </w:tcPr>
          <w:p w14:paraId="048590F2" w14:textId="77777777" w:rsidR="007439AD" w:rsidRPr="00F11E72" w:rsidRDefault="007439AD" w:rsidP="007439AD">
            <w:pPr>
              <w:pStyle w:val="acctfourfigures"/>
              <w:tabs>
                <w:tab w:val="clear" w:pos="765"/>
                <w:tab w:val="decimal" w:pos="702"/>
              </w:tabs>
              <w:spacing w:line="240" w:lineRule="atLeast"/>
              <w:ind w:left="-108" w:right="-108"/>
              <w:rPr>
                <w:szCs w:val="22"/>
                <w:lang w:val="en-US"/>
              </w:rPr>
            </w:pPr>
          </w:p>
        </w:tc>
        <w:tc>
          <w:tcPr>
            <w:tcW w:w="1056" w:type="dxa"/>
            <w:vAlign w:val="bottom"/>
          </w:tcPr>
          <w:p w14:paraId="131654CE" w14:textId="77777777" w:rsidR="007439AD" w:rsidRPr="00F11E72" w:rsidRDefault="007439AD" w:rsidP="007439AD">
            <w:pPr>
              <w:pStyle w:val="acctfourfigures"/>
              <w:tabs>
                <w:tab w:val="clear" w:pos="765"/>
                <w:tab w:val="decimal" w:pos="801"/>
              </w:tabs>
              <w:spacing w:line="240" w:lineRule="atLeast"/>
              <w:ind w:left="-108" w:right="-108"/>
              <w:rPr>
                <w:szCs w:val="22"/>
                <w:lang w:val="en-US"/>
              </w:rPr>
            </w:pPr>
          </w:p>
        </w:tc>
        <w:tc>
          <w:tcPr>
            <w:tcW w:w="236" w:type="dxa"/>
            <w:vAlign w:val="bottom"/>
          </w:tcPr>
          <w:p w14:paraId="5AC021D9" w14:textId="77777777" w:rsidR="007439AD" w:rsidRPr="00F11E72" w:rsidRDefault="007439AD" w:rsidP="007439AD">
            <w:pPr>
              <w:pStyle w:val="acctfourfigures"/>
              <w:tabs>
                <w:tab w:val="clear" w:pos="765"/>
                <w:tab w:val="decimal" w:pos="702"/>
              </w:tabs>
              <w:spacing w:line="240" w:lineRule="atLeast"/>
              <w:ind w:left="-108" w:right="-108"/>
              <w:rPr>
                <w:szCs w:val="22"/>
                <w:lang w:val="en-US"/>
              </w:rPr>
            </w:pPr>
          </w:p>
        </w:tc>
        <w:tc>
          <w:tcPr>
            <w:tcW w:w="1117" w:type="dxa"/>
            <w:vAlign w:val="bottom"/>
          </w:tcPr>
          <w:p w14:paraId="17DF78D2" w14:textId="77777777" w:rsidR="007439AD" w:rsidRPr="00F11E72" w:rsidRDefault="007439AD" w:rsidP="007439AD">
            <w:pPr>
              <w:pStyle w:val="acctfourfigures"/>
              <w:tabs>
                <w:tab w:val="clear" w:pos="765"/>
                <w:tab w:val="decimal" w:pos="924"/>
              </w:tabs>
              <w:spacing w:line="240" w:lineRule="atLeast"/>
              <w:ind w:left="-115" w:right="-108"/>
              <w:rPr>
                <w:szCs w:val="22"/>
                <w:lang w:val="en-US"/>
              </w:rPr>
            </w:pPr>
          </w:p>
        </w:tc>
        <w:tc>
          <w:tcPr>
            <w:tcW w:w="243" w:type="dxa"/>
            <w:vAlign w:val="bottom"/>
          </w:tcPr>
          <w:p w14:paraId="732AD4D8" w14:textId="77777777" w:rsidR="007439AD" w:rsidRPr="00F11E72" w:rsidRDefault="007439AD" w:rsidP="007439AD">
            <w:pPr>
              <w:pStyle w:val="acctfourfigures"/>
              <w:tabs>
                <w:tab w:val="clear" w:pos="765"/>
                <w:tab w:val="decimal" w:pos="702"/>
              </w:tabs>
              <w:spacing w:line="240" w:lineRule="atLeast"/>
              <w:ind w:left="-108" w:right="-108"/>
              <w:rPr>
                <w:szCs w:val="22"/>
                <w:lang w:val="en-US"/>
              </w:rPr>
            </w:pPr>
          </w:p>
        </w:tc>
        <w:tc>
          <w:tcPr>
            <w:tcW w:w="1107" w:type="dxa"/>
            <w:vAlign w:val="bottom"/>
          </w:tcPr>
          <w:p w14:paraId="4D346A63" w14:textId="77777777" w:rsidR="007439AD" w:rsidRPr="00F11E72" w:rsidRDefault="007439AD" w:rsidP="007439AD">
            <w:pPr>
              <w:pStyle w:val="acctfourfigures"/>
              <w:tabs>
                <w:tab w:val="clear" w:pos="765"/>
                <w:tab w:val="decimal" w:pos="702"/>
              </w:tabs>
              <w:spacing w:line="240" w:lineRule="atLeast"/>
              <w:ind w:left="-108" w:right="-108"/>
              <w:rPr>
                <w:szCs w:val="22"/>
                <w:lang w:val="en-US"/>
              </w:rPr>
            </w:pPr>
          </w:p>
        </w:tc>
      </w:tr>
      <w:tr w:rsidR="007439AD" w:rsidRPr="00F11E72" w14:paraId="698069D6" w14:textId="77777777" w:rsidTr="00D93B8C">
        <w:trPr>
          <w:gridAfter w:val="1"/>
          <w:wAfter w:w="10" w:type="dxa"/>
        </w:trPr>
        <w:tc>
          <w:tcPr>
            <w:tcW w:w="4118" w:type="dxa"/>
          </w:tcPr>
          <w:p w14:paraId="797D5C66" w14:textId="6F44AC2D" w:rsidR="007439AD" w:rsidRPr="00F11E72" w:rsidRDefault="007439AD" w:rsidP="007439AD">
            <w:pPr>
              <w:spacing w:line="240" w:lineRule="atLeast"/>
              <w:rPr>
                <w:rFonts w:cs="Times New Roman"/>
              </w:rPr>
            </w:pPr>
            <w:r w:rsidRPr="00F11E72">
              <w:rPr>
                <w:rFonts w:cs="Times New Roman"/>
              </w:rPr>
              <w:t xml:space="preserve">Bank guarantees </w:t>
            </w:r>
          </w:p>
        </w:tc>
        <w:tc>
          <w:tcPr>
            <w:tcW w:w="1058" w:type="dxa"/>
            <w:tcBorders>
              <w:bottom w:val="double" w:sz="4" w:space="0" w:color="auto"/>
            </w:tcBorders>
          </w:tcPr>
          <w:p w14:paraId="594EA1C6" w14:textId="6935D5EA" w:rsidR="007439AD" w:rsidRPr="00F11E72" w:rsidRDefault="00517544" w:rsidP="007439AD">
            <w:pPr>
              <w:pStyle w:val="BodyText"/>
              <w:tabs>
                <w:tab w:val="decimal" w:pos="865"/>
              </w:tabs>
              <w:spacing w:after="0"/>
              <w:ind w:left="-108" w:right="-7"/>
              <w:rPr>
                <w:rFonts w:cs="Times New Roman"/>
              </w:rPr>
            </w:pPr>
            <w:r>
              <w:rPr>
                <w:rFonts w:cs="Times New Roman"/>
              </w:rPr>
              <w:t>1,275,921</w:t>
            </w:r>
          </w:p>
        </w:tc>
        <w:tc>
          <w:tcPr>
            <w:tcW w:w="243" w:type="dxa"/>
          </w:tcPr>
          <w:p w14:paraId="38A11859" w14:textId="77777777" w:rsidR="007439AD" w:rsidRPr="00F11E72" w:rsidRDefault="007439AD" w:rsidP="007439AD">
            <w:pPr>
              <w:pStyle w:val="BodyText"/>
              <w:tabs>
                <w:tab w:val="decimal" w:pos="764"/>
              </w:tabs>
              <w:spacing w:after="0"/>
              <w:ind w:right="-7"/>
              <w:rPr>
                <w:rFonts w:cs="Times New Roman"/>
              </w:rPr>
            </w:pPr>
          </w:p>
        </w:tc>
        <w:tc>
          <w:tcPr>
            <w:tcW w:w="1056" w:type="dxa"/>
            <w:tcBorders>
              <w:bottom w:val="double" w:sz="4" w:space="0" w:color="auto"/>
            </w:tcBorders>
          </w:tcPr>
          <w:p w14:paraId="172FEBFF" w14:textId="1C66C78F" w:rsidR="007439AD" w:rsidRPr="00F11E72" w:rsidRDefault="00B11FC3" w:rsidP="007439AD">
            <w:pPr>
              <w:pStyle w:val="BodyText"/>
              <w:tabs>
                <w:tab w:val="decimal" w:pos="865"/>
              </w:tabs>
              <w:spacing w:after="0"/>
              <w:ind w:left="-108" w:right="-7"/>
              <w:rPr>
                <w:rFonts w:cs="Times New Roman"/>
              </w:rPr>
            </w:pPr>
            <w:r>
              <w:rPr>
                <w:rFonts w:cs="Times New Roman"/>
              </w:rPr>
              <w:t>1,074,658</w:t>
            </w:r>
          </w:p>
        </w:tc>
        <w:tc>
          <w:tcPr>
            <w:tcW w:w="236" w:type="dxa"/>
          </w:tcPr>
          <w:p w14:paraId="247D4B10" w14:textId="77777777" w:rsidR="007439AD" w:rsidRPr="00F11E72" w:rsidRDefault="007439AD" w:rsidP="007439AD">
            <w:pPr>
              <w:pStyle w:val="BodyText"/>
              <w:tabs>
                <w:tab w:val="decimal" w:pos="764"/>
              </w:tabs>
              <w:spacing w:after="0"/>
              <w:ind w:left="-126" w:right="-7"/>
              <w:rPr>
                <w:rFonts w:cs="Times New Roman"/>
              </w:rPr>
            </w:pPr>
          </w:p>
        </w:tc>
        <w:tc>
          <w:tcPr>
            <w:tcW w:w="1117" w:type="dxa"/>
            <w:tcBorders>
              <w:bottom w:val="double" w:sz="4" w:space="0" w:color="auto"/>
            </w:tcBorders>
          </w:tcPr>
          <w:p w14:paraId="75B56BD7" w14:textId="2FFEA679" w:rsidR="007439AD" w:rsidRPr="00F11E72" w:rsidRDefault="00517544" w:rsidP="007439AD">
            <w:pPr>
              <w:pStyle w:val="BodyText"/>
              <w:tabs>
                <w:tab w:val="decimal" w:pos="865"/>
              </w:tabs>
              <w:spacing w:after="0"/>
              <w:ind w:left="-108" w:right="-7"/>
              <w:rPr>
                <w:rFonts w:cs="Times New Roman"/>
              </w:rPr>
            </w:pPr>
            <w:r>
              <w:rPr>
                <w:rFonts w:cs="Times New Roman"/>
              </w:rPr>
              <w:t>1,275,921</w:t>
            </w:r>
          </w:p>
        </w:tc>
        <w:tc>
          <w:tcPr>
            <w:tcW w:w="243" w:type="dxa"/>
          </w:tcPr>
          <w:p w14:paraId="4BF71ECD" w14:textId="77777777" w:rsidR="007439AD" w:rsidRPr="00F11E72" w:rsidRDefault="007439AD" w:rsidP="007439AD">
            <w:pPr>
              <w:pStyle w:val="BodyText"/>
              <w:tabs>
                <w:tab w:val="decimal" w:pos="764"/>
              </w:tabs>
              <w:spacing w:after="0"/>
              <w:ind w:right="-7"/>
              <w:rPr>
                <w:rFonts w:cs="Times New Roman"/>
              </w:rPr>
            </w:pPr>
          </w:p>
        </w:tc>
        <w:tc>
          <w:tcPr>
            <w:tcW w:w="1107" w:type="dxa"/>
            <w:tcBorders>
              <w:bottom w:val="double" w:sz="4" w:space="0" w:color="auto"/>
            </w:tcBorders>
          </w:tcPr>
          <w:p w14:paraId="62657683" w14:textId="76967654" w:rsidR="007439AD" w:rsidRPr="00F11E72" w:rsidRDefault="00B11FC3" w:rsidP="007439AD">
            <w:pPr>
              <w:pStyle w:val="BodyText"/>
              <w:tabs>
                <w:tab w:val="decimal" w:pos="865"/>
              </w:tabs>
              <w:spacing w:after="0"/>
              <w:ind w:left="-108" w:right="-7"/>
              <w:rPr>
                <w:rFonts w:cs="Times New Roman"/>
              </w:rPr>
            </w:pPr>
            <w:r>
              <w:rPr>
                <w:rFonts w:cs="Times New Roman"/>
              </w:rPr>
              <w:t>1,074,658</w:t>
            </w:r>
          </w:p>
        </w:tc>
      </w:tr>
    </w:tbl>
    <w:p w14:paraId="3F398B6B" w14:textId="77777777" w:rsidR="00517544" w:rsidRDefault="00517544" w:rsidP="00517544">
      <w:pPr>
        <w:spacing w:line="240" w:lineRule="atLeast"/>
        <w:rPr>
          <w:b/>
          <w:bCs/>
          <w:sz w:val="24"/>
          <w:szCs w:val="24"/>
        </w:rPr>
      </w:pPr>
    </w:p>
    <w:p w14:paraId="1DA65520" w14:textId="5E620A9A" w:rsidR="00517544" w:rsidRPr="004207FF" w:rsidRDefault="00517544" w:rsidP="00517544">
      <w:pPr>
        <w:spacing w:line="240" w:lineRule="atLeast"/>
        <w:ind w:left="547" w:hanging="547"/>
        <w:rPr>
          <w:rFonts w:cs="Times New Roman"/>
          <w:b/>
          <w:bCs/>
          <w:sz w:val="24"/>
          <w:szCs w:val="24"/>
        </w:rPr>
      </w:pPr>
      <w:r w:rsidRPr="00932315">
        <w:t xml:space="preserve"> </w:t>
      </w:r>
      <w:r w:rsidRPr="004207FF">
        <w:rPr>
          <w:rFonts w:cs="Times New Roman"/>
          <w:b/>
          <w:bCs/>
          <w:sz w:val="24"/>
          <w:szCs w:val="24"/>
        </w:rPr>
        <w:t>1</w:t>
      </w:r>
      <w:r>
        <w:rPr>
          <w:rFonts w:cs="Times New Roman"/>
          <w:b/>
          <w:bCs/>
          <w:sz w:val="24"/>
          <w:szCs w:val="24"/>
        </w:rPr>
        <w:t>0</w:t>
      </w:r>
      <w:r w:rsidRPr="004207FF">
        <w:rPr>
          <w:rFonts w:cs="Times New Roman"/>
          <w:b/>
          <w:bCs/>
          <w:sz w:val="24"/>
          <w:szCs w:val="24"/>
        </w:rPr>
        <w:tab/>
      </w:r>
      <w:r w:rsidRPr="00D905C6">
        <w:rPr>
          <w:rFonts w:cs="Times New Roman"/>
          <w:b/>
          <w:bCs/>
          <w:sz w:val="24"/>
          <w:szCs w:val="24"/>
        </w:rPr>
        <w:t>Event</w:t>
      </w:r>
      <w:r>
        <w:rPr>
          <w:rFonts w:cs="Times New Roman"/>
          <w:b/>
          <w:bCs/>
          <w:sz w:val="24"/>
          <w:szCs w:val="24"/>
        </w:rPr>
        <w:t>s</w:t>
      </w:r>
      <w:r w:rsidRPr="00D905C6">
        <w:rPr>
          <w:rFonts w:cs="Times New Roman"/>
          <w:b/>
          <w:bCs/>
          <w:sz w:val="24"/>
          <w:szCs w:val="24"/>
        </w:rPr>
        <w:t xml:space="preserve"> after the reporting period</w:t>
      </w:r>
    </w:p>
    <w:p w14:paraId="111C6A85" w14:textId="0E741B99" w:rsidR="00517544" w:rsidRDefault="00517544" w:rsidP="00517544">
      <w:pPr>
        <w:spacing w:line="240" w:lineRule="atLeast"/>
        <w:ind w:left="547" w:hanging="547"/>
        <w:rPr>
          <w:color w:val="0000FF"/>
          <w:spacing w:val="2"/>
        </w:rPr>
      </w:pPr>
    </w:p>
    <w:p w14:paraId="71A848A8" w14:textId="459B1ED8" w:rsidR="0094473A" w:rsidRPr="001B719A" w:rsidRDefault="0094473A" w:rsidP="0094473A">
      <w:pPr>
        <w:pStyle w:val="block"/>
        <w:numPr>
          <w:ilvl w:val="0"/>
          <w:numId w:val="21"/>
        </w:numPr>
        <w:ind w:right="-45"/>
        <w:jc w:val="thaiDistribute"/>
        <w:rPr>
          <w:spacing w:val="-2"/>
          <w:szCs w:val="22"/>
          <w:lang w:bidi="th-TH"/>
        </w:rPr>
      </w:pPr>
      <w:bookmarkStart w:id="0" w:name="_Hlk102731798"/>
      <w:r>
        <w:rPr>
          <w:szCs w:val="22"/>
        </w:rPr>
        <w:t>On 1</w:t>
      </w:r>
      <w:r w:rsidR="0046700F">
        <w:rPr>
          <w:szCs w:val="22"/>
        </w:rPr>
        <w:t>8</w:t>
      </w:r>
      <w:r>
        <w:rPr>
          <w:szCs w:val="22"/>
        </w:rPr>
        <w:t xml:space="preserve"> April 2022, </w:t>
      </w:r>
      <w:r w:rsidRPr="00626338">
        <w:rPr>
          <w:szCs w:val="22"/>
          <w:lang w:bidi="th-TH"/>
        </w:rPr>
        <w:t>Service Point</w:t>
      </w:r>
      <w:r>
        <w:rPr>
          <w:szCs w:val="22"/>
        </w:rPr>
        <w:t xml:space="preserve"> Co., Ltd. </w:t>
      </w:r>
      <w:r w:rsidR="00FE45A3">
        <w:rPr>
          <w:szCs w:val="22"/>
        </w:rPr>
        <w:t xml:space="preserve">issued the </w:t>
      </w:r>
      <w:r>
        <w:rPr>
          <w:szCs w:val="22"/>
        </w:rPr>
        <w:t>increase ordinary shares from Baht 15 million (1</w:t>
      </w:r>
      <w:r>
        <w:rPr>
          <w:rFonts w:cs="Angsana New"/>
          <w:szCs w:val="28"/>
          <w:lang w:bidi="th-TH"/>
        </w:rPr>
        <w:t>5</w:t>
      </w:r>
      <w:r>
        <w:rPr>
          <w:szCs w:val="22"/>
        </w:rPr>
        <w:t>0,000 ordinary shares with Baht 100 par value) to Baht 115 million (1,150,000 ordinary shares with Baht 100 par value). The Company fully invested in the increased shares and retaining control over the subsidiary.</w:t>
      </w:r>
    </w:p>
    <w:p w14:paraId="6CB7918E" w14:textId="6C8E1F50" w:rsidR="00355561" w:rsidRPr="005A783E" w:rsidRDefault="00355561" w:rsidP="00355561">
      <w:pPr>
        <w:pStyle w:val="block"/>
        <w:numPr>
          <w:ilvl w:val="0"/>
          <w:numId w:val="21"/>
        </w:numPr>
        <w:spacing w:line="240" w:lineRule="atLeast"/>
        <w:ind w:right="-7"/>
        <w:jc w:val="both"/>
        <w:rPr>
          <w:szCs w:val="22"/>
          <w:lang w:bidi="th-TH"/>
        </w:rPr>
      </w:pPr>
      <w:r w:rsidRPr="005A783E">
        <w:rPr>
          <w:szCs w:val="22"/>
          <w:lang w:bidi="th-TH"/>
        </w:rPr>
        <w:t>At the Annual General Meeting of the shareholders of the Company held on 21 April 2022, the shareholders approved the following resolution:</w:t>
      </w:r>
    </w:p>
    <w:p w14:paraId="7D6DB96C" w14:textId="72353974" w:rsidR="00FA4E95" w:rsidRPr="00EC2005" w:rsidRDefault="00632326" w:rsidP="00E5764F">
      <w:pPr>
        <w:pStyle w:val="block"/>
        <w:numPr>
          <w:ilvl w:val="3"/>
          <w:numId w:val="20"/>
        </w:numPr>
        <w:tabs>
          <w:tab w:val="clear" w:pos="1361"/>
          <w:tab w:val="num" w:pos="1710"/>
        </w:tabs>
        <w:spacing w:line="240" w:lineRule="atLeast"/>
        <w:ind w:left="1260" w:right="-7"/>
        <w:jc w:val="thaiDistribute"/>
        <w:rPr>
          <w:szCs w:val="22"/>
        </w:rPr>
      </w:pPr>
      <w:r w:rsidRPr="00EC2005">
        <w:rPr>
          <w:szCs w:val="22"/>
          <w:lang w:bidi="th-TH"/>
        </w:rPr>
        <w:t>Appropriation of dividends from the net profit for the year 20</w:t>
      </w:r>
      <w:r w:rsidRPr="00EC2005">
        <w:rPr>
          <w:szCs w:val="22"/>
          <w:lang w:val="en-US" w:bidi="th-TH"/>
        </w:rPr>
        <w:t>21</w:t>
      </w:r>
      <w:r w:rsidRPr="00EC2005">
        <w:rPr>
          <w:szCs w:val="22"/>
          <w:lang w:bidi="th-TH"/>
        </w:rPr>
        <w:t xml:space="preserve"> </w:t>
      </w:r>
      <w:r w:rsidR="00FA4E95" w:rsidRPr="00EC2005">
        <w:rPr>
          <w:szCs w:val="22"/>
        </w:rPr>
        <w:t xml:space="preserve">performance at Baht 0.70 per share, amounting to Baht 593.15 million. The Company had paid interim dividend of the first </w:t>
      </w:r>
      <w:r w:rsidR="00FA4E95" w:rsidRPr="00836412">
        <w:rPr>
          <w:spacing w:val="-2"/>
          <w:szCs w:val="22"/>
        </w:rPr>
        <w:t>half year of 2021 at Baht 0.18 per share, amounting to Baht 152.52 million</w:t>
      </w:r>
      <w:r w:rsidR="00EC2005" w:rsidRPr="00836412">
        <w:rPr>
          <w:spacing w:val="-2"/>
          <w:szCs w:val="22"/>
        </w:rPr>
        <w:t xml:space="preserve"> </w:t>
      </w:r>
      <w:r w:rsidR="00FA4E95" w:rsidRPr="00836412">
        <w:rPr>
          <w:spacing w:val="-2"/>
          <w:szCs w:val="22"/>
        </w:rPr>
        <w:t xml:space="preserve">on 3 September 2021. The remaining will be paid for the second half of 2021 at the Baht 0.52 per share, amounting to Baht 440.63 million. The dividend </w:t>
      </w:r>
      <w:r w:rsidR="00C61B6D">
        <w:rPr>
          <w:spacing w:val="-2"/>
          <w:szCs w:val="22"/>
        </w:rPr>
        <w:t>paid</w:t>
      </w:r>
      <w:r w:rsidR="00FA4E95" w:rsidRPr="00836412">
        <w:rPr>
          <w:spacing w:val="-2"/>
          <w:szCs w:val="22"/>
        </w:rPr>
        <w:t xml:space="preserve"> to the shareholders</w:t>
      </w:r>
      <w:r w:rsidR="00EC2005" w:rsidRPr="00836412">
        <w:rPr>
          <w:spacing w:val="-2"/>
          <w:szCs w:val="22"/>
        </w:rPr>
        <w:t xml:space="preserve"> </w:t>
      </w:r>
      <w:r w:rsidR="00FA4E95" w:rsidRPr="00836412">
        <w:rPr>
          <w:spacing w:val="-2"/>
          <w:szCs w:val="22"/>
        </w:rPr>
        <w:t>on 5 May 2022.</w:t>
      </w:r>
    </w:p>
    <w:p w14:paraId="2A6B4A46" w14:textId="59308CED" w:rsidR="00002EC2" w:rsidRPr="00E5764F" w:rsidRDefault="00002EC2" w:rsidP="00B20DBF">
      <w:pPr>
        <w:pStyle w:val="ListParagraph"/>
        <w:numPr>
          <w:ilvl w:val="3"/>
          <w:numId w:val="20"/>
        </w:numPr>
        <w:tabs>
          <w:tab w:val="clear" w:pos="1361"/>
          <w:tab w:val="num" w:pos="1710"/>
        </w:tabs>
        <w:ind w:left="1260"/>
        <w:jc w:val="thaiDistribute"/>
        <w:rPr>
          <w:szCs w:val="22"/>
        </w:rPr>
      </w:pPr>
      <w:r w:rsidRPr="00E5764F">
        <w:rPr>
          <w:spacing w:val="-4"/>
          <w:szCs w:val="22"/>
        </w:rPr>
        <w:t>I</w:t>
      </w:r>
      <w:r w:rsidRPr="00E5764F">
        <w:rPr>
          <w:spacing w:val="-2"/>
          <w:szCs w:val="22"/>
        </w:rPr>
        <w:t>ssuance of warrants for purchase the Company’s ordinary shares in the amount not exceeding</w:t>
      </w:r>
      <w:r w:rsidR="00E5764F">
        <w:rPr>
          <w:spacing w:val="-2"/>
          <w:szCs w:val="22"/>
        </w:rPr>
        <w:br/>
      </w:r>
      <w:r w:rsidRPr="00E5764F">
        <w:rPr>
          <w:szCs w:val="22"/>
        </w:rPr>
        <w:t>8 million units to executives and/or employees of the Company (ESOP Scheme) with free of charge.</w:t>
      </w:r>
    </w:p>
    <w:p w14:paraId="47047B17" w14:textId="11F30E74" w:rsidR="00E5764F" w:rsidRDefault="00E5764F" w:rsidP="00E5764F">
      <w:pPr>
        <w:pStyle w:val="ListParagraph"/>
        <w:tabs>
          <w:tab w:val="num" w:pos="1710"/>
        </w:tabs>
        <w:ind w:left="1260"/>
        <w:jc w:val="thaiDistribute"/>
        <w:rPr>
          <w:szCs w:val="22"/>
        </w:rPr>
      </w:pPr>
    </w:p>
    <w:p w14:paraId="5957DF95" w14:textId="23A8E244" w:rsidR="00355561" w:rsidRDefault="00355561" w:rsidP="00E5764F">
      <w:pPr>
        <w:numPr>
          <w:ilvl w:val="3"/>
          <w:numId w:val="20"/>
        </w:numPr>
        <w:tabs>
          <w:tab w:val="clear" w:pos="1361"/>
          <w:tab w:val="num" w:pos="1710"/>
        </w:tabs>
        <w:ind w:left="1260"/>
        <w:jc w:val="both"/>
        <w:rPr>
          <w:rFonts w:cs="Times New Roman"/>
          <w:spacing w:val="-4"/>
          <w:lang w:bidi="ar-SA"/>
        </w:rPr>
      </w:pPr>
      <w:r w:rsidRPr="001B46EC">
        <w:rPr>
          <w:rFonts w:cs="Times New Roman"/>
          <w:lang w:bidi="ar-SA"/>
        </w:rPr>
        <w:lastRenderedPageBreak/>
        <w:t>Decreased of the authorised share capital from Baht 8</w:t>
      </w:r>
      <w:r w:rsidR="00836412" w:rsidRPr="001B46EC">
        <w:rPr>
          <w:rFonts w:cs="Times New Roman"/>
          <w:lang w:bidi="ar-SA"/>
        </w:rPr>
        <w:t>8</w:t>
      </w:r>
      <w:r w:rsidRPr="001B46EC">
        <w:rPr>
          <w:rFonts w:cs="Times New Roman"/>
          <w:lang w:bidi="ar-SA"/>
        </w:rPr>
        <w:t xml:space="preserve">0 million to Baht </w:t>
      </w:r>
      <w:r w:rsidR="005D794C" w:rsidRPr="001B46EC">
        <w:rPr>
          <w:rFonts w:cs="Times New Roman"/>
          <w:lang w:bidi="ar-SA"/>
        </w:rPr>
        <w:t>847</w:t>
      </w:r>
      <w:r w:rsidRPr="001B46EC">
        <w:rPr>
          <w:rFonts w:cs="Times New Roman"/>
          <w:lang w:bidi="ar-SA"/>
        </w:rPr>
        <w:t>.3</w:t>
      </w:r>
      <w:r w:rsidR="005D794C" w:rsidRPr="001B46EC">
        <w:rPr>
          <w:rFonts w:cs="Times New Roman"/>
          <w:lang w:bidi="ar-SA"/>
        </w:rPr>
        <w:t>6</w:t>
      </w:r>
      <w:r w:rsidRPr="001B46EC">
        <w:rPr>
          <w:rFonts w:cs="Times New Roman"/>
          <w:lang w:bidi="ar-SA"/>
        </w:rPr>
        <w:t xml:space="preserve"> million</w:t>
      </w:r>
      <w:r w:rsidRPr="001B46EC">
        <w:rPr>
          <w:rFonts w:cs="Times New Roman"/>
          <w:cs/>
        </w:rPr>
        <w:t xml:space="preserve"> </w:t>
      </w:r>
      <w:r w:rsidRPr="001B46EC">
        <w:rPr>
          <w:rFonts w:cs="Times New Roman"/>
          <w:lang w:bidi="ar-SA"/>
        </w:rPr>
        <w:t xml:space="preserve">by way </w:t>
      </w:r>
      <w:r w:rsidRPr="001B46EC">
        <w:rPr>
          <w:rFonts w:cs="Times New Roman"/>
          <w:spacing w:val="-4"/>
          <w:lang w:bidi="ar-SA"/>
        </w:rPr>
        <w:t>of eliminating the</w:t>
      </w:r>
      <w:r w:rsidRPr="001B46EC">
        <w:rPr>
          <w:rFonts w:cs="Times New Roman"/>
          <w:spacing w:val="-4"/>
          <w:cs/>
        </w:rPr>
        <w:t xml:space="preserve"> </w:t>
      </w:r>
      <w:r w:rsidRPr="001B46EC">
        <w:rPr>
          <w:rFonts w:cs="Times New Roman"/>
          <w:spacing w:val="-4"/>
          <w:lang w:bidi="ar-SA"/>
        </w:rPr>
        <w:t xml:space="preserve">non-issuance of </w:t>
      </w:r>
      <w:r w:rsidR="005D794C" w:rsidRPr="001B46EC">
        <w:rPr>
          <w:rFonts w:cs="Times New Roman"/>
          <w:spacing w:val="-4"/>
          <w:lang w:bidi="ar-SA"/>
        </w:rPr>
        <w:t>32</w:t>
      </w:r>
      <w:r w:rsidRPr="001B46EC">
        <w:rPr>
          <w:rFonts w:cs="Times New Roman"/>
          <w:spacing w:val="-4"/>
          <w:lang w:bidi="ar-SA"/>
        </w:rPr>
        <w:t>.6</w:t>
      </w:r>
      <w:r w:rsidR="005D794C" w:rsidRPr="001B46EC">
        <w:rPr>
          <w:rFonts w:cs="Times New Roman"/>
          <w:spacing w:val="-4"/>
          <w:lang w:bidi="ar-SA"/>
        </w:rPr>
        <w:t>4</w:t>
      </w:r>
      <w:r w:rsidRPr="001B46EC">
        <w:rPr>
          <w:rFonts w:cs="Times New Roman"/>
          <w:spacing w:val="-4"/>
          <w:lang w:bidi="ar-SA"/>
        </w:rPr>
        <w:t xml:space="preserve"> million shares, totalling Baht </w:t>
      </w:r>
      <w:r w:rsidR="005D794C" w:rsidRPr="001B46EC">
        <w:rPr>
          <w:rFonts w:cs="Times New Roman"/>
          <w:spacing w:val="-4"/>
          <w:lang w:bidi="ar-SA"/>
        </w:rPr>
        <w:t>32</w:t>
      </w:r>
      <w:r w:rsidRPr="001B46EC">
        <w:rPr>
          <w:rFonts w:cs="Times New Roman"/>
          <w:spacing w:val="-4"/>
          <w:lang w:bidi="ar-SA"/>
        </w:rPr>
        <w:t>.6</w:t>
      </w:r>
      <w:r w:rsidR="005D794C" w:rsidRPr="001B46EC">
        <w:rPr>
          <w:rFonts w:cs="Times New Roman"/>
          <w:spacing w:val="-4"/>
          <w:lang w:bidi="ar-SA"/>
        </w:rPr>
        <w:t>4</w:t>
      </w:r>
      <w:r w:rsidRPr="001B46EC">
        <w:rPr>
          <w:rFonts w:cs="Times New Roman"/>
          <w:spacing w:val="-4"/>
          <w:lang w:bidi="ar-SA"/>
        </w:rPr>
        <w:t xml:space="preserve"> million.</w:t>
      </w:r>
      <w:r w:rsidR="00836412" w:rsidRPr="001B46EC">
        <w:rPr>
          <w:rFonts w:cs="Times New Roman"/>
          <w:spacing w:val="-4"/>
          <w:lang w:bidi="ar-SA"/>
        </w:rPr>
        <w:t xml:space="preserve"> </w:t>
      </w:r>
      <w:r w:rsidRPr="001B46EC">
        <w:rPr>
          <w:rFonts w:cs="Times New Roman"/>
          <w:spacing w:val="-4"/>
          <w:lang w:bidi="ar-SA"/>
        </w:rPr>
        <w:t xml:space="preserve">The registration of the decrease authorised share capital with the Ministry of Commerce was completed on </w:t>
      </w:r>
      <w:r w:rsidR="00B252AE" w:rsidRPr="001B46EC">
        <w:rPr>
          <w:rFonts w:cstheme="minorBidi"/>
          <w:spacing w:val="-4"/>
          <w:szCs w:val="28"/>
          <w:lang w:val="en-US"/>
        </w:rPr>
        <w:t>27</w:t>
      </w:r>
      <w:r w:rsidRPr="001B46EC">
        <w:rPr>
          <w:rFonts w:cs="Times New Roman"/>
          <w:spacing w:val="-4"/>
          <w:lang w:bidi="ar-SA"/>
        </w:rPr>
        <w:t xml:space="preserve"> </w:t>
      </w:r>
      <w:r w:rsidR="00B252AE" w:rsidRPr="001B46EC">
        <w:rPr>
          <w:rFonts w:cs="Times New Roman"/>
          <w:spacing w:val="-4"/>
          <w:lang w:bidi="ar-SA"/>
        </w:rPr>
        <w:t>April</w:t>
      </w:r>
      <w:r w:rsidRPr="001B46EC">
        <w:rPr>
          <w:rFonts w:cs="Times New Roman"/>
          <w:spacing w:val="-4"/>
          <w:lang w:bidi="ar-SA"/>
        </w:rPr>
        <w:t xml:space="preserve"> 20</w:t>
      </w:r>
      <w:r w:rsidR="000369FF" w:rsidRPr="001B46EC">
        <w:rPr>
          <w:rFonts w:cs="Times New Roman"/>
          <w:spacing w:val="-4"/>
          <w:lang w:bidi="ar-SA"/>
        </w:rPr>
        <w:t>22</w:t>
      </w:r>
      <w:r w:rsidRPr="001B46EC">
        <w:rPr>
          <w:rFonts w:cs="Times New Roman"/>
          <w:spacing w:val="-4"/>
          <w:lang w:bidi="ar-SA"/>
        </w:rPr>
        <w:t>.</w:t>
      </w:r>
    </w:p>
    <w:p w14:paraId="20FD08AC" w14:textId="77777777" w:rsidR="00626338" w:rsidRDefault="00626338" w:rsidP="00626338">
      <w:pPr>
        <w:jc w:val="both"/>
        <w:rPr>
          <w:rFonts w:cs="Times New Roman"/>
          <w:spacing w:val="-4"/>
          <w:lang w:bidi="ar-SA"/>
        </w:rPr>
      </w:pPr>
    </w:p>
    <w:p w14:paraId="187BD26C" w14:textId="79097788" w:rsidR="00355561" w:rsidRPr="00E5764F" w:rsidRDefault="00355561" w:rsidP="00E5764F">
      <w:pPr>
        <w:numPr>
          <w:ilvl w:val="3"/>
          <w:numId w:val="20"/>
        </w:numPr>
        <w:tabs>
          <w:tab w:val="clear" w:pos="1361"/>
          <w:tab w:val="num" w:pos="1710"/>
        </w:tabs>
        <w:ind w:left="1260"/>
        <w:jc w:val="both"/>
        <w:rPr>
          <w:rFonts w:cs="Times New Roman"/>
          <w:lang w:bidi="ar-SA"/>
        </w:rPr>
      </w:pPr>
      <w:r w:rsidRPr="00E5764F">
        <w:rPr>
          <w:rFonts w:cs="Times New Roman"/>
          <w:lang w:bidi="ar-SA"/>
        </w:rPr>
        <w:t xml:space="preserve">Increase of the authorised share capital from Baht </w:t>
      </w:r>
      <w:r w:rsidR="003D047D" w:rsidRPr="00E5764F">
        <w:rPr>
          <w:rFonts w:cs="Times New Roman"/>
          <w:lang w:bidi="ar-SA"/>
        </w:rPr>
        <w:t>847</w:t>
      </w:r>
      <w:r w:rsidRPr="00E5764F">
        <w:rPr>
          <w:rFonts w:cs="Times New Roman"/>
          <w:lang w:bidi="ar-SA"/>
        </w:rPr>
        <w:t>.3</w:t>
      </w:r>
      <w:r w:rsidR="003D047D" w:rsidRPr="00E5764F">
        <w:rPr>
          <w:rFonts w:cs="Times New Roman"/>
          <w:lang w:bidi="ar-SA"/>
        </w:rPr>
        <w:t>6</w:t>
      </w:r>
      <w:r w:rsidRPr="00E5764F">
        <w:rPr>
          <w:rFonts w:cs="Times New Roman"/>
          <w:lang w:bidi="ar-SA"/>
        </w:rPr>
        <w:t xml:space="preserve"> million to Bath 8</w:t>
      </w:r>
      <w:r w:rsidR="003D047D" w:rsidRPr="00E5764F">
        <w:rPr>
          <w:rFonts w:cs="Times New Roman"/>
          <w:lang w:bidi="ar-SA"/>
        </w:rPr>
        <w:t>55.36</w:t>
      </w:r>
      <w:r w:rsidRPr="00E5764F">
        <w:rPr>
          <w:rFonts w:cs="Times New Roman"/>
          <w:lang w:bidi="ar-SA"/>
        </w:rPr>
        <w:t xml:space="preserve"> million by increasing </w:t>
      </w:r>
      <w:r w:rsidR="003D047D" w:rsidRPr="00E5764F">
        <w:rPr>
          <w:rFonts w:cs="Times New Roman"/>
          <w:lang w:bidi="ar-SA"/>
        </w:rPr>
        <w:t>8</w:t>
      </w:r>
      <w:r w:rsidRPr="00E5764F">
        <w:rPr>
          <w:rFonts w:cs="Times New Roman"/>
          <w:lang w:bidi="ar-SA"/>
        </w:rPr>
        <w:t xml:space="preserve"> million new ordinary shares with the par value of Baht 1 per share, totalling Baht </w:t>
      </w:r>
      <w:r w:rsidR="003D047D" w:rsidRPr="00E5764F">
        <w:rPr>
          <w:rFonts w:cs="Times New Roman"/>
          <w:lang w:bidi="ar-SA"/>
        </w:rPr>
        <w:t>8</w:t>
      </w:r>
      <w:r w:rsidRPr="00E5764F">
        <w:rPr>
          <w:rFonts w:cs="Times New Roman"/>
          <w:lang w:bidi="ar-SA"/>
        </w:rPr>
        <w:t xml:space="preserve"> million, </w:t>
      </w:r>
      <w:r w:rsidR="00836412" w:rsidRPr="00E5764F">
        <w:rPr>
          <w:rFonts w:cs="Times New Roman"/>
          <w:lang w:bidi="ar-SA"/>
        </w:rPr>
        <w:t>to accommodate the exercise of the warrants to purchase ordinary shares of the Company that will be allocated to the executives (including the executives who are directors of the Company) and/or employees of the Company.</w:t>
      </w:r>
      <w:r w:rsidRPr="00E5764F">
        <w:rPr>
          <w:rFonts w:cs="Times New Roman"/>
          <w:lang w:bidi="ar-SA"/>
        </w:rPr>
        <w:t xml:space="preserve"> The registration of the increase authorised share capital with the Ministry of Commerce was completed on </w:t>
      </w:r>
      <w:r w:rsidR="00B252AE" w:rsidRPr="00E5764F">
        <w:rPr>
          <w:rFonts w:cs="Times New Roman"/>
          <w:lang w:bidi="ar-SA"/>
        </w:rPr>
        <w:t>28</w:t>
      </w:r>
      <w:r w:rsidRPr="00E5764F">
        <w:rPr>
          <w:rFonts w:cs="Times New Roman"/>
          <w:lang w:bidi="ar-SA"/>
        </w:rPr>
        <w:t xml:space="preserve"> </w:t>
      </w:r>
      <w:r w:rsidR="00B252AE" w:rsidRPr="00E5764F">
        <w:rPr>
          <w:rFonts w:cs="Times New Roman"/>
          <w:lang w:bidi="ar-SA"/>
        </w:rPr>
        <w:t>April</w:t>
      </w:r>
      <w:r w:rsidRPr="00E5764F">
        <w:rPr>
          <w:rFonts w:cs="Times New Roman"/>
          <w:lang w:bidi="ar-SA"/>
        </w:rPr>
        <w:t xml:space="preserve"> 20</w:t>
      </w:r>
      <w:r w:rsidR="00233E81" w:rsidRPr="00E5764F">
        <w:rPr>
          <w:rFonts w:cs="Times New Roman"/>
          <w:lang w:bidi="ar-SA"/>
        </w:rPr>
        <w:t>22</w:t>
      </w:r>
      <w:r w:rsidRPr="00E5764F">
        <w:rPr>
          <w:rFonts w:cs="Times New Roman"/>
          <w:lang w:bidi="ar-SA"/>
        </w:rPr>
        <w:t>.</w:t>
      </w:r>
    </w:p>
    <w:p w14:paraId="3978C59E" w14:textId="77777777" w:rsidR="00B86859" w:rsidRPr="005A783E" w:rsidRDefault="00B86859" w:rsidP="00B86859">
      <w:pPr>
        <w:pStyle w:val="ListParagraph"/>
        <w:rPr>
          <w:szCs w:val="22"/>
          <w:highlight w:val="yellow"/>
        </w:rPr>
      </w:pPr>
    </w:p>
    <w:p w14:paraId="772DDF15" w14:textId="761F2F03" w:rsidR="00B86859" w:rsidRDefault="00135475" w:rsidP="00135475">
      <w:pPr>
        <w:pStyle w:val="block"/>
        <w:numPr>
          <w:ilvl w:val="0"/>
          <w:numId w:val="21"/>
        </w:numPr>
        <w:spacing w:line="240" w:lineRule="atLeast"/>
        <w:ind w:right="-7"/>
        <w:jc w:val="both"/>
        <w:rPr>
          <w:szCs w:val="22"/>
        </w:rPr>
      </w:pPr>
      <w:r w:rsidRPr="005A783E">
        <w:rPr>
          <w:szCs w:val="22"/>
        </w:rPr>
        <w:t xml:space="preserve">At the Board of Directors’ meeting of the Company held on </w:t>
      </w:r>
      <w:r w:rsidR="00F13E00" w:rsidRPr="005A783E">
        <w:rPr>
          <w:szCs w:val="22"/>
        </w:rPr>
        <w:t>6</w:t>
      </w:r>
      <w:r w:rsidRPr="005A783E">
        <w:rPr>
          <w:szCs w:val="22"/>
        </w:rPr>
        <w:t xml:space="preserve"> </w:t>
      </w:r>
      <w:r w:rsidR="00F13E00" w:rsidRPr="005A783E">
        <w:rPr>
          <w:szCs w:val="22"/>
        </w:rPr>
        <w:t>Ma</w:t>
      </w:r>
      <w:r w:rsidR="0094473A">
        <w:rPr>
          <w:szCs w:val="22"/>
        </w:rPr>
        <w:t>y</w:t>
      </w:r>
      <w:r w:rsidRPr="005A783E">
        <w:rPr>
          <w:szCs w:val="22"/>
        </w:rPr>
        <w:t xml:space="preserve"> 2022, the Board of Directors approved the following resolutions:</w:t>
      </w:r>
    </w:p>
    <w:p w14:paraId="4BD61613" w14:textId="3CD06437" w:rsidR="00300754" w:rsidRPr="00E5764F" w:rsidRDefault="00FE45A3" w:rsidP="00E5764F">
      <w:pPr>
        <w:numPr>
          <w:ilvl w:val="3"/>
          <w:numId w:val="40"/>
        </w:numPr>
        <w:tabs>
          <w:tab w:val="clear" w:pos="1361"/>
          <w:tab w:val="num" w:pos="1710"/>
        </w:tabs>
        <w:ind w:left="1260"/>
        <w:jc w:val="both"/>
        <w:rPr>
          <w:rFonts w:cs="Times New Roman"/>
          <w:lang w:bidi="ar-SA"/>
        </w:rPr>
      </w:pPr>
      <w:r>
        <w:rPr>
          <w:rFonts w:cs="Times New Roman"/>
          <w:lang w:bidi="ar-SA"/>
        </w:rPr>
        <w:t>Approved to over s</w:t>
      </w:r>
      <w:r w:rsidRPr="00E5764F">
        <w:rPr>
          <w:rFonts w:cs="Times New Roman"/>
          <w:lang w:bidi="ar-SA"/>
        </w:rPr>
        <w:t>ubscri</w:t>
      </w:r>
      <w:r>
        <w:rPr>
          <w:rFonts w:cs="Times New Roman"/>
          <w:lang w:bidi="ar-SA"/>
        </w:rPr>
        <w:t>pt</w:t>
      </w:r>
      <w:r w:rsidRPr="00E5764F">
        <w:rPr>
          <w:rFonts w:cs="Times New Roman"/>
          <w:lang w:bidi="ar-SA"/>
        </w:rPr>
        <w:t xml:space="preserve"> of newly issued ordinary shares of an associate (Next Capital Public Company Limited) </w:t>
      </w:r>
      <w:r>
        <w:rPr>
          <w:szCs w:val="28"/>
          <w:lang w:val="en-US"/>
        </w:rPr>
        <w:t xml:space="preserve">at </w:t>
      </w:r>
      <w:r w:rsidRPr="00E5764F">
        <w:rPr>
          <w:rFonts w:cs="Times New Roman"/>
          <w:lang w:bidi="ar-SA"/>
        </w:rPr>
        <w:t xml:space="preserve">the </w:t>
      </w:r>
      <w:r>
        <w:rPr>
          <w:rFonts w:cs="Times New Roman"/>
          <w:lang w:bidi="ar-SA"/>
        </w:rPr>
        <w:t>amount</w:t>
      </w:r>
      <w:r w:rsidRPr="00E5764F">
        <w:rPr>
          <w:rFonts w:cs="Times New Roman"/>
          <w:lang w:bidi="ar-SA"/>
        </w:rPr>
        <w:t xml:space="preserve"> not exceeding 78.03 million</w:t>
      </w:r>
      <w:r>
        <w:rPr>
          <w:rFonts w:cs="Times New Roman"/>
          <w:lang w:bidi="ar-SA"/>
        </w:rPr>
        <w:t xml:space="preserve"> shares</w:t>
      </w:r>
      <w:r w:rsidRPr="00E5764F">
        <w:rPr>
          <w:rFonts w:cs="Times New Roman"/>
          <w:lang w:bidi="ar-SA"/>
        </w:rPr>
        <w:t>, in the amount not exceeding Baht 351.13 million</w:t>
      </w:r>
      <w:r w:rsidR="00300754" w:rsidRPr="00E5764F">
        <w:rPr>
          <w:rFonts w:cs="Times New Roman"/>
          <w:lang w:bidi="ar-SA"/>
        </w:rPr>
        <w:t>.</w:t>
      </w:r>
    </w:p>
    <w:p w14:paraId="052CF54E" w14:textId="77777777" w:rsidR="00300754" w:rsidRPr="005A783E" w:rsidRDefault="00300754" w:rsidP="00E5764F">
      <w:pPr>
        <w:ind w:left="1260"/>
        <w:jc w:val="both"/>
        <w:rPr>
          <w:rFonts w:cs="Times New Roman"/>
          <w:lang w:bidi="ar-SA"/>
        </w:rPr>
      </w:pPr>
    </w:p>
    <w:p w14:paraId="48248F96" w14:textId="783DD64F" w:rsidR="006137ED" w:rsidRPr="00E5764F" w:rsidRDefault="00FE45A3" w:rsidP="00E5764F">
      <w:pPr>
        <w:numPr>
          <w:ilvl w:val="3"/>
          <w:numId w:val="40"/>
        </w:numPr>
        <w:tabs>
          <w:tab w:val="clear" w:pos="1361"/>
          <w:tab w:val="num" w:pos="1710"/>
        </w:tabs>
        <w:ind w:left="1260"/>
        <w:jc w:val="both"/>
        <w:rPr>
          <w:rFonts w:cs="Times New Roman"/>
          <w:lang w:bidi="ar-SA"/>
        </w:rPr>
      </w:pPr>
      <w:r>
        <w:rPr>
          <w:rFonts w:cs="Times New Roman"/>
          <w:lang w:bidi="ar-SA"/>
        </w:rPr>
        <w:t>Approved to request the long-term loan</w:t>
      </w:r>
      <w:r w:rsidRPr="00E5764F">
        <w:rPr>
          <w:rFonts w:cs="Times New Roman"/>
          <w:lang w:bidi="ar-SA"/>
        </w:rPr>
        <w:t xml:space="preserve"> facility from financial institution </w:t>
      </w:r>
      <w:r>
        <w:rPr>
          <w:rFonts w:cs="Times New Roman"/>
          <w:lang w:bidi="ar-SA"/>
        </w:rPr>
        <w:t xml:space="preserve">to use for operation </w:t>
      </w:r>
      <w:r w:rsidRPr="00E5764F">
        <w:rPr>
          <w:rFonts w:cs="Times New Roman"/>
          <w:lang w:bidi="ar-SA"/>
        </w:rPr>
        <w:t>in amount of Baht 1,000 million at fixed</w:t>
      </w:r>
      <w:r>
        <w:rPr>
          <w:rFonts w:cs="Times New Roman"/>
          <w:lang w:bidi="ar-SA"/>
        </w:rPr>
        <w:t xml:space="preserve"> interest</w:t>
      </w:r>
      <w:r w:rsidRPr="00E5764F">
        <w:rPr>
          <w:rFonts w:cs="Times New Roman"/>
          <w:lang w:bidi="ar-SA"/>
        </w:rPr>
        <w:t xml:space="preserve"> rate not over 3.5% per annum</w:t>
      </w:r>
      <w:r w:rsidR="00171455" w:rsidRPr="00E5764F">
        <w:rPr>
          <w:rFonts w:cs="Times New Roman"/>
          <w:lang w:bidi="ar-SA"/>
        </w:rPr>
        <w:t>.</w:t>
      </w:r>
    </w:p>
    <w:p w14:paraId="1600D85B" w14:textId="77777777" w:rsidR="00B86859" w:rsidRPr="00E5764F" w:rsidRDefault="00B86859" w:rsidP="00E5764F">
      <w:pPr>
        <w:ind w:left="1260"/>
        <w:jc w:val="both"/>
        <w:rPr>
          <w:rFonts w:cs="Times New Roman"/>
          <w:cs/>
        </w:rPr>
      </w:pPr>
    </w:p>
    <w:bookmarkEnd w:id="0"/>
    <w:p w14:paraId="63B0660D" w14:textId="77777777" w:rsidR="00517544" w:rsidRPr="009C3D97" w:rsidRDefault="00517544" w:rsidP="00355561">
      <w:pPr>
        <w:pStyle w:val="ListParagraph"/>
        <w:ind w:left="900"/>
        <w:jc w:val="thaiDistribute"/>
        <w:rPr>
          <w:rFonts w:cstheme="minorBidi"/>
          <w:b/>
          <w:bCs/>
          <w:sz w:val="24"/>
          <w:szCs w:val="24"/>
          <w:lang w:val="en-US"/>
        </w:rPr>
      </w:pPr>
    </w:p>
    <w:sectPr w:rsidR="00517544" w:rsidRPr="009C3D97" w:rsidSect="006E23F7">
      <w:headerReference w:type="default" r:id="rId16"/>
      <w:footerReference w:type="default" r:id="rId17"/>
      <w:type w:val="nextColumn"/>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58408" w14:textId="77777777" w:rsidR="00814FB9" w:rsidRDefault="00814FB9">
      <w:r>
        <w:separator/>
      </w:r>
    </w:p>
  </w:endnote>
  <w:endnote w:type="continuationSeparator" w:id="0">
    <w:p w14:paraId="1F26D8CE" w14:textId="77777777" w:rsidR="00814FB9" w:rsidRDefault="00814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0CF96" w14:textId="77777777" w:rsidR="00A421AB" w:rsidRDefault="00A421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7302814"/>
      <w:docPartObj>
        <w:docPartGallery w:val="Page Numbers (Bottom of Page)"/>
        <w:docPartUnique/>
      </w:docPartObj>
    </w:sdtPr>
    <w:sdtEndPr>
      <w:rPr>
        <w:noProof/>
        <w:sz w:val="22"/>
        <w:szCs w:val="22"/>
      </w:rPr>
    </w:sdtEndPr>
    <w:sdtContent>
      <w:p w14:paraId="38D65E59" w14:textId="77777777" w:rsidR="00C333E9" w:rsidRPr="00D06E25" w:rsidRDefault="00C333E9">
        <w:pPr>
          <w:pStyle w:val="Footer"/>
          <w:jc w:val="center"/>
          <w:rPr>
            <w:sz w:val="22"/>
            <w:szCs w:val="22"/>
          </w:rPr>
        </w:pPr>
        <w:r w:rsidRPr="00D06E25">
          <w:rPr>
            <w:sz w:val="22"/>
            <w:szCs w:val="22"/>
          </w:rPr>
          <w:fldChar w:fldCharType="begin"/>
        </w:r>
        <w:r w:rsidRPr="00D06E25">
          <w:rPr>
            <w:sz w:val="22"/>
            <w:szCs w:val="22"/>
          </w:rPr>
          <w:instrText xml:space="preserve"> PAGE   \* MERGEFORMAT </w:instrText>
        </w:r>
        <w:r w:rsidRPr="00D06E25">
          <w:rPr>
            <w:sz w:val="22"/>
            <w:szCs w:val="22"/>
          </w:rPr>
          <w:fldChar w:fldCharType="separate"/>
        </w:r>
        <w:r w:rsidRPr="00D06E25">
          <w:rPr>
            <w:noProof/>
            <w:sz w:val="22"/>
            <w:szCs w:val="22"/>
          </w:rPr>
          <w:t>2</w:t>
        </w:r>
        <w:r w:rsidRPr="00D06E25">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8AF0E" w14:textId="77777777" w:rsidR="00A421AB" w:rsidRDefault="00A421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1EE31" w14:textId="77777777" w:rsidR="00C333E9" w:rsidRDefault="00C333E9" w:rsidP="00F96BCD">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30</w:t>
    </w:r>
    <w:r>
      <w:rPr>
        <w:rStyle w:val="PageNumber"/>
        <w:lang w:val="en-US"/>
      </w:rPr>
      <w:fldChar w:fldCharType="end"/>
    </w:r>
  </w:p>
  <w:p w14:paraId="4D3B985B" w14:textId="77777777" w:rsidR="00C333E9" w:rsidRPr="0047604B" w:rsidRDefault="00C333E9" w:rsidP="00C2471F">
    <w:pPr>
      <w:pStyle w:val="Footer"/>
      <w:ind w:right="360"/>
      <w:rPr>
        <w:i/>
        <w:iCs/>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5697522"/>
      <w:docPartObj>
        <w:docPartGallery w:val="Page Numbers (Bottom of Page)"/>
        <w:docPartUnique/>
      </w:docPartObj>
    </w:sdtPr>
    <w:sdtEndPr>
      <w:rPr>
        <w:noProof/>
        <w:sz w:val="22"/>
        <w:szCs w:val="22"/>
      </w:rPr>
    </w:sdtEndPr>
    <w:sdtContent>
      <w:p w14:paraId="4EDEAB75" w14:textId="775D22B1" w:rsidR="00C333E9" w:rsidRPr="004A2971" w:rsidRDefault="00C333E9" w:rsidP="004A2971">
        <w:pPr>
          <w:pStyle w:val="Footer"/>
          <w:jc w:val="center"/>
          <w:rPr>
            <w:sz w:val="22"/>
            <w:szCs w:val="22"/>
          </w:rPr>
        </w:pPr>
        <w:r w:rsidRPr="004A2971">
          <w:rPr>
            <w:sz w:val="22"/>
            <w:szCs w:val="22"/>
          </w:rPr>
          <w:fldChar w:fldCharType="begin"/>
        </w:r>
        <w:r w:rsidRPr="004A2971">
          <w:rPr>
            <w:sz w:val="22"/>
            <w:szCs w:val="22"/>
          </w:rPr>
          <w:instrText xml:space="preserve"> PAGE   \* MERGEFORMAT </w:instrText>
        </w:r>
        <w:r w:rsidRPr="004A2971">
          <w:rPr>
            <w:sz w:val="22"/>
            <w:szCs w:val="22"/>
          </w:rPr>
          <w:fldChar w:fldCharType="separate"/>
        </w:r>
        <w:r w:rsidRPr="004A2971">
          <w:rPr>
            <w:noProof/>
            <w:sz w:val="22"/>
            <w:szCs w:val="22"/>
          </w:rPr>
          <w:t>2</w:t>
        </w:r>
        <w:r w:rsidRPr="004A297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41E96" w14:textId="77777777" w:rsidR="00814FB9" w:rsidRDefault="00814FB9">
      <w:r>
        <w:separator/>
      </w:r>
    </w:p>
  </w:footnote>
  <w:footnote w:type="continuationSeparator" w:id="0">
    <w:p w14:paraId="63EDB867" w14:textId="77777777" w:rsidR="00814FB9" w:rsidRDefault="00814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34032" w14:textId="77777777" w:rsidR="00A421AB" w:rsidRDefault="00A421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39F7B" w14:textId="77777777" w:rsidR="00C333E9" w:rsidRDefault="00C333E9" w:rsidP="005C6CA7">
    <w:pPr>
      <w:spacing w:line="240" w:lineRule="atLeast"/>
      <w:rPr>
        <w:b/>
        <w:bCs/>
        <w:sz w:val="28"/>
        <w:szCs w:val="28"/>
      </w:rPr>
    </w:pPr>
    <w:r>
      <w:rPr>
        <w:b/>
        <w:bCs/>
        <w:sz w:val="28"/>
        <w:szCs w:val="28"/>
      </w:rPr>
      <w:t>Synnex (Thailand) Public Company Limited and its Subsidiaries</w:t>
    </w:r>
  </w:p>
  <w:p w14:paraId="7DBA2691" w14:textId="77777777" w:rsidR="00C333E9" w:rsidRDefault="00C333E9" w:rsidP="005C6CA7">
    <w:pPr>
      <w:spacing w:line="240" w:lineRule="atLeast"/>
      <w:rPr>
        <w:b/>
        <w:bCs/>
        <w:sz w:val="24"/>
        <w:szCs w:val="24"/>
      </w:rPr>
    </w:pPr>
    <w:r>
      <w:rPr>
        <w:b/>
        <w:bCs/>
        <w:sz w:val="24"/>
        <w:szCs w:val="24"/>
      </w:rPr>
      <w:t>Notes to the condensed interim financial statements</w:t>
    </w:r>
  </w:p>
  <w:p w14:paraId="4714921D" w14:textId="391EDFB5" w:rsidR="00056962" w:rsidRDefault="00056962" w:rsidP="00056962">
    <w:pPr>
      <w:spacing w:line="240" w:lineRule="atLeast"/>
      <w:rPr>
        <w:b/>
        <w:bCs/>
        <w:sz w:val="24"/>
        <w:szCs w:val="24"/>
      </w:rPr>
    </w:pPr>
    <w:r>
      <w:rPr>
        <w:b/>
        <w:bCs/>
        <w:sz w:val="24"/>
        <w:szCs w:val="24"/>
      </w:rPr>
      <w:t>For the three</w:t>
    </w:r>
    <w:r w:rsidRPr="00F96BCD">
      <w:rPr>
        <w:b/>
        <w:bCs/>
        <w:sz w:val="24"/>
        <w:szCs w:val="24"/>
      </w:rPr>
      <w:t>-mon</w:t>
    </w:r>
    <w:r>
      <w:rPr>
        <w:b/>
        <w:bCs/>
        <w:sz w:val="24"/>
        <w:szCs w:val="24"/>
      </w:rPr>
      <w:t>th period ended 31 March 2022 (U</w:t>
    </w:r>
    <w:r w:rsidRPr="00F96BCD">
      <w:rPr>
        <w:b/>
        <w:bCs/>
        <w:sz w:val="24"/>
        <w:szCs w:val="24"/>
      </w:rPr>
      <w:t>naudited)</w:t>
    </w:r>
  </w:p>
  <w:p w14:paraId="1FAED9B1" w14:textId="77777777" w:rsidR="00C333E9" w:rsidRDefault="00C333E9" w:rsidP="00F96BCD"/>
  <w:p w14:paraId="11E21E4A" w14:textId="77777777" w:rsidR="00C333E9" w:rsidRPr="00F96BCD" w:rsidRDefault="00C333E9" w:rsidP="00F96BC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749F6" w14:textId="77777777" w:rsidR="00A421AB" w:rsidRDefault="00A421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99495" w14:textId="77777777" w:rsidR="00056962" w:rsidRDefault="00056962" w:rsidP="00056962">
    <w:pPr>
      <w:spacing w:line="240" w:lineRule="atLeast"/>
      <w:rPr>
        <w:b/>
        <w:bCs/>
        <w:sz w:val="28"/>
        <w:szCs w:val="28"/>
      </w:rPr>
    </w:pPr>
    <w:r>
      <w:rPr>
        <w:b/>
        <w:bCs/>
        <w:sz w:val="28"/>
        <w:szCs w:val="28"/>
      </w:rPr>
      <w:t>Synnex (Thailand) Public Company Limited and its Subsidiaries</w:t>
    </w:r>
  </w:p>
  <w:p w14:paraId="6D86073F" w14:textId="77777777" w:rsidR="00056962" w:rsidRDefault="00056962" w:rsidP="00056962">
    <w:pPr>
      <w:spacing w:line="240" w:lineRule="atLeast"/>
      <w:rPr>
        <w:b/>
        <w:bCs/>
        <w:sz w:val="24"/>
        <w:szCs w:val="24"/>
      </w:rPr>
    </w:pPr>
    <w:r>
      <w:rPr>
        <w:b/>
        <w:bCs/>
        <w:sz w:val="24"/>
        <w:szCs w:val="24"/>
      </w:rPr>
      <w:t>Notes to the condensed interim financial statements</w:t>
    </w:r>
  </w:p>
  <w:p w14:paraId="49D0E409" w14:textId="77777777" w:rsidR="00056962" w:rsidRDefault="00056962" w:rsidP="00056962">
    <w:pPr>
      <w:spacing w:line="240" w:lineRule="atLeast"/>
      <w:rPr>
        <w:b/>
        <w:bCs/>
        <w:sz w:val="24"/>
        <w:szCs w:val="24"/>
      </w:rPr>
    </w:pPr>
    <w:r>
      <w:rPr>
        <w:b/>
        <w:bCs/>
        <w:sz w:val="24"/>
        <w:szCs w:val="24"/>
      </w:rPr>
      <w:t>For the three</w:t>
    </w:r>
    <w:r w:rsidRPr="00F96BCD">
      <w:rPr>
        <w:b/>
        <w:bCs/>
        <w:sz w:val="24"/>
        <w:szCs w:val="24"/>
      </w:rPr>
      <w:t>-mon</w:t>
    </w:r>
    <w:r>
      <w:rPr>
        <w:b/>
        <w:bCs/>
        <w:sz w:val="24"/>
        <w:szCs w:val="24"/>
      </w:rPr>
      <w:t>th period ended 31 March 2022 (U</w:t>
    </w:r>
    <w:r w:rsidRPr="00F96BCD">
      <w:rPr>
        <w:b/>
        <w:bCs/>
        <w:sz w:val="24"/>
        <w:szCs w:val="24"/>
      </w:rPr>
      <w:t>naudited)</w:t>
    </w:r>
  </w:p>
  <w:p w14:paraId="23A390C5" w14:textId="77777777" w:rsidR="00C333E9" w:rsidRDefault="00C333E9" w:rsidP="00154BC6">
    <w:pPr>
      <w:spacing w:line="240" w:lineRule="atLeast"/>
      <w:rPr>
        <w:b/>
        <w:bCs/>
        <w:sz w:val="24"/>
        <w:szCs w:val="24"/>
      </w:rPr>
    </w:pPr>
  </w:p>
  <w:p w14:paraId="54F597A7" w14:textId="77777777" w:rsidR="00C333E9" w:rsidRPr="00F96BCD" w:rsidRDefault="00C333E9" w:rsidP="00154BC6">
    <w:pP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11D7C" w14:textId="77777777" w:rsidR="00056962" w:rsidRDefault="00056962" w:rsidP="00056962">
    <w:pPr>
      <w:spacing w:line="240" w:lineRule="atLeast"/>
      <w:rPr>
        <w:b/>
        <w:bCs/>
        <w:sz w:val="28"/>
        <w:szCs w:val="28"/>
      </w:rPr>
    </w:pPr>
    <w:r>
      <w:rPr>
        <w:b/>
        <w:bCs/>
        <w:sz w:val="28"/>
        <w:szCs w:val="28"/>
      </w:rPr>
      <w:t>Synnex (Thailand) Public Company Limited and its Subsidiaries</w:t>
    </w:r>
  </w:p>
  <w:p w14:paraId="1E75164F" w14:textId="77777777" w:rsidR="00056962" w:rsidRDefault="00056962" w:rsidP="00056962">
    <w:pPr>
      <w:spacing w:line="240" w:lineRule="atLeast"/>
      <w:rPr>
        <w:b/>
        <w:bCs/>
        <w:sz w:val="24"/>
        <w:szCs w:val="24"/>
      </w:rPr>
    </w:pPr>
    <w:r>
      <w:rPr>
        <w:b/>
        <w:bCs/>
        <w:sz w:val="24"/>
        <w:szCs w:val="24"/>
      </w:rPr>
      <w:t>Notes to the condensed interim financial statements</w:t>
    </w:r>
  </w:p>
  <w:p w14:paraId="0CE59CB5" w14:textId="77777777" w:rsidR="00056962" w:rsidRDefault="00056962" w:rsidP="00056962">
    <w:pPr>
      <w:spacing w:line="240" w:lineRule="atLeast"/>
      <w:rPr>
        <w:b/>
        <w:bCs/>
        <w:sz w:val="24"/>
        <w:szCs w:val="24"/>
      </w:rPr>
    </w:pPr>
    <w:r>
      <w:rPr>
        <w:b/>
        <w:bCs/>
        <w:sz w:val="24"/>
        <w:szCs w:val="24"/>
      </w:rPr>
      <w:t>For the three</w:t>
    </w:r>
    <w:r w:rsidRPr="00F96BCD">
      <w:rPr>
        <w:b/>
        <w:bCs/>
        <w:sz w:val="24"/>
        <w:szCs w:val="24"/>
      </w:rPr>
      <w:t>-mon</w:t>
    </w:r>
    <w:r>
      <w:rPr>
        <w:b/>
        <w:bCs/>
        <w:sz w:val="24"/>
        <w:szCs w:val="24"/>
      </w:rPr>
      <w:t>th period ended 31 March 2022 (U</w:t>
    </w:r>
    <w:r w:rsidRPr="00F96BCD">
      <w:rPr>
        <w:b/>
        <w:bCs/>
        <w:sz w:val="24"/>
        <w:szCs w:val="24"/>
      </w:rPr>
      <w:t>naudited)</w:t>
    </w:r>
  </w:p>
  <w:p w14:paraId="13D7B559" w14:textId="77777777" w:rsidR="00C333E9" w:rsidRDefault="00C333E9" w:rsidP="00154BC6">
    <w:pPr>
      <w:spacing w:line="240" w:lineRule="atLeast"/>
      <w:rPr>
        <w:b/>
        <w:bCs/>
        <w:sz w:val="24"/>
        <w:szCs w:val="24"/>
      </w:rPr>
    </w:pPr>
  </w:p>
  <w:p w14:paraId="5554D359" w14:textId="77777777" w:rsidR="00C333E9" w:rsidRPr="00F96BCD" w:rsidRDefault="00C333E9" w:rsidP="00154BC6">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141B03"/>
    <w:multiLevelType w:val="hybridMultilevel"/>
    <w:tmpl w:val="CBB6B4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3964CB"/>
    <w:multiLevelType w:val="hybridMultilevel"/>
    <w:tmpl w:val="2AE04FCA"/>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7B01AB0"/>
    <w:multiLevelType w:val="hybridMultilevel"/>
    <w:tmpl w:val="0FD27170"/>
    <w:lvl w:ilvl="0" w:tplc="3F9C8E9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9F07CC"/>
    <w:multiLevelType w:val="hybridMultilevel"/>
    <w:tmpl w:val="8D101004"/>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DB5189D"/>
    <w:multiLevelType w:val="hybridMultilevel"/>
    <w:tmpl w:val="649C31FA"/>
    <w:lvl w:ilvl="0" w:tplc="5C4C27C6">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22269C"/>
    <w:multiLevelType w:val="hybridMultilevel"/>
    <w:tmpl w:val="0B040A26"/>
    <w:lvl w:ilvl="0" w:tplc="FACAE3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E7B53B0"/>
    <w:multiLevelType w:val="hybridMultilevel"/>
    <w:tmpl w:val="76A88B0E"/>
    <w:lvl w:ilvl="0" w:tplc="04090015">
      <w:start w:val="1"/>
      <w:numFmt w:val="upp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41265AF"/>
    <w:multiLevelType w:val="hybridMultilevel"/>
    <w:tmpl w:val="29646D5E"/>
    <w:lvl w:ilvl="0" w:tplc="E83AB5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5826840"/>
    <w:multiLevelType w:val="hybridMultilevel"/>
    <w:tmpl w:val="F1BEC690"/>
    <w:lvl w:ilvl="0" w:tplc="7C44B0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B4F03F0"/>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B50AAD"/>
    <w:multiLevelType w:val="hybridMultilevel"/>
    <w:tmpl w:val="7AB88414"/>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22114AD"/>
    <w:multiLevelType w:val="hybridMultilevel"/>
    <w:tmpl w:val="2A98664A"/>
    <w:lvl w:ilvl="0" w:tplc="93F0C458">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0102025A">
      <w:start w:val="1"/>
      <w:numFmt w:val="lowerLetter"/>
      <w:pStyle w:val="acctstatementsub-heading"/>
      <w:lvlText w:val="%2."/>
      <w:lvlJc w:val="left"/>
      <w:pPr>
        <w:tabs>
          <w:tab w:val="num" w:pos="1440"/>
        </w:tabs>
        <w:ind w:left="1440" w:hanging="360"/>
      </w:pPr>
    </w:lvl>
    <w:lvl w:ilvl="2" w:tplc="92EAA41E" w:tentative="1">
      <w:start w:val="1"/>
      <w:numFmt w:val="lowerRoman"/>
      <w:lvlText w:val="%3."/>
      <w:lvlJc w:val="right"/>
      <w:pPr>
        <w:tabs>
          <w:tab w:val="num" w:pos="2160"/>
        </w:tabs>
        <w:ind w:left="2160" w:hanging="180"/>
      </w:pPr>
    </w:lvl>
    <w:lvl w:ilvl="3" w:tplc="852A2186" w:tentative="1">
      <w:start w:val="1"/>
      <w:numFmt w:val="decimal"/>
      <w:lvlText w:val="%4."/>
      <w:lvlJc w:val="left"/>
      <w:pPr>
        <w:tabs>
          <w:tab w:val="num" w:pos="2880"/>
        </w:tabs>
        <w:ind w:left="2880" w:hanging="360"/>
      </w:pPr>
    </w:lvl>
    <w:lvl w:ilvl="4" w:tplc="7CDEE92C" w:tentative="1">
      <w:start w:val="1"/>
      <w:numFmt w:val="lowerLetter"/>
      <w:lvlText w:val="%5."/>
      <w:lvlJc w:val="left"/>
      <w:pPr>
        <w:tabs>
          <w:tab w:val="num" w:pos="3600"/>
        </w:tabs>
        <w:ind w:left="3600" w:hanging="360"/>
      </w:pPr>
    </w:lvl>
    <w:lvl w:ilvl="5" w:tplc="FA24E8BC" w:tentative="1">
      <w:start w:val="1"/>
      <w:numFmt w:val="lowerRoman"/>
      <w:lvlText w:val="%6."/>
      <w:lvlJc w:val="right"/>
      <w:pPr>
        <w:tabs>
          <w:tab w:val="num" w:pos="4320"/>
        </w:tabs>
        <w:ind w:left="4320" w:hanging="180"/>
      </w:pPr>
    </w:lvl>
    <w:lvl w:ilvl="6" w:tplc="34B0AADA" w:tentative="1">
      <w:start w:val="1"/>
      <w:numFmt w:val="decimal"/>
      <w:lvlText w:val="%7."/>
      <w:lvlJc w:val="left"/>
      <w:pPr>
        <w:tabs>
          <w:tab w:val="num" w:pos="5040"/>
        </w:tabs>
        <w:ind w:left="5040" w:hanging="360"/>
      </w:pPr>
    </w:lvl>
    <w:lvl w:ilvl="7" w:tplc="EA04580C" w:tentative="1">
      <w:start w:val="1"/>
      <w:numFmt w:val="lowerLetter"/>
      <w:lvlText w:val="%8."/>
      <w:lvlJc w:val="left"/>
      <w:pPr>
        <w:tabs>
          <w:tab w:val="num" w:pos="5760"/>
        </w:tabs>
        <w:ind w:left="5760" w:hanging="360"/>
      </w:pPr>
    </w:lvl>
    <w:lvl w:ilvl="8" w:tplc="5A90C4AA" w:tentative="1">
      <w:start w:val="1"/>
      <w:numFmt w:val="lowerRoman"/>
      <w:lvlText w:val="%9."/>
      <w:lvlJc w:val="right"/>
      <w:pPr>
        <w:tabs>
          <w:tab w:val="num" w:pos="6480"/>
        </w:tabs>
        <w:ind w:left="6480" w:hanging="180"/>
      </w:pPr>
    </w:lvl>
  </w:abstractNum>
  <w:abstractNum w:abstractNumId="25"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26" w15:restartNumberingAfterBreak="0">
    <w:nsid w:val="66035CEB"/>
    <w:multiLevelType w:val="hybridMultilevel"/>
    <w:tmpl w:val="C3F8A15E"/>
    <w:lvl w:ilvl="0" w:tplc="B64C25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79E5768"/>
    <w:multiLevelType w:val="hybridMultilevel"/>
    <w:tmpl w:val="E8C2E70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68C75794"/>
    <w:multiLevelType w:val="hybridMultilevel"/>
    <w:tmpl w:val="66949C2E"/>
    <w:lvl w:ilvl="0" w:tplc="01DA6808">
      <w:start w:val="1"/>
      <w:numFmt w:val="bullet"/>
      <w:lvlText w:val=""/>
      <w:lvlJc w:val="left"/>
      <w:pPr>
        <w:ind w:left="1267" w:hanging="360"/>
      </w:pPr>
      <w:rPr>
        <w:rFonts w:ascii="Symbol" w:hAnsi="Symbol" w:hint="default"/>
        <w:sz w:val="20"/>
        <w:szCs w:val="1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9"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32"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4B63F0A"/>
    <w:multiLevelType w:val="hybridMultilevel"/>
    <w:tmpl w:val="322078B2"/>
    <w:lvl w:ilvl="0" w:tplc="C27EFC22">
      <w:start w:val="1"/>
      <w:numFmt w:val="lowerLetter"/>
      <w:lvlText w:val="%1."/>
      <w:lvlJc w:val="left"/>
      <w:pPr>
        <w:ind w:left="690" w:hanging="360"/>
      </w:pPr>
      <w:rPr>
        <w:rFonts w:hint="default"/>
        <w:b w:val="0"/>
        <w:i/>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5" w15:restartNumberingAfterBreak="0">
    <w:nsid w:val="76C65C30"/>
    <w:multiLevelType w:val="hybridMultilevel"/>
    <w:tmpl w:val="20304DDE"/>
    <w:lvl w:ilvl="0" w:tplc="B9184264">
      <w:start w:val="1"/>
      <w:numFmt w:val="bullet"/>
      <w:pStyle w:val="BodyTextbullet"/>
      <w:lvlText w:val=""/>
      <w:lvlJc w:val="left"/>
      <w:pPr>
        <w:tabs>
          <w:tab w:val="num" w:pos="1440"/>
        </w:tabs>
        <w:ind w:left="1440" w:hanging="360"/>
      </w:pPr>
      <w:rPr>
        <w:rFonts w:ascii="Symbol" w:hAnsi="Symbol" w:hint="default"/>
        <w:color w:val="auto"/>
        <w:sz w:val="22"/>
      </w:rPr>
    </w:lvl>
    <w:lvl w:ilvl="1" w:tplc="5B80D7E6">
      <w:start w:val="1"/>
      <w:numFmt w:val="bullet"/>
      <w:lvlText w:val="o"/>
      <w:lvlJc w:val="left"/>
      <w:pPr>
        <w:tabs>
          <w:tab w:val="num" w:pos="2520"/>
        </w:tabs>
        <w:ind w:left="2520" w:hanging="360"/>
      </w:pPr>
      <w:rPr>
        <w:rFonts w:ascii="Courier New" w:hAnsi="Courier New" w:hint="default"/>
      </w:rPr>
    </w:lvl>
    <w:lvl w:ilvl="2" w:tplc="1DCC6D92" w:tentative="1">
      <w:start w:val="1"/>
      <w:numFmt w:val="bullet"/>
      <w:lvlText w:val=""/>
      <w:lvlJc w:val="left"/>
      <w:pPr>
        <w:tabs>
          <w:tab w:val="num" w:pos="3240"/>
        </w:tabs>
        <w:ind w:left="3240" w:hanging="360"/>
      </w:pPr>
      <w:rPr>
        <w:rFonts w:ascii="Wingdings" w:hAnsi="Wingdings" w:hint="default"/>
      </w:rPr>
    </w:lvl>
    <w:lvl w:ilvl="3" w:tplc="E61A1F60" w:tentative="1">
      <w:start w:val="1"/>
      <w:numFmt w:val="bullet"/>
      <w:lvlText w:val=""/>
      <w:lvlJc w:val="left"/>
      <w:pPr>
        <w:tabs>
          <w:tab w:val="num" w:pos="3960"/>
        </w:tabs>
        <w:ind w:left="3960" w:hanging="360"/>
      </w:pPr>
      <w:rPr>
        <w:rFonts w:ascii="Symbol" w:hAnsi="Symbol" w:hint="default"/>
      </w:rPr>
    </w:lvl>
    <w:lvl w:ilvl="4" w:tplc="0CE4D40C" w:tentative="1">
      <w:start w:val="1"/>
      <w:numFmt w:val="bullet"/>
      <w:lvlText w:val="o"/>
      <w:lvlJc w:val="left"/>
      <w:pPr>
        <w:tabs>
          <w:tab w:val="num" w:pos="4680"/>
        </w:tabs>
        <w:ind w:left="4680" w:hanging="360"/>
      </w:pPr>
      <w:rPr>
        <w:rFonts w:ascii="Courier New" w:hAnsi="Courier New" w:hint="default"/>
      </w:rPr>
    </w:lvl>
    <w:lvl w:ilvl="5" w:tplc="70CA9506" w:tentative="1">
      <w:start w:val="1"/>
      <w:numFmt w:val="bullet"/>
      <w:lvlText w:val=""/>
      <w:lvlJc w:val="left"/>
      <w:pPr>
        <w:tabs>
          <w:tab w:val="num" w:pos="5400"/>
        </w:tabs>
        <w:ind w:left="5400" w:hanging="360"/>
      </w:pPr>
      <w:rPr>
        <w:rFonts w:ascii="Wingdings" w:hAnsi="Wingdings" w:hint="default"/>
      </w:rPr>
    </w:lvl>
    <w:lvl w:ilvl="6" w:tplc="8594E604" w:tentative="1">
      <w:start w:val="1"/>
      <w:numFmt w:val="bullet"/>
      <w:lvlText w:val=""/>
      <w:lvlJc w:val="left"/>
      <w:pPr>
        <w:tabs>
          <w:tab w:val="num" w:pos="6120"/>
        </w:tabs>
        <w:ind w:left="6120" w:hanging="360"/>
      </w:pPr>
      <w:rPr>
        <w:rFonts w:ascii="Symbol" w:hAnsi="Symbol" w:hint="default"/>
      </w:rPr>
    </w:lvl>
    <w:lvl w:ilvl="7" w:tplc="C8B07E94" w:tentative="1">
      <w:start w:val="1"/>
      <w:numFmt w:val="bullet"/>
      <w:lvlText w:val="o"/>
      <w:lvlJc w:val="left"/>
      <w:pPr>
        <w:tabs>
          <w:tab w:val="num" w:pos="6840"/>
        </w:tabs>
        <w:ind w:left="6840" w:hanging="360"/>
      </w:pPr>
      <w:rPr>
        <w:rFonts w:ascii="Courier New" w:hAnsi="Courier New" w:hint="default"/>
      </w:rPr>
    </w:lvl>
    <w:lvl w:ilvl="8" w:tplc="56F09D46"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8F23733"/>
    <w:multiLevelType w:val="multilevel"/>
    <w:tmpl w:val="CD027818"/>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8"/>
  </w:num>
  <w:num w:numId="2">
    <w:abstractNumId w:val="22"/>
  </w:num>
  <w:num w:numId="3">
    <w:abstractNumId w:val="25"/>
  </w:num>
  <w:num w:numId="4">
    <w:abstractNumId w:val="7"/>
  </w:num>
  <w:num w:numId="5">
    <w:abstractNumId w:val="24"/>
  </w:num>
  <w:num w:numId="6">
    <w:abstractNumId w:val="0"/>
  </w:num>
  <w:num w:numId="7">
    <w:abstractNumId w:val="1"/>
  </w:num>
  <w:num w:numId="8">
    <w:abstractNumId w:val="33"/>
  </w:num>
  <w:num w:numId="9">
    <w:abstractNumId w:val="35"/>
  </w:num>
  <w:num w:numId="10">
    <w:abstractNumId w:val="36"/>
  </w:num>
  <w:num w:numId="11">
    <w:abstractNumId w:val="14"/>
  </w:num>
  <w:num w:numId="12">
    <w:abstractNumId w:val="2"/>
  </w:num>
  <w:num w:numId="13">
    <w:abstractNumId w:val="9"/>
  </w:num>
  <w:num w:numId="14">
    <w:abstractNumId w:val="15"/>
  </w:num>
  <w:num w:numId="15">
    <w:abstractNumId w:val="20"/>
  </w:num>
  <w:num w:numId="16">
    <w:abstractNumId w:val="10"/>
  </w:num>
  <w:num w:numId="17">
    <w:abstractNumId w:val="30"/>
  </w:num>
  <w:num w:numId="18">
    <w:abstractNumId w:val="29"/>
  </w:num>
  <w:num w:numId="19">
    <w:abstractNumId w:val="17"/>
  </w:num>
  <w:num w:numId="20">
    <w:abstractNumId w:val="18"/>
  </w:num>
  <w:num w:numId="21">
    <w:abstractNumId w:val="16"/>
  </w:num>
  <w:num w:numId="22">
    <w:abstractNumId w:val="13"/>
  </w:num>
  <w:num w:numId="23">
    <w:abstractNumId w:val="25"/>
  </w:num>
  <w:num w:numId="24">
    <w:abstractNumId w:val="25"/>
  </w:num>
  <w:num w:numId="25">
    <w:abstractNumId w:val="25"/>
  </w:num>
  <w:num w:numId="26">
    <w:abstractNumId w:val="31"/>
  </w:num>
  <w:num w:numId="27">
    <w:abstractNumId w:val="34"/>
  </w:num>
  <w:num w:numId="28">
    <w:abstractNumId w:val="32"/>
  </w:num>
  <w:num w:numId="29">
    <w:abstractNumId w:val="26"/>
  </w:num>
  <w:num w:numId="30">
    <w:abstractNumId w:val="28"/>
  </w:num>
  <w:num w:numId="31">
    <w:abstractNumId w:val="23"/>
  </w:num>
  <w:num w:numId="32">
    <w:abstractNumId w:val="27"/>
  </w:num>
  <w:num w:numId="33">
    <w:abstractNumId w:val="12"/>
  </w:num>
  <w:num w:numId="34">
    <w:abstractNumId w:val="5"/>
  </w:num>
  <w:num w:numId="35">
    <w:abstractNumId w:val="21"/>
  </w:num>
  <w:num w:numId="36">
    <w:abstractNumId w:val="3"/>
  </w:num>
  <w:num w:numId="37">
    <w:abstractNumId w:val="4"/>
  </w:num>
  <w:num w:numId="38">
    <w:abstractNumId w:val="11"/>
  </w:num>
  <w:num w:numId="39">
    <w:abstractNumId w:val="6"/>
  </w:num>
  <w:num w:numId="40">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908"/>
    <w:rsid w:val="00000E1D"/>
    <w:rsid w:val="0000167A"/>
    <w:rsid w:val="00001714"/>
    <w:rsid w:val="00001A8C"/>
    <w:rsid w:val="00001B23"/>
    <w:rsid w:val="00001B6B"/>
    <w:rsid w:val="00001C05"/>
    <w:rsid w:val="000024DC"/>
    <w:rsid w:val="00002B22"/>
    <w:rsid w:val="00002E8B"/>
    <w:rsid w:val="00002EC2"/>
    <w:rsid w:val="00003468"/>
    <w:rsid w:val="00003EBA"/>
    <w:rsid w:val="000044AD"/>
    <w:rsid w:val="00004A04"/>
    <w:rsid w:val="00004ED5"/>
    <w:rsid w:val="000050A8"/>
    <w:rsid w:val="00005B73"/>
    <w:rsid w:val="0000619F"/>
    <w:rsid w:val="0000668F"/>
    <w:rsid w:val="000069A7"/>
    <w:rsid w:val="00006C52"/>
    <w:rsid w:val="00007000"/>
    <w:rsid w:val="00007035"/>
    <w:rsid w:val="000073C1"/>
    <w:rsid w:val="00007948"/>
    <w:rsid w:val="000100FA"/>
    <w:rsid w:val="000101D9"/>
    <w:rsid w:val="0001023D"/>
    <w:rsid w:val="00010298"/>
    <w:rsid w:val="000102DA"/>
    <w:rsid w:val="00010D25"/>
    <w:rsid w:val="00010F9F"/>
    <w:rsid w:val="000111F2"/>
    <w:rsid w:val="000114B5"/>
    <w:rsid w:val="0001166C"/>
    <w:rsid w:val="00011AA4"/>
    <w:rsid w:val="00011E91"/>
    <w:rsid w:val="000129AA"/>
    <w:rsid w:val="00012A62"/>
    <w:rsid w:val="00012C9C"/>
    <w:rsid w:val="00013427"/>
    <w:rsid w:val="00013606"/>
    <w:rsid w:val="0001360F"/>
    <w:rsid w:val="0001393D"/>
    <w:rsid w:val="00013EA2"/>
    <w:rsid w:val="00014004"/>
    <w:rsid w:val="00014155"/>
    <w:rsid w:val="00014221"/>
    <w:rsid w:val="00014963"/>
    <w:rsid w:val="00014E79"/>
    <w:rsid w:val="00014F5D"/>
    <w:rsid w:val="00014FEB"/>
    <w:rsid w:val="00015521"/>
    <w:rsid w:val="0001582D"/>
    <w:rsid w:val="000159BE"/>
    <w:rsid w:val="00015BF7"/>
    <w:rsid w:val="0001658B"/>
    <w:rsid w:val="00016C0E"/>
    <w:rsid w:val="00016F23"/>
    <w:rsid w:val="0001706C"/>
    <w:rsid w:val="000178F8"/>
    <w:rsid w:val="00017AA6"/>
    <w:rsid w:val="000207FB"/>
    <w:rsid w:val="0002097A"/>
    <w:rsid w:val="00020E3C"/>
    <w:rsid w:val="00021885"/>
    <w:rsid w:val="00021ACE"/>
    <w:rsid w:val="00022C77"/>
    <w:rsid w:val="00022F7B"/>
    <w:rsid w:val="00023170"/>
    <w:rsid w:val="00023D48"/>
    <w:rsid w:val="00024695"/>
    <w:rsid w:val="000248D4"/>
    <w:rsid w:val="00024CAD"/>
    <w:rsid w:val="00025027"/>
    <w:rsid w:val="000252DD"/>
    <w:rsid w:val="000254E5"/>
    <w:rsid w:val="00025665"/>
    <w:rsid w:val="000259E1"/>
    <w:rsid w:val="00025DA4"/>
    <w:rsid w:val="00025E8A"/>
    <w:rsid w:val="0002645E"/>
    <w:rsid w:val="00026489"/>
    <w:rsid w:val="00026593"/>
    <w:rsid w:val="00026627"/>
    <w:rsid w:val="0002697E"/>
    <w:rsid w:val="00026A8B"/>
    <w:rsid w:val="000270F9"/>
    <w:rsid w:val="00027215"/>
    <w:rsid w:val="000273B9"/>
    <w:rsid w:val="00027525"/>
    <w:rsid w:val="000277F6"/>
    <w:rsid w:val="00027B09"/>
    <w:rsid w:val="0003082D"/>
    <w:rsid w:val="00030CF3"/>
    <w:rsid w:val="000311A7"/>
    <w:rsid w:val="00031846"/>
    <w:rsid w:val="00031B33"/>
    <w:rsid w:val="000320B0"/>
    <w:rsid w:val="00032C7F"/>
    <w:rsid w:val="00032F5A"/>
    <w:rsid w:val="0003301E"/>
    <w:rsid w:val="000332DF"/>
    <w:rsid w:val="00034500"/>
    <w:rsid w:val="00034692"/>
    <w:rsid w:val="00034FCA"/>
    <w:rsid w:val="0003574E"/>
    <w:rsid w:val="000359FA"/>
    <w:rsid w:val="0003675A"/>
    <w:rsid w:val="000368E0"/>
    <w:rsid w:val="000369FF"/>
    <w:rsid w:val="00036AB6"/>
    <w:rsid w:val="00036ED4"/>
    <w:rsid w:val="000371A2"/>
    <w:rsid w:val="000376B4"/>
    <w:rsid w:val="000379FE"/>
    <w:rsid w:val="00037B56"/>
    <w:rsid w:val="00037F22"/>
    <w:rsid w:val="000402A6"/>
    <w:rsid w:val="00040703"/>
    <w:rsid w:val="000407AC"/>
    <w:rsid w:val="0004081F"/>
    <w:rsid w:val="000413BE"/>
    <w:rsid w:val="000413FC"/>
    <w:rsid w:val="000417BF"/>
    <w:rsid w:val="000419A4"/>
    <w:rsid w:val="0004203A"/>
    <w:rsid w:val="00042126"/>
    <w:rsid w:val="00042557"/>
    <w:rsid w:val="000426A9"/>
    <w:rsid w:val="00042FE5"/>
    <w:rsid w:val="00043151"/>
    <w:rsid w:val="00043AC8"/>
    <w:rsid w:val="00043B0C"/>
    <w:rsid w:val="00043B13"/>
    <w:rsid w:val="00043DA9"/>
    <w:rsid w:val="0004402D"/>
    <w:rsid w:val="000443A0"/>
    <w:rsid w:val="0004496E"/>
    <w:rsid w:val="000450EC"/>
    <w:rsid w:val="000452C8"/>
    <w:rsid w:val="00045594"/>
    <w:rsid w:val="000455C0"/>
    <w:rsid w:val="00045903"/>
    <w:rsid w:val="00045938"/>
    <w:rsid w:val="0004642F"/>
    <w:rsid w:val="00046B8F"/>
    <w:rsid w:val="00046C09"/>
    <w:rsid w:val="00047E4F"/>
    <w:rsid w:val="0005032C"/>
    <w:rsid w:val="000505A8"/>
    <w:rsid w:val="0005064B"/>
    <w:rsid w:val="00050F34"/>
    <w:rsid w:val="00051A29"/>
    <w:rsid w:val="00052581"/>
    <w:rsid w:val="0005260E"/>
    <w:rsid w:val="00053061"/>
    <w:rsid w:val="0005318D"/>
    <w:rsid w:val="00053907"/>
    <w:rsid w:val="00053C6E"/>
    <w:rsid w:val="00053E89"/>
    <w:rsid w:val="0005445B"/>
    <w:rsid w:val="00054691"/>
    <w:rsid w:val="00054793"/>
    <w:rsid w:val="00054A32"/>
    <w:rsid w:val="0005510C"/>
    <w:rsid w:val="0005583D"/>
    <w:rsid w:val="00055F0E"/>
    <w:rsid w:val="000563A0"/>
    <w:rsid w:val="00056855"/>
    <w:rsid w:val="00056949"/>
    <w:rsid w:val="00056962"/>
    <w:rsid w:val="000569C6"/>
    <w:rsid w:val="00056F9E"/>
    <w:rsid w:val="000570B5"/>
    <w:rsid w:val="000570DB"/>
    <w:rsid w:val="00057450"/>
    <w:rsid w:val="00057ADB"/>
    <w:rsid w:val="00057D70"/>
    <w:rsid w:val="00057DE4"/>
    <w:rsid w:val="00060288"/>
    <w:rsid w:val="00060416"/>
    <w:rsid w:val="00060A24"/>
    <w:rsid w:val="00060B11"/>
    <w:rsid w:val="00061232"/>
    <w:rsid w:val="00061C78"/>
    <w:rsid w:val="00061C9C"/>
    <w:rsid w:val="00062A65"/>
    <w:rsid w:val="00062AE1"/>
    <w:rsid w:val="00062E27"/>
    <w:rsid w:val="00062EFB"/>
    <w:rsid w:val="00063493"/>
    <w:rsid w:val="00063796"/>
    <w:rsid w:val="00063892"/>
    <w:rsid w:val="000638B8"/>
    <w:rsid w:val="00063D8C"/>
    <w:rsid w:val="000642D4"/>
    <w:rsid w:val="0006455C"/>
    <w:rsid w:val="000647EB"/>
    <w:rsid w:val="000649BB"/>
    <w:rsid w:val="000649CC"/>
    <w:rsid w:val="000649F2"/>
    <w:rsid w:val="00064E10"/>
    <w:rsid w:val="00064E45"/>
    <w:rsid w:val="00064E4F"/>
    <w:rsid w:val="0006509D"/>
    <w:rsid w:val="00065259"/>
    <w:rsid w:val="000653BE"/>
    <w:rsid w:val="00065718"/>
    <w:rsid w:val="00065969"/>
    <w:rsid w:val="00065B8A"/>
    <w:rsid w:val="00065FD7"/>
    <w:rsid w:val="00066063"/>
    <w:rsid w:val="000667EB"/>
    <w:rsid w:val="00066ADC"/>
    <w:rsid w:val="00067459"/>
    <w:rsid w:val="0006767A"/>
    <w:rsid w:val="00067682"/>
    <w:rsid w:val="000676A6"/>
    <w:rsid w:val="00067C74"/>
    <w:rsid w:val="00067E01"/>
    <w:rsid w:val="00067ECE"/>
    <w:rsid w:val="0007069A"/>
    <w:rsid w:val="000708A5"/>
    <w:rsid w:val="00070A1D"/>
    <w:rsid w:val="00070EFF"/>
    <w:rsid w:val="0007111C"/>
    <w:rsid w:val="000719F5"/>
    <w:rsid w:val="00071AD8"/>
    <w:rsid w:val="00071BB7"/>
    <w:rsid w:val="00071C8B"/>
    <w:rsid w:val="00071E35"/>
    <w:rsid w:val="000720F5"/>
    <w:rsid w:val="000728D1"/>
    <w:rsid w:val="00072D86"/>
    <w:rsid w:val="00073107"/>
    <w:rsid w:val="0007346E"/>
    <w:rsid w:val="00073688"/>
    <w:rsid w:val="00073782"/>
    <w:rsid w:val="00073BE7"/>
    <w:rsid w:val="00074086"/>
    <w:rsid w:val="00074655"/>
    <w:rsid w:val="00074776"/>
    <w:rsid w:val="00074827"/>
    <w:rsid w:val="00074D4F"/>
    <w:rsid w:val="0007517E"/>
    <w:rsid w:val="00075310"/>
    <w:rsid w:val="000756BD"/>
    <w:rsid w:val="00076472"/>
    <w:rsid w:val="0007687E"/>
    <w:rsid w:val="000768E6"/>
    <w:rsid w:val="00076A61"/>
    <w:rsid w:val="00076BC3"/>
    <w:rsid w:val="000770C5"/>
    <w:rsid w:val="00077356"/>
    <w:rsid w:val="00077616"/>
    <w:rsid w:val="00077A76"/>
    <w:rsid w:val="00077BFB"/>
    <w:rsid w:val="00077D69"/>
    <w:rsid w:val="00077F6F"/>
    <w:rsid w:val="00077FEC"/>
    <w:rsid w:val="00080132"/>
    <w:rsid w:val="00080628"/>
    <w:rsid w:val="00080873"/>
    <w:rsid w:val="00081124"/>
    <w:rsid w:val="00081432"/>
    <w:rsid w:val="000817F7"/>
    <w:rsid w:val="000819F8"/>
    <w:rsid w:val="00081DA6"/>
    <w:rsid w:val="00081DF8"/>
    <w:rsid w:val="00082200"/>
    <w:rsid w:val="0008294B"/>
    <w:rsid w:val="000829E2"/>
    <w:rsid w:val="00082A22"/>
    <w:rsid w:val="00082D97"/>
    <w:rsid w:val="00082F04"/>
    <w:rsid w:val="0008302E"/>
    <w:rsid w:val="00083084"/>
    <w:rsid w:val="0008396B"/>
    <w:rsid w:val="00083E5E"/>
    <w:rsid w:val="00084032"/>
    <w:rsid w:val="00084211"/>
    <w:rsid w:val="00084DD6"/>
    <w:rsid w:val="000850D9"/>
    <w:rsid w:val="000850E4"/>
    <w:rsid w:val="000852CA"/>
    <w:rsid w:val="000856A3"/>
    <w:rsid w:val="00085BA1"/>
    <w:rsid w:val="00085CB1"/>
    <w:rsid w:val="00085D1F"/>
    <w:rsid w:val="00086BFE"/>
    <w:rsid w:val="00087468"/>
    <w:rsid w:val="00087795"/>
    <w:rsid w:val="00087F68"/>
    <w:rsid w:val="000901B1"/>
    <w:rsid w:val="0009040D"/>
    <w:rsid w:val="00090BBA"/>
    <w:rsid w:val="00090EC8"/>
    <w:rsid w:val="0009114F"/>
    <w:rsid w:val="00091260"/>
    <w:rsid w:val="00091452"/>
    <w:rsid w:val="000917D6"/>
    <w:rsid w:val="0009188A"/>
    <w:rsid w:val="00091940"/>
    <w:rsid w:val="00091CA4"/>
    <w:rsid w:val="000921D3"/>
    <w:rsid w:val="00092FFF"/>
    <w:rsid w:val="00093231"/>
    <w:rsid w:val="000936EC"/>
    <w:rsid w:val="000944A2"/>
    <w:rsid w:val="00094564"/>
    <w:rsid w:val="00094B38"/>
    <w:rsid w:val="00094F52"/>
    <w:rsid w:val="0009530D"/>
    <w:rsid w:val="00095AD9"/>
    <w:rsid w:val="00095CDF"/>
    <w:rsid w:val="000960BF"/>
    <w:rsid w:val="000960C4"/>
    <w:rsid w:val="0009627E"/>
    <w:rsid w:val="00096B90"/>
    <w:rsid w:val="00096C0E"/>
    <w:rsid w:val="00096F04"/>
    <w:rsid w:val="00097823"/>
    <w:rsid w:val="000A0260"/>
    <w:rsid w:val="000A0451"/>
    <w:rsid w:val="000A09BF"/>
    <w:rsid w:val="000A15C8"/>
    <w:rsid w:val="000A1820"/>
    <w:rsid w:val="000A185C"/>
    <w:rsid w:val="000A1F02"/>
    <w:rsid w:val="000A2039"/>
    <w:rsid w:val="000A2400"/>
    <w:rsid w:val="000A25FA"/>
    <w:rsid w:val="000A2BC8"/>
    <w:rsid w:val="000A35C1"/>
    <w:rsid w:val="000A38C3"/>
    <w:rsid w:val="000A58B8"/>
    <w:rsid w:val="000A5D3F"/>
    <w:rsid w:val="000A6590"/>
    <w:rsid w:val="000A6C53"/>
    <w:rsid w:val="000A6EFA"/>
    <w:rsid w:val="000A7261"/>
    <w:rsid w:val="000A7723"/>
    <w:rsid w:val="000A78AD"/>
    <w:rsid w:val="000A791E"/>
    <w:rsid w:val="000B0084"/>
    <w:rsid w:val="000B042E"/>
    <w:rsid w:val="000B1696"/>
    <w:rsid w:val="000B2119"/>
    <w:rsid w:val="000B29A6"/>
    <w:rsid w:val="000B2B6B"/>
    <w:rsid w:val="000B2CFE"/>
    <w:rsid w:val="000B2EF9"/>
    <w:rsid w:val="000B3EF6"/>
    <w:rsid w:val="000B3F1B"/>
    <w:rsid w:val="000B406D"/>
    <w:rsid w:val="000B4288"/>
    <w:rsid w:val="000B439A"/>
    <w:rsid w:val="000B49C1"/>
    <w:rsid w:val="000B4AF1"/>
    <w:rsid w:val="000B4C29"/>
    <w:rsid w:val="000B5274"/>
    <w:rsid w:val="000B5854"/>
    <w:rsid w:val="000B59C7"/>
    <w:rsid w:val="000B6056"/>
    <w:rsid w:val="000B60B4"/>
    <w:rsid w:val="000B631E"/>
    <w:rsid w:val="000B6586"/>
    <w:rsid w:val="000B65E0"/>
    <w:rsid w:val="000B6615"/>
    <w:rsid w:val="000B686A"/>
    <w:rsid w:val="000B68A4"/>
    <w:rsid w:val="000B6BCB"/>
    <w:rsid w:val="000B6E24"/>
    <w:rsid w:val="000B73C1"/>
    <w:rsid w:val="000B769C"/>
    <w:rsid w:val="000B7D98"/>
    <w:rsid w:val="000C02EB"/>
    <w:rsid w:val="000C0875"/>
    <w:rsid w:val="000C08B0"/>
    <w:rsid w:val="000C094C"/>
    <w:rsid w:val="000C0A16"/>
    <w:rsid w:val="000C1574"/>
    <w:rsid w:val="000C1A4D"/>
    <w:rsid w:val="000C1C1E"/>
    <w:rsid w:val="000C1D61"/>
    <w:rsid w:val="000C1F80"/>
    <w:rsid w:val="000C2267"/>
    <w:rsid w:val="000C22AD"/>
    <w:rsid w:val="000C2E96"/>
    <w:rsid w:val="000C311E"/>
    <w:rsid w:val="000C313F"/>
    <w:rsid w:val="000C333B"/>
    <w:rsid w:val="000C34EC"/>
    <w:rsid w:val="000C386E"/>
    <w:rsid w:val="000C3A62"/>
    <w:rsid w:val="000C442C"/>
    <w:rsid w:val="000C49AB"/>
    <w:rsid w:val="000C4B35"/>
    <w:rsid w:val="000C52FB"/>
    <w:rsid w:val="000C5671"/>
    <w:rsid w:val="000C5A7B"/>
    <w:rsid w:val="000C6080"/>
    <w:rsid w:val="000C6A32"/>
    <w:rsid w:val="000C721A"/>
    <w:rsid w:val="000C7950"/>
    <w:rsid w:val="000D0360"/>
    <w:rsid w:val="000D0934"/>
    <w:rsid w:val="000D1264"/>
    <w:rsid w:val="000D20C3"/>
    <w:rsid w:val="000D2577"/>
    <w:rsid w:val="000D28BB"/>
    <w:rsid w:val="000D2CFE"/>
    <w:rsid w:val="000D2FBC"/>
    <w:rsid w:val="000D37C7"/>
    <w:rsid w:val="000D3EA4"/>
    <w:rsid w:val="000D4A43"/>
    <w:rsid w:val="000D4A55"/>
    <w:rsid w:val="000D5460"/>
    <w:rsid w:val="000D58A6"/>
    <w:rsid w:val="000D5BA1"/>
    <w:rsid w:val="000D5C83"/>
    <w:rsid w:val="000D5CA6"/>
    <w:rsid w:val="000D64BA"/>
    <w:rsid w:val="000D6709"/>
    <w:rsid w:val="000D6938"/>
    <w:rsid w:val="000D69C9"/>
    <w:rsid w:val="000D6ACE"/>
    <w:rsid w:val="000D6F88"/>
    <w:rsid w:val="000D7042"/>
    <w:rsid w:val="000D74B1"/>
    <w:rsid w:val="000D7EEC"/>
    <w:rsid w:val="000D7F9E"/>
    <w:rsid w:val="000E0270"/>
    <w:rsid w:val="000E0584"/>
    <w:rsid w:val="000E07C9"/>
    <w:rsid w:val="000E1005"/>
    <w:rsid w:val="000E130E"/>
    <w:rsid w:val="000E15AF"/>
    <w:rsid w:val="000E18F5"/>
    <w:rsid w:val="000E19A2"/>
    <w:rsid w:val="000E3471"/>
    <w:rsid w:val="000E34AC"/>
    <w:rsid w:val="000E34ED"/>
    <w:rsid w:val="000E3C09"/>
    <w:rsid w:val="000E3FE3"/>
    <w:rsid w:val="000E47BC"/>
    <w:rsid w:val="000E4B3A"/>
    <w:rsid w:val="000E596A"/>
    <w:rsid w:val="000E5F34"/>
    <w:rsid w:val="000E6150"/>
    <w:rsid w:val="000E6241"/>
    <w:rsid w:val="000E670B"/>
    <w:rsid w:val="000E6977"/>
    <w:rsid w:val="000E6C86"/>
    <w:rsid w:val="000E6CA9"/>
    <w:rsid w:val="000E7018"/>
    <w:rsid w:val="000E7ACB"/>
    <w:rsid w:val="000E7B13"/>
    <w:rsid w:val="000E7EDD"/>
    <w:rsid w:val="000E7F4B"/>
    <w:rsid w:val="000F049F"/>
    <w:rsid w:val="000F1157"/>
    <w:rsid w:val="000F170C"/>
    <w:rsid w:val="000F24E8"/>
    <w:rsid w:val="000F27A3"/>
    <w:rsid w:val="000F29F1"/>
    <w:rsid w:val="000F3324"/>
    <w:rsid w:val="000F33F1"/>
    <w:rsid w:val="000F34C4"/>
    <w:rsid w:val="000F3AF0"/>
    <w:rsid w:val="000F3D30"/>
    <w:rsid w:val="000F4037"/>
    <w:rsid w:val="000F42E5"/>
    <w:rsid w:val="000F4C6F"/>
    <w:rsid w:val="000F5428"/>
    <w:rsid w:val="000F6136"/>
    <w:rsid w:val="000F61C1"/>
    <w:rsid w:val="000F6299"/>
    <w:rsid w:val="000F65C3"/>
    <w:rsid w:val="000F6CAF"/>
    <w:rsid w:val="000F6FDF"/>
    <w:rsid w:val="000F7204"/>
    <w:rsid w:val="000F7582"/>
    <w:rsid w:val="000F7894"/>
    <w:rsid w:val="000F7BAC"/>
    <w:rsid w:val="000F7F30"/>
    <w:rsid w:val="0010021E"/>
    <w:rsid w:val="001004CF"/>
    <w:rsid w:val="001006DD"/>
    <w:rsid w:val="00100F59"/>
    <w:rsid w:val="00101315"/>
    <w:rsid w:val="0010152F"/>
    <w:rsid w:val="00101603"/>
    <w:rsid w:val="00101767"/>
    <w:rsid w:val="001017C2"/>
    <w:rsid w:val="00102719"/>
    <w:rsid w:val="0010280C"/>
    <w:rsid w:val="00102BC2"/>
    <w:rsid w:val="00102C9B"/>
    <w:rsid w:val="00102E43"/>
    <w:rsid w:val="0010303E"/>
    <w:rsid w:val="0010328C"/>
    <w:rsid w:val="001033BC"/>
    <w:rsid w:val="001035BD"/>
    <w:rsid w:val="001046E6"/>
    <w:rsid w:val="00104C15"/>
    <w:rsid w:val="001055FD"/>
    <w:rsid w:val="00105709"/>
    <w:rsid w:val="001057D9"/>
    <w:rsid w:val="001059AD"/>
    <w:rsid w:val="00105B3B"/>
    <w:rsid w:val="00105CC2"/>
    <w:rsid w:val="00105EFF"/>
    <w:rsid w:val="00106052"/>
    <w:rsid w:val="00106169"/>
    <w:rsid w:val="001065B3"/>
    <w:rsid w:val="00106950"/>
    <w:rsid w:val="00106EBC"/>
    <w:rsid w:val="00106FA9"/>
    <w:rsid w:val="001071FA"/>
    <w:rsid w:val="0010751C"/>
    <w:rsid w:val="001079A0"/>
    <w:rsid w:val="00107DAA"/>
    <w:rsid w:val="001104B9"/>
    <w:rsid w:val="00110764"/>
    <w:rsid w:val="00110A9E"/>
    <w:rsid w:val="00111E61"/>
    <w:rsid w:val="00112223"/>
    <w:rsid w:val="00112B7D"/>
    <w:rsid w:val="00112DB1"/>
    <w:rsid w:val="00112F5D"/>
    <w:rsid w:val="00113406"/>
    <w:rsid w:val="001134B7"/>
    <w:rsid w:val="00113744"/>
    <w:rsid w:val="001139C6"/>
    <w:rsid w:val="00113B1A"/>
    <w:rsid w:val="00113CBA"/>
    <w:rsid w:val="00114309"/>
    <w:rsid w:val="001148DF"/>
    <w:rsid w:val="00114C61"/>
    <w:rsid w:val="00114CEE"/>
    <w:rsid w:val="001150DA"/>
    <w:rsid w:val="00115B3F"/>
    <w:rsid w:val="00115DB0"/>
    <w:rsid w:val="00116468"/>
    <w:rsid w:val="00116690"/>
    <w:rsid w:val="00116C1E"/>
    <w:rsid w:val="00117185"/>
    <w:rsid w:val="00117635"/>
    <w:rsid w:val="00117686"/>
    <w:rsid w:val="00117B4D"/>
    <w:rsid w:val="00117B7B"/>
    <w:rsid w:val="00120AD6"/>
    <w:rsid w:val="00120D65"/>
    <w:rsid w:val="00121AC1"/>
    <w:rsid w:val="00121B55"/>
    <w:rsid w:val="00121BDB"/>
    <w:rsid w:val="00121CDC"/>
    <w:rsid w:val="001225D6"/>
    <w:rsid w:val="0012263A"/>
    <w:rsid w:val="001227F4"/>
    <w:rsid w:val="00122F40"/>
    <w:rsid w:val="001233B0"/>
    <w:rsid w:val="001236B8"/>
    <w:rsid w:val="00123963"/>
    <w:rsid w:val="00124289"/>
    <w:rsid w:val="001244C5"/>
    <w:rsid w:val="001249E5"/>
    <w:rsid w:val="00124B5A"/>
    <w:rsid w:val="00124B75"/>
    <w:rsid w:val="00125266"/>
    <w:rsid w:val="00125440"/>
    <w:rsid w:val="00125F61"/>
    <w:rsid w:val="00125FAA"/>
    <w:rsid w:val="0012655B"/>
    <w:rsid w:val="0012660B"/>
    <w:rsid w:val="00126A74"/>
    <w:rsid w:val="00126C84"/>
    <w:rsid w:val="00126CD2"/>
    <w:rsid w:val="00127164"/>
    <w:rsid w:val="00127AFA"/>
    <w:rsid w:val="00127ED2"/>
    <w:rsid w:val="001301F6"/>
    <w:rsid w:val="00130A3C"/>
    <w:rsid w:val="00130B9E"/>
    <w:rsid w:val="00130C05"/>
    <w:rsid w:val="00130EFE"/>
    <w:rsid w:val="00131015"/>
    <w:rsid w:val="001316BC"/>
    <w:rsid w:val="001320DC"/>
    <w:rsid w:val="00132DC9"/>
    <w:rsid w:val="0013346F"/>
    <w:rsid w:val="00133501"/>
    <w:rsid w:val="00133BFA"/>
    <w:rsid w:val="00133C30"/>
    <w:rsid w:val="00133E4E"/>
    <w:rsid w:val="00134497"/>
    <w:rsid w:val="00134A5D"/>
    <w:rsid w:val="00134D53"/>
    <w:rsid w:val="0013545C"/>
    <w:rsid w:val="00135475"/>
    <w:rsid w:val="001355E9"/>
    <w:rsid w:val="00136816"/>
    <w:rsid w:val="001377D8"/>
    <w:rsid w:val="00137A02"/>
    <w:rsid w:val="00137CD2"/>
    <w:rsid w:val="00137D3D"/>
    <w:rsid w:val="00137D8D"/>
    <w:rsid w:val="00137FE7"/>
    <w:rsid w:val="0014019A"/>
    <w:rsid w:val="0014059F"/>
    <w:rsid w:val="00140986"/>
    <w:rsid w:val="001409D2"/>
    <w:rsid w:val="00140AFA"/>
    <w:rsid w:val="00140B22"/>
    <w:rsid w:val="00141216"/>
    <w:rsid w:val="00142022"/>
    <w:rsid w:val="00142A6D"/>
    <w:rsid w:val="00142C39"/>
    <w:rsid w:val="00143113"/>
    <w:rsid w:val="00143EE9"/>
    <w:rsid w:val="00143F02"/>
    <w:rsid w:val="001440E7"/>
    <w:rsid w:val="001446A7"/>
    <w:rsid w:val="001451C4"/>
    <w:rsid w:val="00145578"/>
    <w:rsid w:val="00145603"/>
    <w:rsid w:val="00145C5A"/>
    <w:rsid w:val="001460A0"/>
    <w:rsid w:val="00146450"/>
    <w:rsid w:val="001467F6"/>
    <w:rsid w:val="001468E8"/>
    <w:rsid w:val="00146A64"/>
    <w:rsid w:val="00146DE1"/>
    <w:rsid w:val="00146F1F"/>
    <w:rsid w:val="001470A0"/>
    <w:rsid w:val="00147239"/>
    <w:rsid w:val="00147B96"/>
    <w:rsid w:val="00147F81"/>
    <w:rsid w:val="00150015"/>
    <w:rsid w:val="0015027C"/>
    <w:rsid w:val="0015047C"/>
    <w:rsid w:val="00150956"/>
    <w:rsid w:val="00150B0F"/>
    <w:rsid w:val="00151087"/>
    <w:rsid w:val="001517ED"/>
    <w:rsid w:val="00151E9C"/>
    <w:rsid w:val="00152316"/>
    <w:rsid w:val="00152A67"/>
    <w:rsid w:val="0015358C"/>
    <w:rsid w:val="00153B87"/>
    <w:rsid w:val="00153EAD"/>
    <w:rsid w:val="00153F46"/>
    <w:rsid w:val="0015418F"/>
    <w:rsid w:val="001548B9"/>
    <w:rsid w:val="00154BC6"/>
    <w:rsid w:val="0015594D"/>
    <w:rsid w:val="00155BE5"/>
    <w:rsid w:val="00155C37"/>
    <w:rsid w:val="00155FCF"/>
    <w:rsid w:val="00155FD8"/>
    <w:rsid w:val="00156148"/>
    <w:rsid w:val="0015665F"/>
    <w:rsid w:val="001567D0"/>
    <w:rsid w:val="001568A6"/>
    <w:rsid w:val="001568BE"/>
    <w:rsid w:val="00156D5F"/>
    <w:rsid w:val="001572EE"/>
    <w:rsid w:val="001573D9"/>
    <w:rsid w:val="00157466"/>
    <w:rsid w:val="00157BEC"/>
    <w:rsid w:val="00157E68"/>
    <w:rsid w:val="00157EF5"/>
    <w:rsid w:val="00160D57"/>
    <w:rsid w:val="00161078"/>
    <w:rsid w:val="00161576"/>
    <w:rsid w:val="00161D87"/>
    <w:rsid w:val="001622D6"/>
    <w:rsid w:val="001627E8"/>
    <w:rsid w:val="00162F41"/>
    <w:rsid w:val="001631E9"/>
    <w:rsid w:val="00163595"/>
    <w:rsid w:val="00163FD1"/>
    <w:rsid w:val="00164687"/>
    <w:rsid w:val="00164FA2"/>
    <w:rsid w:val="00165160"/>
    <w:rsid w:val="00165620"/>
    <w:rsid w:val="0016645D"/>
    <w:rsid w:val="00166507"/>
    <w:rsid w:val="001665E3"/>
    <w:rsid w:val="00166957"/>
    <w:rsid w:val="00166E68"/>
    <w:rsid w:val="00166EC5"/>
    <w:rsid w:val="00166F00"/>
    <w:rsid w:val="00167077"/>
    <w:rsid w:val="0016718E"/>
    <w:rsid w:val="001672B5"/>
    <w:rsid w:val="00170087"/>
    <w:rsid w:val="00170A8F"/>
    <w:rsid w:val="00170F2A"/>
    <w:rsid w:val="00171254"/>
    <w:rsid w:val="00171455"/>
    <w:rsid w:val="00171600"/>
    <w:rsid w:val="00171619"/>
    <w:rsid w:val="00171F6A"/>
    <w:rsid w:val="00172E60"/>
    <w:rsid w:val="001738FA"/>
    <w:rsid w:val="00173BA4"/>
    <w:rsid w:val="00174058"/>
    <w:rsid w:val="00174391"/>
    <w:rsid w:val="00174AD1"/>
    <w:rsid w:val="00174C2A"/>
    <w:rsid w:val="00175110"/>
    <w:rsid w:val="0017513D"/>
    <w:rsid w:val="0017520B"/>
    <w:rsid w:val="001756EC"/>
    <w:rsid w:val="00175741"/>
    <w:rsid w:val="00175CB5"/>
    <w:rsid w:val="00175F22"/>
    <w:rsid w:val="00176844"/>
    <w:rsid w:val="00176A60"/>
    <w:rsid w:val="00176D96"/>
    <w:rsid w:val="00177A78"/>
    <w:rsid w:val="0018164A"/>
    <w:rsid w:val="0018173E"/>
    <w:rsid w:val="00181795"/>
    <w:rsid w:val="00181869"/>
    <w:rsid w:val="00181A0C"/>
    <w:rsid w:val="001821FB"/>
    <w:rsid w:val="00182EBB"/>
    <w:rsid w:val="00183AF2"/>
    <w:rsid w:val="00183C73"/>
    <w:rsid w:val="0018454D"/>
    <w:rsid w:val="001845F6"/>
    <w:rsid w:val="00184737"/>
    <w:rsid w:val="00184B57"/>
    <w:rsid w:val="0018543A"/>
    <w:rsid w:val="0018581E"/>
    <w:rsid w:val="00186314"/>
    <w:rsid w:val="0018636C"/>
    <w:rsid w:val="00186587"/>
    <w:rsid w:val="00186DA9"/>
    <w:rsid w:val="00187F36"/>
    <w:rsid w:val="00187FDF"/>
    <w:rsid w:val="001906DC"/>
    <w:rsid w:val="001910D6"/>
    <w:rsid w:val="00191989"/>
    <w:rsid w:val="00191BC5"/>
    <w:rsid w:val="00192D53"/>
    <w:rsid w:val="00193033"/>
    <w:rsid w:val="00193673"/>
    <w:rsid w:val="00193968"/>
    <w:rsid w:val="00193C7F"/>
    <w:rsid w:val="0019486C"/>
    <w:rsid w:val="00194932"/>
    <w:rsid w:val="00194ECC"/>
    <w:rsid w:val="001956BE"/>
    <w:rsid w:val="00195BDB"/>
    <w:rsid w:val="00195BF3"/>
    <w:rsid w:val="00196522"/>
    <w:rsid w:val="00196C97"/>
    <w:rsid w:val="001976A7"/>
    <w:rsid w:val="001A02DB"/>
    <w:rsid w:val="001A053D"/>
    <w:rsid w:val="001A0594"/>
    <w:rsid w:val="001A11E7"/>
    <w:rsid w:val="001A11F1"/>
    <w:rsid w:val="001A1623"/>
    <w:rsid w:val="001A194C"/>
    <w:rsid w:val="001A1FB1"/>
    <w:rsid w:val="001A2149"/>
    <w:rsid w:val="001A23D9"/>
    <w:rsid w:val="001A2BD3"/>
    <w:rsid w:val="001A3009"/>
    <w:rsid w:val="001A3676"/>
    <w:rsid w:val="001A3801"/>
    <w:rsid w:val="001A3C59"/>
    <w:rsid w:val="001A4212"/>
    <w:rsid w:val="001A495C"/>
    <w:rsid w:val="001A4D0B"/>
    <w:rsid w:val="001A4D14"/>
    <w:rsid w:val="001A5475"/>
    <w:rsid w:val="001A5581"/>
    <w:rsid w:val="001A5698"/>
    <w:rsid w:val="001A5C41"/>
    <w:rsid w:val="001A63E6"/>
    <w:rsid w:val="001A6571"/>
    <w:rsid w:val="001A66A0"/>
    <w:rsid w:val="001A6A27"/>
    <w:rsid w:val="001A6C46"/>
    <w:rsid w:val="001A6E0F"/>
    <w:rsid w:val="001A701C"/>
    <w:rsid w:val="001A741A"/>
    <w:rsid w:val="001A750E"/>
    <w:rsid w:val="001A78DE"/>
    <w:rsid w:val="001A7DD8"/>
    <w:rsid w:val="001A7E89"/>
    <w:rsid w:val="001B16A6"/>
    <w:rsid w:val="001B170C"/>
    <w:rsid w:val="001B1AC7"/>
    <w:rsid w:val="001B2545"/>
    <w:rsid w:val="001B2562"/>
    <w:rsid w:val="001B293B"/>
    <w:rsid w:val="001B3667"/>
    <w:rsid w:val="001B3C4B"/>
    <w:rsid w:val="001B40A9"/>
    <w:rsid w:val="001B4404"/>
    <w:rsid w:val="001B46EC"/>
    <w:rsid w:val="001B4849"/>
    <w:rsid w:val="001B4ED1"/>
    <w:rsid w:val="001B5298"/>
    <w:rsid w:val="001B58AD"/>
    <w:rsid w:val="001B5B1B"/>
    <w:rsid w:val="001B5D1E"/>
    <w:rsid w:val="001B6778"/>
    <w:rsid w:val="001B70B0"/>
    <w:rsid w:val="001B7153"/>
    <w:rsid w:val="001B7CC6"/>
    <w:rsid w:val="001B7F03"/>
    <w:rsid w:val="001C0D7E"/>
    <w:rsid w:val="001C116F"/>
    <w:rsid w:val="001C14AB"/>
    <w:rsid w:val="001C1A53"/>
    <w:rsid w:val="001C1E42"/>
    <w:rsid w:val="001C22EA"/>
    <w:rsid w:val="001C2543"/>
    <w:rsid w:val="001C39F7"/>
    <w:rsid w:val="001C3E06"/>
    <w:rsid w:val="001C45A2"/>
    <w:rsid w:val="001C4AAF"/>
    <w:rsid w:val="001C4CC8"/>
    <w:rsid w:val="001C50F7"/>
    <w:rsid w:val="001C53FA"/>
    <w:rsid w:val="001C59AF"/>
    <w:rsid w:val="001C6550"/>
    <w:rsid w:val="001C6BE4"/>
    <w:rsid w:val="001D0977"/>
    <w:rsid w:val="001D0E17"/>
    <w:rsid w:val="001D1509"/>
    <w:rsid w:val="001D19D6"/>
    <w:rsid w:val="001D1C44"/>
    <w:rsid w:val="001D1D07"/>
    <w:rsid w:val="001D2F60"/>
    <w:rsid w:val="001D310C"/>
    <w:rsid w:val="001D316A"/>
    <w:rsid w:val="001D337B"/>
    <w:rsid w:val="001D359D"/>
    <w:rsid w:val="001D365A"/>
    <w:rsid w:val="001D3C7E"/>
    <w:rsid w:val="001D3C95"/>
    <w:rsid w:val="001D595D"/>
    <w:rsid w:val="001D690D"/>
    <w:rsid w:val="001D6E66"/>
    <w:rsid w:val="001D71A5"/>
    <w:rsid w:val="001D7352"/>
    <w:rsid w:val="001D7507"/>
    <w:rsid w:val="001E01B2"/>
    <w:rsid w:val="001E0501"/>
    <w:rsid w:val="001E08AF"/>
    <w:rsid w:val="001E0B6B"/>
    <w:rsid w:val="001E0C5D"/>
    <w:rsid w:val="001E0CC4"/>
    <w:rsid w:val="001E1009"/>
    <w:rsid w:val="001E126C"/>
    <w:rsid w:val="001E2244"/>
    <w:rsid w:val="001E23AB"/>
    <w:rsid w:val="001E253C"/>
    <w:rsid w:val="001E2CF9"/>
    <w:rsid w:val="001E2E11"/>
    <w:rsid w:val="001E31F5"/>
    <w:rsid w:val="001E383C"/>
    <w:rsid w:val="001E4450"/>
    <w:rsid w:val="001E4752"/>
    <w:rsid w:val="001E4922"/>
    <w:rsid w:val="001E4E9A"/>
    <w:rsid w:val="001E50F6"/>
    <w:rsid w:val="001E608F"/>
    <w:rsid w:val="001E643C"/>
    <w:rsid w:val="001E70F7"/>
    <w:rsid w:val="001E753D"/>
    <w:rsid w:val="001E77DE"/>
    <w:rsid w:val="001E7C5D"/>
    <w:rsid w:val="001E7FFB"/>
    <w:rsid w:val="001F0120"/>
    <w:rsid w:val="001F0E41"/>
    <w:rsid w:val="001F112B"/>
    <w:rsid w:val="001F1C7D"/>
    <w:rsid w:val="001F1CDF"/>
    <w:rsid w:val="001F2185"/>
    <w:rsid w:val="001F28E8"/>
    <w:rsid w:val="001F2BF5"/>
    <w:rsid w:val="001F2DA3"/>
    <w:rsid w:val="001F36F4"/>
    <w:rsid w:val="001F37EE"/>
    <w:rsid w:val="001F3D48"/>
    <w:rsid w:val="001F436B"/>
    <w:rsid w:val="001F44B0"/>
    <w:rsid w:val="001F53B3"/>
    <w:rsid w:val="001F53D7"/>
    <w:rsid w:val="001F5DF1"/>
    <w:rsid w:val="001F655C"/>
    <w:rsid w:val="001F6652"/>
    <w:rsid w:val="001F6965"/>
    <w:rsid w:val="001F6CEC"/>
    <w:rsid w:val="001F72FE"/>
    <w:rsid w:val="001F7BBC"/>
    <w:rsid w:val="00200249"/>
    <w:rsid w:val="002003E4"/>
    <w:rsid w:val="002006BD"/>
    <w:rsid w:val="002007D7"/>
    <w:rsid w:val="00200CE0"/>
    <w:rsid w:val="00200FCC"/>
    <w:rsid w:val="0020114B"/>
    <w:rsid w:val="002015AA"/>
    <w:rsid w:val="00201F91"/>
    <w:rsid w:val="002020AF"/>
    <w:rsid w:val="0020227E"/>
    <w:rsid w:val="00202533"/>
    <w:rsid w:val="00202904"/>
    <w:rsid w:val="00202E1C"/>
    <w:rsid w:val="002030D3"/>
    <w:rsid w:val="00203BEB"/>
    <w:rsid w:val="00203C8C"/>
    <w:rsid w:val="00203D4C"/>
    <w:rsid w:val="00204049"/>
    <w:rsid w:val="002044FD"/>
    <w:rsid w:val="002050E2"/>
    <w:rsid w:val="00205479"/>
    <w:rsid w:val="00205514"/>
    <w:rsid w:val="00205518"/>
    <w:rsid w:val="00205A9D"/>
    <w:rsid w:val="0020611C"/>
    <w:rsid w:val="002064B6"/>
    <w:rsid w:val="002068B2"/>
    <w:rsid w:val="002068C7"/>
    <w:rsid w:val="002070BB"/>
    <w:rsid w:val="0021076D"/>
    <w:rsid w:val="00210B05"/>
    <w:rsid w:val="00210B80"/>
    <w:rsid w:val="00210D3C"/>
    <w:rsid w:val="00210DA3"/>
    <w:rsid w:val="00210EA0"/>
    <w:rsid w:val="002112FA"/>
    <w:rsid w:val="00211315"/>
    <w:rsid w:val="00211320"/>
    <w:rsid w:val="0021137F"/>
    <w:rsid w:val="00211452"/>
    <w:rsid w:val="00211AA5"/>
    <w:rsid w:val="002122CB"/>
    <w:rsid w:val="0021251B"/>
    <w:rsid w:val="00212923"/>
    <w:rsid w:val="00212AC1"/>
    <w:rsid w:val="002130A9"/>
    <w:rsid w:val="00213914"/>
    <w:rsid w:val="00213A2A"/>
    <w:rsid w:val="00213B62"/>
    <w:rsid w:val="00213B8B"/>
    <w:rsid w:val="00213CB1"/>
    <w:rsid w:val="00213CD5"/>
    <w:rsid w:val="00214B60"/>
    <w:rsid w:val="00214FD7"/>
    <w:rsid w:val="00215012"/>
    <w:rsid w:val="0021541A"/>
    <w:rsid w:val="002159CF"/>
    <w:rsid w:val="00215CBA"/>
    <w:rsid w:val="00215D18"/>
    <w:rsid w:val="00215E2B"/>
    <w:rsid w:val="00216083"/>
    <w:rsid w:val="00216787"/>
    <w:rsid w:val="0021719A"/>
    <w:rsid w:val="00217411"/>
    <w:rsid w:val="002176E9"/>
    <w:rsid w:val="00217711"/>
    <w:rsid w:val="0021796A"/>
    <w:rsid w:val="00217BDB"/>
    <w:rsid w:val="00217DFD"/>
    <w:rsid w:val="00217EB8"/>
    <w:rsid w:val="002201CA"/>
    <w:rsid w:val="002208DA"/>
    <w:rsid w:val="00221070"/>
    <w:rsid w:val="002212ED"/>
    <w:rsid w:val="00221505"/>
    <w:rsid w:val="0022198B"/>
    <w:rsid w:val="00221FB2"/>
    <w:rsid w:val="0022277C"/>
    <w:rsid w:val="0022290F"/>
    <w:rsid w:val="00222D15"/>
    <w:rsid w:val="00222EDA"/>
    <w:rsid w:val="00224B1C"/>
    <w:rsid w:val="00225211"/>
    <w:rsid w:val="00225802"/>
    <w:rsid w:val="00226168"/>
    <w:rsid w:val="0022616D"/>
    <w:rsid w:val="002261ED"/>
    <w:rsid w:val="002262D5"/>
    <w:rsid w:val="00226CB6"/>
    <w:rsid w:val="00226DC1"/>
    <w:rsid w:val="00227500"/>
    <w:rsid w:val="002279E9"/>
    <w:rsid w:val="002300C5"/>
    <w:rsid w:val="00230276"/>
    <w:rsid w:val="002307C8"/>
    <w:rsid w:val="00230B48"/>
    <w:rsid w:val="002313B2"/>
    <w:rsid w:val="00231449"/>
    <w:rsid w:val="00231612"/>
    <w:rsid w:val="00231983"/>
    <w:rsid w:val="00231BDE"/>
    <w:rsid w:val="00231E99"/>
    <w:rsid w:val="00232271"/>
    <w:rsid w:val="0023230F"/>
    <w:rsid w:val="00232513"/>
    <w:rsid w:val="00232563"/>
    <w:rsid w:val="0023299F"/>
    <w:rsid w:val="00232A3C"/>
    <w:rsid w:val="00232ABD"/>
    <w:rsid w:val="00233CCE"/>
    <w:rsid w:val="00233E81"/>
    <w:rsid w:val="0023409D"/>
    <w:rsid w:val="0023412D"/>
    <w:rsid w:val="002342E8"/>
    <w:rsid w:val="0023436C"/>
    <w:rsid w:val="002343AA"/>
    <w:rsid w:val="002346C4"/>
    <w:rsid w:val="00234918"/>
    <w:rsid w:val="0023495C"/>
    <w:rsid w:val="00234BC4"/>
    <w:rsid w:val="00234F12"/>
    <w:rsid w:val="00235189"/>
    <w:rsid w:val="00235844"/>
    <w:rsid w:val="00235933"/>
    <w:rsid w:val="002359AE"/>
    <w:rsid w:val="002361DD"/>
    <w:rsid w:val="00236432"/>
    <w:rsid w:val="0023663B"/>
    <w:rsid w:val="002367B4"/>
    <w:rsid w:val="00236901"/>
    <w:rsid w:val="00236919"/>
    <w:rsid w:val="00236BEE"/>
    <w:rsid w:val="00236E99"/>
    <w:rsid w:val="002378ED"/>
    <w:rsid w:val="00237C20"/>
    <w:rsid w:val="00237D08"/>
    <w:rsid w:val="00240164"/>
    <w:rsid w:val="00240808"/>
    <w:rsid w:val="00240FF7"/>
    <w:rsid w:val="0024128C"/>
    <w:rsid w:val="00241363"/>
    <w:rsid w:val="00241FFB"/>
    <w:rsid w:val="00242372"/>
    <w:rsid w:val="00242374"/>
    <w:rsid w:val="002428EE"/>
    <w:rsid w:val="002429B5"/>
    <w:rsid w:val="002429BD"/>
    <w:rsid w:val="0024329E"/>
    <w:rsid w:val="002433EE"/>
    <w:rsid w:val="00243C48"/>
    <w:rsid w:val="00243EBE"/>
    <w:rsid w:val="0024411B"/>
    <w:rsid w:val="00244526"/>
    <w:rsid w:val="00244809"/>
    <w:rsid w:val="002448BC"/>
    <w:rsid w:val="00244FBD"/>
    <w:rsid w:val="00245479"/>
    <w:rsid w:val="00245F3D"/>
    <w:rsid w:val="00246243"/>
    <w:rsid w:val="0024641C"/>
    <w:rsid w:val="00246576"/>
    <w:rsid w:val="0024682F"/>
    <w:rsid w:val="0024708E"/>
    <w:rsid w:val="00247579"/>
    <w:rsid w:val="0024769E"/>
    <w:rsid w:val="002476E1"/>
    <w:rsid w:val="00247778"/>
    <w:rsid w:val="00247814"/>
    <w:rsid w:val="0024781A"/>
    <w:rsid w:val="00247A8E"/>
    <w:rsid w:val="00247AE8"/>
    <w:rsid w:val="002505EB"/>
    <w:rsid w:val="0025074B"/>
    <w:rsid w:val="0025079B"/>
    <w:rsid w:val="00250946"/>
    <w:rsid w:val="00250B57"/>
    <w:rsid w:val="00250C73"/>
    <w:rsid w:val="00250FA9"/>
    <w:rsid w:val="00251B3A"/>
    <w:rsid w:val="00252087"/>
    <w:rsid w:val="0025231C"/>
    <w:rsid w:val="002526DB"/>
    <w:rsid w:val="00252883"/>
    <w:rsid w:val="00252C8F"/>
    <w:rsid w:val="00253A95"/>
    <w:rsid w:val="00253EFF"/>
    <w:rsid w:val="00254150"/>
    <w:rsid w:val="00254DF1"/>
    <w:rsid w:val="00255186"/>
    <w:rsid w:val="002553DD"/>
    <w:rsid w:val="0025573C"/>
    <w:rsid w:val="00255796"/>
    <w:rsid w:val="00255848"/>
    <w:rsid w:val="00255A5F"/>
    <w:rsid w:val="00255E8E"/>
    <w:rsid w:val="002560BF"/>
    <w:rsid w:val="0025627D"/>
    <w:rsid w:val="002562E4"/>
    <w:rsid w:val="0025639F"/>
    <w:rsid w:val="00256438"/>
    <w:rsid w:val="002567B6"/>
    <w:rsid w:val="002575E4"/>
    <w:rsid w:val="00257E9F"/>
    <w:rsid w:val="002604F8"/>
    <w:rsid w:val="00260681"/>
    <w:rsid w:val="00260893"/>
    <w:rsid w:val="002609A8"/>
    <w:rsid w:val="00260E8C"/>
    <w:rsid w:val="002610A0"/>
    <w:rsid w:val="002610AD"/>
    <w:rsid w:val="00261146"/>
    <w:rsid w:val="00261935"/>
    <w:rsid w:val="00261970"/>
    <w:rsid w:val="00261C9D"/>
    <w:rsid w:val="002620EE"/>
    <w:rsid w:val="0026214C"/>
    <w:rsid w:val="00262632"/>
    <w:rsid w:val="00263373"/>
    <w:rsid w:val="00263478"/>
    <w:rsid w:val="00263AC6"/>
    <w:rsid w:val="00263FA6"/>
    <w:rsid w:val="002640D1"/>
    <w:rsid w:val="0026420D"/>
    <w:rsid w:val="002649C9"/>
    <w:rsid w:val="00264A10"/>
    <w:rsid w:val="002655C8"/>
    <w:rsid w:val="0026566D"/>
    <w:rsid w:val="002659D4"/>
    <w:rsid w:val="0026600E"/>
    <w:rsid w:val="002669FC"/>
    <w:rsid w:val="00266FB6"/>
    <w:rsid w:val="0026706B"/>
    <w:rsid w:val="00267795"/>
    <w:rsid w:val="0026783C"/>
    <w:rsid w:val="00267B71"/>
    <w:rsid w:val="00267C87"/>
    <w:rsid w:val="0027002D"/>
    <w:rsid w:val="00270324"/>
    <w:rsid w:val="00270AB2"/>
    <w:rsid w:val="00270DDB"/>
    <w:rsid w:val="00271060"/>
    <w:rsid w:val="00271294"/>
    <w:rsid w:val="002717E9"/>
    <w:rsid w:val="002719BA"/>
    <w:rsid w:val="00271A05"/>
    <w:rsid w:val="00271C54"/>
    <w:rsid w:val="00271CF6"/>
    <w:rsid w:val="00271EFC"/>
    <w:rsid w:val="00272035"/>
    <w:rsid w:val="0027253F"/>
    <w:rsid w:val="002726B1"/>
    <w:rsid w:val="00272B86"/>
    <w:rsid w:val="00272EAF"/>
    <w:rsid w:val="00273C24"/>
    <w:rsid w:val="00273C34"/>
    <w:rsid w:val="00274063"/>
    <w:rsid w:val="00274243"/>
    <w:rsid w:val="0027503F"/>
    <w:rsid w:val="0027530A"/>
    <w:rsid w:val="0027531B"/>
    <w:rsid w:val="002756CA"/>
    <w:rsid w:val="00276262"/>
    <w:rsid w:val="00276293"/>
    <w:rsid w:val="002768F7"/>
    <w:rsid w:val="00276CC3"/>
    <w:rsid w:val="00277A90"/>
    <w:rsid w:val="00277AE7"/>
    <w:rsid w:val="00277E3C"/>
    <w:rsid w:val="00280471"/>
    <w:rsid w:val="002804E2"/>
    <w:rsid w:val="00280A1B"/>
    <w:rsid w:val="00280C5F"/>
    <w:rsid w:val="0028128F"/>
    <w:rsid w:val="0028185D"/>
    <w:rsid w:val="002818C1"/>
    <w:rsid w:val="00281EBA"/>
    <w:rsid w:val="00281ED6"/>
    <w:rsid w:val="00282937"/>
    <w:rsid w:val="002829E2"/>
    <w:rsid w:val="00282EB1"/>
    <w:rsid w:val="00282FD3"/>
    <w:rsid w:val="00283330"/>
    <w:rsid w:val="00283AC1"/>
    <w:rsid w:val="00283FF4"/>
    <w:rsid w:val="002846E7"/>
    <w:rsid w:val="002847FC"/>
    <w:rsid w:val="0028538B"/>
    <w:rsid w:val="00285438"/>
    <w:rsid w:val="002857E5"/>
    <w:rsid w:val="00286176"/>
    <w:rsid w:val="002861B9"/>
    <w:rsid w:val="00286426"/>
    <w:rsid w:val="0028651D"/>
    <w:rsid w:val="002865DE"/>
    <w:rsid w:val="002866A4"/>
    <w:rsid w:val="00286789"/>
    <w:rsid w:val="00286BFD"/>
    <w:rsid w:val="0028707D"/>
    <w:rsid w:val="00287651"/>
    <w:rsid w:val="00287A73"/>
    <w:rsid w:val="00290394"/>
    <w:rsid w:val="00290C5C"/>
    <w:rsid w:val="0029164F"/>
    <w:rsid w:val="00291762"/>
    <w:rsid w:val="00291C79"/>
    <w:rsid w:val="00291C86"/>
    <w:rsid w:val="00292158"/>
    <w:rsid w:val="002929F2"/>
    <w:rsid w:val="00292B68"/>
    <w:rsid w:val="00292D05"/>
    <w:rsid w:val="00292D55"/>
    <w:rsid w:val="002930FE"/>
    <w:rsid w:val="0029365A"/>
    <w:rsid w:val="002939D9"/>
    <w:rsid w:val="00293BD1"/>
    <w:rsid w:val="002943DD"/>
    <w:rsid w:val="00294777"/>
    <w:rsid w:val="002949A7"/>
    <w:rsid w:val="00294F82"/>
    <w:rsid w:val="002952DA"/>
    <w:rsid w:val="002957ED"/>
    <w:rsid w:val="00295866"/>
    <w:rsid w:val="00295984"/>
    <w:rsid w:val="00295B74"/>
    <w:rsid w:val="00295CE9"/>
    <w:rsid w:val="00295ED4"/>
    <w:rsid w:val="00295F5D"/>
    <w:rsid w:val="00296BC6"/>
    <w:rsid w:val="00296DF9"/>
    <w:rsid w:val="00296E1D"/>
    <w:rsid w:val="00296F71"/>
    <w:rsid w:val="00297055"/>
    <w:rsid w:val="00297B40"/>
    <w:rsid w:val="00297C36"/>
    <w:rsid w:val="00297C7B"/>
    <w:rsid w:val="00297CC4"/>
    <w:rsid w:val="00297DCC"/>
    <w:rsid w:val="002A04F6"/>
    <w:rsid w:val="002A0D05"/>
    <w:rsid w:val="002A121F"/>
    <w:rsid w:val="002A1493"/>
    <w:rsid w:val="002A15C8"/>
    <w:rsid w:val="002A165E"/>
    <w:rsid w:val="002A1948"/>
    <w:rsid w:val="002A1F51"/>
    <w:rsid w:val="002A23BA"/>
    <w:rsid w:val="002A2AE6"/>
    <w:rsid w:val="002A2EBF"/>
    <w:rsid w:val="002A36AD"/>
    <w:rsid w:val="002A37E4"/>
    <w:rsid w:val="002A3819"/>
    <w:rsid w:val="002A4817"/>
    <w:rsid w:val="002A4A7A"/>
    <w:rsid w:val="002A4C30"/>
    <w:rsid w:val="002A4D1E"/>
    <w:rsid w:val="002A4F04"/>
    <w:rsid w:val="002A5052"/>
    <w:rsid w:val="002A50D9"/>
    <w:rsid w:val="002A54D5"/>
    <w:rsid w:val="002A56CA"/>
    <w:rsid w:val="002A58F3"/>
    <w:rsid w:val="002A6072"/>
    <w:rsid w:val="002A649F"/>
    <w:rsid w:val="002A673B"/>
    <w:rsid w:val="002A6909"/>
    <w:rsid w:val="002A6CD1"/>
    <w:rsid w:val="002A788F"/>
    <w:rsid w:val="002A7980"/>
    <w:rsid w:val="002A7A06"/>
    <w:rsid w:val="002B01FB"/>
    <w:rsid w:val="002B0690"/>
    <w:rsid w:val="002B12ED"/>
    <w:rsid w:val="002B2325"/>
    <w:rsid w:val="002B2530"/>
    <w:rsid w:val="002B2633"/>
    <w:rsid w:val="002B3826"/>
    <w:rsid w:val="002B3CB6"/>
    <w:rsid w:val="002B3E9D"/>
    <w:rsid w:val="002B3F25"/>
    <w:rsid w:val="002B3FF5"/>
    <w:rsid w:val="002B4334"/>
    <w:rsid w:val="002B43B1"/>
    <w:rsid w:val="002B443B"/>
    <w:rsid w:val="002B4AB5"/>
    <w:rsid w:val="002B4C06"/>
    <w:rsid w:val="002B4FEF"/>
    <w:rsid w:val="002B5427"/>
    <w:rsid w:val="002B54DD"/>
    <w:rsid w:val="002B5641"/>
    <w:rsid w:val="002B5715"/>
    <w:rsid w:val="002B5780"/>
    <w:rsid w:val="002B58FC"/>
    <w:rsid w:val="002B6F82"/>
    <w:rsid w:val="002B757F"/>
    <w:rsid w:val="002B7586"/>
    <w:rsid w:val="002B7682"/>
    <w:rsid w:val="002B76B6"/>
    <w:rsid w:val="002B7E69"/>
    <w:rsid w:val="002C00C2"/>
    <w:rsid w:val="002C026D"/>
    <w:rsid w:val="002C044E"/>
    <w:rsid w:val="002C08A8"/>
    <w:rsid w:val="002C0995"/>
    <w:rsid w:val="002C0B39"/>
    <w:rsid w:val="002C0DEF"/>
    <w:rsid w:val="002C0F9A"/>
    <w:rsid w:val="002C13BC"/>
    <w:rsid w:val="002C16DE"/>
    <w:rsid w:val="002C1D7A"/>
    <w:rsid w:val="002C1E35"/>
    <w:rsid w:val="002C2950"/>
    <w:rsid w:val="002C2980"/>
    <w:rsid w:val="002C2A9E"/>
    <w:rsid w:val="002C2AA9"/>
    <w:rsid w:val="002C2E30"/>
    <w:rsid w:val="002C3086"/>
    <w:rsid w:val="002C3878"/>
    <w:rsid w:val="002C39F4"/>
    <w:rsid w:val="002C3CFE"/>
    <w:rsid w:val="002C3D72"/>
    <w:rsid w:val="002C3E11"/>
    <w:rsid w:val="002C422A"/>
    <w:rsid w:val="002C4549"/>
    <w:rsid w:val="002C45B5"/>
    <w:rsid w:val="002C4888"/>
    <w:rsid w:val="002C5657"/>
    <w:rsid w:val="002C57ED"/>
    <w:rsid w:val="002C5D76"/>
    <w:rsid w:val="002C5D8E"/>
    <w:rsid w:val="002C624B"/>
    <w:rsid w:val="002C64DC"/>
    <w:rsid w:val="002C6996"/>
    <w:rsid w:val="002C6D34"/>
    <w:rsid w:val="002C79CB"/>
    <w:rsid w:val="002C7A71"/>
    <w:rsid w:val="002D04FC"/>
    <w:rsid w:val="002D06BF"/>
    <w:rsid w:val="002D0C1C"/>
    <w:rsid w:val="002D0EC3"/>
    <w:rsid w:val="002D1927"/>
    <w:rsid w:val="002D1D23"/>
    <w:rsid w:val="002D213C"/>
    <w:rsid w:val="002D22BE"/>
    <w:rsid w:val="002D25FC"/>
    <w:rsid w:val="002D29A2"/>
    <w:rsid w:val="002D3529"/>
    <w:rsid w:val="002D3EE5"/>
    <w:rsid w:val="002D4253"/>
    <w:rsid w:val="002D47BE"/>
    <w:rsid w:val="002D4E3D"/>
    <w:rsid w:val="002D5204"/>
    <w:rsid w:val="002D5671"/>
    <w:rsid w:val="002D5B32"/>
    <w:rsid w:val="002D5F7C"/>
    <w:rsid w:val="002D75E6"/>
    <w:rsid w:val="002D7A28"/>
    <w:rsid w:val="002D7E3C"/>
    <w:rsid w:val="002E04BF"/>
    <w:rsid w:val="002E0661"/>
    <w:rsid w:val="002E06CC"/>
    <w:rsid w:val="002E07E2"/>
    <w:rsid w:val="002E087C"/>
    <w:rsid w:val="002E0B56"/>
    <w:rsid w:val="002E0B68"/>
    <w:rsid w:val="002E112C"/>
    <w:rsid w:val="002E15F0"/>
    <w:rsid w:val="002E1CCC"/>
    <w:rsid w:val="002E1D34"/>
    <w:rsid w:val="002E1D9C"/>
    <w:rsid w:val="002E1FBF"/>
    <w:rsid w:val="002E2473"/>
    <w:rsid w:val="002E2FD7"/>
    <w:rsid w:val="002E315B"/>
    <w:rsid w:val="002E3794"/>
    <w:rsid w:val="002E3913"/>
    <w:rsid w:val="002E3A9F"/>
    <w:rsid w:val="002E3BCC"/>
    <w:rsid w:val="002E3D8C"/>
    <w:rsid w:val="002E4015"/>
    <w:rsid w:val="002E6351"/>
    <w:rsid w:val="002E6869"/>
    <w:rsid w:val="002E6921"/>
    <w:rsid w:val="002E6AE6"/>
    <w:rsid w:val="002E6B24"/>
    <w:rsid w:val="002E6D03"/>
    <w:rsid w:val="002E6D53"/>
    <w:rsid w:val="002E73EA"/>
    <w:rsid w:val="002E7E2D"/>
    <w:rsid w:val="002E7E50"/>
    <w:rsid w:val="002E7FD7"/>
    <w:rsid w:val="002F0082"/>
    <w:rsid w:val="002F0414"/>
    <w:rsid w:val="002F076F"/>
    <w:rsid w:val="002F0868"/>
    <w:rsid w:val="002F0FED"/>
    <w:rsid w:val="002F1349"/>
    <w:rsid w:val="002F13CE"/>
    <w:rsid w:val="002F169F"/>
    <w:rsid w:val="002F25F6"/>
    <w:rsid w:val="002F2C61"/>
    <w:rsid w:val="002F382C"/>
    <w:rsid w:val="002F3B16"/>
    <w:rsid w:val="002F3D64"/>
    <w:rsid w:val="002F3FE1"/>
    <w:rsid w:val="002F40AE"/>
    <w:rsid w:val="002F43A5"/>
    <w:rsid w:val="002F4720"/>
    <w:rsid w:val="002F564D"/>
    <w:rsid w:val="002F5729"/>
    <w:rsid w:val="002F5A1F"/>
    <w:rsid w:val="002F5F21"/>
    <w:rsid w:val="002F62FD"/>
    <w:rsid w:val="002F6392"/>
    <w:rsid w:val="002F66C7"/>
    <w:rsid w:val="002F6A05"/>
    <w:rsid w:val="002F6CDC"/>
    <w:rsid w:val="002F6D4A"/>
    <w:rsid w:val="002F7865"/>
    <w:rsid w:val="002F7969"/>
    <w:rsid w:val="002F7D48"/>
    <w:rsid w:val="003006F2"/>
    <w:rsid w:val="00300754"/>
    <w:rsid w:val="003009FD"/>
    <w:rsid w:val="00301555"/>
    <w:rsid w:val="0030214E"/>
    <w:rsid w:val="0030224E"/>
    <w:rsid w:val="0030313B"/>
    <w:rsid w:val="003041F7"/>
    <w:rsid w:val="00304803"/>
    <w:rsid w:val="00304C0F"/>
    <w:rsid w:val="00304DAD"/>
    <w:rsid w:val="00304DBC"/>
    <w:rsid w:val="003054B3"/>
    <w:rsid w:val="00305618"/>
    <w:rsid w:val="00306859"/>
    <w:rsid w:val="00306A18"/>
    <w:rsid w:val="00306A2B"/>
    <w:rsid w:val="00306E6B"/>
    <w:rsid w:val="0030785A"/>
    <w:rsid w:val="00307F7F"/>
    <w:rsid w:val="00310763"/>
    <w:rsid w:val="00310DA6"/>
    <w:rsid w:val="00311048"/>
    <w:rsid w:val="0031137D"/>
    <w:rsid w:val="003114C2"/>
    <w:rsid w:val="00311A2A"/>
    <w:rsid w:val="00311E25"/>
    <w:rsid w:val="003125BC"/>
    <w:rsid w:val="003127FE"/>
    <w:rsid w:val="003129F8"/>
    <w:rsid w:val="00312A05"/>
    <w:rsid w:val="00312C72"/>
    <w:rsid w:val="00313389"/>
    <w:rsid w:val="003134A6"/>
    <w:rsid w:val="00313812"/>
    <w:rsid w:val="00313CE0"/>
    <w:rsid w:val="003141AC"/>
    <w:rsid w:val="00314297"/>
    <w:rsid w:val="0031474C"/>
    <w:rsid w:val="003150B2"/>
    <w:rsid w:val="003156A0"/>
    <w:rsid w:val="0031572C"/>
    <w:rsid w:val="003157AD"/>
    <w:rsid w:val="00315820"/>
    <w:rsid w:val="0031692A"/>
    <w:rsid w:val="003172D7"/>
    <w:rsid w:val="0031745E"/>
    <w:rsid w:val="003174A0"/>
    <w:rsid w:val="003208C3"/>
    <w:rsid w:val="00320C95"/>
    <w:rsid w:val="00320D50"/>
    <w:rsid w:val="00320F18"/>
    <w:rsid w:val="0032118E"/>
    <w:rsid w:val="0032153B"/>
    <w:rsid w:val="003218A8"/>
    <w:rsid w:val="00322009"/>
    <w:rsid w:val="00322213"/>
    <w:rsid w:val="00322C06"/>
    <w:rsid w:val="00322EAF"/>
    <w:rsid w:val="00322EB2"/>
    <w:rsid w:val="00323A00"/>
    <w:rsid w:val="0032420D"/>
    <w:rsid w:val="00324227"/>
    <w:rsid w:val="003246E7"/>
    <w:rsid w:val="00324A7A"/>
    <w:rsid w:val="0032512B"/>
    <w:rsid w:val="00325288"/>
    <w:rsid w:val="0032531B"/>
    <w:rsid w:val="00325346"/>
    <w:rsid w:val="00325990"/>
    <w:rsid w:val="0032629A"/>
    <w:rsid w:val="003265B5"/>
    <w:rsid w:val="003266E5"/>
    <w:rsid w:val="00326813"/>
    <w:rsid w:val="00326B10"/>
    <w:rsid w:val="00326B50"/>
    <w:rsid w:val="00326CCD"/>
    <w:rsid w:val="003270A5"/>
    <w:rsid w:val="003277E0"/>
    <w:rsid w:val="00327B79"/>
    <w:rsid w:val="00327F11"/>
    <w:rsid w:val="00327F9F"/>
    <w:rsid w:val="00330749"/>
    <w:rsid w:val="0033083A"/>
    <w:rsid w:val="00330D59"/>
    <w:rsid w:val="003316A8"/>
    <w:rsid w:val="00331D22"/>
    <w:rsid w:val="003327AC"/>
    <w:rsid w:val="003331A9"/>
    <w:rsid w:val="00333587"/>
    <w:rsid w:val="00333967"/>
    <w:rsid w:val="00333FEC"/>
    <w:rsid w:val="0033484F"/>
    <w:rsid w:val="00334885"/>
    <w:rsid w:val="00334A94"/>
    <w:rsid w:val="00335153"/>
    <w:rsid w:val="00335A82"/>
    <w:rsid w:val="00335AF6"/>
    <w:rsid w:val="00335E87"/>
    <w:rsid w:val="00335F5D"/>
    <w:rsid w:val="00336398"/>
    <w:rsid w:val="003366D1"/>
    <w:rsid w:val="00337A33"/>
    <w:rsid w:val="00337D11"/>
    <w:rsid w:val="00337D14"/>
    <w:rsid w:val="00337EC8"/>
    <w:rsid w:val="003400B3"/>
    <w:rsid w:val="00340422"/>
    <w:rsid w:val="003410C2"/>
    <w:rsid w:val="0034135D"/>
    <w:rsid w:val="0034154F"/>
    <w:rsid w:val="00341677"/>
    <w:rsid w:val="0034180D"/>
    <w:rsid w:val="00341B7C"/>
    <w:rsid w:val="00341CEF"/>
    <w:rsid w:val="00341F98"/>
    <w:rsid w:val="00341F9F"/>
    <w:rsid w:val="00341FBD"/>
    <w:rsid w:val="00342CC7"/>
    <w:rsid w:val="00342D3B"/>
    <w:rsid w:val="00342F58"/>
    <w:rsid w:val="00343034"/>
    <w:rsid w:val="003430D6"/>
    <w:rsid w:val="003435BB"/>
    <w:rsid w:val="00344640"/>
    <w:rsid w:val="00345632"/>
    <w:rsid w:val="00345B03"/>
    <w:rsid w:val="00345E8A"/>
    <w:rsid w:val="003460EC"/>
    <w:rsid w:val="0034610E"/>
    <w:rsid w:val="00346CA7"/>
    <w:rsid w:val="00347570"/>
    <w:rsid w:val="003516EA"/>
    <w:rsid w:val="0035190F"/>
    <w:rsid w:val="003519A3"/>
    <w:rsid w:val="00351ACF"/>
    <w:rsid w:val="00351C47"/>
    <w:rsid w:val="00351D3B"/>
    <w:rsid w:val="00352015"/>
    <w:rsid w:val="003520A1"/>
    <w:rsid w:val="0035235B"/>
    <w:rsid w:val="0035236B"/>
    <w:rsid w:val="003523E7"/>
    <w:rsid w:val="0035278B"/>
    <w:rsid w:val="00352977"/>
    <w:rsid w:val="003529CE"/>
    <w:rsid w:val="00352A57"/>
    <w:rsid w:val="00353154"/>
    <w:rsid w:val="0035336B"/>
    <w:rsid w:val="00353798"/>
    <w:rsid w:val="00353911"/>
    <w:rsid w:val="00354357"/>
    <w:rsid w:val="003543A0"/>
    <w:rsid w:val="00355561"/>
    <w:rsid w:val="00355662"/>
    <w:rsid w:val="00356681"/>
    <w:rsid w:val="00356706"/>
    <w:rsid w:val="003568DD"/>
    <w:rsid w:val="00356B3E"/>
    <w:rsid w:val="00356E3F"/>
    <w:rsid w:val="00357328"/>
    <w:rsid w:val="00357596"/>
    <w:rsid w:val="003575B4"/>
    <w:rsid w:val="00360A36"/>
    <w:rsid w:val="00360C21"/>
    <w:rsid w:val="0036189B"/>
    <w:rsid w:val="00361A67"/>
    <w:rsid w:val="00361F91"/>
    <w:rsid w:val="00362229"/>
    <w:rsid w:val="003622BC"/>
    <w:rsid w:val="0036338C"/>
    <w:rsid w:val="00363717"/>
    <w:rsid w:val="003639D6"/>
    <w:rsid w:val="00363A02"/>
    <w:rsid w:val="00364263"/>
    <w:rsid w:val="00364319"/>
    <w:rsid w:val="003645B8"/>
    <w:rsid w:val="003647EF"/>
    <w:rsid w:val="003649E6"/>
    <w:rsid w:val="00364F9D"/>
    <w:rsid w:val="00365574"/>
    <w:rsid w:val="003655B7"/>
    <w:rsid w:val="0036589B"/>
    <w:rsid w:val="00365EC2"/>
    <w:rsid w:val="00365F31"/>
    <w:rsid w:val="00366568"/>
    <w:rsid w:val="00366A7F"/>
    <w:rsid w:val="00366B1D"/>
    <w:rsid w:val="00366B3D"/>
    <w:rsid w:val="00366CCF"/>
    <w:rsid w:val="00366DF0"/>
    <w:rsid w:val="00366E95"/>
    <w:rsid w:val="00367C9B"/>
    <w:rsid w:val="0037005D"/>
    <w:rsid w:val="003704AF"/>
    <w:rsid w:val="00370541"/>
    <w:rsid w:val="00370A5F"/>
    <w:rsid w:val="00371AB1"/>
    <w:rsid w:val="003722DF"/>
    <w:rsid w:val="00372679"/>
    <w:rsid w:val="0037276D"/>
    <w:rsid w:val="0037290A"/>
    <w:rsid w:val="00372B33"/>
    <w:rsid w:val="00372C3A"/>
    <w:rsid w:val="003730FF"/>
    <w:rsid w:val="00373302"/>
    <w:rsid w:val="00373622"/>
    <w:rsid w:val="00373714"/>
    <w:rsid w:val="00373D63"/>
    <w:rsid w:val="0037424B"/>
    <w:rsid w:val="00374604"/>
    <w:rsid w:val="00374929"/>
    <w:rsid w:val="00374BE8"/>
    <w:rsid w:val="00375060"/>
    <w:rsid w:val="00375763"/>
    <w:rsid w:val="00376018"/>
    <w:rsid w:val="00377321"/>
    <w:rsid w:val="00377619"/>
    <w:rsid w:val="00377B61"/>
    <w:rsid w:val="00377F33"/>
    <w:rsid w:val="003805B6"/>
    <w:rsid w:val="00380679"/>
    <w:rsid w:val="00380D45"/>
    <w:rsid w:val="00380EC6"/>
    <w:rsid w:val="003815E1"/>
    <w:rsid w:val="00381976"/>
    <w:rsid w:val="00381C4E"/>
    <w:rsid w:val="00382780"/>
    <w:rsid w:val="00382A3A"/>
    <w:rsid w:val="003839BB"/>
    <w:rsid w:val="00383AEF"/>
    <w:rsid w:val="00383D1E"/>
    <w:rsid w:val="0038447C"/>
    <w:rsid w:val="003848A1"/>
    <w:rsid w:val="003848F3"/>
    <w:rsid w:val="00384A89"/>
    <w:rsid w:val="00385657"/>
    <w:rsid w:val="00385818"/>
    <w:rsid w:val="00385956"/>
    <w:rsid w:val="00385AEC"/>
    <w:rsid w:val="00385B5B"/>
    <w:rsid w:val="00385BAE"/>
    <w:rsid w:val="00385D62"/>
    <w:rsid w:val="00385E93"/>
    <w:rsid w:val="00385E96"/>
    <w:rsid w:val="0038629F"/>
    <w:rsid w:val="003864AA"/>
    <w:rsid w:val="003868D5"/>
    <w:rsid w:val="003868ED"/>
    <w:rsid w:val="00386B3F"/>
    <w:rsid w:val="00386EE6"/>
    <w:rsid w:val="00386FC2"/>
    <w:rsid w:val="00387285"/>
    <w:rsid w:val="00387625"/>
    <w:rsid w:val="00387AFD"/>
    <w:rsid w:val="00387F5C"/>
    <w:rsid w:val="003905BC"/>
    <w:rsid w:val="00390644"/>
    <w:rsid w:val="00390DED"/>
    <w:rsid w:val="00391EB8"/>
    <w:rsid w:val="003927A3"/>
    <w:rsid w:val="00392894"/>
    <w:rsid w:val="003939DE"/>
    <w:rsid w:val="00393C53"/>
    <w:rsid w:val="00393CFB"/>
    <w:rsid w:val="00393DCE"/>
    <w:rsid w:val="00394180"/>
    <w:rsid w:val="00394488"/>
    <w:rsid w:val="003945A7"/>
    <w:rsid w:val="0039544D"/>
    <w:rsid w:val="003955E4"/>
    <w:rsid w:val="00395B13"/>
    <w:rsid w:val="00395EAE"/>
    <w:rsid w:val="00396659"/>
    <w:rsid w:val="00396FE5"/>
    <w:rsid w:val="00397094"/>
    <w:rsid w:val="00397205"/>
    <w:rsid w:val="0039727D"/>
    <w:rsid w:val="0039737F"/>
    <w:rsid w:val="00397A0E"/>
    <w:rsid w:val="00397CAB"/>
    <w:rsid w:val="003A016A"/>
    <w:rsid w:val="003A018F"/>
    <w:rsid w:val="003A0904"/>
    <w:rsid w:val="003A0C14"/>
    <w:rsid w:val="003A0DD7"/>
    <w:rsid w:val="003A10C0"/>
    <w:rsid w:val="003A1179"/>
    <w:rsid w:val="003A128D"/>
    <w:rsid w:val="003A16FC"/>
    <w:rsid w:val="003A18E5"/>
    <w:rsid w:val="003A1E71"/>
    <w:rsid w:val="003A21D1"/>
    <w:rsid w:val="003A280A"/>
    <w:rsid w:val="003A2937"/>
    <w:rsid w:val="003A2A9A"/>
    <w:rsid w:val="003A2F3F"/>
    <w:rsid w:val="003A34DC"/>
    <w:rsid w:val="003A3984"/>
    <w:rsid w:val="003A48E8"/>
    <w:rsid w:val="003A4A99"/>
    <w:rsid w:val="003A4EB9"/>
    <w:rsid w:val="003A565C"/>
    <w:rsid w:val="003A5859"/>
    <w:rsid w:val="003A5FC3"/>
    <w:rsid w:val="003A608D"/>
    <w:rsid w:val="003A60D9"/>
    <w:rsid w:val="003A6260"/>
    <w:rsid w:val="003A6575"/>
    <w:rsid w:val="003A71EF"/>
    <w:rsid w:val="003A757D"/>
    <w:rsid w:val="003A7EDF"/>
    <w:rsid w:val="003A7F64"/>
    <w:rsid w:val="003B0257"/>
    <w:rsid w:val="003B03C8"/>
    <w:rsid w:val="003B0750"/>
    <w:rsid w:val="003B0C60"/>
    <w:rsid w:val="003B0DA0"/>
    <w:rsid w:val="003B0EDD"/>
    <w:rsid w:val="003B136C"/>
    <w:rsid w:val="003B1A34"/>
    <w:rsid w:val="003B1CD2"/>
    <w:rsid w:val="003B1E02"/>
    <w:rsid w:val="003B2295"/>
    <w:rsid w:val="003B22A7"/>
    <w:rsid w:val="003B28E5"/>
    <w:rsid w:val="003B2A95"/>
    <w:rsid w:val="003B310D"/>
    <w:rsid w:val="003B33E5"/>
    <w:rsid w:val="003B37AD"/>
    <w:rsid w:val="003B382F"/>
    <w:rsid w:val="003B38A8"/>
    <w:rsid w:val="003B38A9"/>
    <w:rsid w:val="003B399F"/>
    <w:rsid w:val="003B3D20"/>
    <w:rsid w:val="003B4193"/>
    <w:rsid w:val="003B4A07"/>
    <w:rsid w:val="003B4C12"/>
    <w:rsid w:val="003B4C70"/>
    <w:rsid w:val="003B4E18"/>
    <w:rsid w:val="003B5436"/>
    <w:rsid w:val="003B55DB"/>
    <w:rsid w:val="003B5914"/>
    <w:rsid w:val="003B5960"/>
    <w:rsid w:val="003B5ED6"/>
    <w:rsid w:val="003B5F06"/>
    <w:rsid w:val="003B61D5"/>
    <w:rsid w:val="003B688F"/>
    <w:rsid w:val="003B7029"/>
    <w:rsid w:val="003B71FC"/>
    <w:rsid w:val="003B7342"/>
    <w:rsid w:val="003B73D5"/>
    <w:rsid w:val="003B7415"/>
    <w:rsid w:val="003B7C91"/>
    <w:rsid w:val="003B7E51"/>
    <w:rsid w:val="003C01A4"/>
    <w:rsid w:val="003C03C2"/>
    <w:rsid w:val="003C03FD"/>
    <w:rsid w:val="003C0B75"/>
    <w:rsid w:val="003C0C60"/>
    <w:rsid w:val="003C0C6D"/>
    <w:rsid w:val="003C0CFC"/>
    <w:rsid w:val="003C1275"/>
    <w:rsid w:val="003C1A23"/>
    <w:rsid w:val="003C1BFD"/>
    <w:rsid w:val="003C240F"/>
    <w:rsid w:val="003C2457"/>
    <w:rsid w:val="003C295E"/>
    <w:rsid w:val="003C29A6"/>
    <w:rsid w:val="003C2A31"/>
    <w:rsid w:val="003C323F"/>
    <w:rsid w:val="003C3387"/>
    <w:rsid w:val="003C36D6"/>
    <w:rsid w:val="003C42D3"/>
    <w:rsid w:val="003C4760"/>
    <w:rsid w:val="003C4BE6"/>
    <w:rsid w:val="003C5534"/>
    <w:rsid w:val="003C5542"/>
    <w:rsid w:val="003C5827"/>
    <w:rsid w:val="003C5D5A"/>
    <w:rsid w:val="003C61AB"/>
    <w:rsid w:val="003C6382"/>
    <w:rsid w:val="003C653F"/>
    <w:rsid w:val="003C6717"/>
    <w:rsid w:val="003C6D3F"/>
    <w:rsid w:val="003C75AC"/>
    <w:rsid w:val="003C75BE"/>
    <w:rsid w:val="003C7627"/>
    <w:rsid w:val="003C7D46"/>
    <w:rsid w:val="003C7DB7"/>
    <w:rsid w:val="003D047D"/>
    <w:rsid w:val="003D066B"/>
    <w:rsid w:val="003D0AFD"/>
    <w:rsid w:val="003D0EC1"/>
    <w:rsid w:val="003D1309"/>
    <w:rsid w:val="003D1D8A"/>
    <w:rsid w:val="003D2889"/>
    <w:rsid w:val="003D2CDF"/>
    <w:rsid w:val="003D3074"/>
    <w:rsid w:val="003D372D"/>
    <w:rsid w:val="003D3EB1"/>
    <w:rsid w:val="003D4212"/>
    <w:rsid w:val="003D4254"/>
    <w:rsid w:val="003D4A21"/>
    <w:rsid w:val="003D4BF5"/>
    <w:rsid w:val="003D4E0A"/>
    <w:rsid w:val="003D580E"/>
    <w:rsid w:val="003D59D1"/>
    <w:rsid w:val="003D5D25"/>
    <w:rsid w:val="003D6530"/>
    <w:rsid w:val="003D67B3"/>
    <w:rsid w:val="003D6AA2"/>
    <w:rsid w:val="003D6BA1"/>
    <w:rsid w:val="003E01CE"/>
    <w:rsid w:val="003E08AD"/>
    <w:rsid w:val="003E12F3"/>
    <w:rsid w:val="003E1438"/>
    <w:rsid w:val="003E18D2"/>
    <w:rsid w:val="003E1B29"/>
    <w:rsid w:val="003E1F4C"/>
    <w:rsid w:val="003E2807"/>
    <w:rsid w:val="003E28FB"/>
    <w:rsid w:val="003E2D14"/>
    <w:rsid w:val="003E3DA3"/>
    <w:rsid w:val="003E404F"/>
    <w:rsid w:val="003E4406"/>
    <w:rsid w:val="003E453B"/>
    <w:rsid w:val="003E4963"/>
    <w:rsid w:val="003E4FAF"/>
    <w:rsid w:val="003E5A72"/>
    <w:rsid w:val="003E5E4C"/>
    <w:rsid w:val="003E6345"/>
    <w:rsid w:val="003E641F"/>
    <w:rsid w:val="003E66F4"/>
    <w:rsid w:val="003E6ADD"/>
    <w:rsid w:val="003E750B"/>
    <w:rsid w:val="003E7885"/>
    <w:rsid w:val="003F02E3"/>
    <w:rsid w:val="003F06B2"/>
    <w:rsid w:val="003F0AA7"/>
    <w:rsid w:val="003F1217"/>
    <w:rsid w:val="003F154C"/>
    <w:rsid w:val="003F15B8"/>
    <w:rsid w:val="003F1D1F"/>
    <w:rsid w:val="003F2041"/>
    <w:rsid w:val="003F2825"/>
    <w:rsid w:val="003F2AAF"/>
    <w:rsid w:val="003F2C6C"/>
    <w:rsid w:val="003F2D3D"/>
    <w:rsid w:val="003F30D4"/>
    <w:rsid w:val="003F346B"/>
    <w:rsid w:val="003F37E9"/>
    <w:rsid w:val="003F389B"/>
    <w:rsid w:val="003F38C5"/>
    <w:rsid w:val="003F3CA1"/>
    <w:rsid w:val="003F485E"/>
    <w:rsid w:val="003F4C58"/>
    <w:rsid w:val="003F4F3C"/>
    <w:rsid w:val="003F5923"/>
    <w:rsid w:val="003F5D59"/>
    <w:rsid w:val="003F61F7"/>
    <w:rsid w:val="003F622B"/>
    <w:rsid w:val="003F6A84"/>
    <w:rsid w:val="003F6BBE"/>
    <w:rsid w:val="003F715E"/>
    <w:rsid w:val="003F71B9"/>
    <w:rsid w:val="003F72DA"/>
    <w:rsid w:val="003F730F"/>
    <w:rsid w:val="003F7BB6"/>
    <w:rsid w:val="003F7D94"/>
    <w:rsid w:val="003F7E30"/>
    <w:rsid w:val="00400C9C"/>
    <w:rsid w:val="00401462"/>
    <w:rsid w:val="0040150E"/>
    <w:rsid w:val="00401A87"/>
    <w:rsid w:val="00401BF7"/>
    <w:rsid w:val="00402AB6"/>
    <w:rsid w:val="00402C18"/>
    <w:rsid w:val="004033E5"/>
    <w:rsid w:val="004033F4"/>
    <w:rsid w:val="00403488"/>
    <w:rsid w:val="00403545"/>
    <w:rsid w:val="004036FC"/>
    <w:rsid w:val="004037EA"/>
    <w:rsid w:val="0040395B"/>
    <w:rsid w:val="004042F7"/>
    <w:rsid w:val="004047C6"/>
    <w:rsid w:val="00404802"/>
    <w:rsid w:val="00404BDD"/>
    <w:rsid w:val="00404F6C"/>
    <w:rsid w:val="00405262"/>
    <w:rsid w:val="00405C4F"/>
    <w:rsid w:val="00406160"/>
    <w:rsid w:val="004064C5"/>
    <w:rsid w:val="00407032"/>
    <w:rsid w:val="004070C9"/>
    <w:rsid w:val="0040717A"/>
    <w:rsid w:val="00407B38"/>
    <w:rsid w:val="00410D16"/>
    <w:rsid w:val="00410ECF"/>
    <w:rsid w:val="00410F22"/>
    <w:rsid w:val="00411474"/>
    <w:rsid w:val="004114B9"/>
    <w:rsid w:val="00411E44"/>
    <w:rsid w:val="00411F79"/>
    <w:rsid w:val="004120CD"/>
    <w:rsid w:val="00412378"/>
    <w:rsid w:val="00412C98"/>
    <w:rsid w:val="0041316F"/>
    <w:rsid w:val="004131A3"/>
    <w:rsid w:val="004131B7"/>
    <w:rsid w:val="004134F6"/>
    <w:rsid w:val="004135C3"/>
    <w:rsid w:val="00413CE3"/>
    <w:rsid w:val="00414122"/>
    <w:rsid w:val="00414BE0"/>
    <w:rsid w:val="0041524E"/>
    <w:rsid w:val="004152AE"/>
    <w:rsid w:val="004153D3"/>
    <w:rsid w:val="0041561D"/>
    <w:rsid w:val="00416389"/>
    <w:rsid w:val="004164CC"/>
    <w:rsid w:val="004168E9"/>
    <w:rsid w:val="0041710A"/>
    <w:rsid w:val="00417731"/>
    <w:rsid w:val="00417EB1"/>
    <w:rsid w:val="00417FBB"/>
    <w:rsid w:val="004206A1"/>
    <w:rsid w:val="004207FF"/>
    <w:rsid w:val="00420E87"/>
    <w:rsid w:val="004210D3"/>
    <w:rsid w:val="00421993"/>
    <w:rsid w:val="00421FB4"/>
    <w:rsid w:val="004220B6"/>
    <w:rsid w:val="004224C0"/>
    <w:rsid w:val="0042273C"/>
    <w:rsid w:val="004229A9"/>
    <w:rsid w:val="0042404A"/>
    <w:rsid w:val="00424606"/>
    <w:rsid w:val="0042472E"/>
    <w:rsid w:val="0042480B"/>
    <w:rsid w:val="00424CD6"/>
    <w:rsid w:val="00424DC2"/>
    <w:rsid w:val="00425281"/>
    <w:rsid w:val="00425462"/>
    <w:rsid w:val="0042548B"/>
    <w:rsid w:val="0042583C"/>
    <w:rsid w:val="00425871"/>
    <w:rsid w:val="00425B0C"/>
    <w:rsid w:val="00426223"/>
    <w:rsid w:val="004265CC"/>
    <w:rsid w:val="0042665F"/>
    <w:rsid w:val="00426888"/>
    <w:rsid w:val="004270F8"/>
    <w:rsid w:val="00427153"/>
    <w:rsid w:val="004272C4"/>
    <w:rsid w:val="004279DB"/>
    <w:rsid w:val="0043024C"/>
    <w:rsid w:val="004306BE"/>
    <w:rsid w:val="00430F18"/>
    <w:rsid w:val="0043163F"/>
    <w:rsid w:val="004317F1"/>
    <w:rsid w:val="00431AFC"/>
    <w:rsid w:val="00431D17"/>
    <w:rsid w:val="004321FB"/>
    <w:rsid w:val="0043259C"/>
    <w:rsid w:val="0043264E"/>
    <w:rsid w:val="00432972"/>
    <w:rsid w:val="00432C0C"/>
    <w:rsid w:val="004331B8"/>
    <w:rsid w:val="004332F0"/>
    <w:rsid w:val="00433455"/>
    <w:rsid w:val="004335CB"/>
    <w:rsid w:val="00433901"/>
    <w:rsid w:val="004341BF"/>
    <w:rsid w:val="00434404"/>
    <w:rsid w:val="00434557"/>
    <w:rsid w:val="00434A49"/>
    <w:rsid w:val="00435221"/>
    <w:rsid w:val="00435321"/>
    <w:rsid w:val="00435C0F"/>
    <w:rsid w:val="004361C6"/>
    <w:rsid w:val="0043690F"/>
    <w:rsid w:val="00436B34"/>
    <w:rsid w:val="004377D9"/>
    <w:rsid w:val="00437A10"/>
    <w:rsid w:val="00437CF4"/>
    <w:rsid w:val="00437F2B"/>
    <w:rsid w:val="004401E2"/>
    <w:rsid w:val="004404F5"/>
    <w:rsid w:val="00440B25"/>
    <w:rsid w:val="004413F6"/>
    <w:rsid w:val="00441407"/>
    <w:rsid w:val="004417DF"/>
    <w:rsid w:val="00441990"/>
    <w:rsid w:val="00441F46"/>
    <w:rsid w:val="00443448"/>
    <w:rsid w:val="004437B2"/>
    <w:rsid w:val="00443918"/>
    <w:rsid w:val="0044397F"/>
    <w:rsid w:val="00443B5A"/>
    <w:rsid w:val="00443DAF"/>
    <w:rsid w:val="00444041"/>
    <w:rsid w:val="004440CF"/>
    <w:rsid w:val="00444A79"/>
    <w:rsid w:val="00444ED7"/>
    <w:rsid w:val="00444EF7"/>
    <w:rsid w:val="004453B6"/>
    <w:rsid w:val="00446343"/>
    <w:rsid w:val="00446373"/>
    <w:rsid w:val="00446C1B"/>
    <w:rsid w:val="004470FB"/>
    <w:rsid w:val="0044731E"/>
    <w:rsid w:val="0044764B"/>
    <w:rsid w:val="00447A5B"/>
    <w:rsid w:val="00447AB5"/>
    <w:rsid w:val="0045084A"/>
    <w:rsid w:val="00450FB0"/>
    <w:rsid w:val="00451019"/>
    <w:rsid w:val="0045168E"/>
    <w:rsid w:val="00451899"/>
    <w:rsid w:val="00451A0C"/>
    <w:rsid w:val="00452078"/>
    <w:rsid w:val="00452130"/>
    <w:rsid w:val="004525F8"/>
    <w:rsid w:val="00452704"/>
    <w:rsid w:val="00452A9C"/>
    <w:rsid w:val="00452CE2"/>
    <w:rsid w:val="004530BB"/>
    <w:rsid w:val="004533A8"/>
    <w:rsid w:val="004533D8"/>
    <w:rsid w:val="00453A67"/>
    <w:rsid w:val="004541AA"/>
    <w:rsid w:val="00454692"/>
    <w:rsid w:val="00454AB9"/>
    <w:rsid w:val="00455216"/>
    <w:rsid w:val="00455257"/>
    <w:rsid w:val="0045574A"/>
    <w:rsid w:val="00455EC5"/>
    <w:rsid w:val="00455FAB"/>
    <w:rsid w:val="004562A2"/>
    <w:rsid w:val="0045650A"/>
    <w:rsid w:val="0045675C"/>
    <w:rsid w:val="0045689C"/>
    <w:rsid w:val="00456E16"/>
    <w:rsid w:val="00456F2D"/>
    <w:rsid w:val="00457377"/>
    <w:rsid w:val="004576CF"/>
    <w:rsid w:val="00457A5F"/>
    <w:rsid w:val="004600E0"/>
    <w:rsid w:val="0046021B"/>
    <w:rsid w:val="00460969"/>
    <w:rsid w:val="00460D40"/>
    <w:rsid w:val="00460E1E"/>
    <w:rsid w:val="004618A0"/>
    <w:rsid w:val="00461B55"/>
    <w:rsid w:val="00461C1D"/>
    <w:rsid w:val="00461C40"/>
    <w:rsid w:val="00462003"/>
    <w:rsid w:val="00462967"/>
    <w:rsid w:val="00462C4D"/>
    <w:rsid w:val="00463B59"/>
    <w:rsid w:val="00463C8D"/>
    <w:rsid w:val="00463D71"/>
    <w:rsid w:val="00464026"/>
    <w:rsid w:val="00464270"/>
    <w:rsid w:val="004645F6"/>
    <w:rsid w:val="00464729"/>
    <w:rsid w:val="00465014"/>
    <w:rsid w:val="00465CA1"/>
    <w:rsid w:val="00465F53"/>
    <w:rsid w:val="00465F6B"/>
    <w:rsid w:val="004664A2"/>
    <w:rsid w:val="004668C8"/>
    <w:rsid w:val="00466CB0"/>
    <w:rsid w:val="00466F69"/>
    <w:rsid w:val="0046700F"/>
    <w:rsid w:val="00467037"/>
    <w:rsid w:val="004670FC"/>
    <w:rsid w:val="00467285"/>
    <w:rsid w:val="00467304"/>
    <w:rsid w:val="00467858"/>
    <w:rsid w:val="00467CBB"/>
    <w:rsid w:val="00467E98"/>
    <w:rsid w:val="00470055"/>
    <w:rsid w:val="00470107"/>
    <w:rsid w:val="0047046C"/>
    <w:rsid w:val="00470682"/>
    <w:rsid w:val="00471647"/>
    <w:rsid w:val="00471717"/>
    <w:rsid w:val="00471A26"/>
    <w:rsid w:val="00472993"/>
    <w:rsid w:val="00472B90"/>
    <w:rsid w:val="00472BF5"/>
    <w:rsid w:val="00472F4A"/>
    <w:rsid w:val="00472F95"/>
    <w:rsid w:val="00473065"/>
    <w:rsid w:val="004730A6"/>
    <w:rsid w:val="00473A4F"/>
    <w:rsid w:val="00473B49"/>
    <w:rsid w:val="00473D44"/>
    <w:rsid w:val="00474379"/>
    <w:rsid w:val="0047512C"/>
    <w:rsid w:val="004755DB"/>
    <w:rsid w:val="004758F6"/>
    <w:rsid w:val="00475B45"/>
    <w:rsid w:val="00475D96"/>
    <w:rsid w:val="00475FC6"/>
    <w:rsid w:val="0047604B"/>
    <w:rsid w:val="00476339"/>
    <w:rsid w:val="0047656F"/>
    <w:rsid w:val="004765F3"/>
    <w:rsid w:val="00476DAD"/>
    <w:rsid w:val="00477594"/>
    <w:rsid w:val="004776F2"/>
    <w:rsid w:val="00477DA9"/>
    <w:rsid w:val="004808C7"/>
    <w:rsid w:val="004808D0"/>
    <w:rsid w:val="00480B85"/>
    <w:rsid w:val="00480F39"/>
    <w:rsid w:val="00481575"/>
    <w:rsid w:val="00481870"/>
    <w:rsid w:val="00481B82"/>
    <w:rsid w:val="00482523"/>
    <w:rsid w:val="0048282C"/>
    <w:rsid w:val="004828AE"/>
    <w:rsid w:val="004829F8"/>
    <w:rsid w:val="00482B71"/>
    <w:rsid w:val="00482E67"/>
    <w:rsid w:val="0048350D"/>
    <w:rsid w:val="0048377A"/>
    <w:rsid w:val="004841E5"/>
    <w:rsid w:val="004845BF"/>
    <w:rsid w:val="00485470"/>
    <w:rsid w:val="00485810"/>
    <w:rsid w:val="00485A89"/>
    <w:rsid w:val="00485FB5"/>
    <w:rsid w:val="00486236"/>
    <w:rsid w:val="0048647A"/>
    <w:rsid w:val="00486642"/>
    <w:rsid w:val="00486F55"/>
    <w:rsid w:val="00487291"/>
    <w:rsid w:val="00487BAF"/>
    <w:rsid w:val="004900C1"/>
    <w:rsid w:val="0049041C"/>
    <w:rsid w:val="004905FB"/>
    <w:rsid w:val="00490E58"/>
    <w:rsid w:val="00491196"/>
    <w:rsid w:val="0049130B"/>
    <w:rsid w:val="00491C1D"/>
    <w:rsid w:val="00492101"/>
    <w:rsid w:val="0049290F"/>
    <w:rsid w:val="00493C78"/>
    <w:rsid w:val="00495135"/>
    <w:rsid w:val="00495CDD"/>
    <w:rsid w:val="00496BDC"/>
    <w:rsid w:val="00496DC3"/>
    <w:rsid w:val="0049711E"/>
    <w:rsid w:val="004972A5"/>
    <w:rsid w:val="00497A81"/>
    <w:rsid w:val="00497C6D"/>
    <w:rsid w:val="00497D37"/>
    <w:rsid w:val="00497EFA"/>
    <w:rsid w:val="00497FFA"/>
    <w:rsid w:val="004A02C8"/>
    <w:rsid w:val="004A0826"/>
    <w:rsid w:val="004A0AEB"/>
    <w:rsid w:val="004A0C05"/>
    <w:rsid w:val="004A0EA1"/>
    <w:rsid w:val="004A156D"/>
    <w:rsid w:val="004A18ED"/>
    <w:rsid w:val="004A1E7C"/>
    <w:rsid w:val="004A25D8"/>
    <w:rsid w:val="004A2865"/>
    <w:rsid w:val="004A2971"/>
    <w:rsid w:val="004A2A44"/>
    <w:rsid w:val="004A3086"/>
    <w:rsid w:val="004A3921"/>
    <w:rsid w:val="004A3BCF"/>
    <w:rsid w:val="004A3E33"/>
    <w:rsid w:val="004A4337"/>
    <w:rsid w:val="004A491F"/>
    <w:rsid w:val="004A5B69"/>
    <w:rsid w:val="004A664A"/>
    <w:rsid w:val="004A6C65"/>
    <w:rsid w:val="004A7125"/>
    <w:rsid w:val="004A7357"/>
    <w:rsid w:val="004A74EA"/>
    <w:rsid w:val="004A74F6"/>
    <w:rsid w:val="004A7F83"/>
    <w:rsid w:val="004B0AC4"/>
    <w:rsid w:val="004B1175"/>
    <w:rsid w:val="004B1210"/>
    <w:rsid w:val="004B12C1"/>
    <w:rsid w:val="004B1386"/>
    <w:rsid w:val="004B16CD"/>
    <w:rsid w:val="004B19A2"/>
    <w:rsid w:val="004B1B57"/>
    <w:rsid w:val="004B23C5"/>
    <w:rsid w:val="004B2668"/>
    <w:rsid w:val="004B26EE"/>
    <w:rsid w:val="004B2A3D"/>
    <w:rsid w:val="004B2E7D"/>
    <w:rsid w:val="004B340A"/>
    <w:rsid w:val="004B34D2"/>
    <w:rsid w:val="004B36D2"/>
    <w:rsid w:val="004B412E"/>
    <w:rsid w:val="004B4231"/>
    <w:rsid w:val="004B45BA"/>
    <w:rsid w:val="004B45F0"/>
    <w:rsid w:val="004B4DCB"/>
    <w:rsid w:val="004B4EDC"/>
    <w:rsid w:val="004B509A"/>
    <w:rsid w:val="004B55C1"/>
    <w:rsid w:val="004B55E6"/>
    <w:rsid w:val="004B561F"/>
    <w:rsid w:val="004B56C1"/>
    <w:rsid w:val="004B5893"/>
    <w:rsid w:val="004B5A21"/>
    <w:rsid w:val="004B5A8A"/>
    <w:rsid w:val="004B5CDA"/>
    <w:rsid w:val="004B5E63"/>
    <w:rsid w:val="004B60C1"/>
    <w:rsid w:val="004B6103"/>
    <w:rsid w:val="004B68D1"/>
    <w:rsid w:val="004B68E4"/>
    <w:rsid w:val="004B75F5"/>
    <w:rsid w:val="004B78CE"/>
    <w:rsid w:val="004B7CCD"/>
    <w:rsid w:val="004C074A"/>
    <w:rsid w:val="004C0D28"/>
    <w:rsid w:val="004C0E12"/>
    <w:rsid w:val="004C1499"/>
    <w:rsid w:val="004C14B2"/>
    <w:rsid w:val="004C14E7"/>
    <w:rsid w:val="004C1BBC"/>
    <w:rsid w:val="004C1C5E"/>
    <w:rsid w:val="004C204B"/>
    <w:rsid w:val="004C2129"/>
    <w:rsid w:val="004C221A"/>
    <w:rsid w:val="004C24E8"/>
    <w:rsid w:val="004C2648"/>
    <w:rsid w:val="004C2654"/>
    <w:rsid w:val="004C29B4"/>
    <w:rsid w:val="004C2D8E"/>
    <w:rsid w:val="004C38AE"/>
    <w:rsid w:val="004C542E"/>
    <w:rsid w:val="004C6222"/>
    <w:rsid w:val="004C645B"/>
    <w:rsid w:val="004C6D07"/>
    <w:rsid w:val="004C70B3"/>
    <w:rsid w:val="004C7463"/>
    <w:rsid w:val="004D00E0"/>
    <w:rsid w:val="004D00FC"/>
    <w:rsid w:val="004D0AB4"/>
    <w:rsid w:val="004D0B09"/>
    <w:rsid w:val="004D0D48"/>
    <w:rsid w:val="004D0D64"/>
    <w:rsid w:val="004D11D8"/>
    <w:rsid w:val="004D17F3"/>
    <w:rsid w:val="004D1E21"/>
    <w:rsid w:val="004D2076"/>
    <w:rsid w:val="004D2155"/>
    <w:rsid w:val="004D21D9"/>
    <w:rsid w:val="004D2333"/>
    <w:rsid w:val="004D25D1"/>
    <w:rsid w:val="004D282C"/>
    <w:rsid w:val="004D2A6A"/>
    <w:rsid w:val="004D2C4D"/>
    <w:rsid w:val="004D38A4"/>
    <w:rsid w:val="004D3BF9"/>
    <w:rsid w:val="004D3F59"/>
    <w:rsid w:val="004D4195"/>
    <w:rsid w:val="004D51C8"/>
    <w:rsid w:val="004D5689"/>
    <w:rsid w:val="004D6387"/>
    <w:rsid w:val="004D7373"/>
    <w:rsid w:val="004D7566"/>
    <w:rsid w:val="004D79EF"/>
    <w:rsid w:val="004D7B62"/>
    <w:rsid w:val="004D7F65"/>
    <w:rsid w:val="004E0358"/>
    <w:rsid w:val="004E06C4"/>
    <w:rsid w:val="004E0A4E"/>
    <w:rsid w:val="004E0EC5"/>
    <w:rsid w:val="004E1070"/>
    <w:rsid w:val="004E14AB"/>
    <w:rsid w:val="004E1983"/>
    <w:rsid w:val="004E2239"/>
    <w:rsid w:val="004E2282"/>
    <w:rsid w:val="004E259E"/>
    <w:rsid w:val="004E26A4"/>
    <w:rsid w:val="004E272D"/>
    <w:rsid w:val="004E2A08"/>
    <w:rsid w:val="004E2E4A"/>
    <w:rsid w:val="004E3328"/>
    <w:rsid w:val="004E3484"/>
    <w:rsid w:val="004E3508"/>
    <w:rsid w:val="004E3812"/>
    <w:rsid w:val="004E3A44"/>
    <w:rsid w:val="004E455D"/>
    <w:rsid w:val="004E48BA"/>
    <w:rsid w:val="004E4E35"/>
    <w:rsid w:val="004E4F2E"/>
    <w:rsid w:val="004E5006"/>
    <w:rsid w:val="004E514B"/>
    <w:rsid w:val="004E51F9"/>
    <w:rsid w:val="004E5772"/>
    <w:rsid w:val="004E5C6F"/>
    <w:rsid w:val="004E6104"/>
    <w:rsid w:val="004E676F"/>
    <w:rsid w:val="004E697F"/>
    <w:rsid w:val="004E6B6D"/>
    <w:rsid w:val="004E6BF3"/>
    <w:rsid w:val="004E7327"/>
    <w:rsid w:val="004E7677"/>
    <w:rsid w:val="004E77D6"/>
    <w:rsid w:val="004E7C9F"/>
    <w:rsid w:val="004E7D1E"/>
    <w:rsid w:val="004F015F"/>
    <w:rsid w:val="004F0522"/>
    <w:rsid w:val="004F07A0"/>
    <w:rsid w:val="004F0C59"/>
    <w:rsid w:val="004F11EC"/>
    <w:rsid w:val="004F172C"/>
    <w:rsid w:val="004F1EDF"/>
    <w:rsid w:val="004F20F9"/>
    <w:rsid w:val="004F24EC"/>
    <w:rsid w:val="004F26DD"/>
    <w:rsid w:val="004F2A1D"/>
    <w:rsid w:val="004F3372"/>
    <w:rsid w:val="004F373B"/>
    <w:rsid w:val="004F3B83"/>
    <w:rsid w:val="004F3F1C"/>
    <w:rsid w:val="004F49A5"/>
    <w:rsid w:val="004F4DDC"/>
    <w:rsid w:val="004F5446"/>
    <w:rsid w:val="004F6021"/>
    <w:rsid w:val="004F6429"/>
    <w:rsid w:val="004F6A87"/>
    <w:rsid w:val="004F718B"/>
    <w:rsid w:val="004F7280"/>
    <w:rsid w:val="004F7AC5"/>
    <w:rsid w:val="005001F2"/>
    <w:rsid w:val="0050029E"/>
    <w:rsid w:val="00500542"/>
    <w:rsid w:val="00500CD8"/>
    <w:rsid w:val="005010E7"/>
    <w:rsid w:val="0050112D"/>
    <w:rsid w:val="00501C72"/>
    <w:rsid w:val="005033CE"/>
    <w:rsid w:val="005036E4"/>
    <w:rsid w:val="0050374D"/>
    <w:rsid w:val="005037A5"/>
    <w:rsid w:val="005037A8"/>
    <w:rsid w:val="00503B63"/>
    <w:rsid w:val="00503C21"/>
    <w:rsid w:val="00503FD2"/>
    <w:rsid w:val="005048A6"/>
    <w:rsid w:val="00504D96"/>
    <w:rsid w:val="00504DC5"/>
    <w:rsid w:val="00504E5F"/>
    <w:rsid w:val="0050529D"/>
    <w:rsid w:val="00505764"/>
    <w:rsid w:val="00505AF4"/>
    <w:rsid w:val="00505C7C"/>
    <w:rsid w:val="00506192"/>
    <w:rsid w:val="005064C6"/>
    <w:rsid w:val="00506BF4"/>
    <w:rsid w:val="00506C59"/>
    <w:rsid w:val="00506FF6"/>
    <w:rsid w:val="00507C52"/>
    <w:rsid w:val="00510246"/>
    <w:rsid w:val="00510AE5"/>
    <w:rsid w:val="005111B4"/>
    <w:rsid w:val="005116E1"/>
    <w:rsid w:val="00512557"/>
    <w:rsid w:val="005133EF"/>
    <w:rsid w:val="00513CE0"/>
    <w:rsid w:val="00513F14"/>
    <w:rsid w:val="005140E7"/>
    <w:rsid w:val="00514143"/>
    <w:rsid w:val="005144A7"/>
    <w:rsid w:val="00515038"/>
    <w:rsid w:val="005153FF"/>
    <w:rsid w:val="00515743"/>
    <w:rsid w:val="005157C1"/>
    <w:rsid w:val="0051690E"/>
    <w:rsid w:val="00516B38"/>
    <w:rsid w:val="00517356"/>
    <w:rsid w:val="00517378"/>
    <w:rsid w:val="00517544"/>
    <w:rsid w:val="00517CF4"/>
    <w:rsid w:val="00517DFB"/>
    <w:rsid w:val="00520356"/>
    <w:rsid w:val="00520E5C"/>
    <w:rsid w:val="0052159C"/>
    <w:rsid w:val="00521F9E"/>
    <w:rsid w:val="005224CE"/>
    <w:rsid w:val="0052324C"/>
    <w:rsid w:val="00523713"/>
    <w:rsid w:val="00523A82"/>
    <w:rsid w:val="00523C56"/>
    <w:rsid w:val="00523E30"/>
    <w:rsid w:val="00523F0B"/>
    <w:rsid w:val="005241DC"/>
    <w:rsid w:val="005243AB"/>
    <w:rsid w:val="00524AFE"/>
    <w:rsid w:val="00525524"/>
    <w:rsid w:val="00525746"/>
    <w:rsid w:val="00525932"/>
    <w:rsid w:val="00525985"/>
    <w:rsid w:val="00525B92"/>
    <w:rsid w:val="00525F4E"/>
    <w:rsid w:val="005266EA"/>
    <w:rsid w:val="00526B1D"/>
    <w:rsid w:val="00530280"/>
    <w:rsid w:val="00531552"/>
    <w:rsid w:val="005316B8"/>
    <w:rsid w:val="005317EA"/>
    <w:rsid w:val="00531DCA"/>
    <w:rsid w:val="00532559"/>
    <w:rsid w:val="00532AF6"/>
    <w:rsid w:val="00532C0F"/>
    <w:rsid w:val="00532DB6"/>
    <w:rsid w:val="00532E25"/>
    <w:rsid w:val="0053363D"/>
    <w:rsid w:val="00533B04"/>
    <w:rsid w:val="00533CC9"/>
    <w:rsid w:val="00533E0F"/>
    <w:rsid w:val="00533E50"/>
    <w:rsid w:val="0053553D"/>
    <w:rsid w:val="00535673"/>
    <w:rsid w:val="0053600B"/>
    <w:rsid w:val="00536706"/>
    <w:rsid w:val="00537476"/>
    <w:rsid w:val="00537624"/>
    <w:rsid w:val="00537A55"/>
    <w:rsid w:val="005401CC"/>
    <w:rsid w:val="005405C4"/>
    <w:rsid w:val="00540C80"/>
    <w:rsid w:val="00541134"/>
    <w:rsid w:val="00541AC8"/>
    <w:rsid w:val="005427EE"/>
    <w:rsid w:val="00542F19"/>
    <w:rsid w:val="005434EE"/>
    <w:rsid w:val="00543E3C"/>
    <w:rsid w:val="00543E8D"/>
    <w:rsid w:val="00544754"/>
    <w:rsid w:val="0054511C"/>
    <w:rsid w:val="005451EB"/>
    <w:rsid w:val="005455AB"/>
    <w:rsid w:val="00545A2C"/>
    <w:rsid w:val="00545F6C"/>
    <w:rsid w:val="00545FBE"/>
    <w:rsid w:val="00546B60"/>
    <w:rsid w:val="00547029"/>
    <w:rsid w:val="005477EC"/>
    <w:rsid w:val="0054789A"/>
    <w:rsid w:val="00547AE3"/>
    <w:rsid w:val="00547D2C"/>
    <w:rsid w:val="00547D2D"/>
    <w:rsid w:val="00547E65"/>
    <w:rsid w:val="00547E70"/>
    <w:rsid w:val="005504B1"/>
    <w:rsid w:val="005510AC"/>
    <w:rsid w:val="00551FBE"/>
    <w:rsid w:val="00552448"/>
    <w:rsid w:val="005526CC"/>
    <w:rsid w:val="00552C1E"/>
    <w:rsid w:val="00552C64"/>
    <w:rsid w:val="00552DA1"/>
    <w:rsid w:val="00553687"/>
    <w:rsid w:val="00553AD5"/>
    <w:rsid w:val="00553B89"/>
    <w:rsid w:val="00553F00"/>
    <w:rsid w:val="00554764"/>
    <w:rsid w:val="005548BD"/>
    <w:rsid w:val="00554A8A"/>
    <w:rsid w:val="00554CCB"/>
    <w:rsid w:val="00555F5D"/>
    <w:rsid w:val="005560EE"/>
    <w:rsid w:val="0055645C"/>
    <w:rsid w:val="00556F3C"/>
    <w:rsid w:val="00557005"/>
    <w:rsid w:val="00557268"/>
    <w:rsid w:val="00557309"/>
    <w:rsid w:val="00557A6B"/>
    <w:rsid w:val="00557B6C"/>
    <w:rsid w:val="005600B5"/>
    <w:rsid w:val="005604ED"/>
    <w:rsid w:val="00561101"/>
    <w:rsid w:val="00561C33"/>
    <w:rsid w:val="00561D77"/>
    <w:rsid w:val="00561F02"/>
    <w:rsid w:val="00561F70"/>
    <w:rsid w:val="00563032"/>
    <w:rsid w:val="005631BA"/>
    <w:rsid w:val="00563A52"/>
    <w:rsid w:val="005642EE"/>
    <w:rsid w:val="00564956"/>
    <w:rsid w:val="00564E10"/>
    <w:rsid w:val="00564E73"/>
    <w:rsid w:val="00564F57"/>
    <w:rsid w:val="005652C4"/>
    <w:rsid w:val="00565871"/>
    <w:rsid w:val="005665E4"/>
    <w:rsid w:val="0056664C"/>
    <w:rsid w:val="005666AC"/>
    <w:rsid w:val="00566D12"/>
    <w:rsid w:val="00566D4A"/>
    <w:rsid w:val="0056743D"/>
    <w:rsid w:val="0056770D"/>
    <w:rsid w:val="00567DBA"/>
    <w:rsid w:val="0057003F"/>
    <w:rsid w:val="005702D5"/>
    <w:rsid w:val="005703A3"/>
    <w:rsid w:val="0057063F"/>
    <w:rsid w:val="005708A0"/>
    <w:rsid w:val="00570AE1"/>
    <w:rsid w:val="005711DE"/>
    <w:rsid w:val="005712FD"/>
    <w:rsid w:val="005714B5"/>
    <w:rsid w:val="0057160F"/>
    <w:rsid w:val="00571FF4"/>
    <w:rsid w:val="00572083"/>
    <w:rsid w:val="00572201"/>
    <w:rsid w:val="0057259B"/>
    <w:rsid w:val="005725F0"/>
    <w:rsid w:val="005728B4"/>
    <w:rsid w:val="005730C6"/>
    <w:rsid w:val="00573A0C"/>
    <w:rsid w:val="00573AAE"/>
    <w:rsid w:val="00573C1A"/>
    <w:rsid w:val="0057458D"/>
    <w:rsid w:val="005747ED"/>
    <w:rsid w:val="00574D03"/>
    <w:rsid w:val="005750BD"/>
    <w:rsid w:val="005752FA"/>
    <w:rsid w:val="0057537F"/>
    <w:rsid w:val="00575A81"/>
    <w:rsid w:val="00575E5E"/>
    <w:rsid w:val="005762D8"/>
    <w:rsid w:val="00576D80"/>
    <w:rsid w:val="00576E7D"/>
    <w:rsid w:val="0057703A"/>
    <w:rsid w:val="0057720A"/>
    <w:rsid w:val="00577AB2"/>
    <w:rsid w:val="00577E84"/>
    <w:rsid w:val="00577FA1"/>
    <w:rsid w:val="00580920"/>
    <w:rsid w:val="00580DA4"/>
    <w:rsid w:val="0058129F"/>
    <w:rsid w:val="00581992"/>
    <w:rsid w:val="005820FE"/>
    <w:rsid w:val="0058235D"/>
    <w:rsid w:val="00582460"/>
    <w:rsid w:val="005825F4"/>
    <w:rsid w:val="00582B2B"/>
    <w:rsid w:val="00582BEC"/>
    <w:rsid w:val="00582BF7"/>
    <w:rsid w:val="00582E1B"/>
    <w:rsid w:val="00583102"/>
    <w:rsid w:val="005831EC"/>
    <w:rsid w:val="00583300"/>
    <w:rsid w:val="00583323"/>
    <w:rsid w:val="005839CE"/>
    <w:rsid w:val="00583B16"/>
    <w:rsid w:val="00584036"/>
    <w:rsid w:val="00584957"/>
    <w:rsid w:val="005851E8"/>
    <w:rsid w:val="0058534E"/>
    <w:rsid w:val="00585426"/>
    <w:rsid w:val="00585469"/>
    <w:rsid w:val="005856C5"/>
    <w:rsid w:val="005859EB"/>
    <w:rsid w:val="00586299"/>
    <w:rsid w:val="00586BB7"/>
    <w:rsid w:val="0058727B"/>
    <w:rsid w:val="00587289"/>
    <w:rsid w:val="0058736A"/>
    <w:rsid w:val="005878C8"/>
    <w:rsid w:val="005904B5"/>
    <w:rsid w:val="0059095D"/>
    <w:rsid w:val="0059100A"/>
    <w:rsid w:val="00591BB3"/>
    <w:rsid w:val="00591DF4"/>
    <w:rsid w:val="0059256A"/>
    <w:rsid w:val="0059259E"/>
    <w:rsid w:val="00592AFE"/>
    <w:rsid w:val="00592CC8"/>
    <w:rsid w:val="00592F51"/>
    <w:rsid w:val="00593058"/>
    <w:rsid w:val="00593ABA"/>
    <w:rsid w:val="00593E44"/>
    <w:rsid w:val="00593F28"/>
    <w:rsid w:val="00594037"/>
    <w:rsid w:val="0059424A"/>
    <w:rsid w:val="00594974"/>
    <w:rsid w:val="005949CB"/>
    <w:rsid w:val="00594B4A"/>
    <w:rsid w:val="00594B85"/>
    <w:rsid w:val="00594E84"/>
    <w:rsid w:val="00595052"/>
    <w:rsid w:val="0059525E"/>
    <w:rsid w:val="00595363"/>
    <w:rsid w:val="00595848"/>
    <w:rsid w:val="00595B95"/>
    <w:rsid w:val="00595F98"/>
    <w:rsid w:val="00596028"/>
    <w:rsid w:val="005960FE"/>
    <w:rsid w:val="0059654D"/>
    <w:rsid w:val="005966DD"/>
    <w:rsid w:val="00596869"/>
    <w:rsid w:val="00596A9B"/>
    <w:rsid w:val="005974CF"/>
    <w:rsid w:val="005975C2"/>
    <w:rsid w:val="00597732"/>
    <w:rsid w:val="0059776B"/>
    <w:rsid w:val="005A0054"/>
    <w:rsid w:val="005A0692"/>
    <w:rsid w:val="005A0D48"/>
    <w:rsid w:val="005A11F6"/>
    <w:rsid w:val="005A1BB3"/>
    <w:rsid w:val="005A1D9A"/>
    <w:rsid w:val="005A1F7D"/>
    <w:rsid w:val="005A2486"/>
    <w:rsid w:val="005A26BF"/>
    <w:rsid w:val="005A26DA"/>
    <w:rsid w:val="005A2BC8"/>
    <w:rsid w:val="005A2E87"/>
    <w:rsid w:val="005A3363"/>
    <w:rsid w:val="005A3616"/>
    <w:rsid w:val="005A3B86"/>
    <w:rsid w:val="005A3E15"/>
    <w:rsid w:val="005A3E9F"/>
    <w:rsid w:val="005A3F8A"/>
    <w:rsid w:val="005A4ADC"/>
    <w:rsid w:val="005A59D0"/>
    <w:rsid w:val="005A5FD0"/>
    <w:rsid w:val="005A6E33"/>
    <w:rsid w:val="005A783E"/>
    <w:rsid w:val="005A78FC"/>
    <w:rsid w:val="005A7949"/>
    <w:rsid w:val="005A7EA3"/>
    <w:rsid w:val="005B06B0"/>
    <w:rsid w:val="005B0D98"/>
    <w:rsid w:val="005B0DBF"/>
    <w:rsid w:val="005B12E2"/>
    <w:rsid w:val="005B2095"/>
    <w:rsid w:val="005B2661"/>
    <w:rsid w:val="005B271B"/>
    <w:rsid w:val="005B2F0E"/>
    <w:rsid w:val="005B2F22"/>
    <w:rsid w:val="005B3D3A"/>
    <w:rsid w:val="005B425F"/>
    <w:rsid w:val="005B44C8"/>
    <w:rsid w:val="005B4B03"/>
    <w:rsid w:val="005B4C32"/>
    <w:rsid w:val="005B4EE0"/>
    <w:rsid w:val="005B54AC"/>
    <w:rsid w:val="005B5AF5"/>
    <w:rsid w:val="005B5B94"/>
    <w:rsid w:val="005B5D51"/>
    <w:rsid w:val="005B5E03"/>
    <w:rsid w:val="005B6198"/>
    <w:rsid w:val="005B63D0"/>
    <w:rsid w:val="005B6532"/>
    <w:rsid w:val="005B6698"/>
    <w:rsid w:val="005B6B03"/>
    <w:rsid w:val="005B6B95"/>
    <w:rsid w:val="005B714E"/>
    <w:rsid w:val="005B7381"/>
    <w:rsid w:val="005B7AF0"/>
    <w:rsid w:val="005B7D21"/>
    <w:rsid w:val="005B7E9D"/>
    <w:rsid w:val="005C0B94"/>
    <w:rsid w:val="005C2043"/>
    <w:rsid w:val="005C2277"/>
    <w:rsid w:val="005C249A"/>
    <w:rsid w:val="005C2635"/>
    <w:rsid w:val="005C26F7"/>
    <w:rsid w:val="005C32A1"/>
    <w:rsid w:val="005C3972"/>
    <w:rsid w:val="005C4075"/>
    <w:rsid w:val="005C436C"/>
    <w:rsid w:val="005C4AB5"/>
    <w:rsid w:val="005C51A0"/>
    <w:rsid w:val="005C521F"/>
    <w:rsid w:val="005C52CC"/>
    <w:rsid w:val="005C530B"/>
    <w:rsid w:val="005C54F1"/>
    <w:rsid w:val="005C55D1"/>
    <w:rsid w:val="005C56CC"/>
    <w:rsid w:val="005C58F3"/>
    <w:rsid w:val="005C590C"/>
    <w:rsid w:val="005C5A56"/>
    <w:rsid w:val="005C606C"/>
    <w:rsid w:val="005C6110"/>
    <w:rsid w:val="005C6898"/>
    <w:rsid w:val="005C68C5"/>
    <w:rsid w:val="005C6BAB"/>
    <w:rsid w:val="005C6CA7"/>
    <w:rsid w:val="005C7013"/>
    <w:rsid w:val="005D028B"/>
    <w:rsid w:val="005D04BE"/>
    <w:rsid w:val="005D0562"/>
    <w:rsid w:val="005D0791"/>
    <w:rsid w:val="005D0A8A"/>
    <w:rsid w:val="005D0F8F"/>
    <w:rsid w:val="005D1156"/>
    <w:rsid w:val="005D13AC"/>
    <w:rsid w:val="005D191E"/>
    <w:rsid w:val="005D19AC"/>
    <w:rsid w:val="005D19DC"/>
    <w:rsid w:val="005D1C93"/>
    <w:rsid w:val="005D2035"/>
    <w:rsid w:val="005D2081"/>
    <w:rsid w:val="005D246D"/>
    <w:rsid w:val="005D2503"/>
    <w:rsid w:val="005D2567"/>
    <w:rsid w:val="005D2A66"/>
    <w:rsid w:val="005D2BC4"/>
    <w:rsid w:val="005D2C30"/>
    <w:rsid w:val="005D3C09"/>
    <w:rsid w:val="005D3CDE"/>
    <w:rsid w:val="005D438B"/>
    <w:rsid w:val="005D45EE"/>
    <w:rsid w:val="005D5232"/>
    <w:rsid w:val="005D52C6"/>
    <w:rsid w:val="005D5770"/>
    <w:rsid w:val="005D57BD"/>
    <w:rsid w:val="005D5F0B"/>
    <w:rsid w:val="005D5F31"/>
    <w:rsid w:val="005D6082"/>
    <w:rsid w:val="005D69A1"/>
    <w:rsid w:val="005D6B10"/>
    <w:rsid w:val="005D6B63"/>
    <w:rsid w:val="005D6EE9"/>
    <w:rsid w:val="005D7721"/>
    <w:rsid w:val="005D794C"/>
    <w:rsid w:val="005D7B27"/>
    <w:rsid w:val="005D7DFB"/>
    <w:rsid w:val="005D7FC7"/>
    <w:rsid w:val="005E09FB"/>
    <w:rsid w:val="005E0B16"/>
    <w:rsid w:val="005E0B64"/>
    <w:rsid w:val="005E0FFA"/>
    <w:rsid w:val="005E109F"/>
    <w:rsid w:val="005E1BB6"/>
    <w:rsid w:val="005E1BD0"/>
    <w:rsid w:val="005E1E8D"/>
    <w:rsid w:val="005E1F87"/>
    <w:rsid w:val="005E22BE"/>
    <w:rsid w:val="005E30DC"/>
    <w:rsid w:val="005E3AF1"/>
    <w:rsid w:val="005E3B28"/>
    <w:rsid w:val="005E3F32"/>
    <w:rsid w:val="005E4683"/>
    <w:rsid w:val="005E482B"/>
    <w:rsid w:val="005E49AC"/>
    <w:rsid w:val="005E4A24"/>
    <w:rsid w:val="005E4B08"/>
    <w:rsid w:val="005E4C2A"/>
    <w:rsid w:val="005E4CB8"/>
    <w:rsid w:val="005E526A"/>
    <w:rsid w:val="005E538C"/>
    <w:rsid w:val="005E5991"/>
    <w:rsid w:val="005E5A88"/>
    <w:rsid w:val="005E5B91"/>
    <w:rsid w:val="005E5C64"/>
    <w:rsid w:val="005E616A"/>
    <w:rsid w:val="005E65F6"/>
    <w:rsid w:val="005E6710"/>
    <w:rsid w:val="005E6F14"/>
    <w:rsid w:val="005E6F46"/>
    <w:rsid w:val="005E71E5"/>
    <w:rsid w:val="005E720B"/>
    <w:rsid w:val="005E744E"/>
    <w:rsid w:val="005E77A0"/>
    <w:rsid w:val="005F0309"/>
    <w:rsid w:val="005F157C"/>
    <w:rsid w:val="005F175D"/>
    <w:rsid w:val="005F1C91"/>
    <w:rsid w:val="005F207F"/>
    <w:rsid w:val="005F27C6"/>
    <w:rsid w:val="005F292D"/>
    <w:rsid w:val="005F2962"/>
    <w:rsid w:val="005F2B92"/>
    <w:rsid w:val="005F2DA6"/>
    <w:rsid w:val="005F33AB"/>
    <w:rsid w:val="005F3AA1"/>
    <w:rsid w:val="005F3F2D"/>
    <w:rsid w:val="005F3F93"/>
    <w:rsid w:val="005F4363"/>
    <w:rsid w:val="005F43AC"/>
    <w:rsid w:val="005F4449"/>
    <w:rsid w:val="005F4587"/>
    <w:rsid w:val="005F4780"/>
    <w:rsid w:val="005F4A9B"/>
    <w:rsid w:val="005F4DAC"/>
    <w:rsid w:val="005F5242"/>
    <w:rsid w:val="005F617D"/>
    <w:rsid w:val="005F7078"/>
    <w:rsid w:val="005F70D1"/>
    <w:rsid w:val="005F7164"/>
    <w:rsid w:val="005F727E"/>
    <w:rsid w:val="005F736E"/>
    <w:rsid w:val="005F768E"/>
    <w:rsid w:val="005F79C3"/>
    <w:rsid w:val="005F7D99"/>
    <w:rsid w:val="005F7F72"/>
    <w:rsid w:val="006007E2"/>
    <w:rsid w:val="00600923"/>
    <w:rsid w:val="00601391"/>
    <w:rsid w:val="00601650"/>
    <w:rsid w:val="00601A81"/>
    <w:rsid w:val="00601BB5"/>
    <w:rsid w:val="00601FBE"/>
    <w:rsid w:val="00602447"/>
    <w:rsid w:val="006027A7"/>
    <w:rsid w:val="00602B41"/>
    <w:rsid w:val="00602E1A"/>
    <w:rsid w:val="00603A5D"/>
    <w:rsid w:val="00603AD2"/>
    <w:rsid w:val="00603CB9"/>
    <w:rsid w:val="006040F8"/>
    <w:rsid w:val="00604C14"/>
    <w:rsid w:val="00604C48"/>
    <w:rsid w:val="00605066"/>
    <w:rsid w:val="0060550F"/>
    <w:rsid w:val="006055B7"/>
    <w:rsid w:val="006055E1"/>
    <w:rsid w:val="00605959"/>
    <w:rsid w:val="006059E8"/>
    <w:rsid w:val="00606448"/>
    <w:rsid w:val="0060655F"/>
    <w:rsid w:val="006067C2"/>
    <w:rsid w:val="00606F2E"/>
    <w:rsid w:val="00606FA2"/>
    <w:rsid w:val="00607187"/>
    <w:rsid w:val="006072D4"/>
    <w:rsid w:val="006077EA"/>
    <w:rsid w:val="00607972"/>
    <w:rsid w:val="00607B85"/>
    <w:rsid w:val="00607B8E"/>
    <w:rsid w:val="00607E83"/>
    <w:rsid w:val="00607F38"/>
    <w:rsid w:val="0061001D"/>
    <w:rsid w:val="0061077D"/>
    <w:rsid w:val="00610F61"/>
    <w:rsid w:val="006110B3"/>
    <w:rsid w:val="00611518"/>
    <w:rsid w:val="00611601"/>
    <w:rsid w:val="00611DB6"/>
    <w:rsid w:val="00612529"/>
    <w:rsid w:val="0061287B"/>
    <w:rsid w:val="006128D4"/>
    <w:rsid w:val="00612C18"/>
    <w:rsid w:val="00613198"/>
    <w:rsid w:val="006131D8"/>
    <w:rsid w:val="006137ED"/>
    <w:rsid w:val="00613895"/>
    <w:rsid w:val="00613BF9"/>
    <w:rsid w:val="00613C69"/>
    <w:rsid w:val="00614254"/>
    <w:rsid w:val="00614B49"/>
    <w:rsid w:val="00614D75"/>
    <w:rsid w:val="006155BF"/>
    <w:rsid w:val="00615934"/>
    <w:rsid w:val="00615A19"/>
    <w:rsid w:val="00615A41"/>
    <w:rsid w:val="00616468"/>
    <w:rsid w:val="00616B16"/>
    <w:rsid w:val="006174DE"/>
    <w:rsid w:val="00617697"/>
    <w:rsid w:val="0061774F"/>
    <w:rsid w:val="0061784E"/>
    <w:rsid w:val="00620108"/>
    <w:rsid w:val="0062043B"/>
    <w:rsid w:val="00620DBB"/>
    <w:rsid w:val="006210BF"/>
    <w:rsid w:val="00621228"/>
    <w:rsid w:val="0062152B"/>
    <w:rsid w:val="00621995"/>
    <w:rsid w:val="00621A48"/>
    <w:rsid w:val="00622548"/>
    <w:rsid w:val="0062261C"/>
    <w:rsid w:val="00623014"/>
    <w:rsid w:val="006233F0"/>
    <w:rsid w:val="0062361A"/>
    <w:rsid w:val="006237BD"/>
    <w:rsid w:val="00624318"/>
    <w:rsid w:val="00624606"/>
    <w:rsid w:val="00626338"/>
    <w:rsid w:val="006264EA"/>
    <w:rsid w:val="00626978"/>
    <w:rsid w:val="00626B05"/>
    <w:rsid w:val="0062708F"/>
    <w:rsid w:val="00627302"/>
    <w:rsid w:val="00627795"/>
    <w:rsid w:val="00627CF9"/>
    <w:rsid w:val="0063016C"/>
    <w:rsid w:val="00630548"/>
    <w:rsid w:val="006308E2"/>
    <w:rsid w:val="00631F43"/>
    <w:rsid w:val="00631F65"/>
    <w:rsid w:val="00632326"/>
    <w:rsid w:val="0063241E"/>
    <w:rsid w:val="006328F7"/>
    <w:rsid w:val="00632F87"/>
    <w:rsid w:val="006332B1"/>
    <w:rsid w:val="006337B3"/>
    <w:rsid w:val="00633B17"/>
    <w:rsid w:val="00633DFE"/>
    <w:rsid w:val="00634026"/>
    <w:rsid w:val="0063433F"/>
    <w:rsid w:val="006349E5"/>
    <w:rsid w:val="00634AE2"/>
    <w:rsid w:val="0063508C"/>
    <w:rsid w:val="00635623"/>
    <w:rsid w:val="00635D71"/>
    <w:rsid w:val="006361F0"/>
    <w:rsid w:val="006362EB"/>
    <w:rsid w:val="0063638B"/>
    <w:rsid w:val="006363CE"/>
    <w:rsid w:val="006363D2"/>
    <w:rsid w:val="00636753"/>
    <w:rsid w:val="0063685B"/>
    <w:rsid w:val="0063686A"/>
    <w:rsid w:val="00636C23"/>
    <w:rsid w:val="00636C5E"/>
    <w:rsid w:val="006379D0"/>
    <w:rsid w:val="00637D1A"/>
    <w:rsid w:val="006404AE"/>
    <w:rsid w:val="006413DD"/>
    <w:rsid w:val="00641483"/>
    <w:rsid w:val="006417A4"/>
    <w:rsid w:val="0064184F"/>
    <w:rsid w:val="006419AB"/>
    <w:rsid w:val="0064205A"/>
    <w:rsid w:val="0064220E"/>
    <w:rsid w:val="006423A9"/>
    <w:rsid w:val="0064249A"/>
    <w:rsid w:val="0064281E"/>
    <w:rsid w:val="006428DD"/>
    <w:rsid w:val="0064297D"/>
    <w:rsid w:val="00642A98"/>
    <w:rsid w:val="00642AB3"/>
    <w:rsid w:val="00642CF5"/>
    <w:rsid w:val="00643CDB"/>
    <w:rsid w:val="006441EF"/>
    <w:rsid w:val="0064429E"/>
    <w:rsid w:val="00644D3A"/>
    <w:rsid w:val="00644EA9"/>
    <w:rsid w:val="00645513"/>
    <w:rsid w:val="00645548"/>
    <w:rsid w:val="00645A93"/>
    <w:rsid w:val="00645D0E"/>
    <w:rsid w:val="00645DE8"/>
    <w:rsid w:val="00645FB6"/>
    <w:rsid w:val="006464FD"/>
    <w:rsid w:val="006465A6"/>
    <w:rsid w:val="00646B36"/>
    <w:rsid w:val="006477E8"/>
    <w:rsid w:val="00647C18"/>
    <w:rsid w:val="006505BA"/>
    <w:rsid w:val="006507FC"/>
    <w:rsid w:val="00650F97"/>
    <w:rsid w:val="0065133C"/>
    <w:rsid w:val="0065159D"/>
    <w:rsid w:val="006523C1"/>
    <w:rsid w:val="00652AFE"/>
    <w:rsid w:val="00652C4B"/>
    <w:rsid w:val="006534C3"/>
    <w:rsid w:val="006534DA"/>
    <w:rsid w:val="006537D8"/>
    <w:rsid w:val="00653842"/>
    <w:rsid w:val="006539EF"/>
    <w:rsid w:val="00653BC4"/>
    <w:rsid w:val="00653E0F"/>
    <w:rsid w:val="00653F52"/>
    <w:rsid w:val="0065438B"/>
    <w:rsid w:val="00654541"/>
    <w:rsid w:val="00654AA2"/>
    <w:rsid w:val="00654C98"/>
    <w:rsid w:val="006555BB"/>
    <w:rsid w:val="00655608"/>
    <w:rsid w:val="006558B6"/>
    <w:rsid w:val="00655942"/>
    <w:rsid w:val="00655AED"/>
    <w:rsid w:val="00655D5E"/>
    <w:rsid w:val="006565E6"/>
    <w:rsid w:val="0065678B"/>
    <w:rsid w:val="006569F3"/>
    <w:rsid w:val="00656DDA"/>
    <w:rsid w:val="00656E13"/>
    <w:rsid w:val="00657846"/>
    <w:rsid w:val="00657CCF"/>
    <w:rsid w:val="006601BF"/>
    <w:rsid w:val="006604F6"/>
    <w:rsid w:val="0066127F"/>
    <w:rsid w:val="0066234A"/>
    <w:rsid w:val="0066257F"/>
    <w:rsid w:val="00662AA3"/>
    <w:rsid w:val="00662E52"/>
    <w:rsid w:val="00662E84"/>
    <w:rsid w:val="0066395E"/>
    <w:rsid w:val="006642F9"/>
    <w:rsid w:val="00664465"/>
    <w:rsid w:val="00664631"/>
    <w:rsid w:val="00664780"/>
    <w:rsid w:val="006648EF"/>
    <w:rsid w:val="00664A1D"/>
    <w:rsid w:val="00664A89"/>
    <w:rsid w:val="00664CEE"/>
    <w:rsid w:val="00664E21"/>
    <w:rsid w:val="00664EF5"/>
    <w:rsid w:val="00665107"/>
    <w:rsid w:val="00665B84"/>
    <w:rsid w:val="00666055"/>
    <w:rsid w:val="00666987"/>
    <w:rsid w:val="00666C65"/>
    <w:rsid w:val="006673DA"/>
    <w:rsid w:val="00667CC0"/>
    <w:rsid w:val="00667E80"/>
    <w:rsid w:val="00670349"/>
    <w:rsid w:val="0067096E"/>
    <w:rsid w:val="00670D73"/>
    <w:rsid w:val="0067100B"/>
    <w:rsid w:val="006711C5"/>
    <w:rsid w:val="00671498"/>
    <w:rsid w:val="00671ACF"/>
    <w:rsid w:val="00671B4F"/>
    <w:rsid w:val="00672278"/>
    <w:rsid w:val="00672548"/>
    <w:rsid w:val="00672701"/>
    <w:rsid w:val="006729CA"/>
    <w:rsid w:val="00672A7A"/>
    <w:rsid w:val="00672FFF"/>
    <w:rsid w:val="00673D96"/>
    <w:rsid w:val="00674019"/>
    <w:rsid w:val="00674217"/>
    <w:rsid w:val="0067424D"/>
    <w:rsid w:val="00674450"/>
    <w:rsid w:val="00674BC7"/>
    <w:rsid w:val="00674C0C"/>
    <w:rsid w:val="00674C25"/>
    <w:rsid w:val="00674E57"/>
    <w:rsid w:val="006756D2"/>
    <w:rsid w:val="00675B3E"/>
    <w:rsid w:val="006765FE"/>
    <w:rsid w:val="006771B2"/>
    <w:rsid w:val="006772EB"/>
    <w:rsid w:val="00677413"/>
    <w:rsid w:val="00677E10"/>
    <w:rsid w:val="00680097"/>
    <w:rsid w:val="0068017B"/>
    <w:rsid w:val="00680664"/>
    <w:rsid w:val="0068066C"/>
    <w:rsid w:val="00681106"/>
    <w:rsid w:val="00681119"/>
    <w:rsid w:val="00681C62"/>
    <w:rsid w:val="00681E45"/>
    <w:rsid w:val="006820C5"/>
    <w:rsid w:val="0068284E"/>
    <w:rsid w:val="00682EAE"/>
    <w:rsid w:val="00682EB8"/>
    <w:rsid w:val="00682EE1"/>
    <w:rsid w:val="00683323"/>
    <w:rsid w:val="006835B4"/>
    <w:rsid w:val="00683614"/>
    <w:rsid w:val="006845DB"/>
    <w:rsid w:val="00684ED5"/>
    <w:rsid w:val="0068520D"/>
    <w:rsid w:val="0068545B"/>
    <w:rsid w:val="00685613"/>
    <w:rsid w:val="00685633"/>
    <w:rsid w:val="00685EB6"/>
    <w:rsid w:val="00685EB8"/>
    <w:rsid w:val="0068661C"/>
    <w:rsid w:val="00686C43"/>
    <w:rsid w:val="00686D30"/>
    <w:rsid w:val="00686F75"/>
    <w:rsid w:val="00686FB1"/>
    <w:rsid w:val="00686FF8"/>
    <w:rsid w:val="00687158"/>
    <w:rsid w:val="006872BE"/>
    <w:rsid w:val="006873BE"/>
    <w:rsid w:val="006874A9"/>
    <w:rsid w:val="00687B68"/>
    <w:rsid w:val="00687BD8"/>
    <w:rsid w:val="006900A4"/>
    <w:rsid w:val="0069013B"/>
    <w:rsid w:val="0069037F"/>
    <w:rsid w:val="006908AC"/>
    <w:rsid w:val="006908FF"/>
    <w:rsid w:val="00690953"/>
    <w:rsid w:val="00690C22"/>
    <w:rsid w:val="00690EB5"/>
    <w:rsid w:val="00690F3E"/>
    <w:rsid w:val="006913BB"/>
    <w:rsid w:val="00691457"/>
    <w:rsid w:val="0069249F"/>
    <w:rsid w:val="006927B2"/>
    <w:rsid w:val="00692F05"/>
    <w:rsid w:val="006935D7"/>
    <w:rsid w:val="006937CC"/>
    <w:rsid w:val="006941F8"/>
    <w:rsid w:val="006945B4"/>
    <w:rsid w:val="0069465C"/>
    <w:rsid w:val="006949BE"/>
    <w:rsid w:val="00694BBE"/>
    <w:rsid w:val="00694EAC"/>
    <w:rsid w:val="00694F26"/>
    <w:rsid w:val="00694FCF"/>
    <w:rsid w:val="00694FF5"/>
    <w:rsid w:val="00695554"/>
    <w:rsid w:val="00695841"/>
    <w:rsid w:val="0069687A"/>
    <w:rsid w:val="00696CB5"/>
    <w:rsid w:val="00696CFF"/>
    <w:rsid w:val="0069793B"/>
    <w:rsid w:val="00697A50"/>
    <w:rsid w:val="00697AB9"/>
    <w:rsid w:val="006A00C3"/>
    <w:rsid w:val="006A052E"/>
    <w:rsid w:val="006A0B1F"/>
    <w:rsid w:val="006A0B3D"/>
    <w:rsid w:val="006A0B50"/>
    <w:rsid w:val="006A0F80"/>
    <w:rsid w:val="006A2A37"/>
    <w:rsid w:val="006A2DE4"/>
    <w:rsid w:val="006A2F5C"/>
    <w:rsid w:val="006A3189"/>
    <w:rsid w:val="006A333E"/>
    <w:rsid w:val="006A3C16"/>
    <w:rsid w:val="006A3ED4"/>
    <w:rsid w:val="006A4023"/>
    <w:rsid w:val="006A4087"/>
    <w:rsid w:val="006A4455"/>
    <w:rsid w:val="006A46B4"/>
    <w:rsid w:val="006A47F4"/>
    <w:rsid w:val="006A4D40"/>
    <w:rsid w:val="006A51D6"/>
    <w:rsid w:val="006A525F"/>
    <w:rsid w:val="006A580D"/>
    <w:rsid w:val="006A5FFD"/>
    <w:rsid w:val="006A6068"/>
    <w:rsid w:val="006A60CA"/>
    <w:rsid w:val="006A6C24"/>
    <w:rsid w:val="006A6C3B"/>
    <w:rsid w:val="006A6DB8"/>
    <w:rsid w:val="006A7852"/>
    <w:rsid w:val="006A7B41"/>
    <w:rsid w:val="006A7D4D"/>
    <w:rsid w:val="006A7E19"/>
    <w:rsid w:val="006B04B9"/>
    <w:rsid w:val="006B10E5"/>
    <w:rsid w:val="006B114A"/>
    <w:rsid w:val="006B1473"/>
    <w:rsid w:val="006B1B57"/>
    <w:rsid w:val="006B1D18"/>
    <w:rsid w:val="006B2474"/>
    <w:rsid w:val="006B2582"/>
    <w:rsid w:val="006B25FA"/>
    <w:rsid w:val="006B2BB8"/>
    <w:rsid w:val="006B2F69"/>
    <w:rsid w:val="006B3076"/>
    <w:rsid w:val="006B3300"/>
    <w:rsid w:val="006B3464"/>
    <w:rsid w:val="006B34BB"/>
    <w:rsid w:val="006B376E"/>
    <w:rsid w:val="006B42FB"/>
    <w:rsid w:val="006B47A4"/>
    <w:rsid w:val="006B4D7E"/>
    <w:rsid w:val="006B56FF"/>
    <w:rsid w:val="006B57B0"/>
    <w:rsid w:val="006B6141"/>
    <w:rsid w:val="006B6A0F"/>
    <w:rsid w:val="006B6A5E"/>
    <w:rsid w:val="006B7666"/>
    <w:rsid w:val="006B7AB6"/>
    <w:rsid w:val="006B7D79"/>
    <w:rsid w:val="006C066B"/>
    <w:rsid w:val="006C0702"/>
    <w:rsid w:val="006C081E"/>
    <w:rsid w:val="006C09A5"/>
    <w:rsid w:val="006C14A6"/>
    <w:rsid w:val="006C22CA"/>
    <w:rsid w:val="006C2688"/>
    <w:rsid w:val="006C29C9"/>
    <w:rsid w:val="006C2F88"/>
    <w:rsid w:val="006C37FA"/>
    <w:rsid w:val="006C3800"/>
    <w:rsid w:val="006C3E57"/>
    <w:rsid w:val="006C3F05"/>
    <w:rsid w:val="006C40F4"/>
    <w:rsid w:val="006C41D1"/>
    <w:rsid w:val="006C4330"/>
    <w:rsid w:val="006C4349"/>
    <w:rsid w:val="006C4BCB"/>
    <w:rsid w:val="006C4EAA"/>
    <w:rsid w:val="006C5620"/>
    <w:rsid w:val="006C5A75"/>
    <w:rsid w:val="006C5B95"/>
    <w:rsid w:val="006C6219"/>
    <w:rsid w:val="006C67C3"/>
    <w:rsid w:val="006C6984"/>
    <w:rsid w:val="006C6C0B"/>
    <w:rsid w:val="006C71CC"/>
    <w:rsid w:val="006C740D"/>
    <w:rsid w:val="006C753E"/>
    <w:rsid w:val="006C7D4B"/>
    <w:rsid w:val="006C7FF0"/>
    <w:rsid w:val="006D0BC8"/>
    <w:rsid w:val="006D100F"/>
    <w:rsid w:val="006D159F"/>
    <w:rsid w:val="006D1989"/>
    <w:rsid w:val="006D1BD1"/>
    <w:rsid w:val="006D1BE1"/>
    <w:rsid w:val="006D1C57"/>
    <w:rsid w:val="006D208C"/>
    <w:rsid w:val="006D2FE8"/>
    <w:rsid w:val="006D315A"/>
    <w:rsid w:val="006D3F12"/>
    <w:rsid w:val="006D4259"/>
    <w:rsid w:val="006D4F3A"/>
    <w:rsid w:val="006D5B26"/>
    <w:rsid w:val="006D5E83"/>
    <w:rsid w:val="006D65CE"/>
    <w:rsid w:val="006D7220"/>
    <w:rsid w:val="006D7F32"/>
    <w:rsid w:val="006D7FD0"/>
    <w:rsid w:val="006E0137"/>
    <w:rsid w:val="006E024C"/>
    <w:rsid w:val="006E051D"/>
    <w:rsid w:val="006E092C"/>
    <w:rsid w:val="006E0BE2"/>
    <w:rsid w:val="006E12B6"/>
    <w:rsid w:val="006E23BC"/>
    <w:rsid w:val="006E23F7"/>
    <w:rsid w:val="006E2675"/>
    <w:rsid w:val="006E2C53"/>
    <w:rsid w:val="006E2CBF"/>
    <w:rsid w:val="006E3380"/>
    <w:rsid w:val="006E363B"/>
    <w:rsid w:val="006E3729"/>
    <w:rsid w:val="006E45F8"/>
    <w:rsid w:val="006E46E9"/>
    <w:rsid w:val="006E4847"/>
    <w:rsid w:val="006E4FA2"/>
    <w:rsid w:val="006E50F1"/>
    <w:rsid w:val="006E5211"/>
    <w:rsid w:val="006E53EF"/>
    <w:rsid w:val="006E600B"/>
    <w:rsid w:val="006E6059"/>
    <w:rsid w:val="006E62D5"/>
    <w:rsid w:val="006E678E"/>
    <w:rsid w:val="006E691C"/>
    <w:rsid w:val="006E6B89"/>
    <w:rsid w:val="006E6F44"/>
    <w:rsid w:val="006E70BC"/>
    <w:rsid w:val="006E718A"/>
    <w:rsid w:val="006F07F4"/>
    <w:rsid w:val="006F0AC7"/>
    <w:rsid w:val="006F0C28"/>
    <w:rsid w:val="006F11C3"/>
    <w:rsid w:val="006F20C5"/>
    <w:rsid w:val="006F2B23"/>
    <w:rsid w:val="006F3022"/>
    <w:rsid w:val="006F313D"/>
    <w:rsid w:val="006F4126"/>
    <w:rsid w:val="006F41CB"/>
    <w:rsid w:val="006F48D8"/>
    <w:rsid w:val="006F4E5D"/>
    <w:rsid w:val="006F51CE"/>
    <w:rsid w:val="006F5906"/>
    <w:rsid w:val="006F59FB"/>
    <w:rsid w:val="006F5B8A"/>
    <w:rsid w:val="006F5C20"/>
    <w:rsid w:val="006F5E09"/>
    <w:rsid w:val="006F60F1"/>
    <w:rsid w:val="006F6386"/>
    <w:rsid w:val="006F6837"/>
    <w:rsid w:val="006F6939"/>
    <w:rsid w:val="006F785A"/>
    <w:rsid w:val="006F7E93"/>
    <w:rsid w:val="007000CD"/>
    <w:rsid w:val="0070017D"/>
    <w:rsid w:val="0070032B"/>
    <w:rsid w:val="007003C1"/>
    <w:rsid w:val="0070079B"/>
    <w:rsid w:val="00700DF2"/>
    <w:rsid w:val="00700F15"/>
    <w:rsid w:val="0070111D"/>
    <w:rsid w:val="00701343"/>
    <w:rsid w:val="007014BF"/>
    <w:rsid w:val="0070159B"/>
    <w:rsid w:val="007019B2"/>
    <w:rsid w:val="00702AD0"/>
    <w:rsid w:val="00702CB0"/>
    <w:rsid w:val="00704048"/>
    <w:rsid w:val="00704596"/>
    <w:rsid w:val="0070491E"/>
    <w:rsid w:val="00704D14"/>
    <w:rsid w:val="00704D24"/>
    <w:rsid w:val="00704F1A"/>
    <w:rsid w:val="00705D69"/>
    <w:rsid w:val="0070602A"/>
    <w:rsid w:val="0070604B"/>
    <w:rsid w:val="007064E5"/>
    <w:rsid w:val="00706D95"/>
    <w:rsid w:val="00706DBD"/>
    <w:rsid w:val="00706E54"/>
    <w:rsid w:val="007071C7"/>
    <w:rsid w:val="007072CE"/>
    <w:rsid w:val="007076EE"/>
    <w:rsid w:val="00707872"/>
    <w:rsid w:val="00710939"/>
    <w:rsid w:val="00710D1C"/>
    <w:rsid w:val="00710FBC"/>
    <w:rsid w:val="007110C6"/>
    <w:rsid w:val="007111CC"/>
    <w:rsid w:val="00711682"/>
    <w:rsid w:val="00711780"/>
    <w:rsid w:val="00712905"/>
    <w:rsid w:val="00712D29"/>
    <w:rsid w:val="00713B03"/>
    <w:rsid w:val="007141F4"/>
    <w:rsid w:val="007143D3"/>
    <w:rsid w:val="007146E2"/>
    <w:rsid w:val="00714FF3"/>
    <w:rsid w:val="0071500E"/>
    <w:rsid w:val="00715219"/>
    <w:rsid w:val="007153A7"/>
    <w:rsid w:val="007158AE"/>
    <w:rsid w:val="00715A27"/>
    <w:rsid w:val="00715B96"/>
    <w:rsid w:val="00715F34"/>
    <w:rsid w:val="0071648B"/>
    <w:rsid w:val="00716628"/>
    <w:rsid w:val="00716A48"/>
    <w:rsid w:val="00716C12"/>
    <w:rsid w:val="00716EF3"/>
    <w:rsid w:val="007173A3"/>
    <w:rsid w:val="00717F38"/>
    <w:rsid w:val="0072008F"/>
    <w:rsid w:val="00720352"/>
    <w:rsid w:val="007203E2"/>
    <w:rsid w:val="00720417"/>
    <w:rsid w:val="00720424"/>
    <w:rsid w:val="00720784"/>
    <w:rsid w:val="007209B5"/>
    <w:rsid w:val="00720BB5"/>
    <w:rsid w:val="00720F9B"/>
    <w:rsid w:val="00721086"/>
    <w:rsid w:val="00721714"/>
    <w:rsid w:val="00721AB1"/>
    <w:rsid w:val="00721F0A"/>
    <w:rsid w:val="0072249E"/>
    <w:rsid w:val="007224A2"/>
    <w:rsid w:val="007225BE"/>
    <w:rsid w:val="00722C05"/>
    <w:rsid w:val="00722C73"/>
    <w:rsid w:val="00722F3F"/>
    <w:rsid w:val="00722FB6"/>
    <w:rsid w:val="00722FEF"/>
    <w:rsid w:val="00723131"/>
    <w:rsid w:val="007234BF"/>
    <w:rsid w:val="00723897"/>
    <w:rsid w:val="0072399D"/>
    <w:rsid w:val="00723A43"/>
    <w:rsid w:val="00723D11"/>
    <w:rsid w:val="007246AE"/>
    <w:rsid w:val="007249B2"/>
    <w:rsid w:val="00724D47"/>
    <w:rsid w:val="00725176"/>
    <w:rsid w:val="007255C2"/>
    <w:rsid w:val="0072595A"/>
    <w:rsid w:val="00725B1B"/>
    <w:rsid w:val="00726F62"/>
    <w:rsid w:val="007274A9"/>
    <w:rsid w:val="00727757"/>
    <w:rsid w:val="0072799D"/>
    <w:rsid w:val="00727F06"/>
    <w:rsid w:val="00730787"/>
    <w:rsid w:val="00730799"/>
    <w:rsid w:val="00730B9B"/>
    <w:rsid w:val="00731137"/>
    <w:rsid w:val="007315CF"/>
    <w:rsid w:val="0073162F"/>
    <w:rsid w:val="007316A7"/>
    <w:rsid w:val="0073278E"/>
    <w:rsid w:val="0073287A"/>
    <w:rsid w:val="007329B6"/>
    <w:rsid w:val="00732AAE"/>
    <w:rsid w:val="00732DD3"/>
    <w:rsid w:val="00733256"/>
    <w:rsid w:val="00733639"/>
    <w:rsid w:val="00733E4D"/>
    <w:rsid w:val="00733F04"/>
    <w:rsid w:val="007340A7"/>
    <w:rsid w:val="007348D6"/>
    <w:rsid w:val="00734B54"/>
    <w:rsid w:val="00735272"/>
    <w:rsid w:val="007359DF"/>
    <w:rsid w:val="00735AA9"/>
    <w:rsid w:val="00735E11"/>
    <w:rsid w:val="007366FB"/>
    <w:rsid w:val="00736A1D"/>
    <w:rsid w:val="0073709D"/>
    <w:rsid w:val="00737149"/>
    <w:rsid w:val="00737697"/>
    <w:rsid w:val="007378D9"/>
    <w:rsid w:val="0073793E"/>
    <w:rsid w:val="00737B49"/>
    <w:rsid w:val="00740159"/>
    <w:rsid w:val="007403D9"/>
    <w:rsid w:val="00740A9F"/>
    <w:rsid w:val="0074122F"/>
    <w:rsid w:val="00741463"/>
    <w:rsid w:val="00741D1D"/>
    <w:rsid w:val="0074270D"/>
    <w:rsid w:val="00742AC7"/>
    <w:rsid w:val="00742F6A"/>
    <w:rsid w:val="007433DF"/>
    <w:rsid w:val="007439AD"/>
    <w:rsid w:val="00743C6E"/>
    <w:rsid w:val="00744391"/>
    <w:rsid w:val="007449DA"/>
    <w:rsid w:val="00746243"/>
    <w:rsid w:val="00746262"/>
    <w:rsid w:val="00746803"/>
    <w:rsid w:val="00747840"/>
    <w:rsid w:val="0074788A"/>
    <w:rsid w:val="007479BD"/>
    <w:rsid w:val="00747EA0"/>
    <w:rsid w:val="0075002B"/>
    <w:rsid w:val="00750448"/>
    <w:rsid w:val="00750455"/>
    <w:rsid w:val="007505DF"/>
    <w:rsid w:val="00750608"/>
    <w:rsid w:val="00750714"/>
    <w:rsid w:val="0075072E"/>
    <w:rsid w:val="00750934"/>
    <w:rsid w:val="00750FCC"/>
    <w:rsid w:val="007510EB"/>
    <w:rsid w:val="00751219"/>
    <w:rsid w:val="00751AE4"/>
    <w:rsid w:val="00751B16"/>
    <w:rsid w:val="00751FBA"/>
    <w:rsid w:val="00752529"/>
    <w:rsid w:val="00752883"/>
    <w:rsid w:val="00752E5D"/>
    <w:rsid w:val="0075302B"/>
    <w:rsid w:val="00753060"/>
    <w:rsid w:val="00753380"/>
    <w:rsid w:val="00753482"/>
    <w:rsid w:val="0075348F"/>
    <w:rsid w:val="00753EA4"/>
    <w:rsid w:val="0075405A"/>
    <w:rsid w:val="00754311"/>
    <w:rsid w:val="00754C2F"/>
    <w:rsid w:val="00754D12"/>
    <w:rsid w:val="00754EF0"/>
    <w:rsid w:val="007551A5"/>
    <w:rsid w:val="00755818"/>
    <w:rsid w:val="00755C1A"/>
    <w:rsid w:val="00755CBE"/>
    <w:rsid w:val="00755D00"/>
    <w:rsid w:val="00755DD6"/>
    <w:rsid w:val="00755F48"/>
    <w:rsid w:val="00756164"/>
    <w:rsid w:val="00756B2B"/>
    <w:rsid w:val="00756B74"/>
    <w:rsid w:val="00756CC8"/>
    <w:rsid w:val="00756EA1"/>
    <w:rsid w:val="007573DC"/>
    <w:rsid w:val="00757434"/>
    <w:rsid w:val="007579A6"/>
    <w:rsid w:val="00760A6D"/>
    <w:rsid w:val="00760A8B"/>
    <w:rsid w:val="00760B8B"/>
    <w:rsid w:val="00761045"/>
    <w:rsid w:val="00761115"/>
    <w:rsid w:val="007618EF"/>
    <w:rsid w:val="00762120"/>
    <w:rsid w:val="007622A3"/>
    <w:rsid w:val="007627E4"/>
    <w:rsid w:val="007627EB"/>
    <w:rsid w:val="00762D64"/>
    <w:rsid w:val="00763352"/>
    <w:rsid w:val="007634E0"/>
    <w:rsid w:val="00763754"/>
    <w:rsid w:val="007637EB"/>
    <w:rsid w:val="0076391F"/>
    <w:rsid w:val="007646C8"/>
    <w:rsid w:val="007650B4"/>
    <w:rsid w:val="0076533E"/>
    <w:rsid w:val="007656FC"/>
    <w:rsid w:val="007658D7"/>
    <w:rsid w:val="00765941"/>
    <w:rsid w:val="00765A2D"/>
    <w:rsid w:val="00765A84"/>
    <w:rsid w:val="00765BB8"/>
    <w:rsid w:val="00765C27"/>
    <w:rsid w:val="007661D4"/>
    <w:rsid w:val="00766A79"/>
    <w:rsid w:val="00766D5E"/>
    <w:rsid w:val="0076721E"/>
    <w:rsid w:val="007675B0"/>
    <w:rsid w:val="00767A21"/>
    <w:rsid w:val="00770163"/>
    <w:rsid w:val="007701DE"/>
    <w:rsid w:val="00770332"/>
    <w:rsid w:val="007704E3"/>
    <w:rsid w:val="00770601"/>
    <w:rsid w:val="00771209"/>
    <w:rsid w:val="007714E0"/>
    <w:rsid w:val="00771C21"/>
    <w:rsid w:val="00771C2D"/>
    <w:rsid w:val="0077202A"/>
    <w:rsid w:val="00772159"/>
    <w:rsid w:val="00772363"/>
    <w:rsid w:val="00772553"/>
    <w:rsid w:val="0077259E"/>
    <w:rsid w:val="00772631"/>
    <w:rsid w:val="00772774"/>
    <w:rsid w:val="00772C30"/>
    <w:rsid w:val="00772C6C"/>
    <w:rsid w:val="00773A2C"/>
    <w:rsid w:val="00774369"/>
    <w:rsid w:val="00774841"/>
    <w:rsid w:val="007752D0"/>
    <w:rsid w:val="00775941"/>
    <w:rsid w:val="0077621B"/>
    <w:rsid w:val="007765EE"/>
    <w:rsid w:val="00776A9E"/>
    <w:rsid w:val="00776E36"/>
    <w:rsid w:val="007770B7"/>
    <w:rsid w:val="007772D4"/>
    <w:rsid w:val="007773E9"/>
    <w:rsid w:val="00777758"/>
    <w:rsid w:val="00780040"/>
    <w:rsid w:val="0078035E"/>
    <w:rsid w:val="00780384"/>
    <w:rsid w:val="00780848"/>
    <w:rsid w:val="00780FF2"/>
    <w:rsid w:val="00781265"/>
    <w:rsid w:val="0078152E"/>
    <w:rsid w:val="00781BA6"/>
    <w:rsid w:val="00782057"/>
    <w:rsid w:val="0078270E"/>
    <w:rsid w:val="0078273E"/>
    <w:rsid w:val="007827B9"/>
    <w:rsid w:val="007827FA"/>
    <w:rsid w:val="00782A98"/>
    <w:rsid w:val="007831AC"/>
    <w:rsid w:val="007837C8"/>
    <w:rsid w:val="0078390E"/>
    <w:rsid w:val="00783F2E"/>
    <w:rsid w:val="00783F5D"/>
    <w:rsid w:val="007841E4"/>
    <w:rsid w:val="007842EE"/>
    <w:rsid w:val="007848A2"/>
    <w:rsid w:val="00784A15"/>
    <w:rsid w:val="00784AA5"/>
    <w:rsid w:val="00784BBD"/>
    <w:rsid w:val="00784BE7"/>
    <w:rsid w:val="00784F81"/>
    <w:rsid w:val="00784FEA"/>
    <w:rsid w:val="00785204"/>
    <w:rsid w:val="0078585F"/>
    <w:rsid w:val="00785BF6"/>
    <w:rsid w:val="00785EB8"/>
    <w:rsid w:val="007861C2"/>
    <w:rsid w:val="00786262"/>
    <w:rsid w:val="007864A3"/>
    <w:rsid w:val="00786674"/>
    <w:rsid w:val="00786BB0"/>
    <w:rsid w:val="00786C47"/>
    <w:rsid w:val="00786F8C"/>
    <w:rsid w:val="0078763D"/>
    <w:rsid w:val="00787FF3"/>
    <w:rsid w:val="007906C7"/>
    <w:rsid w:val="00790838"/>
    <w:rsid w:val="00790EE9"/>
    <w:rsid w:val="0079129C"/>
    <w:rsid w:val="00791CD9"/>
    <w:rsid w:val="00791D35"/>
    <w:rsid w:val="007922A8"/>
    <w:rsid w:val="00792528"/>
    <w:rsid w:val="0079327B"/>
    <w:rsid w:val="00793882"/>
    <w:rsid w:val="00793B34"/>
    <w:rsid w:val="007949CE"/>
    <w:rsid w:val="00794CAE"/>
    <w:rsid w:val="00794DC9"/>
    <w:rsid w:val="007951D0"/>
    <w:rsid w:val="0079536F"/>
    <w:rsid w:val="007956B8"/>
    <w:rsid w:val="00795C80"/>
    <w:rsid w:val="00796140"/>
    <w:rsid w:val="00796200"/>
    <w:rsid w:val="00796A06"/>
    <w:rsid w:val="00796EC7"/>
    <w:rsid w:val="00796F39"/>
    <w:rsid w:val="00797057"/>
    <w:rsid w:val="007979D7"/>
    <w:rsid w:val="00797BD0"/>
    <w:rsid w:val="007A0843"/>
    <w:rsid w:val="007A0C27"/>
    <w:rsid w:val="007A0CB3"/>
    <w:rsid w:val="007A113D"/>
    <w:rsid w:val="007A1683"/>
    <w:rsid w:val="007A1733"/>
    <w:rsid w:val="007A1C25"/>
    <w:rsid w:val="007A21FC"/>
    <w:rsid w:val="007A29BB"/>
    <w:rsid w:val="007A2F2C"/>
    <w:rsid w:val="007A3473"/>
    <w:rsid w:val="007A395B"/>
    <w:rsid w:val="007A4E16"/>
    <w:rsid w:val="007A5053"/>
    <w:rsid w:val="007A5241"/>
    <w:rsid w:val="007A556C"/>
    <w:rsid w:val="007A559F"/>
    <w:rsid w:val="007A56F6"/>
    <w:rsid w:val="007A5A00"/>
    <w:rsid w:val="007A5BB3"/>
    <w:rsid w:val="007A6124"/>
    <w:rsid w:val="007A6797"/>
    <w:rsid w:val="007A68B8"/>
    <w:rsid w:val="007A6CE6"/>
    <w:rsid w:val="007A6D90"/>
    <w:rsid w:val="007A7034"/>
    <w:rsid w:val="007A74DD"/>
    <w:rsid w:val="007A79DD"/>
    <w:rsid w:val="007A7DF7"/>
    <w:rsid w:val="007A7E14"/>
    <w:rsid w:val="007A7E73"/>
    <w:rsid w:val="007A7E79"/>
    <w:rsid w:val="007A7F7C"/>
    <w:rsid w:val="007B0347"/>
    <w:rsid w:val="007B0697"/>
    <w:rsid w:val="007B0726"/>
    <w:rsid w:val="007B0819"/>
    <w:rsid w:val="007B0C1D"/>
    <w:rsid w:val="007B1372"/>
    <w:rsid w:val="007B17B9"/>
    <w:rsid w:val="007B1810"/>
    <w:rsid w:val="007B1B36"/>
    <w:rsid w:val="007B1DCF"/>
    <w:rsid w:val="007B1E92"/>
    <w:rsid w:val="007B1F59"/>
    <w:rsid w:val="007B20E4"/>
    <w:rsid w:val="007B2188"/>
    <w:rsid w:val="007B3A52"/>
    <w:rsid w:val="007B440E"/>
    <w:rsid w:val="007B4680"/>
    <w:rsid w:val="007B4C53"/>
    <w:rsid w:val="007B50C1"/>
    <w:rsid w:val="007B51A9"/>
    <w:rsid w:val="007B6179"/>
    <w:rsid w:val="007B6951"/>
    <w:rsid w:val="007B6A57"/>
    <w:rsid w:val="007B73C3"/>
    <w:rsid w:val="007B7C40"/>
    <w:rsid w:val="007B7D1F"/>
    <w:rsid w:val="007B7FEB"/>
    <w:rsid w:val="007C00E4"/>
    <w:rsid w:val="007C0124"/>
    <w:rsid w:val="007C0B8E"/>
    <w:rsid w:val="007C0D78"/>
    <w:rsid w:val="007C0F9C"/>
    <w:rsid w:val="007C129D"/>
    <w:rsid w:val="007C18FC"/>
    <w:rsid w:val="007C23EA"/>
    <w:rsid w:val="007C2A3C"/>
    <w:rsid w:val="007C2E3D"/>
    <w:rsid w:val="007C2E9B"/>
    <w:rsid w:val="007C302A"/>
    <w:rsid w:val="007C3244"/>
    <w:rsid w:val="007C39B4"/>
    <w:rsid w:val="007C3B9A"/>
    <w:rsid w:val="007C3CE0"/>
    <w:rsid w:val="007C3D1D"/>
    <w:rsid w:val="007C3ED3"/>
    <w:rsid w:val="007C402C"/>
    <w:rsid w:val="007C40F3"/>
    <w:rsid w:val="007C419E"/>
    <w:rsid w:val="007C455C"/>
    <w:rsid w:val="007C49AA"/>
    <w:rsid w:val="007C4D09"/>
    <w:rsid w:val="007C569F"/>
    <w:rsid w:val="007C56ED"/>
    <w:rsid w:val="007C5DBC"/>
    <w:rsid w:val="007C62BC"/>
    <w:rsid w:val="007C66F9"/>
    <w:rsid w:val="007C6B44"/>
    <w:rsid w:val="007C7AB6"/>
    <w:rsid w:val="007C7EA9"/>
    <w:rsid w:val="007D01DB"/>
    <w:rsid w:val="007D0580"/>
    <w:rsid w:val="007D0BCB"/>
    <w:rsid w:val="007D10C2"/>
    <w:rsid w:val="007D118E"/>
    <w:rsid w:val="007D11FC"/>
    <w:rsid w:val="007D1295"/>
    <w:rsid w:val="007D1B80"/>
    <w:rsid w:val="007D1D00"/>
    <w:rsid w:val="007D2565"/>
    <w:rsid w:val="007D27DF"/>
    <w:rsid w:val="007D2B53"/>
    <w:rsid w:val="007D31D0"/>
    <w:rsid w:val="007D3586"/>
    <w:rsid w:val="007D390A"/>
    <w:rsid w:val="007D3A44"/>
    <w:rsid w:val="007D3B58"/>
    <w:rsid w:val="007D3C1D"/>
    <w:rsid w:val="007D42A4"/>
    <w:rsid w:val="007D4B75"/>
    <w:rsid w:val="007D5309"/>
    <w:rsid w:val="007D537F"/>
    <w:rsid w:val="007D62E5"/>
    <w:rsid w:val="007D64C7"/>
    <w:rsid w:val="007D6546"/>
    <w:rsid w:val="007D6CDA"/>
    <w:rsid w:val="007D6DE0"/>
    <w:rsid w:val="007D72C9"/>
    <w:rsid w:val="007D785A"/>
    <w:rsid w:val="007E0056"/>
    <w:rsid w:val="007E013D"/>
    <w:rsid w:val="007E028F"/>
    <w:rsid w:val="007E0335"/>
    <w:rsid w:val="007E05EB"/>
    <w:rsid w:val="007E1264"/>
    <w:rsid w:val="007E128E"/>
    <w:rsid w:val="007E1324"/>
    <w:rsid w:val="007E1A24"/>
    <w:rsid w:val="007E1B12"/>
    <w:rsid w:val="007E1B4B"/>
    <w:rsid w:val="007E33B7"/>
    <w:rsid w:val="007E395A"/>
    <w:rsid w:val="007E446D"/>
    <w:rsid w:val="007E4AB8"/>
    <w:rsid w:val="007E4D75"/>
    <w:rsid w:val="007E5049"/>
    <w:rsid w:val="007E5088"/>
    <w:rsid w:val="007E539B"/>
    <w:rsid w:val="007E56A2"/>
    <w:rsid w:val="007E5801"/>
    <w:rsid w:val="007E5955"/>
    <w:rsid w:val="007E5C69"/>
    <w:rsid w:val="007E678B"/>
    <w:rsid w:val="007E67E2"/>
    <w:rsid w:val="007E6CF1"/>
    <w:rsid w:val="007E6FE7"/>
    <w:rsid w:val="007F0495"/>
    <w:rsid w:val="007F0841"/>
    <w:rsid w:val="007F0894"/>
    <w:rsid w:val="007F0DE3"/>
    <w:rsid w:val="007F159C"/>
    <w:rsid w:val="007F1CD6"/>
    <w:rsid w:val="007F2009"/>
    <w:rsid w:val="007F22C6"/>
    <w:rsid w:val="007F23BB"/>
    <w:rsid w:val="007F2780"/>
    <w:rsid w:val="007F297C"/>
    <w:rsid w:val="007F2C95"/>
    <w:rsid w:val="007F3096"/>
    <w:rsid w:val="007F37B2"/>
    <w:rsid w:val="007F3EED"/>
    <w:rsid w:val="007F4028"/>
    <w:rsid w:val="007F42FA"/>
    <w:rsid w:val="007F4339"/>
    <w:rsid w:val="007F445A"/>
    <w:rsid w:val="007F4BF7"/>
    <w:rsid w:val="007F55B3"/>
    <w:rsid w:val="007F5609"/>
    <w:rsid w:val="007F5EBD"/>
    <w:rsid w:val="007F640A"/>
    <w:rsid w:val="007F6422"/>
    <w:rsid w:val="007F6892"/>
    <w:rsid w:val="007F6CF4"/>
    <w:rsid w:val="007F7459"/>
    <w:rsid w:val="007F78CF"/>
    <w:rsid w:val="007F7CBC"/>
    <w:rsid w:val="007F7D9C"/>
    <w:rsid w:val="007F7E94"/>
    <w:rsid w:val="008000D9"/>
    <w:rsid w:val="0080013F"/>
    <w:rsid w:val="0080035A"/>
    <w:rsid w:val="00800767"/>
    <w:rsid w:val="00800ABD"/>
    <w:rsid w:val="0080103D"/>
    <w:rsid w:val="008011BB"/>
    <w:rsid w:val="00801CB9"/>
    <w:rsid w:val="0080226D"/>
    <w:rsid w:val="008028F5"/>
    <w:rsid w:val="00802A8E"/>
    <w:rsid w:val="00802DDD"/>
    <w:rsid w:val="00802F91"/>
    <w:rsid w:val="00802FCC"/>
    <w:rsid w:val="00803468"/>
    <w:rsid w:val="0080368B"/>
    <w:rsid w:val="008036C9"/>
    <w:rsid w:val="00803D65"/>
    <w:rsid w:val="00803F24"/>
    <w:rsid w:val="008042BD"/>
    <w:rsid w:val="008048F4"/>
    <w:rsid w:val="008051CA"/>
    <w:rsid w:val="008055B1"/>
    <w:rsid w:val="008058A2"/>
    <w:rsid w:val="0080594C"/>
    <w:rsid w:val="008059C9"/>
    <w:rsid w:val="00805D93"/>
    <w:rsid w:val="00806381"/>
    <w:rsid w:val="008063EE"/>
    <w:rsid w:val="008066F8"/>
    <w:rsid w:val="0080688F"/>
    <w:rsid w:val="00806D36"/>
    <w:rsid w:val="00807026"/>
    <w:rsid w:val="008072D6"/>
    <w:rsid w:val="00810F95"/>
    <w:rsid w:val="00811244"/>
    <w:rsid w:val="00811512"/>
    <w:rsid w:val="0081166C"/>
    <w:rsid w:val="00811FA4"/>
    <w:rsid w:val="00812038"/>
    <w:rsid w:val="008120B4"/>
    <w:rsid w:val="00812C19"/>
    <w:rsid w:val="00812DFA"/>
    <w:rsid w:val="00813057"/>
    <w:rsid w:val="00813967"/>
    <w:rsid w:val="00813E4D"/>
    <w:rsid w:val="0081491E"/>
    <w:rsid w:val="00814FB9"/>
    <w:rsid w:val="0081554F"/>
    <w:rsid w:val="00815A93"/>
    <w:rsid w:val="00816511"/>
    <w:rsid w:val="008166B5"/>
    <w:rsid w:val="008168B9"/>
    <w:rsid w:val="0081690B"/>
    <w:rsid w:val="00816AD3"/>
    <w:rsid w:val="00816E22"/>
    <w:rsid w:val="008170C4"/>
    <w:rsid w:val="0081717A"/>
    <w:rsid w:val="00817BE3"/>
    <w:rsid w:val="00817D2A"/>
    <w:rsid w:val="00817DD0"/>
    <w:rsid w:val="008219C8"/>
    <w:rsid w:val="00821AE6"/>
    <w:rsid w:val="00821C05"/>
    <w:rsid w:val="00822120"/>
    <w:rsid w:val="008226BB"/>
    <w:rsid w:val="00822820"/>
    <w:rsid w:val="00822B94"/>
    <w:rsid w:val="008232AB"/>
    <w:rsid w:val="008236DA"/>
    <w:rsid w:val="00823806"/>
    <w:rsid w:val="008238B7"/>
    <w:rsid w:val="008240A2"/>
    <w:rsid w:val="00824497"/>
    <w:rsid w:val="00824823"/>
    <w:rsid w:val="00824860"/>
    <w:rsid w:val="008248FB"/>
    <w:rsid w:val="008255C6"/>
    <w:rsid w:val="0082567D"/>
    <w:rsid w:val="00825686"/>
    <w:rsid w:val="00825DE3"/>
    <w:rsid w:val="00826831"/>
    <w:rsid w:val="0082718E"/>
    <w:rsid w:val="008275B1"/>
    <w:rsid w:val="008278C3"/>
    <w:rsid w:val="00827ABE"/>
    <w:rsid w:val="00827FD4"/>
    <w:rsid w:val="0083015F"/>
    <w:rsid w:val="00830ADB"/>
    <w:rsid w:val="00830F3E"/>
    <w:rsid w:val="00830FB3"/>
    <w:rsid w:val="0083105F"/>
    <w:rsid w:val="008314F0"/>
    <w:rsid w:val="00831BB4"/>
    <w:rsid w:val="00832901"/>
    <w:rsid w:val="00832B76"/>
    <w:rsid w:val="00833126"/>
    <w:rsid w:val="008335D2"/>
    <w:rsid w:val="0083377A"/>
    <w:rsid w:val="0083377D"/>
    <w:rsid w:val="008338B4"/>
    <w:rsid w:val="00833AA0"/>
    <w:rsid w:val="00833C49"/>
    <w:rsid w:val="00833F8C"/>
    <w:rsid w:val="0083414E"/>
    <w:rsid w:val="0083493F"/>
    <w:rsid w:val="00835D69"/>
    <w:rsid w:val="00835D7C"/>
    <w:rsid w:val="00835F96"/>
    <w:rsid w:val="00836067"/>
    <w:rsid w:val="00836412"/>
    <w:rsid w:val="00836535"/>
    <w:rsid w:val="008365D0"/>
    <w:rsid w:val="008371F7"/>
    <w:rsid w:val="008372B3"/>
    <w:rsid w:val="008377B4"/>
    <w:rsid w:val="00837911"/>
    <w:rsid w:val="00837944"/>
    <w:rsid w:val="00837AB9"/>
    <w:rsid w:val="00837F49"/>
    <w:rsid w:val="008402AC"/>
    <w:rsid w:val="00840A08"/>
    <w:rsid w:val="00840D34"/>
    <w:rsid w:val="008415DC"/>
    <w:rsid w:val="00841D2A"/>
    <w:rsid w:val="00841E2E"/>
    <w:rsid w:val="00841E3D"/>
    <w:rsid w:val="00842504"/>
    <w:rsid w:val="00842BDC"/>
    <w:rsid w:val="00844161"/>
    <w:rsid w:val="0084489A"/>
    <w:rsid w:val="00844A24"/>
    <w:rsid w:val="00844B9E"/>
    <w:rsid w:val="008458C2"/>
    <w:rsid w:val="0084593A"/>
    <w:rsid w:val="00845B16"/>
    <w:rsid w:val="00845BBA"/>
    <w:rsid w:val="008468AB"/>
    <w:rsid w:val="008468FC"/>
    <w:rsid w:val="00846B57"/>
    <w:rsid w:val="00847311"/>
    <w:rsid w:val="0084732D"/>
    <w:rsid w:val="00847503"/>
    <w:rsid w:val="00847726"/>
    <w:rsid w:val="00847737"/>
    <w:rsid w:val="008477B2"/>
    <w:rsid w:val="008479A4"/>
    <w:rsid w:val="00847A04"/>
    <w:rsid w:val="00850160"/>
    <w:rsid w:val="008502AF"/>
    <w:rsid w:val="008508E1"/>
    <w:rsid w:val="00850AA5"/>
    <w:rsid w:val="00850C1A"/>
    <w:rsid w:val="00850EA3"/>
    <w:rsid w:val="00850F73"/>
    <w:rsid w:val="00850FD2"/>
    <w:rsid w:val="00851064"/>
    <w:rsid w:val="008510E6"/>
    <w:rsid w:val="00851200"/>
    <w:rsid w:val="00851DEE"/>
    <w:rsid w:val="00852013"/>
    <w:rsid w:val="008525F2"/>
    <w:rsid w:val="00852BDA"/>
    <w:rsid w:val="00852C67"/>
    <w:rsid w:val="00852EA4"/>
    <w:rsid w:val="00853CDF"/>
    <w:rsid w:val="00854041"/>
    <w:rsid w:val="00854078"/>
    <w:rsid w:val="008549EA"/>
    <w:rsid w:val="00854ADC"/>
    <w:rsid w:val="0085502B"/>
    <w:rsid w:val="00855156"/>
    <w:rsid w:val="008551D7"/>
    <w:rsid w:val="008552E8"/>
    <w:rsid w:val="00855C78"/>
    <w:rsid w:val="008560F7"/>
    <w:rsid w:val="0085686C"/>
    <w:rsid w:val="00856B07"/>
    <w:rsid w:val="00856B71"/>
    <w:rsid w:val="00856C7D"/>
    <w:rsid w:val="00857035"/>
    <w:rsid w:val="008575B2"/>
    <w:rsid w:val="00857921"/>
    <w:rsid w:val="008579ED"/>
    <w:rsid w:val="00857F57"/>
    <w:rsid w:val="00860101"/>
    <w:rsid w:val="00860620"/>
    <w:rsid w:val="0086083C"/>
    <w:rsid w:val="00860927"/>
    <w:rsid w:val="008612C1"/>
    <w:rsid w:val="00861812"/>
    <w:rsid w:val="00861943"/>
    <w:rsid w:val="00861CA2"/>
    <w:rsid w:val="00861DB4"/>
    <w:rsid w:val="00862308"/>
    <w:rsid w:val="00862A46"/>
    <w:rsid w:val="00862D10"/>
    <w:rsid w:val="00863706"/>
    <w:rsid w:val="00863BE0"/>
    <w:rsid w:val="00863D60"/>
    <w:rsid w:val="00863F74"/>
    <w:rsid w:val="00864442"/>
    <w:rsid w:val="008645C4"/>
    <w:rsid w:val="008648EE"/>
    <w:rsid w:val="00865394"/>
    <w:rsid w:val="008658B0"/>
    <w:rsid w:val="008659B7"/>
    <w:rsid w:val="00865A84"/>
    <w:rsid w:val="00865E03"/>
    <w:rsid w:val="00865F9B"/>
    <w:rsid w:val="008660D8"/>
    <w:rsid w:val="00866B39"/>
    <w:rsid w:val="00866BBE"/>
    <w:rsid w:val="00867238"/>
    <w:rsid w:val="008672E7"/>
    <w:rsid w:val="00867BD2"/>
    <w:rsid w:val="00867BDB"/>
    <w:rsid w:val="00867CCD"/>
    <w:rsid w:val="00870261"/>
    <w:rsid w:val="008703E5"/>
    <w:rsid w:val="00870506"/>
    <w:rsid w:val="00870BD3"/>
    <w:rsid w:val="00870E01"/>
    <w:rsid w:val="00871524"/>
    <w:rsid w:val="00871D0D"/>
    <w:rsid w:val="00871F35"/>
    <w:rsid w:val="0087203E"/>
    <w:rsid w:val="0087259E"/>
    <w:rsid w:val="00872AC9"/>
    <w:rsid w:val="00872B9D"/>
    <w:rsid w:val="0087301C"/>
    <w:rsid w:val="0087307E"/>
    <w:rsid w:val="00873599"/>
    <w:rsid w:val="008737DA"/>
    <w:rsid w:val="00874693"/>
    <w:rsid w:val="0087506E"/>
    <w:rsid w:val="00875211"/>
    <w:rsid w:val="00875A8C"/>
    <w:rsid w:val="00875D3E"/>
    <w:rsid w:val="00876021"/>
    <w:rsid w:val="008765C2"/>
    <w:rsid w:val="00876625"/>
    <w:rsid w:val="00876966"/>
    <w:rsid w:val="0087793B"/>
    <w:rsid w:val="00877CEC"/>
    <w:rsid w:val="00880052"/>
    <w:rsid w:val="008801F9"/>
    <w:rsid w:val="00880285"/>
    <w:rsid w:val="008805FA"/>
    <w:rsid w:val="00880682"/>
    <w:rsid w:val="00880955"/>
    <w:rsid w:val="00880C32"/>
    <w:rsid w:val="00880D78"/>
    <w:rsid w:val="00880DB7"/>
    <w:rsid w:val="00881084"/>
    <w:rsid w:val="008819EF"/>
    <w:rsid w:val="00881C2A"/>
    <w:rsid w:val="00881DE7"/>
    <w:rsid w:val="008820C5"/>
    <w:rsid w:val="008824F1"/>
    <w:rsid w:val="0088299E"/>
    <w:rsid w:val="00882B4E"/>
    <w:rsid w:val="00882BC5"/>
    <w:rsid w:val="00882C9E"/>
    <w:rsid w:val="00882CD1"/>
    <w:rsid w:val="008833A0"/>
    <w:rsid w:val="00883655"/>
    <w:rsid w:val="00883DAA"/>
    <w:rsid w:val="00884B3F"/>
    <w:rsid w:val="00884E69"/>
    <w:rsid w:val="0088514A"/>
    <w:rsid w:val="0088575A"/>
    <w:rsid w:val="00885EA9"/>
    <w:rsid w:val="008863CC"/>
    <w:rsid w:val="008866CF"/>
    <w:rsid w:val="00886DED"/>
    <w:rsid w:val="00887642"/>
    <w:rsid w:val="00887BF7"/>
    <w:rsid w:val="00890161"/>
    <w:rsid w:val="008901EE"/>
    <w:rsid w:val="00890348"/>
    <w:rsid w:val="008904AA"/>
    <w:rsid w:val="00890766"/>
    <w:rsid w:val="00890A1F"/>
    <w:rsid w:val="00890B8A"/>
    <w:rsid w:val="00890EA0"/>
    <w:rsid w:val="0089101A"/>
    <w:rsid w:val="008910A8"/>
    <w:rsid w:val="008912CA"/>
    <w:rsid w:val="008913A4"/>
    <w:rsid w:val="008917AB"/>
    <w:rsid w:val="00891FDA"/>
    <w:rsid w:val="0089222E"/>
    <w:rsid w:val="008924A5"/>
    <w:rsid w:val="00892897"/>
    <w:rsid w:val="0089320A"/>
    <w:rsid w:val="0089378B"/>
    <w:rsid w:val="00893C63"/>
    <w:rsid w:val="00896127"/>
    <w:rsid w:val="00896458"/>
    <w:rsid w:val="0089645A"/>
    <w:rsid w:val="00896471"/>
    <w:rsid w:val="00896499"/>
    <w:rsid w:val="00896BE5"/>
    <w:rsid w:val="00896DAA"/>
    <w:rsid w:val="00896F85"/>
    <w:rsid w:val="008973CD"/>
    <w:rsid w:val="008976A9"/>
    <w:rsid w:val="008976EF"/>
    <w:rsid w:val="008977DE"/>
    <w:rsid w:val="00897802"/>
    <w:rsid w:val="008A0098"/>
    <w:rsid w:val="008A00C3"/>
    <w:rsid w:val="008A029B"/>
    <w:rsid w:val="008A04E9"/>
    <w:rsid w:val="008A0DC7"/>
    <w:rsid w:val="008A0F1A"/>
    <w:rsid w:val="008A112C"/>
    <w:rsid w:val="008A16C5"/>
    <w:rsid w:val="008A16FF"/>
    <w:rsid w:val="008A1B6D"/>
    <w:rsid w:val="008A1C8D"/>
    <w:rsid w:val="008A1D62"/>
    <w:rsid w:val="008A1FB8"/>
    <w:rsid w:val="008A237D"/>
    <w:rsid w:val="008A2532"/>
    <w:rsid w:val="008A29BA"/>
    <w:rsid w:val="008A3E95"/>
    <w:rsid w:val="008A405A"/>
    <w:rsid w:val="008A4066"/>
    <w:rsid w:val="008A424D"/>
    <w:rsid w:val="008A4479"/>
    <w:rsid w:val="008A48C3"/>
    <w:rsid w:val="008A4A3B"/>
    <w:rsid w:val="008A4CD0"/>
    <w:rsid w:val="008A4DEC"/>
    <w:rsid w:val="008A4FF4"/>
    <w:rsid w:val="008A55CF"/>
    <w:rsid w:val="008A5AAD"/>
    <w:rsid w:val="008A5E25"/>
    <w:rsid w:val="008A5F8C"/>
    <w:rsid w:val="008A68DC"/>
    <w:rsid w:val="008A6B14"/>
    <w:rsid w:val="008A6C8B"/>
    <w:rsid w:val="008A6FD0"/>
    <w:rsid w:val="008A77F4"/>
    <w:rsid w:val="008A7B18"/>
    <w:rsid w:val="008B03C5"/>
    <w:rsid w:val="008B061B"/>
    <w:rsid w:val="008B0C4E"/>
    <w:rsid w:val="008B10CA"/>
    <w:rsid w:val="008B1882"/>
    <w:rsid w:val="008B2141"/>
    <w:rsid w:val="008B2811"/>
    <w:rsid w:val="008B2DE7"/>
    <w:rsid w:val="008B2E94"/>
    <w:rsid w:val="008B2F38"/>
    <w:rsid w:val="008B3001"/>
    <w:rsid w:val="008B36FF"/>
    <w:rsid w:val="008B3907"/>
    <w:rsid w:val="008B3C70"/>
    <w:rsid w:val="008B3D82"/>
    <w:rsid w:val="008B42D9"/>
    <w:rsid w:val="008B4906"/>
    <w:rsid w:val="008B4C17"/>
    <w:rsid w:val="008B4F40"/>
    <w:rsid w:val="008B56E8"/>
    <w:rsid w:val="008B5D2F"/>
    <w:rsid w:val="008B5EEF"/>
    <w:rsid w:val="008B5F54"/>
    <w:rsid w:val="008B6205"/>
    <w:rsid w:val="008B6793"/>
    <w:rsid w:val="008B6A77"/>
    <w:rsid w:val="008B6D20"/>
    <w:rsid w:val="008B6EB6"/>
    <w:rsid w:val="008B6F47"/>
    <w:rsid w:val="008B702F"/>
    <w:rsid w:val="008B74E4"/>
    <w:rsid w:val="008B75CA"/>
    <w:rsid w:val="008B776C"/>
    <w:rsid w:val="008B7907"/>
    <w:rsid w:val="008B7B9A"/>
    <w:rsid w:val="008B7BC3"/>
    <w:rsid w:val="008C0B31"/>
    <w:rsid w:val="008C1403"/>
    <w:rsid w:val="008C1462"/>
    <w:rsid w:val="008C1503"/>
    <w:rsid w:val="008C15DE"/>
    <w:rsid w:val="008C2059"/>
    <w:rsid w:val="008C212C"/>
    <w:rsid w:val="008C22FD"/>
    <w:rsid w:val="008C25A4"/>
    <w:rsid w:val="008C2E96"/>
    <w:rsid w:val="008C316D"/>
    <w:rsid w:val="008C42C3"/>
    <w:rsid w:val="008C4881"/>
    <w:rsid w:val="008C4E66"/>
    <w:rsid w:val="008C5178"/>
    <w:rsid w:val="008C543C"/>
    <w:rsid w:val="008C55B3"/>
    <w:rsid w:val="008C583C"/>
    <w:rsid w:val="008C5D7E"/>
    <w:rsid w:val="008C611C"/>
    <w:rsid w:val="008C67BD"/>
    <w:rsid w:val="008C67F0"/>
    <w:rsid w:val="008C754D"/>
    <w:rsid w:val="008C79E1"/>
    <w:rsid w:val="008D03C0"/>
    <w:rsid w:val="008D0B51"/>
    <w:rsid w:val="008D0E59"/>
    <w:rsid w:val="008D1090"/>
    <w:rsid w:val="008D1100"/>
    <w:rsid w:val="008D1511"/>
    <w:rsid w:val="008D15BB"/>
    <w:rsid w:val="008D1AFB"/>
    <w:rsid w:val="008D25A6"/>
    <w:rsid w:val="008D26E8"/>
    <w:rsid w:val="008D287B"/>
    <w:rsid w:val="008D2A81"/>
    <w:rsid w:val="008D2D82"/>
    <w:rsid w:val="008D3197"/>
    <w:rsid w:val="008D340B"/>
    <w:rsid w:val="008D3A9E"/>
    <w:rsid w:val="008D41D4"/>
    <w:rsid w:val="008D43FD"/>
    <w:rsid w:val="008D4417"/>
    <w:rsid w:val="008D4481"/>
    <w:rsid w:val="008D46E1"/>
    <w:rsid w:val="008D4995"/>
    <w:rsid w:val="008D4BB6"/>
    <w:rsid w:val="008D4E0C"/>
    <w:rsid w:val="008D4E11"/>
    <w:rsid w:val="008D4FE0"/>
    <w:rsid w:val="008D53D0"/>
    <w:rsid w:val="008D5701"/>
    <w:rsid w:val="008D5BB3"/>
    <w:rsid w:val="008D5D1B"/>
    <w:rsid w:val="008D62CF"/>
    <w:rsid w:val="008D6763"/>
    <w:rsid w:val="008D6EA1"/>
    <w:rsid w:val="008D6F60"/>
    <w:rsid w:val="008D717C"/>
    <w:rsid w:val="008D718C"/>
    <w:rsid w:val="008D718D"/>
    <w:rsid w:val="008D71BB"/>
    <w:rsid w:val="008D7200"/>
    <w:rsid w:val="008D7718"/>
    <w:rsid w:val="008D7844"/>
    <w:rsid w:val="008D7BA4"/>
    <w:rsid w:val="008E0069"/>
    <w:rsid w:val="008E0951"/>
    <w:rsid w:val="008E2B69"/>
    <w:rsid w:val="008E2B91"/>
    <w:rsid w:val="008E2ED7"/>
    <w:rsid w:val="008E2F79"/>
    <w:rsid w:val="008E3565"/>
    <w:rsid w:val="008E3673"/>
    <w:rsid w:val="008E3EF0"/>
    <w:rsid w:val="008E4226"/>
    <w:rsid w:val="008E476C"/>
    <w:rsid w:val="008E48E2"/>
    <w:rsid w:val="008E4E2B"/>
    <w:rsid w:val="008E51AC"/>
    <w:rsid w:val="008E530D"/>
    <w:rsid w:val="008E58E3"/>
    <w:rsid w:val="008E5A10"/>
    <w:rsid w:val="008E5BFF"/>
    <w:rsid w:val="008E6190"/>
    <w:rsid w:val="008E61FD"/>
    <w:rsid w:val="008E6337"/>
    <w:rsid w:val="008E65FA"/>
    <w:rsid w:val="008E67C6"/>
    <w:rsid w:val="008E69EF"/>
    <w:rsid w:val="008E718C"/>
    <w:rsid w:val="008E725E"/>
    <w:rsid w:val="008E7274"/>
    <w:rsid w:val="008E7287"/>
    <w:rsid w:val="008E7301"/>
    <w:rsid w:val="008E7562"/>
    <w:rsid w:val="008E7596"/>
    <w:rsid w:val="008F044B"/>
    <w:rsid w:val="008F0CA2"/>
    <w:rsid w:val="008F0DA8"/>
    <w:rsid w:val="008F0E4D"/>
    <w:rsid w:val="008F102E"/>
    <w:rsid w:val="008F17A6"/>
    <w:rsid w:val="008F1CAC"/>
    <w:rsid w:val="008F2088"/>
    <w:rsid w:val="008F28E5"/>
    <w:rsid w:val="008F2904"/>
    <w:rsid w:val="008F337A"/>
    <w:rsid w:val="008F39C7"/>
    <w:rsid w:val="008F40E7"/>
    <w:rsid w:val="008F44FF"/>
    <w:rsid w:val="008F45EA"/>
    <w:rsid w:val="008F45FA"/>
    <w:rsid w:val="008F4686"/>
    <w:rsid w:val="008F4B15"/>
    <w:rsid w:val="008F4B4F"/>
    <w:rsid w:val="008F4CC3"/>
    <w:rsid w:val="008F4DE8"/>
    <w:rsid w:val="008F5107"/>
    <w:rsid w:val="008F53EE"/>
    <w:rsid w:val="008F568E"/>
    <w:rsid w:val="008F6D78"/>
    <w:rsid w:val="008F7404"/>
    <w:rsid w:val="008F77B6"/>
    <w:rsid w:val="008F7A37"/>
    <w:rsid w:val="008F7CCE"/>
    <w:rsid w:val="008F7E45"/>
    <w:rsid w:val="008F7E5D"/>
    <w:rsid w:val="00900607"/>
    <w:rsid w:val="009010DE"/>
    <w:rsid w:val="009010F1"/>
    <w:rsid w:val="009011A6"/>
    <w:rsid w:val="0090154B"/>
    <w:rsid w:val="0090192D"/>
    <w:rsid w:val="00901C6D"/>
    <w:rsid w:val="00901D5F"/>
    <w:rsid w:val="009021EA"/>
    <w:rsid w:val="00902729"/>
    <w:rsid w:val="00902813"/>
    <w:rsid w:val="00902844"/>
    <w:rsid w:val="00902A71"/>
    <w:rsid w:val="00902B77"/>
    <w:rsid w:val="009034A0"/>
    <w:rsid w:val="009035DE"/>
    <w:rsid w:val="00903BEA"/>
    <w:rsid w:val="009042CF"/>
    <w:rsid w:val="00904589"/>
    <w:rsid w:val="009049AE"/>
    <w:rsid w:val="00904D1A"/>
    <w:rsid w:val="009056DE"/>
    <w:rsid w:val="009059D2"/>
    <w:rsid w:val="009062BD"/>
    <w:rsid w:val="00906D63"/>
    <w:rsid w:val="00907446"/>
    <w:rsid w:val="009076D9"/>
    <w:rsid w:val="00910569"/>
    <w:rsid w:val="0091078F"/>
    <w:rsid w:val="00910CEC"/>
    <w:rsid w:val="00910DD7"/>
    <w:rsid w:val="009112E3"/>
    <w:rsid w:val="009114FE"/>
    <w:rsid w:val="0091297B"/>
    <w:rsid w:val="00912B18"/>
    <w:rsid w:val="00912D03"/>
    <w:rsid w:val="009131BA"/>
    <w:rsid w:val="009131E5"/>
    <w:rsid w:val="0091371F"/>
    <w:rsid w:val="0091380E"/>
    <w:rsid w:val="00913F76"/>
    <w:rsid w:val="00914300"/>
    <w:rsid w:val="0091490A"/>
    <w:rsid w:val="009153B0"/>
    <w:rsid w:val="0091540F"/>
    <w:rsid w:val="00915D16"/>
    <w:rsid w:val="00915D38"/>
    <w:rsid w:val="009161A8"/>
    <w:rsid w:val="00916372"/>
    <w:rsid w:val="00916AEB"/>
    <w:rsid w:val="00916AEF"/>
    <w:rsid w:val="00917487"/>
    <w:rsid w:val="009177ED"/>
    <w:rsid w:val="00917F2D"/>
    <w:rsid w:val="00917F6A"/>
    <w:rsid w:val="00920058"/>
    <w:rsid w:val="00920555"/>
    <w:rsid w:val="0092070F"/>
    <w:rsid w:val="00920ACD"/>
    <w:rsid w:val="00920E9A"/>
    <w:rsid w:val="00920F1A"/>
    <w:rsid w:val="0092116F"/>
    <w:rsid w:val="009211F8"/>
    <w:rsid w:val="009213A3"/>
    <w:rsid w:val="00921822"/>
    <w:rsid w:val="00922143"/>
    <w:rsid w:val="00922A5B"/>
    <w:rsid w:val="00922DFA"/>
    <w:rsid w:val="00923235"/>
    <w:rsid w:val="009235EA"/>
    <w:rsid w:val="00923C95"/>
    <w:rsid w:val="00924A31"/>
    <w:rsid w:val="00924EBE"/>
    <w:rsid w:val="00924F42"/>
    <w:rsid w:val="0092501F"/>
    <w:rsid w:val="0092506B"/>
    <w:rsid w:val="009253E6"/>
    <w:rsid w:val="00925739"/>
    <w:rsid w:val="00926240"/>
    <w:rsid w:val="0092687A"/>
    <w:rsid w:val="00926A98"/>
    <w:rsid w:val="00926B50"/>
    <w:rsid w:val="00926F6B"/>
    <w:rsid w:val="0092786F"/>
    <w:rsid w:val="00927A9A"/>
    <w:rsid w:val="00927B8C"/>
    <w:rsid w:val="00927DBE"/>
    <w:rsid w:val="00927ECC"/>
    <w:rsid w:val="009301EC"/>
    <w:rsid w:val="009311EB"/>
    <w:rsid w:val="00931573"/>
    <w:rsid w:val="00931D3D"/>
    <w:rsid w:val="009320F7"/>
    <w:rsid w:val="00932287"/>
    <w:rsid w:val="00932315"/>
    <w:rsid w:val="009324AC"/>
    <w:rsid w:val="0093268A"/>
    <w:rsid w:val="0093408D"/>
    <w:rsid w:val="00934C5E"/>
    <w:rsid w:val="0093505F"/>
    <w:rsid w:val="009352E4"/>
    <w:rsid w:val="0093557E"/>
    <w:rsid w:val="00935F54"/>
    <w:rsid w:val="0093601B"/>
    <w:rsid w:val="00936248"/>
    <w:rsid w:val="009367D6"/>
    <w:rsid w:val="00936D06"/>
    <w:rsid w:val="00936F30"/>
    <w:rsid w:val="009376AC"/>
    <w:rsid w:val="00937946"/>
    <w:rsid w:val="00937BB6"/>
    <w:rsid w:val="00940179"/>
    <w:rsid w:val="00940985"/>
    <w:rsid w:val="00940BB7"/>
    <w:rsid w:val="00940ED4"/>
    <w:rsid w:val="00941A6A"/>
    <w:rsid w:val="00941AB2"/>
    <w:rsid w:val="00941DF8"/>
    <w:rsid w:val="009428B5"/>
    <w:rsid w:val="0094292F"/>
    <w:rsid w:val="00942938"/>
    <w:rsid w:val="009434AE"/>
    <w:rsid w:val="00943E14"/>
    <w:rsid w:val="00944607"/>
    <w:rsid w:val="0094468B"/>
    <w:rsid w:val="0094473A"/>
    <w:rsid w:val="00944C4E"/>
    <w:rsid w:val="00944EC1"/>
    <w:rsid w:val="00944F22"/>
    <w:rsid w:val="00945FA9"/>
    <w:rsid w:val="009461BC"/>
    <w:rsid w:val="00946324"/>
    <w:rsid w:val="00946918"/>
    <w:rsid w:val="00946C92"/>
    <w:rsid w:val="00946E13"/>
    <w:rsid w:val="00947E75"/>
    <w:rsid w:val="00950068"/>
    <w:rsid w:val="009502E7"/>
    <w:rsid w:val="0095049F"/>
    <w:rsid w:val="009505D5"/>
    <w:rsid w:val="009506BF"/>
    <w:rsid w:val="00950A36"/>
    <w:rsid w:val="00950DEE"/>
    <w:rsid w:val="0095185C"/>
    <w:rsid w:val="00951CF5"/>
    <w:rsid w:val="00951E56"/>
    <w:rsid w:val="00952397"/>
    <w:rsid w:val="009537B0"/>
    <w:rsid w:val="009540B1"/>
    <w:rsid w:val="00954164"/>
    <w:rsid w:val="009544D2"/>
    <w:rsid w:val="009547CB"/>
    <w:rsid w:val="00954E74"/>
    <w:rsid w:val="00954EB5"/>
    <w:rsid w:val="009551E0"/>
    <w:rsid w:val="00955253"/>
    <w:rsid w:val="00955557"/>
    <w:rsid w:val="00955C2C"/>
    <w:rsid w:val="00956489"/>
    <w:rsid w:val="00956AFF"/>
    <w:rsid w:val="00956B54"/>
    <w:rsid w:val="00956C49"/>
    <w:rsid w:val="00956D28"/>
    <w:rsid w:val="009575BF"/>
    <w:rsid w:val="00957A31"/>
    <w:rsid w:val="00957A5F"/>
    <w:rsid w:val="009601D4"/>
    <w:rsid w:val="009605E6"/>
    <w:rsid w:val="0096066C"/>
    <w:rsid w:val="00960809"/>
    <w:rsid w:val="00960BED"/>
    <w:rsid w:val="00960CE7"/>
    <w:rsid w:val="00960D34"/>
    <w:rsid w:val="00960DCB"/>
    <w:rsid w:val="00961288"/>
    <w:rsid w:val="0096147D"/>
    <w:rsid w:val="00961555"/>
    <w:rsid w:val="0096175B"/>
    <w:rsid w:val="00961885"/>
    <w:rsid w:val="00961F96"/>
    <w:rsid w:val="0096217F"/>
    <w:rsid w:val="009621C7"/>
    <w:rsid w:val="00962212"/>
    <w:rsid w:val="00962713"/>
    <w:rsid w:val="00962D77"/>
    <w:rsid w:val="00962E0C"/>
    <w:rsid w:val="00962E75"/>
    <w:rsid w:val="0096346A"/>
    <w:rsid w:val="00963814"/>
    <w:rsid w:val="00963B7F"/>
    <w:rsid w:val="00963C6B"/>
    <w:rsid w:val="00963EA4"/>
    <w:rsid w:val="009647D1"/>
    <w:rsid w:val="00964B40"/>
    <w:rsid w:val="00965737"/>
    <w:rsid w:val="00966323"/>
    <w:rsid w:val="0096641C"/>
    <w:rsid w:val="00966456"/>
    <w:rsid w:val="009665D9"/>
    <w:rsid w:val="009667D6"/>
    <w:rsid w:val="00966B58"/>
    <w:rsid w:val="00967702"/>
    <w:rsid w:val="00967807"/>
    <w:rsid w:val="009678C7"/>
    <w:rsid w:val="00967D53"/>
    <w:rsid w:val="00967E49"/>
    <w:rsid w:val="009701C5"/>
    <w:rsid w:val="00970280"/>
    <w:rsid w:val="00970885"/>
    <w:rsid w:val="0097097B"/>
    <w:rsid w:val="00970DBE"/>
    <w:rsid w:val="00970DC4"/>
    <w:rsid w:val="00970FB0"/>
    <w:rsid w:val="009710A1"/>
    <w:rsid w:val="0097115A"/>
    <w:rsid w:val="0097127B"/>
    <w:rsid w:val="00971928"/>
    <w:rsid w:val="009719D7"/>
    <w:rsid w:val="00971B85"/>
    <w:rsid w:val="00972025"/>
    <w:rsid w:val="00972537"/>
    <w:rsid w:val="0097269E"/>
    <w:rsid w:val="00972D39"/>
    <w:rsid w:val="00972F4B"/>
    <w:rsid w:val="00973298"/>
    <w:rsid w:val="00973CAF"/>
    <w:rsid w:val="00974066"/>
    <w:rsid w:val="0097486A"/>
    <w:rsid w:val="00974E15"/>
    <w:rsid w:val="009755F1"/>
    <w:rsid w:val="00975F9F"/>
    <w:rsid w:val="00976052"/>
    <w:rsid w:val="0097631E"/>
    <w:rsid w:val="009763BD"/>
    <w:rsid w:val="00976593"/>
    <w:rsid w:val="009765BF"/>
    <w:rsid w:val="009766B6"/>
    <w:rsid w:val="00976C8C"/>
    <w:rsid w:val="00976C90"/>
    <w:rsid w:val="00976E50"/>
    <w:rsid w:val="00976EC3"/>
    <w:rsid w:val="00977585"/>
    <w:rsid w:val="00977658"/>
    <w:rsid w:val="00977BEA"/>
    <w:rsid w:val="00980022"/>
    <w:rsid w:val="009804CF"/>
    <w:rsid w:val="00980974"/>
    <w:rsid w:val="00981D43"/>
    <w:rsid w:val="00981F4B"/>
    <w:rsid w:val="0098295D"/>
    <w:rsid w:val="00982CA3"/>
    <w:rsid w:val="0098353D"/>
    <w:rsid w:val="0098369A"/>
    <w:rsid w:val="0098385C"/>
    <w:rsid w:val="00983C14"/>
    <w:rsid w:val="00983EDB"/>
    <w:rsid w:val="00984541"/>
    <w:rsid w:val="0098468D"/>
    <w:rsid w:val="00984949"/>
    <w:rsid w:val="009849B2"/>
    <w:rsid w:val="00984C33"/>
    <w:rsid w:val="00985104"/>
    <w:rsid w:val="00985AFC"/>
    <w:rsid w:val="00985CC0"/>
    <w:rsid w:val="00986360"/>
    <w:rsid w:val="0098641D"/>
    <w:rsid w:val="00986664"/>
    <w:rsid w:val="009867A1"/>
    <w:rsid w:val="00986BB2"/>
    <w:rsid w:val="009870C7"/>
    <w:rsid w:val="00987169"/>
    <w:rsid w:val="009872FB"/>
    <w:rsid w:val="009875BA"/>
    <w:rsid w:val="00987A10"/>
    <w:rsid w:val="00990553"/>
    <w:rsid w:val="009908E6"/>
    <w:rsid w:val="00990FC6"/>
    <w:rsid w:val="00992359"/>
    <w:rsid w:val="00992756"/>
    <w:rsid w:val="00992870"/>
    <w:rsid w:val="00992A2F"/>
    <w:rsid w:val="00992A75"/>
    <w:rsid w:val="00993018"/>
    <w:rsid w:val="009938FA"/>
    <w:rsid w:val="00993D52"/>
    <w:rsid w:val="009940A2"/>
    <w:rsid w:val="009948D0"/>
    <w:rsid w:val="00995F5B"/>
    <w:rsid w:val="00996170"/>
    <w:rsid w:val="009969E4"/>
    <w:rsid w:val="00996C91"/>
    <w:rsid w:val="00996DA3"/>
    <w:rsid w:val="00997666"/>
    <w:rsid w:val="00997758"/>
    <w:rsid w:val="00997770"/>
    <w:rsid w:val="00997C56"/>
    <w:rsid w:val="009A00F2"/>
    <w:rsid w:val="009A01DB"/>
    <w:rsid w:val="009A04D4"/>
    <w:rsid w:val="009A085D"/>
    <w:rsid w:val="009A0C58"/>
    <w:rsid w:val="009A1635"/>
    <w:rsid w:val="009A1DEB"/>
    <w:rsid w:val="009A1E36"/>
    <w:rsid w:val="009A1E7F"/>
    <w:rsid w:val="009A24C4"/>
    <w:rsid w:val="009A2AF3"/>
    <w:rsid w:val="009A3083"/>
    <w:rsid w:val="009A32B6"/>
    <w:rsid w:val="009A35EA"/>
    <w:rsid w:val="009A4018"/>
    <w:rsid w:val="009A46A3"/>
    <w:rsid w:val="009A4801"/>
    <w:rsid w:val="009A4B90"/>
    <w:rsid w:val="009A4D28"/>
    <w:rsid w:val="009A4DCD"/>
    <w:rsid w:val="009A55FC"/>
    <w:rsid w:val="009A5C28"/>
    <w:rsid w:val="009A61B0"/>
    <w:rsid w:val="009A6D17"/>
    <w:rsid w:val="009A7638"/>
    <w:rsid w:val="009A7750"/>
    <w:rsid w:val="009A7ACD"/>
    <w:rsid w:val="009A7F09"/>
    <w:rsid w:val="009B012E"/>
    <w:rsid w:val="009B068F"/>
    <w:rsid w:val="009B0697"/>
    <w:rsid w:val="009B0A90"/>
    <w:rsid w:val="009B0CE7"/>
    <w:rsid w:val="009B11C0"/>
    <w:rsid w:val="009B18CF"/>
    <w:rsid w:val="009B1C5A"/>
    <w:rsid w:val="009B26A6"/>
    <w:rsid w:val="009B2919"/>
    <w:rsid w:val="009B460F"/>
    <w:rsid w:val="009B475A"/>
    <w:rsid w:val="009B4B04"/>
    <w:rsid w:val="009B4F74"/>
    <w:rsid w:val="009B5091"/>
    <w:rsid w:val="009B50C1"/>
    <w:rsid w:val="009B5346"/>
    <w:rsid w:val="009B578E"/>
    <w:rsid w:val="009B5916"/>
    <w:rsid w:val="009B5BB2"/>
    <w:rsid w:val="009B6048"/>
    <w:rsid w:val="009B6D2F"/>
    <w:rsid w:val="009B76FF"/>
    <w:rsid w:val="009B785B"/>
    <w:rsid w:val="009B7A83"/>
    <w:rsid w:val="009B7B4F"/>
    <w:rsid w:val="009B7C0E"/>
    <w:rsid w:val="009B7D35"/>
    <w:rsid w:val="009B7E05"/>
    <w:rsid w:val="009C007A"/>
    <w:rsid w:val="009C05BC"/>
    <w:rsid w:val="009C0BFB"/>
    <w:rsid w:val="009C12FE"/>
    <w:rsid w:val="009C14B6"/>
    <w:rsid w:val="009C1AA4"/>
    <w:rsid w:val="009C2100"/>
    <w:rsid w:val="009C253C"/>
    <w:rsid w:val="009C280E"/>
    <w:rsid w:val="009C28AA"/>
    <w:rsid w:val="009C2A61"/>
    <w:rsid w:val="009C2C08"/>
    <w:rsid w:val="009C2E0A"/>
    <w:rsid w:val="009C3A32"/>
    <w:rsid w:val="009C3A6C"/>
    <w:rsid w:val="009C3D97"/>
    <w:rsid w:val="009C3F99"/>
    <w:rsid w:val="009C40D3"/>
    <w:rsid w:val="009C440E"/>
    <w:rsid w:val="009C4419"/>
    <w:rsid w:val="009C467A"/>
    <w:rsid w:val="009C473B"/>
    <w:rsid w:val="009C4FA1"/>
    <w:rsid w:val="009C5267"/>
    <w:rsid w:val="009C574A"/>
    <w:rsid w:val="009C5E04"/>
    <w:rsid w:val="009C5F66"/>
    <w:rsid w:val="009C5FFA"/>
    <w:rsid w:val="009C6436"/>
    <w:rsid w:val="009C6A84"/>
    <w:rsid w:val="009C6EEA"/>
    <w:rsid w:val="009C73C3"/>
    <w:rsid w:val="009C7441"/>
    <w:rsid w:val="009C789B"/>
    <w:rsid w:val="009C7FFA"/>
    <w:rsid w:val="009D0461"/>
    <w:rsid w:val="009D0888"/>
    <w:rsid w:val="009D0CDE"/>
    <w:rsid w:val="009D196C"/>
    <w:rsid w:val="009D2026"/>
    <w:rsid w:val="009D2522"/>
    <w:rsid w:val="009D254D"/>
    <w:rsid w:val="009D2906"/>
    <w:rsid w:val="009D2C71"/>
    <w:rsid w:val="009D2D92"/>
    <w:rsid w:val="009D304E"/>
    <w:rsid w:val="009D3201"/>
    <w:rsid w:val="009D3B35"/>
    <w:rsid w:val="009D3E0D"/>
    <w:rsid w:val="009D3F59"/>
    <w:rsid w:val="009D4535"/>
    <w:rsid w:val="009D4B2B"/>
    <w:rsid w:val="009D4C16"/>
    <w:rsid w:val="009D4F4E"/>
    <w:rsid w:val="009D4FFB"/>
    <w:rsid w:val="009D52F4"/>
    <w:rsid w:val="009D5B8E"/>
    <w:rsid w:val="009D6C44"/>
    <w:rsid w:val="009D6C4F"/>
    <w:rsid w:val="009D6C50"/>
    <w:rsid w:val="009D6D79"/>
    <w:rsid w:val="009D6EC8"/>
    <w:rsid w:val="009E0329"/>
    <w:rsid w:val="009E0348"/>
    <w:rsid w:val="009E051E"/>
    <w:rsid w:val="009E1482"/>
    <w:rsid w:val="009E1BEB"/>
    <w:rsid w:val="009E1ECA"/>
    <w:rsid w:val="009E20FB"/>
    <w:rsid w:val="009E2294"/>
    <w:rsid w:val="009E22E4"/>
    <w:rsid w:val="009E2440"/>
    <w:rsid w:val="009E24C8"/>
    <w:rsid w:val="009E270A"/>
    <w:rsid w:val="009E2738"/>
    <w:rsid w:val="009E2A6D"/>
    <w:rsid w:val="009E2BAB"/>
    <w:rsid w:val="009E2C34"/>
    <w:rsid w:val="009E2D36"/>
    <w:rsid w:val="009E2E46"/>
    <w:rsid w:val="009E2E5E"/>
    <w:rsid w:val="009E3594"/>
    <w:rsid w:val="009E37F1"/>
    <w:rsid w:val="009E3CC3"/>
    <w:rsid w:val="009E40A2"/>
    <w:rsid w:val="009E53B8"/>
    <w:rsid w:val="009E5660"/>
    <w:rsid w:val="009E5940"/>
    <w:rsid w:val="009E6849"/>
    <w:rsid w:val="009E6ACF"/>
    <w:rsid w:val="009E6B00"/>
    <w:rsid w:val="009E6E97"/>
    <w:rsid w:val="009E6EA8"/>
    <w:rsid w:val="009E6ED0"/>
    <w:rsid w:val="009E744A"/>
    <w:rsid w:val="009E75ED"/>
    <w:rsid w:val="009E76BE"/>
    <w:rsid w:val="009F0258"/>
    <w:rsid w:val="009F07E2"/>
    <w:rsid w:val="009F0A5A"/>
    <w:rsid w:val="009F13C5"/>
    <w:rsid w:val="009F15D6"/>
    <w:rsid w:val="009F2229"/>
    <w:rsid w:val="009F2343"/>
    <w:rsid w:val="009F29A3"/>
    <w:rsid w:val="009F2C5B"/>
    <w:rsid w:val="009F2CD5"/>
    <w:rsid w:val="009F3294"/>
    <w:rsid w:val="009F32BB"/>
    <w:rsid w:val="009F3352"/>
    <w:rsid w:val="009F33C8"/>
    <w:rsid w:val="009F3451"/>
    <w:rsid w:val="009F3757"/>
    <w:rsid w:val="009F384C"/>
    <w:rsid w:val="009F3EDC"/>
    <w:rsid w:val="009F416E"/>
    <w:rsid w:val="009F4401"/>
    <w:rsid w:val="009F46FD"/>
    <w:rsid w:val="009F47F3"/>
    <w:rsid w:val="009F4A07"/>
    <w:rsid w:val="009F55C7"/>
    <w:rsid w:val="009F5643"/>
    <w:rsid w:val="009F5B0B"/>
    <w:rsid w:val="009F6054"/>
    <w:rsid w:val="009F7551"/>
    <w:rsid w:val="009F7B87"/>
    <w:rsid w:val="00A001B1"/>
    <w:rsid w:val="00A00E5E"/>
    <w:rsid w:val="00A01074"/>
    <w:rsid w:val="00A0121C"/>
    <w:rsid w:val="00A01C50"/>
    <w:rsid w:val="00A01FE8"/>
    <w:rsid w:val="00A02465"/>
    <w:rsid w:val="00A029B8"/>
    <w:rsid w:val="00A02A43"/>
    <w:rsid w:val="00A02C95"/>
    <w:rsid w:val="00A030F6"/>
    <w:rsid w:val="00A0311D"/>
    <w:rsid w:val="00A03396"/>
    <w:rsid w:val="00A03483"/>
    <w:rsid w:val="00A0350C"/>
    <w:rsid w:val="00A0356F"/>
    <w:rsid w:val="00A038E6"/>
    <w:rsid w:val="00A0399E"/>
    <w:rsid w:val="00A03B0B"/>
    <w:rsid w:val="00A03B52"/>
    <w:rsid w:val="00A03EF1"/>
    <w:rsid w:val="00A044CC"/>
    <w:rsid w:val="00A04971"/>
    <w:rsid w:val="00A05276"/>
    <w:rsid w:val="00A053D0"/>
    <w:rsid w:val="00A056AF"/>
    <w:rsid w:val="00A05F86"/>
    <w:rsid w:val="00A06175"/>
    <w:rsid w:val="00A065B0"/>
    <w:rsid w:val="00A069F8"/>
    <w:rsid w:val="00A06B58"/>
    <w:rsid w:val="00A0726A"/>
    <w:rsid w:val="00A074B9"/>
    <w:rsid w:val="00A0782B"/>
    <w:rsid w:val="00A1062F"/>
    <w:rsid w:val="00A1071F"/>
    <w:rsid w:val="00A110B7"/>
    <w:rsid w:val="00A11331"/>
    <w:rsid w:val="00A115DB"/>
    <w:rsid w:val="00A11975"/>
    <w:rsid w:val="00A11A80"/>
    <w:rsid w:val="00A11E82"/>
    <w:rsid w:val="00A12E41"/>
    <w:rsid w:val="00A137B4"/>
    <w:rsid w:val="00A1381E"/>
    <w:rsid w:val="00A13DD9"/>
    <w:rsid w:val="00A13F0A"/>
    <w:rsid w:val="00A1415A"/>
    <w:rsid w:val="00A14620"/>
    <w:rsid w:val="00A146A6"/>
    <w:rsid w:val="00A1499E"/>
    <w:rsid w:val="00A14EE3"/>
    <w:rsid w:val="00A150D6"/>
    <w:rsid w:val="00A1536D"/>
    <w:rsid w:val="00A1573D"/>
    <w:rsid w:val="00A15D2A"/>
    <w:rsid w:val="00A15ED2"/>
    <w:rsid w:val="00A162A2"/>
    <w:rsid w:val="00A16320"/>
    <w:rsid w:val="00A16E68"/>
    <w:rsid w:val="00A16E87"/>
    <w:rsid w:val="00A177D2"/>
    <w:rsid w:val="00A178DA"/>
    <w:rsid w:val="00A17BA8"/>
    <w:rsid w:val="00A17BF0"/>
    <w:rsid w:val="00A17F9F"/>
    <w:rsid w:val="00A17FA0"/>
    <w:rsid w:val="00A200A0"/>
    <w:rsid w:val="00A2016B"/>
    <w:rsid w:val="00A20405"/>
    <w:rsid w:val="00A20755"/>
    <w:rsid w:val="00A20E32"/>
    <w:rsid w:val="00A216BD"/>
    <w:rsid w:val="00A21874"/>
    <w:rsid w:val="00A21BFB"/>
    <w:rsid w:val="00A21F0B"/>
    <w:rsid w:val="00A22496"/>
    <w:rsid w:val="00A2249D"/>
    <w:rsid w:val="00A22600"/>
    <w:rsid w:val="00A226C7"/>
    <w:rsid w:val="00A22850"/>
    <w:rsid w:val="00A22960"/>
    <w:rsid w:val="00A22EC2"/>
    <w:rsid w:val="00A22F11"/>
    <w:rsid w:val="00A23144"/>
    <w:rsid w:val="00A23994"/>
    <w:rsid w:val="00A23D02"/>
    <w:rsid w:val="00A23F82"/>
    <w:rsid w:val="00A241C0"/>
    <w:rsid w:val="00A242D3"/>
    <w:rsid w:val="00A24DFC"/>
    <w:rsid w:val="00A25442"/>
    <w:rsid w:val="00A25548"/>
    <w:rsid w:val="00A25826"/>
    <w:rsid w:val="00A258DC"/>
    <w:rsid w:val="00A25C52"/>
    <w:rsid w:val="00A268A6"/>
    <w:rsid w:val="00A276FE"/>
    <w:rsid w:val="00A27720"/>
    <w:rsid w:val="00A303DF"/>
    <w:rsid w:val="00A306C5"/>
    <w:rsid w:val="00A30709"/>
    <w:rsid w:val="00A30D03"/>
    <w:rsid w:val="00A30FBA"/>
    <w:rsid w:val="00A31309"/>
    <w:rsid w:val="00A31818"/>
    <w:rsid w:val="00A31B21"/>
    <w:rsid w:val="00A32385"/>
    <w:rsid w:val="00A3268D"/>
    <w:rsid w:val="00A3279F"/>
    <w:rsid w:val="00A32A9B"/>
    <w:rsid w:val="00A32B19"/>
    <w:rsid w:val="00A32CEE"/>
    <w:rsid w:val="00A32DE9"/>
    <w:rsid w:val="00A32F64"/>
    <w:rsid w:val="00A33064"/>
    <w:rsid w:val="00A3324E"/>
    <w:rsid w:val="00A342C8"/>
    <w:rsid w:val="00A346B8"/>
    <w:rsid w:val="00A34E2A"/>
    <w:rsid w:val="00A350A7"/>
    <w:rsid w:val="00A3553B"/>
    <w:rsid w:val="00A35617"/>
    <w:rsid w:val="00A35A0E"/>
    <w:rsid w:val="00A35F21"/>
    <w:rsid w:val="00A36469"/>
    <w:rsid w:val="00A36914"/>
    <w:rsid w:val="00A36A79"/>
    <w:rsid w:val="00A36B82"/>
    <w:rsid w:val="00A36DE8"/>
    <w:rsid w:val="00A37301"/>
    <w:rsid w:val="00A37315"/>
    <w:rsid w:val="00A373EF"/>
    <w:rsid w:val="00A37574"/>
    <w:rsid w:val="00A37F98"/>
    <w:rsid w:val="00A408DD"/>
    <w:rsid w:val="00A41011"/>
    <w:rsid w:val="00A410C6"/>
    <w:rsid w:val="00A410D2"/>
    <w:rsid w:val="00A413EB"/>
    <w:rsid w:val="00A41947"/>
    <w:rsid w:val="00A41954"/>
    <w:rsid w:val="00A421AB"/>
    <w:rsid w:val="00A424CC"/>
    <w:rsid w:val="00A42BE6"/>
    <w:rsid w:val="00A42E7D"/>
    <w:rsid w:val="00A43469"/>
    <w:rsid w:val="00A4354E"/>
    <w:rsid w:val="00A438D6"/>
    <w:rsid w:val="00A44DE9"/>
    <w:rsid w:val="00A4508E"/>
    <w:rsid w:val="00A45115"/>
    <w:rsid w:val="00A45719"/>
    <w:rsid w:val="00A4575A"/>
    <w:rsid w:val="00A457FE"/>
    <w:rsid w:val="00A45BD4"/>
    <w:rsid w:val="00A45C84"/>
    <w:rsid w:val="00A46142"/>
    <w:rsid w:val="00A461A0"/>
    <w:rsid w:val="00A46869"/>
    <w:rsid w:val="00A46AB8"/>
    <w:rsid w:val="00A46DA3"/>
    <w:rsid w:val="00A473A9"/>
    <w:rsid w:val="00A478AF"/>
    <w:rsid w:val="00A47AEF"/>
    <w:rsid w:val="00A47B35"/>
    <w:rsid w:val="00A47FC5"/>
    <w:rsid w:val="00A50052"/>
    <w:rsid w:val="00A50497"/>
    <w:rsid w:val="00A50608"/>
    <w:rsid w:val="00A5080D"/>
    <w:rsid w:val="00A50BBF"/>
    <w:rsid w:val="00A51AA4"/>
    <w:rsid w:val="00A51D5A"/>
    <w:rsid w:val="00A520E6"/>
    <w:rsid w:val="00A52110"/>
    <w:rsid w:val="00A523E4"/>
    <w:rsid w:val="00A52DEC"/>
    <w:rsid w:val="00A52E4F"/>
    <w:rsid w:val="00A530F7"/>
    <w:rsid w:val="00A53311"/>
    <w:rsid w:val="00A542DA"/>
    <w:rsid w:val="00A54A2C"/>
    <w:rsid w:val="00A550D3"/>
    <w:rsid w:val="00A5518E"/>
    <w:rsid w:val="00A55474"/>
    <w:rsid w:val="00A555E3"/>
    <w:rsid w:val="00A55814"/>
    <w:rsid w:val="00A5593B"/>
    <w:rsid w:val="00A55C8B"/>
    <w:rsid w:val="00A5685E"/>
    <w:rsid w:val="00A56B4A"/>
    <w:rsid w:val="00A577CA"/>
    <w:rsid w:val="00A600B6"/>
    <w:rsid w:val="00A6076C"/>
    <w:rsid w:val="00A60F4B"/>
    <w:rsid w:val="00A615A5"/>
    <w:rsid w:val="00A61B88"/>
    <w:rsid w:val="00A6208B"/>
    <w:rsid w:val="00A62310"/>
    <w:rsid w:val="00A62D88"/>
    <w:rsid w:val="00A62E93"/>
    <w:rsid w:val="00A62FCD"/>
    <w:rsid w:val="00A6360F"/>
    <w:rsid w:val="00A643EC"/>
    <w:rsid w:val="00A6501B"/>
    <w:rsid w:val="00A65514"/>
    <w:rsid w:val="00A65913"/>
    <w:rsid w:val="00A6595B"/>
    <w:rsid w:val="00A65C0E"/>
    <w:rsid w:val="00A65F12"/>
    <w:rsid w:val="00A66699"/>
    <w:rsid w:val="00A66BD2"/>
    <w:rsid w:val="00A66E34"/>
    <w:rsid w:val="00A67282"/>
    <w:rsid w:val="00A70129"/>
    <w:rsid w:val="00A7012D"/>
    <w:rsid w:val="00A70174"/>
    <w:rsid w:val="00A702E6"/>
    <w:rsid w:val="00A70AEA"/>
    <w:rsid w:val="00A7118A"/>
    <w:rsid w:val="00A71B49"/>
    <w:rsid w:val="00A71E54"/>
    <w:rsid w:val="00A71E56"/>
    <w:rsid w:val="00A721B9"/>
    <w:rsid w:val="00A72474"/>
    <w:rsid w:val="00A72836"/>
    <w:rsid w:val="00A72AC2"/>
    <w:rsid w:val="00A72DF3"/>
    <w:rsid w:val="00A73207"/>
    <w:rsid w:val="00A739DD"/>
    <w:rsid w:val="00A73E69"/>
    <w:rsid w:val="00A73E7A"/>
    <w:rsid w:val="00A73E93"/>
    <w:rsid w:val="00A74281"/>
    <w:rsid w:val="00A753FD"/>
    <w:rsid w:val="00A75E6E"/>
    <w:rsid w:val="00A75F23"/>
    <w:rsid w:val="00A75F99"/>
    <w:rsid w:val="00A75FE2"/>
    <w:rsid w:val="00A76A49"/>
    <w:rsid w:val="00A76B1F"/>
    <w:rsid w:val="00A76EB6"/>
    <w:rsid w:val="00A76EC9"/>
    <w:rsid w:val="00A77204"/>
    <w:rsid w:val="00A776E7"/>
    <w:rsid w:val="00A80134"/>
    <w:rsid w:val="00A80BF3"/>
    <w:rsid w:val="00A80C9C"/>
    <w:rsid w:val="00A80D34"/>
    <w:rsid w:val="00A80E80"/>
    <w:rsid w:val="00A80ED1"/>
    <w:rsid w:val="00A80FFC"/>
    <w:rsid w:val="00A81517"/>
    <w:rsid w:val="00A81802"/>
    <w:rsid w:val="00A819C2"/>
    <w:rsid w:val="00A81EF8"/>
    <w:rsid w:val="00A82837"/>
    <w:rsid w:val="00A8323C"/>
    <w:rsid w:val="00A8329A"/>
    <w:rsid w:val="00A832CE"/>
    <w:rsid w:val="00A83717"/>
    <w:rsid w:val="00A83C81"/>
    <w:rsid w:val="00A83D78"/>
    <w:rsid w:val="00A83FF8"/>
    <w:rsid w:val="00A84AD2"/>
    <w:rsid w:val="00A84E46"/>
    <w:rsid w:val="00A8537B"/>
    <w:rsid w:val="00A8542C"/>
    <w:rsid w:val="00A8551C"/>
    <w:rsid w:val="00A85CB9"/>
    <w:rsid w:val="00A862D7"/>
    <w:rsid w:val="00A86A93"/>
    <w:rsid w:val="00A86C24"/>
    <w:rsid w:val="00A8711A"/>
    <w:rsid w:val="00A87666"/>
    <w:rsid w:val="00A87829"/>
    <w:rsid w:val="00A901F8"/>
    <w:rsid w:val="00A9029B"/>
    <w:rsid w:val="00A903FC"/>
    <w:rsid w:val="00A90A4B"/>
    <w:rsid w:val="00A91027"/>
    <w:rsid w:val="00A9120F"/>
    <w:rsid w:val="00A913D0"/>
    <w:rsid w:val="00A9179C"/>
    <w:rsid w:val="00A91C26"/>
    <w:rsid w:val="00A92E81"/>
    <w:rsid w:val="00A92F64"/>
    <w:rsid w:val="00A931AF"/>
    <w:rsid w:val="00A935B3"/>
    <w:rsid w:val="00A93950"/>
    <w:rsid w:val="00A93A9E"/>
    <w:rsid w:val="00A9409F"/>
    <w:rsid w:val="00A94476"/>
    <w:rsid w:val="00A94BA7"/>
    <w:rsid w:val="00A9565B"/>
    <w:rsid w:val="00A9586F"/>
    <w:rsid w:val="00A958AA"/>
    <w:rsid w:val="00A9621B"/>
    <w:rsid w:val="00A96417"/>
    <w:rsid w:val="00A96C68"/>
    <w:rsid w:val="00A97866"/>
    <w:rsid w:val="00AA066C"/>
    <w:rsid w:val="00AA0706"/>
    <w:rsid w:val="00AA097D"/>
    <w:rsid w:val="00AA174C"/>
    <w:rsid w:val="00AA17E1"/>
    <w:rsid w:val="00AA184D"/>
    <w:rsid w:val="00AA1D02"/>
    <w:rsid w:val="00AA1E88"/>
    <w:rsid w:val="00AA1F58"/>
    <w:rsid w:val="00AA24DB"/>
    <w:rsid w:val="00AA2513"/>
    <w:rsid w:val="00AA305B"/>
    <w:rsid w:val="00AA320F"/>
    <w:rsid w:val="00AA34DA"/>
    <w:rsid w:val="00AA35AB"/>
    <w:rsid w:val="00AA35CF"/>
    <w:rsid w:val="00AA399F"/>
    <w:rsid w:val="00AA3D84"/>
    <w:rsid w:val="00AA416F"/>
    <w:rsid w:val="00AA49A5"/>
    <w:rsid w:val="00AA4DBD"/>
    <w:rsid w:val="00AA4E09"/>
    <w:rsid w:val="00AA5619"/>
    <w:rsid w:val="00AA5D6C"/>
    <w:rsid w:val="00AA6278"/>
    <w:rsid w:val="00AA6291"/>
    <w:rsid w:val="00AA6A57"/>
    <w:rsid w:val="00AA6AE9"/>
    <w:rsid w:val="00AA6C64"/>
    <w:rsid w:val="00AA700E"/>
    <w:rsid w:val="00AA7108"/>
    <w:rsid w:val="00AA7C26"/>
    <w:rsid w:val="00AB06AA"/>
    <w:rsid w:val="00AB0A1D"/>
    <w:rsid w:val="00AB0EAA"/>
    <w:rsid w:val="00AB117B"/>
    <w:rsid w:val="00AB1AC1"/>
    <w:rsid w:val="00AB1B05"/>
    <w:rsid w:val="00AB1B15"/>
    <w:rsid w:val="00AB236C"/>
    <w:rsid w:val="00AB283A"/>
    <w:rsid w:val="00AB2850"/>
    <w:rsid w:val="00AB29D4"/>
    <w:rsid w:val="00AB3031"/>
    <w:rsid w:val="00AB3CFC"/>
    <w:rsid w:val="00AB3D6F"/>
    <w:rsid w:val="00AB3F3A"/>
    <w:rsid w:val="00AB3F9F"/>
    <w:rsid w:val="00AB41BB"/>
    <w:rsid w:val="00AB4208"/>
    <w:rsid w:val="00AB475B"/>
    <w:rsid w:val="00AB489F"/>
    <w:rsid w:val="00AB4A37"/>
    <w:rsid w:val="00AB4D59"/>
    <w:rsid w:val="00AB535D"/>
    <w:rsid w:val="00AB572E"/>
    <w:rsid w:val="00AB57F6"/>
    <w:rsid w:val="00AB57F7"/>
    <w:rsid w:val="00AB5EC1"/>
    <w:rsid w:val="00AB6C45"/>
    <w:rsid w:val="00AB7B2E"/>
    <w:rsid w:val="00AB7C8B"/>
    <w:rsid w:val="00AB7DD5"/>
    <w:rsid w:val="00AB7DD7"/>
    <w:rsid w:val="00AB7F1B"/>
    <w:rsid w:val="00AC0A2C"/>
    <w:rsid w:val="00AC0F90"/>
    <w:rsid w:val="00AC10E5"/>
    <w:rsid w:val="00AC1224"/>
    <w:rsid w:val="00AC187F"/>
    <w:rsid w:val="00AC19C7"/>
    <w:rsid w:val="00AC1A21"/>
    <w:rsid w:val="00AC1B4B"/>
    <w:rsid w:val="00AC1E27"/>
    <w:rsid w:val="00AC1F24"/>
    <w:rsid w:val="00AC2BF1"/>
    <w:rsid w:val="00AC3042"/>
    <w:rsid w:val="00AC3224"/>
    <w:rsid w:val="00AC3738"/>
    <w:rsid w:val="00AC3BBA"/>
    <w:rsid w:val="00AC4002"/>
    <w:rsid w:val="00AC433F"/>
    <w:rsid w:val="00AC50C5"/>
    <w:rsid w:val="00AC5177"/>
    <w:rsid w:val="00AC571C"/>
    <w:rsid w:val="00AC5C45"/>
    <w:rsid w:val="00AC60F2"/>
    <w:rsid w:val="00AC6277"/>
    <w:rsid w:val="00AC631D"/>
    <w:rsid w:val="00AC63A8"/>
    <w:rsid w:val="00AC6466"/>
    <w:rsid w:val="00AC64F3"/>
    <w:rsid w:val="00AC66AF"/>
    <w:rsid w:val="00AC7157"/>
    <w:rsid w:val="00AC7737"/>
    <w:rsid w:val="00AC78CE"/>
    <w:rsid w:val="00AD03CA"/>
    <w:rsid w:val="00AD0B58"/>
    <w:rsid w:val="00AD1343"/>
    <w:rsid w:val="00AD1355"/>
    <w:rsid w:val="00AD15EE"/>
    <w:rsid w:val="00AD1715"/>
    <w:rsid w:val="00AD1752"/>
    <w:rsid w:val="00AD2187"/>
    <w:rsid w:val="00AD2320"/>
    <w:rsid w:val="00AD2949"/>
    <w:rsid w:val="00AD2C97"/>
    <w:rsid w:val="00AD2D65"/>
    <w:rsid w:val="00AD2EE3"/>
    <w:rsid w:val="00AD2F62"/>
    <w:rsid w:val="00AD3027"/>
    <w:rsid w:val="00AD3087"/>
    <w:rsid w:val="00AD3510"/>
    <w:rsid w:val="00AD3523"/>
    <w:rsid w:val="00AD36D4"/>
    <w:rsid w:val="00AD3AC2"/>
    <w:rsid w:val="00AD3F52"/>
    <w:rsid w:val="00AD3FF1"/>
    <w:rsid w:val="00AD4565"/>
    <w:rsid w:val="00AD4719"/>
    <w:rsid w:val="00AD4DDC"/>
    <w:rsid w:val="00AD5052"/>
    <w:rsid w:val="00AD520D"/>
    <w:rsid w:val="00AD5238"/>
    <w:rsid w:val="00AD5369"/>
    <w:rsid w:val="00AD5539"/>
    <w:rsid w:val="00AD5707"/>
    <w:rsid w:val="00AD5C08"/>
    <w:rsid w:val="00AD5CE7"/>
    <w:rsid w:val="00AD675C"/>
    <w:rsid w:val="00AD67E1"/>
    <w:rsid w:val="00AD6F2A"/>
    <w:rsid w:val="00AD7199"/>
    <w:rsid w:val="00AD7AD4"/>
    <w:rsid w:val="00AE0501"/>
    <w:rsid w:val="00AE05BA"/>
    <w:rsid w:val="00AE08A8"/>
    <w:rsid w:val="00AE19B4"/>
    <w:rsid w:val="00AE1A12"/>
    <w:rsid w:val="00AE3433"/>
    <w:rsid w:val="00AE355C"/>
    <w:rsid w:val="00AE3787"/>
    <w:rsid w:val="00AE37C1"/>
    <w:rsid w:val="00AE3AB1"/>
    <w:rsid w:val="00AE3E19"/>
    <w:rsid w:val="00AE42FB"/>
    <w:rsid w:val="00AE43BF"/>
    <w:rsid w:val="00AE4727"/>
    <w:rsid w:val="00AE4746"/>
    <w:rsid w:val="00AE4D55"/>
    <w:rsid w:val="00AE4D8C"/>
    <w:rsid w:val="00AE4E46"/>
    <w:rsid w:val="00AE5207"/>
    <w:rsid w:val="00AE5435"/>
    <w:rsid w:val="00AE5905"/>
    <w:rsid w:val="00AE5AD1"/>
    <w:rsid w:val="00AE5ADF"/>
    <w:rsid w:val="00AE5BD3"/>
    <w:rsid w:val="00AE5D4C"/>
    <w:rsid w:val="00AE5E52"/>
    <w:rsid w:val="00AE6675"/>
    <w:rsid w:val="00AE705C"/>
    <w:rsid w:val="00AE758C"/>
    <w:rsid w:val="00AE761E"/>
    <w:rsid w:val="00AE7687"/>
    <w:rsid w:val="00AE7C89"/>
    <w:rsid w:val="00AE7C91"/>
    <w:rsid w:val="00AE7D52"/>
    <w:rsid w:val="00AF00BB"/>
    <w:rsid w:val="00AF0276"/>
    <w:rsid w:val="00AF0C67"/>
    <w:rsid w:val="00AF1265"/>
    <w:rsid w:val="00AF17B6"/>
    <w:rsid w:val="00AF1C43"/>
    <w:rsid w:val="00AF1D70"/>
    <w:rsid w:val="00AF214C"/>
    <w:rsid w:val="00AF21C4"/>
    <w:rsid w:val="00AF2DCE"/>
    <w:rsid w:val="00AF3615"/>
    <w:rsid w:val="00AF37AF"/>
    <w:rsid w:val="00AF3BD1"/>
    <w:rsid w:val="00AF42D9"/>
    <w:rsid w:val="00AF4445"/>
    <w:rsid w:val="00AF4B2F"/>
    <w:rsid w:val="00AF5192"/>
    <w:rsid w:val="00AF57C5"/>
    <w:rsid w:val="00AF5890"/>
    <w:rsid w:val="00AF5F11"/>
    <w:rsid w:val="00AF6222"/>
    <w:rsid w:val="00AF6549"/>
    <w:rsid w:val="00AF682E"/>
    <w:rsid w:val="00AF6AF5"/>
    <w:rsid w:val="00AF6C2A"/>
    <w:rsid w:val="00AF78E9"/>
    <w:rsid w:val="00B00559"/>
    <w:rsid w:val="00B00DAF"/>
    <w:rsid w:val="00B01AC2"/>
    <w:rsid w:val="00B01CEC"/>
    <w:rsid w:val="00B0340D"/>
    <w:rsid w:val="00B03515"/>
    <w:rsid w:val="00B037B7"/>
    <w:rsid w:val="00B052AE"/>
    <w:rsid w:val="00B0546C"/>
    <w:rsid w:val="00B05534"/>
    <w:rsid w:val="00B05BB4"/>
    <w:rsid w:val="00B06117"/>
    <w:rsid w:val="00B07274"/>
    <w:rsid w:val="00B07948"/>
    <w:rsid w:val="00B07A5A"/>
    <w:rsid w:val="00B10A0E"/>
    <w:rsid w:val="00B10CAF"/>
    <w:rsid w:val="00B10E12"/>
    <w:rsid w:val="00B10F30"/>
    <w:rsid w:val="00B1125A"/>
    <w:rsid w:val="00B11FC3"/>
    <w:rsid w:val="00B1235F"/>
    <w:rsid w:val="00B12800"/>
    <w:rsid w:val="00B128E0"/>
    <w:rsid w:val="00B129DD"/>
    <w:rsid w:val="00B12B96"/>
    <w:rsid w:val="00B12CE1"/>
    <w:rsid w:val="00B12F8D"/>
    <w:rsid w:val="00B1317B"/>
    <w:rsid w:val="00B132A0"/>
    <w:rsid w:val="00B13668"/>
    <w:rsid w:val="00B137E7"/>
    <w:rsid w:val="00B13A8E"/>
    <w:rsid w:val="00B13DF9"/>
    <w:rsid w:val="00B13E5C"/>
    <w:rsid w:val="00B14009"/>
    <w:rsid w:val="00B14205"/>
    <w:rsid w:val="00B1429F"/>
    <w:rsid w:val="00B14563"/>
    <w:rsid w:val="00B14745"/>
    <w:rsid w:val="00B14815"/>
    <w:rsid w:val="00B14B81"/>
    <w:rsid w:val="00B1616E"/>
    <w:rsid w:val="00B161BC"/>
    <w:rsid w:val="00B163B4"/>
    <w:rsid w:val="00B16559"/>
    <w:rsid w:val="00B1672D"/>
    <w:rsid w:val="00B168AE"/>
    <w:rsid w:val="00B16FDD"/>
    <w:rsid w:val="00B17163"/>
    <w:rsid w:val="00B171D8"/>
    <w:rsid w:val="00B17758"/>
    <w:rsid w:val="00B209DD"/>
    <w:rsid w:val="00B20CCA"/>
    <w:rsid w:val="00B212C1"/>
    <w:rsid w:val="00B217CD"/>
    <w:rsid w:val="00B217DA"/>
    <w:rsid w:val="00B21AC0"/>
    <w:rsid w:val="00B21B85"/>
    <w:rsid w:val="00B21E6A"/>
    <w:rsid w:val="00B220C1"/>
    <w:rsid w:val="00B22646"/>
    <w:rsid w:val="00B227B6"/>
    <w:rsid w:val="00B22D76"/>
    <w:rsid w:val="00B23396"/>
    <w:rsid w:val="00B234EB"/>
    <w:rsid w:val="00B23583"/>
    <w:rsid w:val="00B2386C"/>
    <w:rsid w:val="00B23A47"/>
    <w:rsid w:val="00B2408E"/>
    <w:rsid w:val="00B24274"/>
    <w:rsid w:val="00B24439"/>
    <w:rsid w:val="00B24A31"/>
    <w:rsid w:val="00B252AE"/>
    <w:rsid w:val="00B257A1"/>
    <w:rsid w:val="00B25A2F"/>
    <w:rsid w:val="00B25BC5"/>
    <w:rsid w:val="00B26155"/>
    <w:rsid w:val="00B26285"/>
    <w:rsid w:val="00B26908"/>
    <w:rsid w:val="00B26A14"/>
    <w:rsid w:val="00B26E55"/>
    <w:rsid w:val="00B27609"/>
    <w:rsid w:val="00B27938"/>
    <w:rsid w:val="00B279A7"/>
    <w:rsid w:val="00B30202"/>
    <w:rsid w:val="00B303D4"/>
    <w:rsid w:val="00B30626"/>
    <w:rsid w:val="00B307D7"/>
    <w:rsid w:val="00B309CB"/>
    <w:rsid w:val="00B316CD"/>
    <w:rsid w:val="00B3174F"/>
    <w:rsid w:val="00B31A21"/>
    <w:rsid w:val="00B31D77"/>
    <w:rsid w:val="00B31E74"/>
    <w:rsid w:val="00B32452"/>
    <w:rsid w:val="00B32656"/>
    <w:rsid w:val="00B32A66"/>
    <w:rsid w:val="00B32B43"/>
    <w:rsid w:val="00B32E02"/>
    <w:rsid w:val="00B32E39"/>
    <w:rsid w:val="00B33059"/>
    <w:rsid w:val="00B33301"/>
    <w:rsid w:val="00B33340"/>
    <w:rsid w:val="00B3393A"/>
    <w:rsid w:val="00B343C2"/>
    <w:rsid w:val="00B3493F"/>
    <w:rsid w:val="00B34CEA"/>
    <w:rsid w:val="00B351AF"/>
    <w:rsid w:val="00B358FE"/>
    <w:rsid w:val="00B365C8"/>
    <w:rsid w:val="00B36B8F"/>
    <w:rsid w:val="00B36D54"/>
    <w:rsid w:val="00B3701E"/>
    <w:rsid w:val="00B37092"/>
    <w:rsid w:val="00B3742D"/>
    <w:rsid w:val="00B37655"/>
    <w:rsid w:val="00B37CEF"/>
    <w:rsid w:val="00B37D4B"/>
    <w:rsid w:val="00B40115"/>
    <w:rsid w:val="00B40249"/>
    <w:rsid w:val="00B40314"/>
    <w:rsid w:val="00B40423"/>
    <w:rsid w:val="00B40BBC"/>
    <w:rsid w:val="00B41843"/>
    <w:rsid w:val="00B41FFD"/>
    <w:rsid w:val="00B42AAD"/>
    <w:rsid w:val="00B42C2C"/>
    <w:rsid w:val="00B42ED1"/>
    <w:rsid w:val="00B430D9"/>
    <w:rsid w:val="00B430FD"/>
    <w:rsid w:val="00B43274"/>
    <w:rsid w:val="00B434DB"/>
    <w:rsid w:val="00B43FF1"/>
    <w:rsid w:val="00B448D9"/>
    <w:rsid w:val="00B45BFF"/>
    <w:rsid w:val="00B45C3A"/>
    <w:rsid w:val="00B463D8"/>
    <w:rsid w:val="00B46611"/>
    <w:rsid w:val="00B466E6"/>
    <w:rsid w:val="00B4692C"/>
    <w:rsid w:val="00B46C2C"/>
    <w:rsid w:val="00B46D11"/>
    <w:rsid w:val="00B4711F"/>
    <w:rsid w:val="00B47848"/>
    <w:rsid w:val="00B51265"/>
    <w:rsid w:val="00B51570"/>
    <w:rsid w:val="00B51A89"/>
    <w:rsid w:val="00B51EF6"/>
    <w:rsid w:val="00B52750"/>
    <w:rsid w:val="00B52888"/>
    <w:rsid w:val="00B5295C"/>
    <w:rsid w:val="00B52DB9"/>
    <w:rsid w:val="00B531F3"/>
    <w:rsid w:val="00B53541"/>
    <w:rsid w:val="00B53576"/>
    <w:rsid w:val="00B54A98"/>
    <w:rsid w:val="00B54FAE"/>
    <w:rsid w:val="00B5578E"/>
    <w:rsid w:val="00B5579A"/>
    <w:rsid w:val="00B5595D"/>
    <w:rsid w:val="00B57560"/>
    <w:rsid w:val="00B575B0"/>
    <w:rsid w:val="00B5781E"/>
    <w:rsid w:val="00B579D6"/>
    <w:rsid w:val="00B57A92"/>
    <w:rsid w:val="00B57CFF"/>
    <w:rsid w:val="00B57F27"/>
    <w:rsid w:val="00B601DE"/>
    <w:rsid w:val="00B6076A"/>
    <w:rsid w:val="00B60858"/>
    <w:rsid w:val="00B60E11"/>
    <w:rsid w:val="00B61828"/>
    <w:rsid w:val="00B61ECA"/>
    <w:rsid w:val="00B6202C"/>
    <w:rsid w:val="00B626F4"/>
    <w:rsid w:val="00B62E74"/>
    <w:rsid w:val="00B62EB6"/>
    <w:rsid w:val="00B634F5"/>
    <w:rsid w:val="00B6356C"/>
    <w:rsid w:val="00B63619"/>
    <w:rsid w:val="00B63A30"/>
    <w:rsid w:val="00B63E94"/>
    <w:rsid w:val="00B640AD"/>
    <w:rsid w:val="00B644DE"/>
    <w:rsid w:val="00B64E24"/>
    <w:rsid w:val="00B6517D"/>
    <w:rsid w:val="00B65500"/>
    <w:rsid w:val="00B6556F"/>
    <w:rsid w:val="00B6567F"/>
    <w:rsid w:val="00B65C3D"/>
    <w:rsid w:val="00B669C6"/>
    <w:rsid w:val="00B66AC5"/>
    <w:rsid w:val="00B66F9F"/>
    <w:rsid w:val="00B67638"/>
    <w:rsid w:val="00B67E08"/>
    <w:rsid w:val="00B70095"/>
    <w:rsid w:val="00B706CF"/>
    <w:rsid w:val="00B70D41"/>
    <w:rsid w:val="00B70E5B"/>
    <w:rsid w:val="00B70F37"/>
    <w:rsid w:val="00B71236"/>
    <w:rsid w:val="00B71562"/>
    <w:rsid w:val="00B7163A"/>
    <w:rsid w:val="00B716C5"/>
    <w:rsid w:val="00B7181E"/>
    <w:rsid w:val="00B71E3E"/>
    <w:rsid w:val="00B71EC1"/>
    <w:rsid w:val="00B71EF0"/>
    <w:rsid w:val="00B72162"/>
    <w:rsid w:val="00B72302"/>
    <w:rsid w:val="00B7231E"/>
    <w:rsid w:val="00B7253D"/>
    <w:rsid w:val="00B72859"/>
    <w:rsid w:val="00B728DD"/>
    <w:rsid w:val="00B73702"/>
    <w:rsid w:val="00B7393C"/>
    <w:rsid w:val="00B73A37"/>
    <w:rsid w:val="00B73F4B"/>
    <w:rsid w:val="00B74A81"/>
    <w:rsid w:val="00B74A93"/>
    <w:rsid w:val="00B74AC6"/>
    <w:rsid w:val="00B74B65"/>
    <w:rsid w:val="00B74B84"/>
    <w:rsid w:val="00B75569"/>
    <w:rsid w:val="00B75BE9"/>
    <w:rsid w:val="00B77007"/>
    <w:rsid w:val="00B77305"/>
    <w:rsid w:val="00B776D5"/>
    <w:rsid w:val="00B77BF5"/>
    <w:rsid w:val="00B80277"/>
    <w:rsid w:val="00B80929"/>
    <w:rsid w:val="00B80FB8"/>
    <w:rsid w:val="00B81189"/>
    <w:rsid w:val="00B811CE"/>
    <w:rsid w:val="00B81233"/>
    <w:rsid w:val="00B8142E"/>
    <w:rsid w:val="00B81551"/>
    <w:rsid w:val="00B82359"/>
    <w:rsid w:val="00B82848"/>
    <w:rsid w:val="00B828BE"/>
    <w:rsid w:val="00B828F4"/>
    <w:rsid w:val="00B82CF3"/>
    <w:rsid w:val="00B82DBB"/>
    <w:rsid w:val="00B82DFF"/>
    <w:rsid w:val="00B830D4"/>
    <w:rsid w:val="00B83AD0"/>
    <w:rsid w:val="00B83FC2"/>
    <w:rsid w:val="00B846AB"/>
    <w:rsid w:val="00B848B5"/>
    <w:rsid w:val="00B84C37"/>
    <w:rsid w:val="00B84E4C"/>
    <w:rsid w:val="00B85056"/>
    <w:rsid w:val="00B850F8"/>
    <w:rsid w:val="00B85671"/>
    <w:rsid w:val="00B86859"/>
    <w:rsid w:val="00B871DE"/>
    <w:rsid w:val="00B87215"/>
    <w:rsid w:val="00B878E9"/>
    <w:rsid w:val="00B879ED"/>
    <w:rsid w:val="00B87D2B"/>
    <w:rsid w:val="00B90359"/>
    <w:rsid w:val="00B90D12"/>
    <w:rsid w:val="00B90D82"/>
    <w:rsid w:val="00B91568"/>
    <w:rsid w:val="00B916F3"/>
    <w:rsid w:val="00B91FD1"/>
    <w:rsid w:val="00B921A6"/>
    <w:rsid w:val="00B922FA"/>
    <w:rsid w:val="00B92862"/>
    <w:rsid w:val="00B929A1"/>
    <w:rsid w:val="00B92FBB"/>
    <w:rsid w:val="00B93262"/>
    <w:rsid w:val="00B93AA0"/>
    <w:rsid w:val="00B93BE7"/>
    <w:rsid w:val="00B93BE8"/>
    <w:rsid w:val="00B94495"/>
    <w:rsid w:val="00B945C3"/>
    <w:rsid w:val="00B945EB"/>
    <w:rsid w:val="00B9481A"/>
    <w:rsid w:val="00B95195"/>
    <w:rsid w:val="00B9519E"/>
    <w:rsid w:val="00B9535C"/>
    <w:rsid w:val="00B954F2"/>
    <w:rsid w:val="00B95731"/>
    <w:rsid w:val="00B958D1"/>
    <w:rsid w:val="00B95C62"/>
    <w:rsid w:val="00B95E49"/>
    <w:rsid w:val="00B96810"/>
    <w:rsid w:val="00B9683B"/>
    <w:rsid w:val="00B9790F"/>
    <w:rsid w:val="00B97A6A"/>
    <w:rsid w:val="00B97EE2"/>
    <w:rsid w:val="00BA08FF"/>
    <w:rsid w:val="00BA0BC4"/>
    <w:rsid w:val="00BA1227"/>
    <w:rsid w:val="00BA1842"/>
    <w:rsid w:val="00BA1E41"/>
    <w:rsid w:val="00BA1E85"/>
    <w:rsid w:val="00BA2473"/>
    <w:rsid w:val="00BA26FA"/>
    <w:rsid w:val="00BA28E7"/>
    <w:rsid w:val="00BA35EB"/>
    <w:rsid w:val="00BA3648"/>
    <w:rsid w:val="00BA380D"/>
    <w:rsid w:val="00BA3E5E"/>
    <w:rsid w:val="00BA3F52"/>
    <w:rsid w:val="00BA4332"/>
    <w:rsid w:val="00BA44A1"/>
    <w:rsid w:val="00BA4AFC"/>
    <w:rsid w:val="00BA4D28"/>
    <w:rsid w:val="00BA51A4"/>
    <w:rsid w:val="00BA52AC"/>
    <w:rsid w:val="00BA5DB8"/>
    <w:rsid w:val="00BA5F5E"/>
    <w:rsid w:val="00BA6198"/>
    <w:rsid w:val="00BA7670"/>
    <w:rsid w:val="00BA7885"/>
    <w:rsid w:val="00BA7B54"/>
    <w:rsid w:val="00BA7C31"/>
    <w:rsid w:val="00BB04E0"/>
    <w:rsid w:val="00BB0E43"/>
    <w:rsid w:val="00BB0EDA"/>
    <w:rsid w:val="00BB0F25"/>
    <w:rsid w:val="00BB0F2A"/>
    <w:rsid w:val="00BB1483"/>
    <w:rsid w:val="00BB1C76"/>
    <w:rsid w:val="00BB2975"/>
    <w:rsid w:val="00BB2EBF"/>
    <w:rsid w:val="00BB30E8"/>
    <w:rsid w:val="00BB365E"/>
    <w:rsid w:val="00BB3808"/>
    <w:rsid w:val="00BB3BD7"/>
    <w:rsid w:val="00BB407F"/>
    <w:rsid w:val="00BB44A0"/>
    <w:rsid w:val="00BB5817"/>
    <w:rsid w:val="00BB6101"/>
    <w:rsid w:val="00BB6514"/>
    <w:rsid w:val="00BB6885"/>
    <w:rsid w:val="00BB691D"/>
    <w:rsid w:val="00BB6B84"/>
    <w:rsid w:val="00BB6EA5"/>
    <w:rsid w:val="00BB7114"/>
    <w:rsid w:val="00BB75E7"/>
    <w:rsid w:val="00BB77C8"/>
    <w:rsid w:val="00BB7B1F"/>
    <w:rsid w:val="00BB7CDF"/>
    <w:rsid w:val="00BB7EB9"/>
    <w:rsid w:val="00BC1105"/>
    <w:rsid w:val="00BC1397"/>
    <w:rsid w:val="00BC1557"/>
    <w:rsid w:val="00BC1DB9"/>
    <w:rsid w:val="00BC1F86"/>
    <w:rsid w:val="00BC2657"/>
    <w:rsid w:val="00BC2879"/>
    <w:rsid w:val="00BC292A"/>
    <w:rsid w:val="00BC2D6E"/>
    <w:rsid w:val="00BC3198"/>
    <w:rsid w:val="00BC32C9"/>
    <w:rsid w:val="00BC35A6"/>
    <w:rsid w:val="00BC45EA"/>
    <w:rsid w:val="00BC4782"/>
    <w:rsid w:val="00BC547E"/>
    <w:rsid w:val="00BC5E0D"/>
    <w:rsid w:val="00BC5F2B"/>
    <w:rsid w:val="00BC6679"/>
    <w:rsid w:val="00BC753E"/>
    <w:rsid w:val="00BC764E"/>
    <w:rsid w:val="00BC7684"/>
    <w:rsid w:val="00BC7F35"/>
    <w:rsid w:val="00BD00C2"/>
    <w:rsid w:val="00BD02EC"/>
    <w:rsid w:val="00BD0755"/>
    <w:rsid w:val="00BD18DE"/>
    <w:rsid w:val="00BD192D"/>
    <w:rsid w:val="00BD2D01"/>
    <w:rsid w:val="00BD2EB4"/>
    <w:rsid w:val="00BD3551"/>
    <w:rsid w:val="00BD3A37"/>
    <w:rsid w:val="00BD3C83"/>
    <w:rsid w:val="00BD3CF2"/>
    <w:rsid w:val="00BD3FBA"/>
    <w:rsid w:val="00BD43B0"/>
    <w:rsid w:val="00BD4D39"/>
    <w:rsid w:val="00BD58CC"/>
    <w:rsid w:val="00BD5B4F"/>
    <w:rsid w:val="00BD5D69"/>
    <w:rsid w:val="00BD6322"/>
    <w:rsid w:val="00BD6374"/>
    <w:rsid w:val="00BD63C9"/>
    <w:rsid w:val="00BD6AB7"/>
    <w:rsid w:val="00BD72B3"/>
    <w:rsid w:val="00BD7861"/>
    <w:rsid w:val="00BD78A0"/>
    <w:rsid w:val="00BD7C5C"/>
    <w:rsid w:val="00BD7E04"/>
    <w:rsid w:val="00BE098F"/>
    <w:rsid w:val="00BE0A94"/>
    <w:rsid w:val="00BE0F15"/>
    <w:rsid w:val="00BE1459"/>
    <w:rsid w:val="00BE18B4"/>
    <w:rsid w:val="00BE209A"/>
    <w:rsid w:val="00BE219B"/>
    <w:rsid w:val="00BE22FE"/>
    <w:rsid w:val="00BE27F1"/>
    <w:rsid w:val="00BE2B6F"/>
    <w:rsid w:val="00BE2E99"/>
    <w:rsid w:val="00BE35CB"/>
    <w:rsid w:val="00BE36C8"/>
    <w:rsid w:val="00BE3750"/>
    <w:rsid w:val="00BE3B96"/>
    <w:rsid w:val="00BE3DDB"/>
    <w:rsid w:val="00BE3E68"/>
    <w:rsid w:val="00BE3E9A"/>
    <w:rsid w:val="00BE4B7D"/>
    <w:rsid w:val="00BE57A8"/>
    <w:rsid w:val="00BE5902"/>
    <w:rsid w:val="00BE5F50"/>
    <w:rsid w:val="00BE62C1"/>
    <w:rsid w:val="00BE62D9"/>
    <w:rsid w:val="00BE653B"/>
    <w:rsid w:val="00BE6A2C"/>
    <w:rsid w:val="00BE6ABE"/>
    <w:rsid w:val="00BE6B36"/>
    <w:rsid w:val="00BE76AC"/>
    <w:rsid w:val="00BE792F"/>
    <w:rsid w:val="00BF01AE"/>
    <w:rsid w:val="00BF02E5"/>
    <w:rsid w:val="00BF0FDD"/>
    <w:rsid w:val="00BF102C"/>
    <w:rsid w:val="00BF1716"/>
    <w:rsid w:val="00BF18B4"/>
    <w:rsid w:val="00BF19C9"/>
    <w:rsid w:val="00BF20B8"/>
    <w:rsid w:val="00BF226F"/>
    <w:rsid w:val="00BF2628"/>
    <w:rsid w:val="00BF2763"/>
    <w:rsid w:val="00BF2788"/>
    <w:rsid w:val="00BF278C"/>
    <w:rsid w:val="00BF35E7"/>
    <w:rsid w:val="00BF3BB0"/>
    <w:rsid w:val="00BF3DBD"/>
    <w:rsid w:val="00BF3ED6"/>
    <w:rsid w:val="00BF485C"/>
    <w:rsid w:val="00BF496E"/>
    <w:rsid w:val="00BF4AC7"/>
    <w:rsid w:val="00BF4E86"/>
    <w:rsid w:val="00BF5118"/>
    <w:rsid w:val="00BF518F"/>
    <w:rsid w:val="00BF5954"/>
    <w:rsid w:val="00BF5CFE"/>
    <w:rsid w:val="00BF60A3"/>
    <w:rsid w:val="00BF64B8"/>
    <w:rsid w:val="00BF65C5"/>
    <w:rsid w:val="00BF6905"/>
    <w:rsid w:val="00BF6FC0"/>
    <w:rsid w:val="00BF7085"/>
    <w:rsid w:val="00BF7152"/>
    <w:rsid w:val="00BF79FD"/>
    <w:rsid w:val="00BF7B03"/>
    <w:rsid w:val="00BF7C64"/>
    <w:rsid w:val="00C000D7"/>
    <w:rsid w:val="00C00378"/>
    <w:rsid w:val="00C00FC3"/>
    <w:rsid w:val="00C010F1"/>
    <w:rsid w:val="00C0158D"/>
    <w:rsid w:val="00C01A6E"/>
    <w:rsid w:val="00C01DD1"/>
    <w:rsid w:val="00C0220C"/>
    <w:rsid w:val="00C026FF"/>
    <w:rsid w:val="00C0288E"/>
    <w:rsid w:val="00C028A9"/>
    <w:rsid w:val="00C02962"/>
    <w:rsid w:val="00C02D66"/>
    <w:rsid w:val="00C02EBC"/>
    <w:rsid w:val="00C03405"/>
    <w:rsid w:val="00C038F9"/>
    <w:rsid w:val="00C03A1D"/>
    <w:rsid w:val="00C03EAA"/>
    <w:rsid w:val="00C043AC"/>
    <w:rsid w:val="00C04698"/>
    <w:rsid w:val="00C04A95"/>
    <w:rsid w:val="00C04D05"/>
    <w:rsid w:val="00C05E6D"/>
    <w:rsid w:val="00C05E93"/>
    <w:rsid w:val="00C05F37"/>
    <w:rsid w:val="00C06384"/>
    <w:rsid w:val="00C063CD"/>
    <w:rsid w:val="00C064F0"/>
    <w:rsid w:val="00C06897"/>
    <w:rsid w:val="00C06E49"/>
    <w:rsid w:val="00C076F2"/>
    <w:rsid w:val="00C07757"/>
    <w:rsid w:val="00C07989"/>
    <w:rsid w:val="00C07BB4"/>
    <w:rsid w:val="00C07C48"/>
    <w:rsid w:val="00C10010"/>
    <w:rsid w:val="00C101F9"/>
    <w:rsid w:val="00C10CF2"/>
    <w:rsid w:val="00C11122"/>
    <w:rsid w:val="00C119C4"/>
    <w:rsid w:val="00C11B86"/>
    <w:rsid w:val="00C11EE9"/>
    <w:rsid w:val="00C11F07"/>
    <w:rsid w:val="00C12782"/>
    <w:rsid w:val="00C12D85"/>
    <w:rsid w:val="00C12EC8"/>
    <w:rsid w:val="00C12EFE"/>
    <w:rsid w:val="00C12FD3"/>
    <w:rsid w:val="00C1302A"/>
    <w:rsid w:val="00C13312"/>
    <w:rsid w:val="00C138C0"/>
    <w:rsid w:val="00C14049"/>
    <w:rsid w:val="00C140DE"/>
    <w:rsid w:val="00C14602"/>
    <w:rsid w:val="00C14DC5"/>
    <w:rsid w:val="00C15806"/>
    <w:rsid w:val="00C16102"/>
    <w:rsid w:val="00C162F6"/>
    <w:rsid w:val="00C1662E"/>
    <w:rsid w:val="00C1715C"/>
    <w:rsid w:val="00C17387"/>
    <w:rsid w:val="00C17DE7"/>
    <w:rsid w:val="00C17F86"/>
    <w:rsid w:val="00C203ED"/>
    <w:rsid w:val="00C20B9F"/>
    <w:rsid w:val="00C20E15"/>
    <w:rsid w:val="00C2101A"/>
    <w:rsid w:val="00C219A1"/>
    <w:rsid w:val="00C21C85"/>
    <w:rsid w:val="00C21EC5"/>
    <w:rsid w:val="00C21F7E"/>
    <w:rsid w:val="00C227DE"/>
    <w:rsid w:val="00C228BF"/>
    <w:rsid w:val="00C22DC7"/>
    <w:rsid w:val="00C22E6E"/>
    <w:rsid w:val="00C22EDD"/>
    <w:rsid w:val="00C234A1"/>
    <w:rsid w:val="00C235FA"/>
    <w:rsid w:val="00C241F6"/>
    <w:rsid w:val="00C2471F"/>
    <w:rsid w:val="00C2495E"/>
    <w:rsid w:val="00C259BD"/>
    <w:rsid w:val="00C25D59"/>
    <w:rsid w:val="00C25FD9"/>
    <w:rsid w:val="00C263C7"/>
    <w:rsid w:val="00C26A66"/>
    <w:rsid w:val="00C26A7F"/>
    <w:rsid w:val="00C26DB0"/>
    <w:rsid w:val="00C26F7A"/>
    <w:rsid w:val="00C2763C"/>
    <w:rsid w:val="00C30737"/>
    <w:rsid w:val="00C3164C"/>
    <w:rsid w:val="00C3198F"/>
    <w:rsid w:val="00C31C11"/>
    <w:rsid w:val="00C31DEE"/>
    <w:rsid w:val="00C31F95"/>
    <w:rsid w:val="00C32191"/>
    <w:rsid w:val="00C32293"/>
    <w:rsid w:val="00C32FAE"/>
    <w:rsid w:val="00C333E9"/>
    <w:rsid w:val="00C3359C"/>
    <w:rsid w:val="00C335D2"/>
    <w:rsid w:val="00C3386C"/>
    <w:rsid w:val="00C33A92"/>
    <w:rsid w:val="00C33BB5"/>
    <w:rsid w:val="00C33C9E"/>
    <w:rsid w:val="00C343C6"/>
    <w:rsid w:val="00C34C4A"/>
    <w:rsid w:val="00C34D13"/>
    <w:rsid w:val="00C350A5"/>
    <w:rsid w:val="00C35546"/>
    <w:rsid w:val="00C35BD2"/>
    <w:rsid w:val="00C364BE"/>
    <w:rsid w:val="00C36D30"/>
    <w:rsid w:val="00C372BD"/>
    <w:rsid w:val="00C3734E"/>
    <w:rsid w:val="00C3780F"/>
    <w:rsid w:val="00C379B3"/>
    <w:rsid w:val="00C37C60"/>
    <w:rsid w:val="00C37E2C"/>
    <w:rsid w:val="00C4087C"/>
    <w:rsid w:val="00C40982"/>
    <w:rsid w:val="00C40CFC"/>
    <w:rsid w:val="00C40F51"/>
    <w:rsid w:val="00C4158C"/>
    <w:rsid w:val="00C415C1"/>
    <w:rsid w:val="00C415D8"/>
    <w:rsid w:val="00C41758"/>
    <w:rsid w:val="00C417CD"/>
    <w:rsid w:val="00C4188C"/>
    <w:rsid w:val="00C4230E"/>
    <w:rsid w:val="00C423FB"/>
    <w:rsid w:val="00C42D4C"/>
    <w:rsid w:val="00C42EF6"/>
    <w:rsid w:val="00C42FAC"/>
    <w:rsid w:val="00C430EB"/>
    <w:rsid w:val="00C43F08"/>
    <w:rsid w:val="00C43FB5"/>
    <w:rsid w:val="00C43FFF"/>
    <w:rsid w:val="00C44013"/>
    <w:rsid w:val="00C44B0D"/>
    <w:rsid w:val="00C44ED1"/>
    <w:rsid w:val="00C452A0"/>
    <w:rsid w:val="00C45485"/>
    <w:rsid w:val="00C45959"/>
    <w:rsid w:val="00C45DC2"/>
    <w:rsid w:val="00C45E6B"/>
    <w:rsid w:val="00C46B59"/>
    <w:rsid w:val="00C46BB5"/>
    <w:rsid w:val="00C46D36"/>
    <w:rsid w:val="00C47BB8"/>
    <w:rsid w:val="00C47D35"/>
    <w:rsid w:val="00C500CD"/>
    <w:rsid w:val="00C5091B"/>
    <w:rsid w:val="00C50C82"/>
    <w:rsid w:val="00C50D5C"/>
    <w:rsid w:val="00C51354"/>
    <w:rsid w:val="00C51427"/>
    <w:rsid w:val="00C51C38"/>
    <w:rsid w:val="00C51C5A"/>
    <w:rsid w:val="00C51DBA"/>
    <w:rsid w:val="00C5257E"/>
    <w:rsid w:val="00C52996"/>
    <w:rsid w:val="00C52ED1"/>
    <w:rsid w:val="00C531FD"/>
    <w:rsid w:val="00C538FC"/>
    <w:rsid w:val="00C539A5"/>
    <w:rsid w:val="00C543AB"/>
    <w:rsid w:val="00C5485A"/>
    <w:rsid w:val="00C5493B"/>
    <w:rsid w:val="00C54E08"/>
    <w:rsid w:val="00C5512B"/>
    <w:rsid w:val="00C55353"/>
    <w:rsid w:val="00C55CBC"/>
    <w:rsid w:val="00C55E4F"/>
    <w:rsid w:val="00C55EC8"/>
    <w:rsid w:val="00C56205"/>
    <w:rsid w:val="00C56494"/>
    <w:rsid w:val="00C56A64"/>
    <w:rsid w:val="00C57C3D"/>
    <w:rsid w:val="00C602C8"/>
    <w:rsid w:val="00C606F3"/>
    <w:rsid w:val="00C609B3"/>
    <w:rsid w:val="00C60F74"/>
    <w:rsid w:val="00C619B1"/>
    <w:rsid w:val="00C61B6D"/>
    <w:rsid w:val="00C622AF"/>
    <w:rsid w:val="00C62792"/>
    <w:rsid w:val="00C62861"/>
    <w:rsid w:val="00C62BC2"/>
    <w:rsid w:val="00C6303E"/>
    <w:rsid w:val="00C630E2"/>
    <w:rsid w:val="00C6355E"/>
    <w:rsid w:val="00C63588"/>
    <w:rsid w:val="00C637C0"/>
    <w:rsid w:val="00C63DEF"/>
    <w:rsid w:val="00C63E4D"/>
    <w:rsid w:val="00C641A9"/>
    <w:rsid w:val="00C648EF"/>
    <w:rsid w:val="00C64917"/>
    <w:rsid w:val="00C65307"/>
    <w:rsid w:val="00C6547B"/>
    <w:rsid w:val="00C6570F"/>
    <w:rsid w:val="00C66008"/>
    <w:rsid w:val="00C666AD"/>
    <w:rsid w:val="00C669F8"/>
    <w:rsid w:val="00C66ABD"/>
    <w:rsid w:val="00C676DE"/>
    <w:rsid w:val="00C6775E"/>
    <w:rsid w:val="00C67B37"/>
    <w:rsid w:val="00C702B3"/>
    <w:rsid w:val="00C703F5"/>
    <w:rsid w:val="00C70878"/>
    <w:rsid w:val="00C70F03"/>
    <w:rsid w:val="00C71439"/>
    <w:rsid w:val="00C7150C"/>
    <w:rsid w:val="00C716A6"/>
    <w:rsid w:val="00C71935"/>
    <w:rsid w:val="00C71A0A"/>
    <w:rsid w:val="00C71DCB"/>
    <w:rsid w:val="00C7204B"/>
    <w:rsid w:val="00C7222A"/>
    <w:rsid w:val="00C726A6"/>
    <w:rsid w:val="00C72CC5"/>
    <w:rsid w:val="00C73660"/>
    <w:rsid w:val="00C73761"/>
    <w:rsid w:val="00C73D66"/>
    <w:rsid w:val="00C73F16"/>
    <w:rsid w:val="00C73FA4"/>
    <w:rsid w:val="00C74D2C"/>
    <w:rsid w:val="00C74E87"/>
    <w:rsid w:val="00C7505D"/>
    <w:rsid w:val="00C752C3"/>
    <w:rsid w:val="00C75949"/>
    <w:rsid w:val="00C75C7A"/>
    <w:rsid w:val="00C75EFB"/>
    <w:rsid w:val="00C76279"/>
    <w:rsid w:val="00C768BA"/>
    <w:rsid w:val="00C76DDF"/>
    <w:rsid w:val="00C77259"/>
    <w:rsid w:val="00C7776E"/>
    <w:rsid w:val="00C800BE"/>
    <w:rsid w:val="00C80C72"/>
    <w:rsid w:val="00C80F6B"/>
    <w:rsid w:val="00C80F7B"/>
    <w:rsid w:val="00C80FBA"/>
    <w:rsid w:val="00C81033"/>
    <w:rsid w:val="00C8117D"/>
    <w:rsid w:val="00C817F7"/>
    <w:rsid w:val="00C81A4E"/>
    <w:rsid w:val="00C81C37"/>
    <w:rsid w:val="00C81F6E"/>
    <w:rsid w:val="00C8232C"/>
    <w:rsid w:val="00C825C4"/>
    <w:rsid w:val="00C8264F"/>
    <w:rsid w:val="00C82C63"/>
    <w:rsid w:val="00C82EBF"/>
    <w:rsid w:val="00C832ED"/>
    <w:rsid w:val="00C83477"/>
    <w:rsid w:val="00C834E6"/>
    <w:rsid w:val="00C834FB"/>
    <w:rsid w:val="00C83968"/>
    <w:rsid w:val="00C83A02"/>
    <w:rsid w:val="00C841E1"/>
    <w:rsid w:val="00C8423F"/>
    <w:rsid w:val="00C846D7"/>
    <w:rsid w:val="00C8530B"/>
    <w:rsid w:val="00C85A40"/>
    <w:rsid w:val="00C85E2E"/>
    <w:rsid w:val="00C8665B"/>
    <w:rsid w:val="00C90227"/>
    <w:rsid w:val="00C909D7"/>
    <w:rsid w:val="00C90A0C"/>
    <w:rsid w:val="00C90AD8"/>
    <w:rsid w:val="00C90B59"/>
    <w:rsid w:val="00C90BE5"/>
    <w:rsid w:val="00C912D8"/>
    <w:rsid w:val="00C917A7"/>
    <w:rsid w:val="00C91C75"/>
    <w:rsid w:val="00C92166"/>
    <w:rsid w:val="00C926AA"/>
    <w:rsid w:val="00C92E62"/>
    <w:rsid w:val="00C937A2"/>
    <w:rsid w:val="00C93F10"/>
    <w:rsid w:val="00C9499A"/>
    <w:rsid w:val="00C94D2D"/>
    <w:rsid w:val="00C94DEC"/>
    <w:rsid w:val="00C95498"/>
    <w:rsid w:val="00C95773"/>
    <w:rsid w:val="00C95FF8"/>
    <w:rsid w:val="00C97CA4"/>
    <w:rsid w:val="00CA0473"/>
    <w:rsid w:val="00CA0943"/>
    <w:rsid w:val="00CA0A60"/>
    <w:rsid w:val="00CA0B1E"/>
    <w:rsid w:val="00CA1274"/>
    <w:rsid w:val="00CA13CD"/>
    <w:rsid w:val="00CA16D8"/>
    <w:rsid w:val="00CA1AC3"/>
    <w:rsid w:val="00CA22B0"/>
    <w:rsid w:val="00CA2B5E"/>
    <w:rsid w:val="00CA2E7E"/>
    <w:rsid w:val="00CA3115"/>
    <w:rsid w:val="00CA31AA"/>
    <w:rsid w:val="00CA3530"/>
    <w:rsid w:val="00CA3B51"/>
    <w:rsid w:val="00CA3B54"/>
    <w:rsid w:val="00CA3B82"/>
    <w:rsid w:val="00CA455E"/>
    <w:rsid w:val="00CA4727"/>
    <w:rsid w:val="00CA4810"/>
    <w:rsid w:val="00CA4908"/>
    <w:rsid w:val="00CA4A48"/>
    <w:rsid w:val="00CA555D"/>
    <w:rsid w:val="00CA55FF"/>
    <w:rsid w:val="00CA5EF2"/>
    <w:rsid w:val="00CA6671"/>
    <w:rsid w:val="00CA6774"/>
    <w:rsid w:val="00CA69F8"/>
    <w:rsid w:val="00CA72C4"/>
    <w:rsid w:val="00CA746B"/>
    <w:rsid w:val="00CA765C"/>
    <w:rsid w:val="00CA7C6E"/>
    <w:rsid w:val="00CB0BCF"/>
    <w:rsid w:val="00CB0E96"/>
    <w:rsid w:val="00CB12A0"/>
    <w:rsid w:val="00CB1664"/>
    <w:rsid w:val="00CB1870"/>
    <w:rsid w:val="00CB1975"/>
    <w:rsid w:val="00CB1A09"/>
    <w:rsid w:val="00CB1AF4"/>
    <w:rsid w:val="00CB1C69"/>
    <w:rsid w:val="00CB1D59"/>
    <w:rsid w:val="00CB2469"/>
    <w:rsid w:val="00CB2551"/>
    <w:rsid w:val="00CB27D0"/>
    <w:rsid w:val="00CB282D"/>
    <w:rsid w:val="00CB2D8F"/>
    <w:rsid w:val="00CB3341"/>
    <w:rsid w:val="00CB3869"/>
    <w:rsid w:val="00CB4931"/>
    <w:rsid w:val="00CB4948"/>
    <w:rsid w:val="00CB4BB5"/>
    <w:rsid w:val="00CB4DFF"/>
    <w:rsid w:val="00CB53B3"/>
    <w:rsid w:val="00CB57BA"/>
    <w:rsid w:val="00CB5E2C"/>
    <w:rsid w:val="00CB62C1"/>
    <w:rsid w:val="00CB68C3"/>
    <w:rsid w:val="00CB6A2A"/>
    <w:rsid w:val="00CB6D80"/>
    <w:rsid w:val="00CB6DB4"/>
    <w:rsid w:val="00CB6EE7"/>
    <w:rsid w:val="00CB7314"/>
    <w:rsid w:val="00CB7EC6"/>
    <w:rsid w:val="00CB7F4E"/>
    <w:rsid w:val="00CC00AC"/>
    <w:rsid w:val="00CC019B"/>
    <w:rsid w:val="00CC03C8"/>
    <w:rsid w:val="00CC0951"/>
    <w:rsid w:val="00CC0DD7"/>
    <w:rsid w:val="00CC13E2"/>
    <w:rsid w:val="00CC185E"/>
    <w:rsid w:val="00CC2047"/>
    <w:rsid w:val="00CC253C"/>
    <w:rsid w:val="00CC283C"/>
    <w:rsid w:val="00CC2F59"/>
    <w:rsid w:val="00CC306E"/>
    <w:rsid w:val="00CC30BE"/>
    <w:rsid w:val="00CC38A1"/>
    <w:rsid w:val="00CC405B"/>
    <w:rsid w:val="00CC49ED"/>
    <w:rsid w:val="00CC4CBA"/>
    <w:rsid w:val="00CC5308"/>
    <w:rsid w:val="00CC59A8"/>
    <w:rsid w:val="00CC5E18"/>
    <w:rsid w:val="00CC63B9"/>
    <w:rsid w:val="00CC736D"/>
    <w:rsid w:val="00CC7440"/>
    <w:rsid w:val="00CC7468"/>
    <w:rsid w:val="00CC7694"/>
    <w:rsid w:val="00CC76CB"/>
    <w:rsid w:val="00CC7784"/>
    <w:rsid w:val="00CC7793"/>
    <w:rsid w:val="00CC787E"/>
    <w:rsid w:val="00CC7E0B"/>
    <w:rsid w:val="00CC7EB8"/>
    <w:rsid w:val="00CD00E4"/>
    <w:rsid w:val="00CD00EF"/>
    <w:rsid w:val="00CD0259"/>
    <w:rsid w:val="00CD0388"/>
    <w:rsid w:val="00CD039C"/>
    <w:rsid w:val="00CD04B9"/>
    <w:rsid w:val="00CD0D4F"/>
    <w:rsid w:val="00CD1211"/>
    <w:rsid w:val="00CD1301"/>
    <w:rsid w:val="00CD14FA"/>
    <w:rsid w:val="00CD18AC"/>
    <w:rsid w:val="00CD1924"/>
    <w:rsid w:val="00CD207F"/>
    <w:rsid w:val="00CD294C"/>
    <w:rsid w:val="00CD344A"/>
    <w:rsid w:val="00CD38E4"/>
    <w:rsid w:val="00CD3961"/>
    <w:rsid w:val="00CD3C1A"/>
    <w:rsid w:val="00CD3C80"/>
    <w:rsid w:val="00CD3DDB"/>
    <w:rsid w:val="00CD3F3D"/>
    <w:rsid w:val="00CD4597"/>
    <w:rsid w:val="00CD48AF"/>
    <w:rsid w:val="00CD4FF5"/>
    <w:rsid w:val="00CD5519"/>
    <w:rsid w:val="00CD5739"/>
    <w:rsid w:val="00CD5E61"/>
    <w:rsid w:val="00CD647B"/>
    <w:rsid w:val="00CD65BE"/>
    <w:rsid w:val="00CD68C6"/>
    <w:rsid w:val="00CD6AD8"/>
    <w:rsid w:val="00CD70AF"/>
    <w:rsid w:val="00CD7585"/>
    <w:rsid w:val="00CD7902"/>
    <w:rsid w:val="00CE03F2"/>
    <w:rsid w:val="00CE05FB"/>
    <w:rsid w:val="00CE0D3B"/>
    <w:rsid w:val="00CE126D"/>
    <w:rsid w:val="00CE16AA"/>
    <w:rsid w:val="00CE1850"/>
    <w:rsid w:val="00CE33DC"/>
    <w:rsid w:val="00CE341B"/>
    <w:rsid w:val="00CE3459"/>
    <w:rsid w:val="00CE4671"/>
    <w:rsid w:val="00CE4B6B"/>
    <w:rsid w:val="00CE4C6C"/>
    <w:rsid w:val="00CE4E82"/>
    <w:rsid w:val="00CE53D2"/>
    <w:rsid w:val="00CE5FCB"/>
    <w:rsid w:val="00CE6078"/>
    <w:rsid w:val="00CE6F5A"/>
    <w:rsid w:val="00CE71D3"/>
    <w:rsid w:val="00CE74D4"/>
    <w:rsid w:val="00CE7836"/>
    <w:rsid w:val="00CE7E39"/>
    <w:rsid w:val="00CE7FD9"/>
    <w:rsid w:val="00CF0745"/>
    <w:rsid w:val="00CF086A"/>
    <w:rsid w:val="00CF0989"/>
    <w:rsid w:val="00CF09D8"/>
    <w:rsid w:val="00CF0ABF"/>
    <w:rsid w:val="00CF0AEC"/>
    <w:rsid w:val="00CF19E5"/>
    <w:rsid w:val="00CF1A14"/>
    <w:rsid w:val="00CF1A17"/>
    <w:rsid w:val="00CF2437"/>
    <w:rsid w:val="00CF3216"/>
    <w:rsid w:val="00CF3FE6"/>
    <w:rsid w:val="00CF40C2"/>
    <w:rsid w:val="00CF4204"/>
    <w:rsid w:val="00CF5085"/>
    <w:rsid w:val="00CF526B"/>
    <w:rsid w:val="00CF56B7"/>
    <w:rsid w:val="00CF5777"/>
    <w:rsid w:val="00CF5A60"/>
    <w:rsid w:val="00CF5D5B"/>
    <w:rsid w:val="00CF6327"/>
    <w:rsid w:val="00CF7203"/>
    <w:rsid w:val="00CF721F"/>
    <w:rsid w:val="00CF73D7"/>
    <w:rsid w:val="00CF79FD"/>
    <w:rsid w:val="00CF7AA7"/>
    <w:rsid w:val="00D0076E"/>
    <w:rsid w:val="00D00D44"/>
    <w:rsid w:val="00D00F9F"/>
    <w:rsid w:val="00D01003"/>
    <w:rsid w:val="00D0115B"/>
    <w:rsid w:val="00D0138D"/>
    <w:rsid w:val="00D024EF"/>
    <w:rsid w:val="00D026CB"/>
    <w:rsid w:val="00D029A5"/>
    <w:rsid w:val="00D02BB1"/>
    <w:rsid w:val="00D035AB"/>
    <w:rsid w:val="00D04234"/>
    <w:rsid w:val="00D044BC"/>
    <w:rsid w:val="00D0494A"/>
    <w:rsid w:val="00D04CEF"/>
    <w:rsid w:val="00D051BB"/>
    <w:rsid w:val="00D05334"/>
    <w:rsid w:val="00D0571E"/>
    <w:rsid w:val="00D05896"/>
    <w:rsid w:val="00D05E81"/>
    <w:rsid w:val="00D062B8"/>
    <w:rsid w:val="00D06636"/>
    <w:rsid w:val="00D0675F"/>
    <w:rsid w:val="00D06A44"/>
    <w:rsid w:val="00D06E25"/>
    <w:rsid w:val="00D07498"/>
    <w:rsid w:val="00D075D5"/>
    <w:rsid w:val="00D0796D"/>
    <w:rsid w:val="00D07C06"/>
    <w:rsid w:val="00D1023D"/>
    <w:rsid w:val="00D102E5"/>
    <w:rsid w:val="00D10808"/>
    <w:rsid w:val="00D10F2D"/>
    <w:rsid w:val="00D111D4"/>
    <w:rsid w:val="00D11829"/>
    <w:rsid w:val="00D11BA3"/>
    <w:rsid w:val="00D11BE6"/>
    <w:rsid w:val="00D11BEF"/>
    <w:rsid w:val="00D12220"/>
    <w:rsid w:val="00D12A15"/>
    <w:rsid w:val="00D12FFE"/>
    <w:rsid w:val="00D13013"/>
    <w:rsid w:val="00D131D0"/>
    <w:rsid w:val="00D137F9"/>
    <w:rsid w:val="00D1436C"/>
    <w:rsid w:val="00D147B6"/>
    <w:rsid w:val="00D14D8A"/>
    <w:rsid w:val="00D14E4E"/>
    <w:rsid w:val="00D15761"/>
    <w:rsid w:val="00D157A2"/>
    <w:rsid w:val="00D16798"/>
    <w:rsid w:val="00D16B4B"/>
    <w:rsid w:val="00D178E8"/>
    <w:rsid w:val="00D17C4A"/>
    <w:rsid w:val="00D20543"/>
    <w:rsid w:val="00D207A2"/>
    <w:rsid w:val="00D20EDA"/>
    <w:rsid w:val="00D223A6"/>
    <w:rsid w:val="00D2316D"/>
    <w:rsid w:val="00D23332"/>
    <w:rsid w:val="00D235E0"/>
    <w:rsid w:val="00D238AF"/>
    <w:rsid w:val="00D23B24"/>
    <w:rsid w:val="00D23DAE"/>
    <w:rsid w:val="00D23DD0"/>
    <w:rsid w:val="00D2413A"/>
    <w:rsid w:val="00D24EEC"/>
    <w:rsid w:val="00D25234"/>
    <w:rsid w:val="00D2545C"/>
    <w:rsid w:val="00D255A1"/>
    <w:rsid w:val="00D25B92"/>
    <w:rsid w:val="00D25C4B"/>
    <w:rsid w:val="00D25FCA"/>
    <w:rsid w:val="00D26412"/>
    <w:rsid w:val="00D279DA"/>
    <w:rsid w:val="00D27CF5"/>
    <w:rsid w:val="00D30AE5"/>
    <w:rsid w:val="00D30CD8"/>
    <w:rsid w:val="00D310D3"/>
    <w:rsid w:val="00D31158"/>
    <w:rsid w:val="00D314C8"/>
    <w:rsid w:val="00D3165A"/>
    <w:rsid w:val="00D31C01"/>
    <w:rsid w:val="00D3205D"/>
    <w:rsid w:val="00D322CB"/>
    <w:rsid w:val="00D3238B"/>
    <w:rsid w:val="00D32412"/>
    <w:rsid w:val="00D324BA"/>
    <w:rsid w:val="00D32A7F"/>
    <w:rsid w:val="00D32C06"/>
    <w:rsid w:val="00D33110"/>
    <w:rsid w:val="00D33408"/>
    <w:rsid w:val="00D33418"/>
    <w:rsid w:val="00D3348F"/>
    <w:rsid w:val="00D33A31"/>
    <w:rsid w:val="00D33BF1"/>
    <w:rsid w:val="00D33FE9"/>
    <w:rsid w:val="00D34309"/>
    <w:rsid w:val="00D3480C"/>
    <w:rsid w:val="00D3493A"/>
    <w:rsid w:val="00D34A3C"/>
    <w:rsid w:val="00D34C97"/>
    <w:rsid w:val="00D350FD"/>
    <w:rsid w:val="00D3522A"/>
    <w:rsid w:val="00D35315"/>
    <w:rsid w:val="00D35644"/>
    <w:rsid w:val="00D35E07"/>
    <w:rsid w:val="00D36B2A"/>
    <w:rsid w:val="00D36B8B"/>
    <w:rsid w:val="00D36D10"/>
    <w:rsid w:val="00D3727B"/>
    <w:rsid w:val="00D37476"/>
    <w:rsid w:val="00D376FF"/>
    <w:rsid w:val="00D37710"/>
    <w:rsid w:val="00D37783"/>
    <w:rsid w:val="00D37AAD"/>
    <w:rsid w:val="00D37C8D"/>
    <w:rsid w:val="00D40495"/>
    <w:rsid w:val="00D406E3"/>
    <w:rsid w:val="00D40B2D"/>
    <w:rsid w:val="00D40C32"/>
    <w:rsid w:val="00D412E0"/>
    <w:rsid w:val="00D41401"/>
    <w:rsid w:val="00D41A13"/>
    <w:rsid w:val="00D41CA7"/>
    <w:rsid w:val="00D41DF2"/>
    <w:rsid w:val="00D4258C"/>
    <w:rsid w:val="00D4278D"/>
    <w:rsid w:val="00D42911"/>
    <w:rsid w:val="00D429F5"/>
    <w:rsid w:val="00D429F8"/>
    <w:rsid w:val="00D42B12"/>
    <w:rsid w:val="00D42EF0"/>
    <w:rsid w:val="00D42F4E"/>
    <w:rsid w:val="00D43635"/>
    <w:rsid w:val="00D4389C"/>
    <w:rsid w:val="00D43A3A"/>
    <w:rsid w:val="00D443EB"/>
    <w:rsid w:val="00D444F5"/>
    <w:rsid w:val="00D448FC"/>
    <w:rsid w:val="00D44B98"/>
    <w:rsid w:val="00D44C01"/>
    <w:rsid w:val="00D44DD4"/>
    <w:rsid w:val="00D44E29"/>
    <w:rsid w:val="00D4551A"/>
    <w:rsid w:val="00D45DF3"/>
    <w:rsid w:val="00D46DF5"/>
    <w:rsid w:val="00D4737F"/>
    <w:rsid w:val="00D47580"/>
    <w:rsid w:val="00D503FB"/>
    <w:rsid w:val="00D506AB"/>
    <w:rsid w:val="00D506AD"/>
    <w:rsid w:val="00D50B3E"/>
    <w:rsid w:val="00D50F06"/>
    <w:rsid w:val="00D510ED"/>
    <w:rsid w:val="00D5121F"/>
    <w:rsid w:val="00D51298"/>
    <w:rsid w:val="00D512C3"/>
    <w:rsid w:val="00D51852"/>
    <w:rsid w:val="00D51C47"/>
    <w:rsid w:val="00D52395"/>
    <w:rsid w:val="00D531F8"/>
    <w:rsid w:val="00D534EF"/>
    <w:rsid w:val="00D53879"/>
    <w:rsid w:val="00D53B14"/>
    <w:rsid w:val="00D53BED"/>
    <w:rsid w:val="00D53F3C"/>
    <w:rsid w:val="00D54089"/>
    <w:rsid w:val="00D54471"/>
    <w:rsid w:val="00D54A44"/>
    <w:rsid w:val="00D54E9F"/>
    <w:rsid w:val="00D550A4"/>
    <w:rsid w:val="00D55417"/>
    <w:rsid w:val="00D55AF9"/>
    <w:rsid w:val="00D55D5A"/>
    <w:rsid w:val="00D55EA8"/>
    <w:rsid w:val="00D56790"/>
    <w:rsid w:val="00D5738D"/>
    <w:rsid w:val="00D575CE"/>
    <w:rsid w:val="00D576F2"/>
    <w:rsid w:val="00D576FD"/>
    <w:rsid w:val="00D579D1"/>
    <w:rsid w:val="00D60503"/>
    <w:rsid w:val="00D60856"/>
    <w:rsid w:val="00D60FAD"/>
    <w:rsid w:val="00D61005"/>
    <w:rsid w:val="00D61BCA"/>
    <w:rsid w:val="00D61F64"/>
    <w:rsid w:val="00D61FC6"/>
    <w:rsid w:val="00D62000"/>
    <w:rsid w:val="00D6230B"/>
    <w:rsid w:val="00D641E9"/>
    <w:rsid w:val="00D65100"/>
    <w:rsid w:val="00D65243"/>
    <w:rsid w:val="00D65586"/>
    <w:rsid w:val="00D65755"/>
    <w:rsid w:val="00D65C56"/>
    <w:rsid w:val="00D66132"/>
    <w:rsid w:val="00D6629F"/>
    <w:rsid w:val="00D66505"/>
    <w:rsid w:val="00D66D27"/>
    <w:rsid w:val="00D66E47"/>
    <w:rsid w:val="00D66FEF"/>
    <w:rsid w:val="00D674ED"/>
    <w:rsid w:val="00D700AE"/>
    <w:rsid w:val="00D7055C"/>
    <w:rsid w:val="00D7070D"/>
    <w:rsid w:val="00D70A24"/>
    <w:rsid w:val="00D70CD3"/>
    <w:rsid w:val="00D70ECB"/>
    <w:rsid w:val="00D7126D"/>
    <w:rsid w:val="00D7207F"/>
    <w:rsid w:val="00D72195"/>
    <w:rsid w:val="00D72652"/>
    <w:rsid w:val="00D7276C"/>
    <w:rsid w:val="00D73159"/>
    <w:rsid w:val="00D73365"/>
    <w:rsid w:val="00D73833"/>
    <w:rsid w:val="00D73E7D"/>
    <w:rsid w:val="00D743E8"/>
    <w:rsid w:val="00D746C6"/>
    <w:rsid w:val="00D74E50"/>
    <w:rsid w:val="00D75A29"/>
    <w:rsid w:val="00D75BDE"/>
    <w:rsid w:val="00D75C5B"/>
    <w:rsid w:val="00D75D6E"/>
    <w:rsid w:val="00D763B3"/>
    <w:rsid w:val="00D76B77"/>
    <w:rsid w:val="00D76C89"/>
    <w:rsid w:val="00D772BF"/>
    <w:rsid w:val="00D77DDC"/>
    <w:rsid w:val="00D80384"/>
    <w:rsid w:val="00D80D9B"/>
    <w:rsid w:val="00D80F7A"/>
    <w:rsid w:val="00D810DC"/>
    <w:rsid w:val="00D81320"/>
    <w:rsid w:val="00D81FCC"/>
    <w:rsid w:val="00D820B9"/>
    <w:rsid w:val="00D82AB1"/>
    <w:rsid w:val="00D82E47"/>
    <w:rsid w:val="00D830A4"/>
    <w:rsid w:val="00D83965"/>
    <w:rsid w:val="00D83E55"/>
    <w:rsid w:val="00D84646"/>
    <w:rsid w:val="00D84D0F"/>
    <w:rsid w:val="00D85164"/>
    <w:rsid w:val="00D857E4"/>
    <w:rsid w:val="00D863F1"/>
    <w:rsid w:val="00D8644F"/>
    <w:rsid w:val="00D866AE"/>
    <w:rsid w:val="00D86A85"/>
    <w:rsid w:val="00D86EB5"/>
    <w:rsid w:val="00D86EEE"/>
    <w:rsid w:val="00D8781D"/>
    <w:rsid w:val="00D903CD"/>
    <w:rsid w:val="00D905C6"/>
    <w:rsid w:val="00D9071A"/>
    <w:rsid w:val="00D90AEB"/>
    <w:rsid w:val="00D90CA7"/>
    <w:rsid w:val="00D917CD"/>
    <w:rsid w:val="00D919DA"/>
    <w:rsid w:val="00D91B9A"/>
    <w:rsid w:val="00D9285E"/>
    <w:rsid w:val="00D932F5"/>
    <w:rsid w:val="00D93320"/>
    <w:rsid w:val="00D9353E"/>
    <w:rsid w:val="00D938BD"/>
    <w:rsid w:val="00D93B8C"/>
    <w:rsid w:val="00D94220"/>
    <w:rsid w:val="00D94912"/>
    <w:rsid w:val="00D949F5"/>
    <w:rsid w:val="00D94BC3"/>
    <w:rsid w:val="00D94BEC"/>
    <w:rsid w:val="00D94C60"/>
    <w:rsid w:val="00D953E7"/>
    <w:rsid w:val="00D9562D"/>
    <w:rsid w:val="00D9584A"/>
    <w:rsid w:val="00D95895"/>
    <w:rsid w:val="00D96F1C"/>
    <w:rsid w:val="00D97002"/>
    <w:rsid w:val="00D97233"/>
    <w:rsid w:val="00D972A9"/>
    <w:rsid w:val="00D975A1"/>
    <w:rsid w:val="00D978A3"/>
    <w:rsid w:val="00D979CC"/>
    <w:rsid w:val="00D97E16"/>
    <w:rsid w:val="00D97E43"/>
    <w:rsid w:val="00D97F69"/>
    <w:rsid w:val="00DA008F"/>
    <w:rsid w:val="00DA04AD"/>
    <w:rsid w:val="00DA0792"/>
    <w:rsid w:val="00DA09E6"/>
    <w:rsid w:val="00DA0E14"/>
    <w:rsid w:val="00DA0EB4"/>
    <w:rsid w:val="00DA14E8"/>
    <w:rsid w:val="00DA1939"/>
    <w:rsid w:val="00DA1BD0"/>
    <w:rsid w:val="00DA1FDB"/>
    <w:rsid w:val="00DA23DF"/>
    <w:rsid w:val="00DA2671"/>
    <w:rsid w:val="00DA2AC9"/>
    <w:rsid w:val="00DA2CA2"/>
    <w:rsid w:val="00DA335A"/>
    <w:rsid w:val="00DA340A"/>
    <w:rsid w:val="00DA43C6"/>
    <w:rsid w:val="00DA4847"/>
    <w:rsid w:val="00DA4988"/>
    <w:rsid w:val="00DA498C"/>
    <w:rsid w:val="00DA5205"/>
    <w:rsid w:val="00DA529C"/>
    <w:rsid w:val="00DA6096"/>
    <w:rsid w:val="00DA612F"/>
    <w:rsid w:val="00DA66F4"/>
    <w:rsid w:val="00DA7670"/>
    <w:rsid w:val="00DA7B72"/>
    <w:rsid w:val="00DA7EC2"/>
    <w:rsid w:val="00DB081F"/>
    <w:rsid w:val="00DB09BE"/>
    <w:rsid w:val="00DB0AF8"/>
    <w:rsid w:val="00DB0C6A"/>
    <w:rsid w:val="00DB0E12"/>
    <w:rsid w:val="00DB1094"/>
    <w:rsid w:val="00DB1479"/>
    <w:rsid w:val="00DB150F"/>
    <w:rsid w:val="00DB151C"/>
    <w:rsid w:val="00DB15E9"/>
    <w:rsid w:val="00DB183A"/>
    <w:rsid w:val="00DB197D"/>
    <w:rsid w:val="00DB1D49"/>
    <w:rsid w:val="00DB1D88"/>
    <w:rsid w:val="00DB2393"/>
    <w:rsid w:val="00DB3BC9"/>
    <w:rsid w:val="00DB3CDC"/>
    <w:rsid w:val="00DB3FC9"/>
    <w:rsid w:val="00DB47E3"/>
    <w:rsid w:val="00DB492F"/>
    <w:rsid w:val="00DB4D84"/>
    <w:rsid w:val="00DB4F9E"/>
    <w:rsid w:val="00DB50D7"/>
    <w:rsid w:val="00DB557C"/>
    <w:rsid w:val="00DB59C6"/>
    <w:rsid w:val="00DB5A18"/>
    <w:rsid w:val="00DB5E08"/>
    <w:rsid w:val="00DB6303"/>
    <w:rsid w:val="00DB7257"/>
    <w:rsid w:val="00DB77C1"/>
    <w:rsid w:val="00DB77F2"/>
    <w:rsid w:val="00DC043D"/>
    <w:rsid w:val="00DC1061"/>
    <w:rsid w:val="00DC1194"/>
    <w:rsid w:val="00DC1B5F"/>
    <w:rsid w:val="00DC1D68"/>
    <w:rsid w:val="00DC23EB"/>
    <w:rsid w:val="00DC26AB"/>
    <w:rsid w:val="00DC2AC9"/>
    <w:rsid w:val="00DC2C09"/>
    <w:rsid w:val="00DC2F47"/>
    <w:rsid w:val="00DC3A51"/>
    <w:rsid w:val="00DC3B90"/>
    <w:rsid w:val="00DC3B9B"/>
    <w:rsid w:val="00DC4235"/>
    <w:rsid w:val="00DC437D"/>
    <w:rsid w:val="00DC47A7"/>
    <w:rsid w:val="00DC5231"/>
    <w:rsid w:val="00DC54DF"/>
    <w:rsid w:val="00DC5626"/>
    <w:rsid w:val="00DC5D07"/>
    <w:rsid w:val="00DC5F46"/>
    <w:rsid w:val="00DC6581"/>
    <w:rsid w:val="00DC6D7F"/>
    <w:rsid w:val="00DC6D8B"/>
    <w:rsid w:val="00DC726B"/>
    <w:rsid w:val="00DC747D"/>
    <w:rsid w:val="00DD048D"/>
    <w:rsid w:val="00DD05E8"/>
    <w:rsid w:val="00DD062E"/>
    <w:rsid w:val="00DD0887"/>
    <w:rsid w:val="00DD09C3"/>
    <w:rsid w:val="00DD17FC"/>
    <w:rsid w:val="00DD1BB9"/>
    <w:rsid w:val="00DD1BBC"/>
    <w:rsid w:val="00DD1F60"/>
    <w:rsid w:val="00DD2C03"/>
    <w:rsid w:val="00DD2EAE"/>
    <w:rsid w:val="00DD2FC5"/>
    <w:rsid w:val="00DD30B6"/>
    <w:rsid w:val="00DD3D13"/>
    <w:rsid w:val="00DD4004"/>
    <w:rsid w:val="00DD482E"/>
    <w:rsid w:val="00DD4B3C"/>
    <w:rsid w:val="00DD5702"/>
    <w:rsid w:val="00DD5F29"/>
    <w:rsid w:val="00DD6105"/>
    <w:rsid w:val="00DD64AB"/>
    <w:rsid w:val="00DD6807"/>
    <w:rsid w:val="00DD6880"/>
    <w:rsid w:val="00DD6914"/>
    <w:rsid w:val="00DD696F"/>
    <w:rsid w:val="00DD6B46"/>
    <w:rsid w:val="00DD741E"/>
    <w:rsid w:val="00DD75C8"/>
    <w:rsid w:val="00DD773A"/>
    <w:rsid w:val="00DD7873"/>
    <w:rsid w:val="00DD7B34"/>
    <w:rsid w:val="00DE14AE"/>
    <w:rsid w:val="00DE150D"/>
    <w:rsid w:val="00DE1579"/>
    <w:rsid w:val="00DE15FD"/>
    <w:rsid w:val="00DE1695"/>
    <w:rsid w:val="00DE1F1A"/>
    <w:rsid w:val="00DE1FC6"/>
    <w:rsid w:val="00DE2005"/>
    <w:rsid w:val="00DE2083"/>
    <w:rsid w:val="00DE25AA"/>
    <w:rsid w:val="00DE2722"/>
    <w:rsid w:val="00DE2A31"/>
    <w:rsid w:val="00DE2C4C"/>
    <w:rsid w:val="00DE302E"/>
    <w:rsid w:val="00DE3290"/>
    <w:rsid w:val="00DE3535"/>
    <w:rsid w:val="00DE3C46"/>
    <w:rsid w:val="00DE3D63"/>
    <w:rsid w:val="00DE3FEA"/>
    <w:rsid w:val="00DE55FA"/>
    <w:rsid w:val="00DE587E"/>
    <w:rsid w:val="00DE5B33"/>
    <w:rsid w:val="00DE5CF4"/>
    <w:rsid w:val="00DE5ECC"/>
    <w:rsid w:val="00DE6268"/>
    <w:rsid w:val="00DE62A1"/>
    <w:rsid w:val="00DE6557"/>
    <w:rsid w:val="00DE6633"/>
    <w:rsid w:val="00DE68BA"/>
    <w:rsid w:val="00DE6939"/>
    <w:rsid w:val="00DE6C11"/>
    <w:rsid w:val="00DE7089"/>
    <w:rsid w:val="00DE76EC"/>
    <w:rsid w:val="00DE77E6"/>
    <w:rsid w:val="00DE7C83"/>
    <w:rsid w:val="00DE7C8A"/>
    <w:rsid w:val="00DE7EE9"/>
    <w:rsid w:val="00DF0606"/>
    <w:rsid w:val="00DF0EEB"/>
    <w:rsid w:val="00DF17B6"/>
    <w:rsid w:val="00DF1A15"/>
    <w:rsid w:val="00DF1CA0"/>
    <w:rsid w:val="00DF1D2F"/>
    <w:rsid w:val="00DF2475"/>
    <w:rsid w:val="00DF2549"/>
    <w:rsid w:val="00DF26C9"/>
    <w:rsid w:val="00DF2A51"/>
    <w:rsid w:val="00DF2C5D"/>
    <w:rsid w:val="00DF342E"/>
    <w:rsid w:val="00DF3538"/>
    <w:rsid w:val="00DF364E"/>
    <w:rsid w:val="00DF4258"/>
    <w:rsid w:val="00DF4293"/>
    <w:rsid w:val="00DF4855"/>
    <w:rsid w:val="00DF4BBD"/>
    <w:rsid w:val="00DF4F36"/>
    <w:rsid w:val="00DF53F7"/>
    <w:rsid w:val="00DF5B86"/>
    <w:rsid w:val="00DF648D"/>
    <w:rsid w:val="00DF6A76"/>
    <w:rsid w:val="00DF6F21"/>
    <w:rsid w:val="00DF7020"/>
    <w:rsid w:val="00DF7C02"/>
    <w:rsid w:val="00DF7D72"/>
    <w:rsid w:val="00DF7F25"/>
    <w:rsid w:val="00DF7FE9"/>
    <w:rsid w:val="00DF7FED"/>
    <w:rsid w:val="00E00B98"/>
    <w:rsid w:val="00E011D5"/>
    <w:rsid w:val="00E017BD"/>
    <w:rsid w:val="00E01F2E"/>
    <w:rsid w:val="00E020F4"/>
    <w:rsid w:val="00E022A6"/>
    <w:rsid w:val="00E025B5"/>
    <w:rsid w:val="00E02737"/>
    <w:rsid w:val="00E02845"/>
    <w:rsid w:val="00E02DF2"/>
    <w:rsid w:val="00E02FD2"/>
    <w:rsid w:val="00E031C8"/>
    <w:rsid w:val="00E0383D"/>
    <w:rsid w:val="00E03B91"/>
    <w:rsid w:val="00E0422A"/>
    <w:rsid w:val="00E04636"/>
    <w:rsid w:val="00E04E28"/>
    <w:rsid w:val="00E054CA"/>
    <w:rsid w:val="00E0588B"/>
    <w:rsid w:val="00E05A1C"/>
    <w:rsid w:val="00E05FAA"/>
    <w:rsid w:val="00E06413"/>
    <w:rsid w:val="00E068CB"/>
    <w:rsid w:val="00E06EA0"/>
    <w:rsid w:val="00E07760"/>
    <w:rsid w:val="00E07C33"/>
    <w:rsid w:val="00E07C92"/>
    <w:rsid w:val="00E10008"/>
    <w:rsid w:val="00E10283"/>
    <w:rsid w:val="00E108E9"/>
    <w:rsid w:val="00E109B7"/>
    <w:rsid w:val="00E10D38"/>
    <w:rsid w:val="00E112D2"/>
    <w:rsid w:val="00E112FF"/>
    <w:rsid w:val="00E113C7"/>
    <w:rsid w:val="00E11651"/>
    <w:rsid w:val="00E12304"/>
    <w:rsid w:val="00E12533"/>
    <w:rsid w:val="00E127C4"/>
    <w:rsid w:val="00E12A52"/>
    <w:rsid w:val="00E13260"/>
    <w:rsid w:val="00E133B5"/>
    <w:rsid w:val="00E13B27"/>
    <w:rsid w:val="00E13FE6"/>
    <w:rsid w:val="00E1402B"/>
    <w:rsid w:val="00E140A1"/>
    <w:rsid w:val="00E14185"/>
    <w:rsid w:val="00E141DA"/>
    <w:rsid w:val="00E1420D"/>
    <w:rsid w:val="00E14651"/>
    <w:rsid w:val="00E149A2"/>
    <w:rsid w:val="00E14BF6"/>
    <w:rsid w:val="00E14D0B"/>
    <w:rsid w:val="00E14DB0"/>
    <w:rsid w:val="00E15A53"/>
    <w:rsid w:val="00E15C54"/>
    <w:rsid w:val="00E165DB"/>
    <w:rsid w:val="00E17000"/>
    <w:rsid w:val="00E17654"/>
    <w:rsid w:val="00E17992"/>
    <w:rsid w:val="00E179B7"/>
    <w:rsid w:val="00E17BBB"/>
    <w:rsid w:val="00E20181"/>
    <w:rsid w:val="00E20591"/>
    <w:rsid w:val="00E20BF7"/>
    <w:rsid w:val="00E21082"/>
    <w:rsid w:val="00E211FE"/>
    <w:rsid w:val="00E2122E"/>
    <w:rsid w:val="00E212A2"/>
    <w:rsid w:val="00E215D5"/>
    <w:rsid w:val="00E216E2"/>
    <w:rsid w:val="00E21964"/>
    <w:rsid w:val="00E22469"/>
    <w:rsid w:val="00E22DCD"/>
    <w:rsid w:val="00E230AC"/>
    <w:rsid w:val="00E23868"/>
    <w:rsid w:val="00E240B4"/>
    <w:rsid w:val="00E24489"/>
    <w:rsid w:val="00E249FE"/>
    <w:rsid w:val="00E24B56"/>
    <w:rsid w:val="00E24D34"/>
    <w:rsid w:val="00E25169"/>
    <w:rsid w:val="00E25A51"/>
    <w:rsid w:val="00E26134"/>
    <w:rsid w:val="00E26455"/>
    <w:rsid w:val="00E2739D"/>
    <w:rsid w:val="00E27E28"/>
    <w:rsid w:val="00E27EC3"/>
    <w:rsid w:val="00E306E0"/>
    <w:rsid w:val="00E30C41"/>
    <w:rsid w:val="00E30F94"/>
    <w:rsid w:val="00E31633"/>
    <w:rsid w:val="00E316B3"/>
    <w:rsid w:val="00E3170C"/>
    <w:rsid w:val="00E3173F"/>
    <w:rsid w:val="00E31769"/>
    <w:rsid w:val="00E317F5"/>
    <w:rsid w:val="00E31B28"/>
    <w:rsid w:val="00E32180"/>
    <w:rsid w:val="00E3226B"/>
    <w:rsid w:val="00E3299A"/>
    <w:rsid w:val="00E329BA"/>
    <w:rsid w:val="00E3350E"/>
    <w:rsid w:val="00E339C4"/>
    <w:rsid w:val="00E33D21"/>
    <w:rsid w:val="00E33FA2"/>
    <w:rsid w:val="00E347F3"/>
    <w:rsid w:val="00E34FFE"/>
    <w:rsid w:val="00E35106"/>
    <w:rsid w:val="00E3517E"/>
    <w:rsid w:val="00E35446"/>
    <w:rsid w:val="00E35B9C"/>
    <w:rsid w:val="00E3601E"/>
    <w:rsid w:val="00E360F6"/>
    <w:rsid w:val="00E36469"/>
    <w:rsid w:val="00E36B0B"/>
    <w:rsid w:val="00E36C66"/>
    <w:rsid w:val="00E40072"/>
    <w:rsid w:val="00E40B69"/>
    <w:rsid w:val="00E40D41"/>
    <w:rsid w:val="00E41171"/>
    <w:rsid w:val="00E41737"/>
    <w:rsid w:val="00E4179C"/>
    <w:rsid w:val="00E417EF"/>
    <w:rsid w:val="00E41CE4"/>
    <w:rsid w:val="00E423D5"/>
    <w:rsid w:val="00E42704"/>
    <w:rsid w:val="00E42C4D"/>
    <w:rsid w:val="00E42CE3"/>
    <w:rsid w:val="00E42D9F"/>
    <w:rsid w:val="00E42E15"/>
    <w:rsid w:val="00E432FB"/>
    <w:rsid w:val="00E44501"/>
    <w:rsid w:val="00E44CEA"/>
    <w:rsid w:val="00E4527C"/>
    <w:rsid w:val="00E45486"/>
    <w:rsid w:val="00E456FE"/>
    <w:rsid w:val="00E45799"/>
    <w:rsid w:val="00E45E7D"/>
    <w:rsid w:val="00E46838"/>
    <w:rsid w:val="00E47397"/>
    <w:rsid w:val="00E47758"/>
    <w:rsid w:val="00E47B15"/>
    <w:rsid w:val="00E47DAE"/>
    <w:rsid w:val="00E50278"/>
    <w:rsid w:val="00E50D06"/>
    <w:rsid w:val="00E51265"/>
    <w:rsid w:val="00E513AC"/>
    <w:rsid w:val="00E517D7"/>
    <w:rsid w:val="00E51F6D"/>
    <w:rsid w:val="00E520D1"/>
    <w:rsid w:val="00E52280"/>
    <w:rsid w:val="00E524BE"/>
    <w:rsid w:val="00E534F4"/>
    <w:rsid w:val="00E53533"/>
    <w:rsid w:val="00E53587"/>
    <w:rsid w:val="00E54CFA"/>
    <w:rsid w:val="00E54D54"/>
    <w:rsid w:val="00E55CA2"/>
    <w:rsid w:val="00E5641C"/>
    <w:rsid w:val="00E57464"/>
    <w:rsid w:val="00E5746B"/>
    <w:rsid w:val="00E5764F"/>
    <w:rsid w:val="00E57710"/>
    <w:rsid w:val="00E57788"/>
    <w:rsid w:val="00E601C1"/>
    <w:rsid w:val="00E60656"/>
    <w:rsid w:val="00E60C9D"/>
    <w:rsid w:val="00E60E66"/>
    <w:rsid w:val="00E6102F"/>
    <w:rsid w:val="00E6113C"/>
    <w:rsid w:val="00E6131A"/>
    <w:rsid w:val="00E6148C"/>
    <w:rsid w:val="00E61523"/>
    <w:rsid w:val="00E61983"/>
    <w:rsid w:val="00E61C71"/>
    <w:rsid w:val="00E61CC9"/>
    <w:rsid w:val="00E62121"/>
    <w:rsid w:val="00E621CD"/>
    <w:rsid w:val="00E621E2"/>
    <w:rsid w:val="00E63054"/>
    <w:rsid w:val="00E6315C"/>
    <w:rsid w:val="00E63430"/>
    <w:rsid w:val="00E6395E"/>
    <w:rsid w:val="00E64178"/>
    <w:rsid w:val="00E641C1"/>
    <w:rsid w:val="00E64896"/>
    <w:rsid w:val="00E649ED"/>
    <w:rsid w:val="00E6520B"/>
    <w:rsid w:val="00E65549"/>
    <w:rsid w:val="00E658E1"/>
    <w:rsid w:val="00E65B1A"/>
    <w:rsid w:val="00E65CB4"/>
    <w:rsid w:val="00E65E70"/>
    <w:rsid w:val="00E65E93"/>
    <w:rsid w:val="00E663AE"/>
    <w:rsid w:val="00E66621"/>
    <w:rsid w:val="00E66730"/>
    <w:rsid w:val="00E66FC2"/>
    <w:rsid w:val="00E67733"/>
    <w:rsid w:val="00E67DA6"/>
    <w:rsid w:val="00E70287"/>
    <w:rsid w:val="00E70413"/>
    <w:rsid w:val="00E704F7"/>
    <w:rsid w:val="00E70900"/>
    <w:rsid w:val="00E70D31"/>
    <w:rsid w:val="00E70DCD"/>
    <w:rsid w:val="00E7176C"/>
    <w:rsid w:val="00E72099"/>
    <w:rsid w:val="00E7227D"/>
    <w:rsid w:val="00E72434"/>
    <w:rsid w:val="00E7247E"/>
    <w:rsid w:val="00E72CC3"/>
    <w:rsid w:val="00E73358"/>
    <w:rsid w:val="00E734C5"/>
    <w:rsid w:val="00E73B3D"/>
    <w:rsid w:val="00E748AD"/>
    <w:rsid w:val="00E74925"/>
    <w:rsid w:val="00E74BC8"/>
    <w:rsid w:val="00E74EB7"/>
    <w:rsid w:val="00E74EF3"/>
    <w:rsid w:val="00E755C3"/>
    <w:rsid w:val="00E75763"/>
    <w:rsid w:val="00E75DCF"/>
    <w:rsid w:val="00E75E2E"/>
    <w:rsid w:val="00E76321"/>
    <w:rsid w:val="00E76466"/>
    <w:rsid w:val="00E7662C"/>
    <w:rsid w:val="00E76EC6"/>
    <w:rsid w:val="00E8004A"/>
    <w:rsid w:val="00E82288"/>
    <w:rsid w:val="00E8279A"/>
    <w:rsid w:val="00E82BF4"/>
    <w:rsid w:val="00E82F73"/>
    <w:rsid w:val="00E82FC7"/>
    <w:rsid w:val="00E83186"/>
    <w:rsid w:val="00E8386D"/>
    <w:rsid w:val="00E8397A"/>
    <w:rsid w:val="00E839F2"/>
    <w:rsid w:val="00E83F2A"/>
    <w:rsid w:val="00E84092"/>
    <w:rsid w:val="00E84283"/>
    <w:rsid w:val="00E842CD"/>
    <w:rsid w:val="00E84DA3"/>
    <w:rsid w:val="00E85676"/>
    <w:rsid w:val="00E857A7"/>
    <w:rsid w:val="00E85931"/>
    <w:rsid w:val="00E85B2C"/>
    <w:rsid w:val="00E862F2"/>
    <w:rsid w:val="00E86621"/>
    <w:rsid w:val="00E86772"/>
    <w:rsid w:val="00E87034"/>
    <w:rsid w:val="00E87423"/>
    <w:rsid w:val="00E87983"/>
    <w:rsid w:val="00E87DA1"/>
    <w:rsid w:val="00E90009"/>
    <w:rsid w:val="00E90621"/>
    <w:rsid w:val="00E9116D"/>
    <w:rsid w:val="00E912AA"/>
    <w:rsid w:val="00E91576"/>
    <w:rsid w:val="00E917E1"/>
    <w:rsid w:val="00E91C98"/>
    <w:rsid w:val="00E91E51"/>
    <w:rsid w:val="00E924BF"/>
    <w:rsid w:val="00E929B8"/>
    <w:rsid w:val="00E92CDC"/>
    <w:rsid w:val="00E93377"/>
    <w:rsid w:val="00E9343A"/>
    <w:rsid w:val="00E939C5"/>
    <w:rsid w:val="00E93AE4"/>
    <w:rsid w:val="00E93B64"/>
    <w:rsid w:val="00E94154"/>
    <w:rsid w:val="00E9419D"/>
    <w:rsid w:val="00E9430F"/>
    <w:rsid w:val="00E94340"/>
    <w:rsid w:val="00E943D9"/>
    <w:rsid w:val="00E94DC1"/>
    <w:rsid w:val="00E95166"/>
    <w:rsid w:val="00E95471"/>
    <w:rsid w:val="00E957A6"/>
    <w:rsid w:val="00E95E25"/>
    <w:rsid w:val="00E968C6"/>
    <w:rsid w:val="00E96C78"/>
    <w:rsid w:val="00E970D2"/>
    <w:rsid w:val="00E97733"/>
    <w:rsid w:val="00E97919"/>
    <w:rsid w:val="00E97920"/>
    <w:rsid w:val="00E97B90"/>
    <w:rsid w:val="00E97E20"/>
    <w:rsid w:val="00EA00F0"/>
    <w:rsid w:val="00EA01F7"/>
    <w:rsid w:val="00EA07F2"/>
    <w:rsid w:val="00EA0DE4"/>
    <w:rsid w:val="00EA1FD6"/>
    <w:rsid w:val="00EA23A2"/>
    <w:rsid w:val="00EA29EA"/>
    <w:rsid w:val="00EA2BB3"/>
    <w:rsid w:val="00EA2DE8"/>
    <w:rsid w:val="00EA40AF"/>
    <w:rsid w:val="00EA42FC"/>
    <w:rsid w:val="00EA4A53"/>
    <w:rsid w:val="00EA5106"/>
    <w:rsid w:val="00EA55E4"/>
    <w:rsid w:val="00EA5781"/>
    <w:rsid w:val="00EA5EF1"/>
    <w:rsid w:val="00EA5FDA"/>
    <w:rsid w:val="00EA685D"/>
    <w:rsid w:val="00EA6C36"/>
    <w:rsid w:val="00EA6CC8"/>
    <w:rsid w:val="00EA721C"/>
    <w:rsid w:val="00EA78D9"/>
    <w:rsid w:val="00EA7E75"/>
    <w:rsid w:val="00EA7F24"/>
    <w:rsid w:val="00EB0046"/>
    <w:rsid w:val="00EB0167"/>
    <w:rsid w:val="00EB03E9"/>
    <w:rsid w:val="00EB0956"/>
    <w:rsid w:val="00EB131F"/>
    <w:rsid w:val="00EB1745"/>
    <w:rsid w:val="00EB1EF4"/>
    <w:rsid w:val="00EB1FE9"/>
    <w:rsid w:val="00EB26F1"/>
    <w:rsid w:val="00EB2A72"/>
    <w:rsid w:val="00EB2EBE"/>
    <w:rsid w:val="00EB3B84"/>
    <w:rsid w:val="00EB3CCA"/>
    <w:rsid w:val="00EB4019"/>
    <w:rsid w:val="00EB41E8"/>
    <w:rsid w:val="00EB4BA0"/>
    <w:rsid w:val="00EB4EFC"/>
    <w:rsid w:val="00EB53E1"/>
    <w:rsid w:val="00EB57A4"/>
    <w:rsid w:val="00EB5981"/>
    <w:rsid w:val="00EB68C3"/>
    <w:rsid w:val="00EB69C0"/>
    <w:rsid w:val="00EB6D90"/>
    <w:rsid w:val="00EB784A"/>
    <w:rsid w:val="00EB7E16"/>
    <w:rsid w:val="00EC00D0"/>
    <w:rsid w:val="00EC0379"/>
    <w:rsid w:val="00EC0733"/>
    <w:rsid w:val="00EC0F63"/>
    <w:rsid w:val="00EC16A2"/>
    <w:rsid w:val="00EC17DE"/>
    <w:rsid w:val="00EC18D5"/>
    <w:rsid w:val="00EC2005"/>
    <w:rsid w:val="00EC233B"/>
    <w:rsid w:val="00EC2730"/>
    <w:rsid w:val="00EC2CA5"/>
    <w:rsid w:val="00EC2CB0"/>
    <w:rsid w:val="00EC2D02"/>
    <w:rsid w:val="00EC35FA"/>
    <w:rsid w:val="00EC3CFC"/>
    <w:rsid w:val="00EC41C0"/>
    <w:rsid w:val="00EC4288"/>
    <w:rsid w:val="00EC4603"/>
    <w:rsid w:val="00EC4726"/>
    <w:rsid w:val="00EC4882"/>
    <w:rsid w:val="00EC49A4"/>
    <w:rsid w:val="00EC4C26"/>
    <w:rsid w:val="00EC573E"/>
    <w:rsid w:val="00EC5C14"/>
    <w:rsid w:val="00EC6039"/>
    <w:rsid w:val="00EC612E"/>
    <w:rsid w:val="00EC63C3"/>
    <w:rsid w:val="00EC6A4E"/>
    <w:rsid w:val="00EC6CA6"/>
    <w:rsid w:val="00EC7304"/>
    <w:rsid w:val="00EC752E"/>
    <w:rsid w:val="00EC7E6C"/>
    <w:rsid w:val="00ED1A94"/>
    <w:rsid w:val="00ED2343"/>
    <w:rsid w:val="00ED2468"/>
    <w:rsid w:val="00ED2C64"/>
    <w:rsid w:val="00ED2CA3"/>
    <w:rsid w:val="00ED3095"/>
    <w:rsid w:val="00ED3867"/>
    <w:rsid w:val="00ED3C25"/>
    <w:rsid w:val="00ED45B4"/>
    <w:rsid w:val="00ED51D1"/>
    <w:rsid w:val="00ED5327"/>
    <w:rsid w:val="00ED591F"/>
    <w:rsid w:val="00ED5C7A"/>
    <w:rsid w:val="00ED60D1"/>
    <w:rsid w:val="00ED629D"/>
    <w:rsid w:val="00ED640D"/>
    <w:rsid w:val="00ED674D"/>
    <w:rsid w:val="00ED6C5E"/>
    <w:rsid w:val="00ED7675"/>
    <w:rsid w:val="00EE008B"/>
    <w:rsid w:val="00EE0567"/>
    <w:rsid w:val="00EE09BB"/>
    <w:rsid w:val="00EE0CC2"/>
    <w:rsid w:val="00EE0E85"/>
    <w:rsid w:val="00EE132E"/>
    <w:rsid w:val="00EE1598"/>
    <w:rsid w:val="00EE18C0"/>
    <w:rsid w:val="00EE1AB5"/>
    <w:rsid w:val="00EE1AF1"/>
    <w:rsid w:val="00EE1D14"/>
    <w:rsid w:val="00EE1DAE"/>
    <w:rsid w:val="00EE1F5C"/>
    <w:rsid w:val="00EE3040"/>
    <w:rsid w:val="00EE3436"/>
    <w:rsid w:val="00EE3741"/>
    <w:rsid w:val="00EE3A36"/>
    <w:rsid w:val="00EE3CE8"/>
    <w:rsid w:val="00EE4007"/>
    <w:rsid w:val="00EE423A"/>
    <w:rsid w:val="00EE4420"/>
    <w:rsid w:val="00EE4427"/>
    <w:rsid w:val="00EE465D"/>
    <w:rsid w:val="00EE48D2"/>
    <w:rsid w:val="00EE48E2"/>
    <w:rsid w:val="00EE4A83"/>
    <w:rsid w:val="00EE4BD9"/>
    <w:rsid w:val="00EE4E4E"/>
    <w:rsid w:val="00EE593B"/>
    <w:rsid w:val="00EE5990"/>
    <w:rsid w:val="00EE5AE6"/>
    <w:rsid w:val="00EE5CF9"/>
    <w:rsid w:val="00EE5FA3"/>
    <w:rsid w:val="00EE612F"/>
    <w:rsid w:val="00EE61A5"/>
    <w:rsid w:val="00EE6281"/>
    <w:rsid w:val="00EE67AA"/>
    <w:rsid w:val="00EE68C8"/>
    <w:rsid w:val="00EE6B01"/>
    <w:rsid w:val="00EE6C1B"/>
    <w:rsid w:val="00EE6C78"/>
    <w:rsid w:val="00EE6D63"/>
    <w:rsid w:val="00EE6FAA"/>
    <w:rsid w:val="00EE7796"/>
    <w:rsid w:val="00EF060E"/>
    <w:rsid w:val="00EF0D5F"/>
    <w:rsid w:val="00EF15AF"/>
    <w:rsid w:val="00EF16A1"/>
    <w:rsid w:val="00EF17A6"/>
    <w:rsid w:val="00EF1CEF"/>
    <w:rsid w:val="00EF1EA0"/>
    <w:rsid w:val="00EF27F7"/>
    <w:rsid w:val="00EF2BAE"/>
    <w:rsid w:val="00EF2C93"/>
    <w:rsid w:val="00EF3540"/>
    <w:rsid w:val="00EF36F0"/>
    <w:rsid w:val="00EF3A40"/>
    <w:rsid w:val="00EF3A4E"/>
    <w:rsid w:val="00EF3A67"/>
    <w:rsid w:val="00EF3A8C"/>
    <w:rsid w:val="00EF3ADB"/>
    <w:rsid w:val="00EF3BE8"/>
    <w:rsid w:val="00EF3D8E"/>
    <w:rsid w:val="00EF4612"/>
    <w:rsid w:val="00EF48D7"/>
    <w:rsid w:val="00EF599B"/>
    <w:rsid w:val="00EF5B8D"/>
    <w:rsid w:val="00EF5FA7"/>
    <w:rsid w:val="00EF6115"/>
    <w:rsid w:val="00EF64F4"/>
    <w:rsid w:val="00EF6C9A"/>
    <w:rsid w:val="00EF6EF5"/>
    <w:rsid w:val="00EF7851"/>
    <w:rsid w:val="00F0029A"/>
    <w:rsid w:val="00F003DA"/>
    <w:rsid w:val="00F0070A"/>
    <w:rsid w:val="00F00A46"/>
    <w:rsid w:val="00F00ABB"/>
    <w:rsid w:val="00F00AEF"/>
    <w:rsid w:val="00F00AF6"/>
    <w:rsid w:val="00F00C0A"/>
    <w:rsid w:val="00F00D8A"/>
    <w:rsid w:val="00F00DA6"/>
    <w:rsid w:val="00F01960"/>
    <w:rsid w:val="00F01CDD"/>
    <w:rsid w:val="00F0293A"/>
    <w:rsid w:val="00F0299C"/>
    <w:rsid w:val="00F02E8F"/>
    <w:rsid w:val="00F03631"/>
    <w:rsid w:val="00F0437A"/>
    <w:rsid w:val="00F044B0"/>
    <w:rsid w:val="00F04CD4"/>
    <w:rsid w:val="00F053B1"/>
    <w:rsid w:val="00F05792"/>
    <w:rsid w:val="00F058D9"/>
    <w:rsid w:val="00F05B75"/>
    <w:rsid w:val="00F06220"/>
    <w:rsid w:val="00F0628A"/>
    <w:rsid w:val="00F0759F"/>
    <w:rsid w:val="00F07923"/>
    <w:rsid w:val="00F07A99"/>
    <w:rsid w:val="00F07DDE"/>
    <w:rsid w:val="00F07F80"/>
    <w:rsid w:val="00F10057"/>
    <w:rsid w:val="00F100B0"/>
    <w:rsid w:val="00F101C3"/>
    <w:rsid w:val="00F10437"/>
    <w:rsid w:val="00F10528"/>
    <w:rsid w:val="00F109A3"/>
    <w:rsid w:val="00F10DE4"/>
    <w:rsid w:val="00F1126F"/>
    <w:rsid w:val="00F1144B"/>
    <w:rsid w:val="00F115F7"/>
    <w:rsid w:val="00F11D28"/>
    <w:rsid w:val="00F11E72"/>
    <w:rsid w:val="00F12862"/>
    <w:rsid w:val="00F12FC7"/>
    <w:rsid w:val="00F13209"/>
    <w:rsid w:val="00F13650"/>
    <w:rsid w:val="00F13844"/>
    <w:rsid w:val="00F13E00"/>
    <w:rsid w:val="00F13ED2"/>
    <w:rsid w:val="00F14314"/>
    <w:rsid w:val="00F1466E"/>
    <w:rsid w:val="00F1538D"/>
    <w:rsid w:val="00F1571B"/>
    <w:rsid w:val="00F15754"/>
    <w:rsid w:val="00F1589E"/>
    <w:rsid w:val="00F15DEE"/>
    <w:rsid w:val="00F15E5B"/>
    <w:rsid w:val="00F163A4"/>
    <w:rsid w:val="00F168A3"/>
    <w:rsid w:val="00F168D2"/>
    <w:rsid w:val="00F16B9F"/>
    <w:rsid w:val="00F16CE1"/>
    <w:rsid w:val="00F16E43"/>
    <w:rsid w:val="00F1778C"/>
    <w:rsid w:val="00F1798A"/>
    <w:rsid w:val="00F17C24"/>
    <w:rsid w:val="00F17EB3"/>
    <w:rsid w:val="00F219D8"/>
    <w:rsid w:val="00F21E4E"/>
    <w:rsid w:val="00F22450"/>
    <w:rsid w:val="00F2251F"/>
    <w:rsid w:val="00F22756"/>
    <w:rsid w:val="00F22E21"/>
    <w:rsid w:val="00F231C3"/>
    <w:rsid w:val="00F23ED4"/>
    <w:rsid w:val="00F23FE8"/>
    <w:rsid w:val="00F24C90"/>
    <w:rsid w:val="00F24FFB"/>
    <w:rsid w:val="00F25082"/>
    <w:rsid w:val="00F253CD"/>
    <w:rsid w:val="00F25B78"/>
    <w:rsid w:val="00F25B98"/>
    <w:rsid w:val="00F25D8C"/>
    <w:rsid w:val="00F2617C"/>
    <w:rsid w:val="00F26204"/>
    <w:rsid w:val="00F26B2D"/>
    <w:rsid w:val="00F275FF"/>
    <w:rsid w:val="00F2774A"/>
    <w:rsid w:val="00F2795A"/>
    <w:rsid w:val="00F27BD4"/>
    <w:rsid w:val="00F27D50"/>
    <w:rsid w:val="00F27E61"/>
    <w:rsid w:val="00F27FAA"/>
    <w:rsid w:val="00F30253"/>
    <w:rsid w:val="00F30345"/>
    <w:rsid w:val="00F30E53"/>
    <w:rsid w:val="00F3101D"/>
    <w:rsid w:val="00F311AA"/>
    <w:rsid w:val="00F3147C"/>
    <w:rsid w:val="00F316A1"/>
    <w:rsid w:val="00F31A4A"/>
    <w:rsid w:val="00F31AA2"/>
    <w:rsid w:val="00F31BB3"/>
    <w:rsid w:val="00F31C42"/>
    <w:rsid w:val="00F31EB7"/>
    <w:rsid w:val="00F32011"/>
    <w:rsid w:val="00F32270"/>
    <w:rsid w:val="00F325BF"/>
    <w:rsid w:val="00F33F31"/>
    <w:rsid w:val="00F34286"/>
    <w:rsid w:val="00F342C2"/>
    <w:rsid w:val="00F34532"/>
    <w:rsid w:val="00F345DC"/>
    <w:rsid w:val="00F34A22"/>
    <w:rsid w:val="00F34E63"/>
    <w:rsid w:val="00F3522F"/>
    <w:rsid w:val="00F353F7"/>
    <w:rsid w:val="00F355F8"/>
    <w:rsid w:val="00F35716"/>
    <w:rsid w:val="00F3572E"/>
    <w:rsid w:val="00F35EE6"/>
    <w:rsid w:val="00F360AE"/>
    <w:rsid w:val="00F361AD"/>
    <w:rsid w:val="00F36779"/>
    <w:rsid w:val="00F367AE"/>
    <w:rsid w:val="00F367F2"/>
    <w:rsid w:val="00F36952"/>
    <w:rsid w:val="00F36EC8"/>
    <w:rsid w:val="00F36F3B"/>
    <w:rsid w:val="00F373F8"/>
    <w:rsid w:val="00F37558"/>
    <w:rsid w:val="00F37666"/>
    <w:rsid w:val="00F37E32"/>
    <w:rsid w:val="00F37F34"/>
    <w:rsid w:val="00F409E9"/>
    <w:rsid w:val="00F40F37"/>
    <w:rsid w:val="00F41926"/>
    <w:rsid w:val="00F41E99"/>
    <w:rsid w:val="00F4220C"/>
    <w:rsid w:val="00F424E3"/>
    <w:rsid w:val="00F42536"/>
    <w:rsid w:val="00F4260E"/>
    <w:rsid w:val="00F42DD7"/>
    <w:rsid w:val="00F433C8"/>
    <w:rsid w:val="00F434FF"/>
    <w:rsid w:val="00F43828"/>
    <w:rsid w:val="00F43AC3"/>
    <w:rsid w:val="00F43F9C"/>
    <w:rsid w:val="00F44517"/>
    <w:rsid w:val="00F445D6"/>
    <w:rsid w:val="00F449E8"/>
    <w:rsid w:val="00F44B69"/>
    <w:rsid w:val="00F44E39"/>
    <w:rsid w:val="00F4528A"/>
    <w:rsid w:val="00F4571F"/>
    <w:rsid w:val="00F45830"/>
    <w:rsid w:val="00F45F01"/>
    <w:rsid w:val="00F463F3"/>
    <w:rsid w:val="00F469BD"/>
    <w:rsid w:val="00F46CC5"/>
    <w:rsid w:val="00F475EB"/>
    <w:rsid w:val="00F476CB"/>
    <w:rsid w:val="00F47994"/>
    <w:rsid w:val="00F47E47"/>
    <w:rsid w:val="00F50159"/>
    <w:rsid w:val="00F501A0"/>
    <w:rsid w:val="00F502EA"/>
    <w:rsid w:val="00F50932"/>
    <w:rsid w:val="00F50E3F"/>
    <w:rsid w:val="00F5110E"/>
    <w:rsid w:val="00F51317"/>
    <w:rsid w:val="00F513B0"/>
    <w:rsid w:val="00F51560"/>
    <w:rsid w:val="00F51567"/>
    <w:rsid w:val="00F515A2"/>
    <w:rsid w:val="00F516E3"/>
    <w:rsid w:val="00F517D6"/>
    <w:rsid w:val="00F522EF"/>
    <w:rsid w:val="00F529DA"/>
    <w:rsid w:val="00F52CCB"/>
    <w:rsid w:val="00F52CCE"/>
    <w:rsid w:val="00F52DC9"/>
    <w:rsid w:val="00F52FE5"/>
    <w:rsid w:val="00F53046"/>
    <w:rsid w:val="00F53121"/>
    <w:rsid w:val="00F5337C"/>
    <w:rsid w:val="00F538B8"/>
    <w:rsid w:val="00F541BB"/>
    <w:rsid w:val="00F544F5"/>
    <w:rsid w:val="00F545DB"/>
    <w:rsid w:val="00F54BE6"/>
    <w:rsid w:val="00F54C02"/>
    <w:rsid w:val="00F54D61"/>
    <w:rsid w:val="00F54FC3"/>
    <w:rsid w:val="00F551CF"/>
    <w:rsid w:val="00F55938"/>
    <w:rsid w:val="00F55B3A"/>
    <w:rsid w:val="00F55CF6"/>
    <w:rsid w:val="00F55F0C"/>
    <w:rsid w:val="00F57140"/>
    <w:rsid w:val="00F5716D"/>
    <w:rsid w:val="00F572C2"/>
    <w:rsid w:val="00F577A6"/>
    <w:rsid w:val="00F57A42"/>
    <w:rsid w:val="00F57AD2"/>
    <w:rsid w:val="00F57D72"/>
    <w:rsid w:val="00F60242"/>
    <w:rsid w:val="00F60266"/>
    <w:rsid w:val="00F607E6"/>
    <w:rsid w:val="00F60CE9"/>
    <w:rsid w:val="00F61415"/>
    <w:rsid w:val="00F61BE9"/>
    <w:rsid w:val="00F624A7"/>
    <w:rsid w:val="00F63124"/>
    <w:rsid w:val="00F631AC"/>
    <w:rsid w:val="00F6338D"/>
    <w:rsid w:val="00F639A3"/>
    <w:rsid w:val="00F63B0E"/>
    <w:rsid w:val="00F64533"/>
    <w:rsid w:val="00F64879"/>
    <w:rsid w:val="00F64CEC"/>
    <w:rsid w:val="00F65581"/>
    <w:rsid w:val="00F659B7"/>
    <w:rsid w:val="00F66260"/>
    <w:rsid w:val="00F66DEA"/>
    <w:rsid w:val="00F66F19"/>
    <w:rsid w:val="00F67B3A"/>
    <w:rsid w:val="00F67DAE"/>
    <w:rsid w:val="00F710C9"/>
    <w:rsid w:val="00F7227A"/>
    <w:rsid w:val="00F730CB"/>
    <w:rsid w:val="00F73117"/>
    <w:rsid w:val="00F7330D"/>
    <w:rsid w:val="00F73435"/>
    <w:rsid w:val="00F73537"/>
    <w:rsid w:val="00F737B5"/>
    <w:rsid w:val="00F73A2B"/>
    <w:rsid w:val="00F74327"/>
    <w:rsid w:val="00F7460E"/>
    <w:rsid w:val="00F7495D"/>
    <w:rsid w:val="00F74F23"/>
    <w:rsid w:val="00F7520C"/>
    <w:rsid w:val="00F7524C"/>
    <w:rsid w:val="00F753F4"/>
    <w:rsid w:val="00F755B4"/>
    <w:rsid w:val="00F75D17"/>
    <w:rsid w:val="00F75D61"/>
    <w:rsid w:val="00F75E2A"/>
    <w:rsid w:val="00F768FD"/>
    <w:rsid w:val="00F769AD"/>
    <w:rsid w:val="00F769B6"/>
    <w:rsid w:val="00F76B7B"/>
    <w:rsid w:val="00F76F5D"/>
    <w:rsid w:val="00F77085"/>
    <w:rsid w:val="00F779E6"/>
    <w:rsid w:val="00F77C26"/>
    <w:rsid w:val="00F77E63"/>
    <w:rsid w:val="00F80323"/>
    <w:rsid w:val="00F808B2"/>
    <w:rsid w:val="00F80DE1"/>
    <w:rsid w:val="00F810CF"/>
    <w:rsid w:val="00F81CCC"/>
    <w:rsid w:val="00F81D5F"/>
    <w:rsid w:val="00F82008"/>
    <w:rsid w:val="00F82C9F"/>
    <w:rsid w:val="00F8311F"/>
    <w:rsid w:val="00F8323E"/>
    <w:rsid w:val="00F837F3"/>
    <w:rsid w:val="00F83F7A"/>
    <w:rsid w:val="00F83FBD"/>
    <w:rsid w:val="00F85658"/>
    <w:rsid w:val="00F85993"/>
    <w:rsid w:val="00F85B21"/>
    <w:rsid w:val="00F85C9D"/>
    <w:rsid w:val="00F8603A"/>
    <w:rsid w:val="00F866D7"/>
    <w:rsid w:val="00F869E8"/>
    <w:rsid w:val="00F8707F"/>
    <w:rsid w:val="00F87135"/>
    <w:rsid w:val="00F90239"/>
    <w:rsid w:val="00F90458"/>
    <w:rsid w:val="00F91777"/>
    <w:rsid w:val="00F919A1"/>
    <w:rsid w:val="00F919BA"/>
    <w:rsid w:val="00F91CF8"/>
    <w:rsid w:val="00F920DE"/>
    <w:rsid w:val="00F92856"/>
    <w:rsid w:val="00F9297C"/>
    <w:rsid w:val="00F929F0"/>
    <w:rsid w:val="00F92DE8"/>
    <w:rsid w:val="00F92EC2"/>
    <w:rsid w:val="00F93349"/>
    <w:rsid w:val="00F935B6"/>
    <w:rsid w:val="00F93797"/>
    <w:rsid w:val="00F93EA3"/>
    <w:rsid w:val="00F94424"/>
    <w:rsid w:val="00F9442F"/>
    <w:rsid w:val="00F944C0"/>
    <w:rsid w:val="00F94AFE"/>
    <w:rsid w:val="00F94B87"/>
    <w:rsid w:val="00F94DEE"/>
    <w:rsid w:val="00F95155"/>
    <w:rsid w:val="00F9576B"/>
    <w:rsid w:val="00F95C70"/>
    <w:rsid w:val="00F96143"/>
    <w:rsid w:val="00F96174"/>
    <w:rsid w:val="00F967F6"/>
    <w:rsid w:val="00F96824"/>
    <w:rsid w:val="00F96BAE"/>
    <w:rsid w:val="00F96BCD"/>
    <w:rsid w:val="00F96D63"/>
    <w:rsid w:val="00F96E5A"/>
    <w:rsid w:val="00F97335"/>
    <w:rsid w:val="00F9759E"/>
    <w:rsid w:val="00F9765B"/>
    <w:rsid w:val="00F97953"/>
    <w:rsid w:val="00F97E69"/>
    <w:rsid w:val="00FA0472"/>
    <w:rsid w:val="00FA09B5"/>
    <w:rsid w:val="00FA12AE"/>
    <w:rsid w:val="00FA1481"/>
    <w:rsid w:val="00FA1B8B"/>
    <w:rsid w:val="00FA2BC1"/>
    <w:rsid w:val="00FA35E9"/>
    <w:rsid w:val="00FA385F"/>
    <w:rsid w:val="00FA4073"/>
    <w:rsid w:val="00FA41E6"/>
    <w:rsid w:val="00FA422A"/>
    <w:rsid w:val="00FA4A12"/>
    <w:rsid w:val="00FA4E95"/>
    <w:rsid w:val="00FA53BD"/>
    <w:rsid w:val="00FA5FE3"/>
    <w:rsid w:val="00FA6218"/>
    <w:rsid w:val="00FA62C2"/>
    <w:rsid w:val="00FA7671"/>
    <w:rsid w:val="00FA77B1"/>
    <w:rsid w:val="00FA7EF2"/>
    <w:rsid w:val="00FB04DE"/>
    <w:rsid w:val="00FB08AF"/>
    <w:rsid w:val="00FB097F"/>
    <w:rsid w:val="00FB09F3"/>
    <w:rsid w:val="00FB0B7D"/>
    <w:rsid w:val="00FB10EB"/>
    <w:rsid w:val="00FB16FD"/>
    <w:rsid w:val="00FB1B0B"/>
    <w:rsid w:val="00FB1E60"/>
    <w:rsid w:val="00FB2F95"/>
    <w:rsid w:val="00FB345D"/>
    <w:rsid w:val="00FB3915"/>
    <w:rsid w:val="00FB3BAF"/>
    <w:rsid w:val="00FB4070"/>
    <w:rsid w:val="00FB4108"/>
    <w:rsid w:val="00FB4360"/>
    <w:rsid w:val="00FB44B0"/>
    <w:rsid w:val="00FB48A0"/>
    <w:rsid w:val="00FB4B16"/>
    <w:rsid w:val="00FB4C0C"/>
    <w:rsid w:val="00FB50F0"/>
    <w:rsid w:val="00FB51F1"/>
    <w:rsid w:val="00FB62B6"/>
    <w:rsid w:val="00FB67B5"/>
    <w:rsid w:val="00FB68C8"/>
    <w:rsid w:val="00FB6FFB"/>
    <w:rsid w:val="00FB707D"/>
    <w:rsid w:val="00FB74EB"/>
    <w:rsid w:val="00FB7649"/>
    <w:rsid w:val="00FB766D"/>
    <w:rsid w:val="00FB7FCA"/>
    <w:rsid w:val="00FC02D5"/>
    <w:rsid w:val="00FC10B4"/>
    <w:rsid w:val="00FC14C5"/>
    <w:rsid w:val="00FC1A9A"/>
    <w:rsid w:val="00FC20FF"/>
    <w:rsid w:val="00FC2336"/>
    <w:rsid w:val="00FC245A"/>
    <w:rsid w:val="00FC255B"/>
    <w:rsid w:val="00FC265A"/>
    <w:rsid w:val="00FC276A"/>
    <w:rsid w:val="00FC28B6"/>
    <w:rsid w:val="00FC2E65"/>
    <w:rsid w:val="00FC30DF"/>
    <w:rsid w:val="00FC4519"/>
    <w:rsid w:val="00FC46DF"/>
    <w:rsid w:val="00FC4798"/>
    <w:rsid w:val="00FC4A90"/>
    <w:rsid w:val="00FC4F94"/>
    <w:rsid w:val="00FC50DF"/>
    <w:rsid w:val="00FC52A2"/>
    <w:rsid w:val="00FC5B70"/>
    <w:rsid w:val="00FC608F"/>
    <w:rsid w:val="00FC68B4"/>
    <w:rsid w:val="00FC7E13"/>
    <w:rsid w:val="00FD00FD"/>
    <w:rsid w:val="00FD0DC0"/>
    <w:rsid w:val="00FD181C"/>
    <w:rsid w:val="00FD1E88"/>
    <w:rsid w:val="00FD21F2"/>
    <w:rsid w:val="00FD2208"/>
    <w:rsid w:val="00FD227F"/>
    <w:rsid w:val="00FD27A2"/>
    <w:rsid w:val="00FD27D8"/>
    <w:rsid w:val="00FD27E9"/>
    <w:rsid w:val="00FD2BA6"/>
    <w:rsid w:val="00FD2C4C"/>
    <w:rsid w:val="00FD2D56"/>
    <w:rsid w:val="00FD2E03"/>
    <w:rsid w:val="00FD3571"/>
    <w:rsid w:val="00FD3A62"/>
    <w:rsid w:val="00FD41A7"/>
    <w:rsid w:val="00FD42A5"/>
    <w:rsid w:val="00FD4FD1"/>
    <w:rsid w:val="00FD51C6"/>
    <w:rsid w:val="00FD549B"/>
    <w:rsid w:val="00FD54CA"/>
    <w:rsid w:val="00FD55C2"/>
    <w:rsid w:val="00FD5807"/>
    <w:rsid w:val="00FD58CC"/>
    <w:rsid w:val="00FD5944"/>
    <w:rsid w:val="00FD5D40"/>
    <w:rsid w:val="00FD67BC"/>
    <w:rsid w:val="00FD6FC3"/>
    <w:rsid w:val="00FD718B"/>
    <w:rsid w:val="00FD7818"/>
    <w:rsid w:val="00FD7842"/>
    <w:rsid w:val="00FD7E09"/>
    <w:rsid w:val="00FE0364"/>
    <w:rsid w:val="00FE03E5"/>
    <w:rsid w:val="00FE082C"/>
    <w:rsid w:val="00FE14C4"/>
    <w:rsid w:val="00FE1612"/>
    <w:rsid w:val="00FE1679"/>
    <w:rsid w:val="00FE16DA"/>
    <w:rsid w:val="00FE1E1C"/>
    <w:rsid w:val="00FE21A5"/>
    <w:rsid w:val="00FE25FE"/>
    <w:rsid w:val="00FE2B27"/>
    <w:rsid w:val="00FE2CC7"/>
    <w:rsid w:val="00FE30D9"/>
    <w:rsid w:val="00FE32C1"/>
    <w:rsid w:val="00FE377B"/>
    <w:rsid w:val="00FE381C"/>
    <w:rsid w:val="00FE3841"/>
    <w:rsid w:val="00FE45A3"/>
    <w:rsid w:val="00FE5935"/>
    <w:rsid w:val="00FE5BEA"/>
    <w:rsid w:val="00FE5C25"/>
    <w:rsid w:val="00FE5C3D"/>
    <w:rsid w:val="00FE5F4A"/>
    <w:rsid w:val="00FE6124"/>
    <w:rsid w:val="00FE680D"/>
    <w:rsid w:val="00FE6A55"/>
    <w:rsid w:val="00FE6E13"/>
    <w:rsid w:val="00FE7358"/>
    <w:rsid w:val="00FF0025"/>
    <w:rsid w:val="00FF0722"/>
    <w:rsid w:val="00FF084E"/>
    <w:rsid w:val="00FF091A"/>
    <w:rsid w:val="00FF099C"/>
    <w:rsid w:val="00FF0C6A"/>
    <w:rsid w:val="00FF0CBC"/>
    <w:rsid w:val="00FF11F1"/>
    <w:rsid w:val="00FF146E"/>
    <w:rsid w:val="00FF1B82"/>
    <w:rsid w:val="00FF20EC"/>
    <w:rsid w:val="00FF245A"/>
    <w:rsid w:val="00FF264D"/>
    <w:rsid w:val="00FF2BD3"/>
    <w:rsid w:val="00FF2ED0"/>
    <w:rsid w:val="00FF3222"/>
    <w:rsid w:val="00FF329F"/>
    <w:rsid w:val="00FF3C86"/>
    <w:rsid w:val="00FF3D38"/>
    <w:rsid w:val="00FF3F5A"/>
    <w:rsid w:val="00FF430E"/>
    <w:rsid w:val="00FF4803"/>
    <w:rsid w:val="00FF51E4"/>
    <w:rsid w:val="00FF53BC"/>
    <w:rsid w:val="00FF5628"/>
    <w:rsid w:val="00FF5B01"/>
    <w:rsid w:val="00FF615B"/>
    <w:rsid w:val="00FF6175"/>
    <w:rsid w:val="00FF63F6"/>
    <w:rsid w:val="00FF682D"/>
    <w:rsid w:val="00FF694E"/>
    <w:rsid w:val="00FF6BE3"/>
    <w:rsid w:val="00FF6DDE"/>
    <w:rsid w:val="00FF6F8D"/>
    <w:rsid w:val="00FF7600"/>
    <w:rsid w:val="00FF7B4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2712C3"/>
  <w15:chartTrackingRefBased/>
  <w15:docId w15:val="{3891149A-BE20-4185-AF55-6DEF47AE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spacing w:before="240" w:line="360" w:lineRule="auto"/>
      <w:jc w:val="center"/>
    </w:pPr>
    <w:rPr>
      <w:rFonts w:cs="CG Times (W1)"/>
      <w:lang w:val="en-US"/>
    </w:rPr>
  </w:style>
  <w:style w:type="paragraph" w:styleId="BodyTextIndent2">
    <w:name w:val="Body Text Indent 2"/>
    <w:basedOn w:val="Normal"/>
    <w:pPr>
      <w:spacing w:before="240" w:line="360" w:lineRule="auto"/>
      <w:ind w:right="389" w:firstLine="540"/>
      <w:jc w:val="both"/>
    </w:pPr>
    <w:rPr>
      <w:rFonts w:cs="CG Times (W1)"/>
      <w:sz w:val="20"/>
      <w:szCs w:val="20"/>
      <w:lang w:val="en-US"/>
    </w:rPr>
  </w:style>
  <w:style w:type="paragraph" w:styleId="BodyText2">
    <w:name w:val="Body Text 2"/>
    <w:basedOn w:val="Normal"/>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631F65"/>
    <w:pPr>
      <w:ind w:left="540" w:right="389"/>
      <w:jc w:val="thaiDistribute"/>
    </w:pPr>
    <w:rPr>
      <w:rFonts w:cs="Times New Roman"/>
      <w:bCs/>
      <w:lang w:val="en-US" w:eastAsia="en-GB"/>
    </w:rPr>
  </w:style>
  <w:style w:type="character" w:customStyle="1" w:styleId="AccPolicysubheadChar">
    <w:name w:val="Acc Policy sub head Char"/>
    <w:link w:val="AccPolicysubhead"/>
    <w:rsid w:val="00631F65"/>
    <w:rPr>
      <w:rFonts w:ascii="Times New Roman" w:hAnsi="Times New Roman" w:cs="Times New Roman"/>
      <w:bCs/>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5F33AB"/>
    <w:pPr>
      <w:spacing w:after="0" w:line="240" w:lineRule="auto"/>
      <w:ind w:left="1138"/>
    </w:pPr>
  </w:style>
  <w:style w:type="character" w:customStyle="1" w:styleId="AccPolicyalternativeChar">
    <w:name w:val="Acc Policy alternative Char"/>
    <w:link w:val="AccPolicyalternative"/>
    <w:rsid w:val="005F33AB"/>
    <w:rPr>
      <w:rFonts w:ascii="Times New Roman" w:hAnsi="Times New Roman" w:cs="Times New Roman"/>
      <w:b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b + Angsana New,Bold,Thai Distributed Justification,Left:  0...."/>
    <w:basedOn w:val="BodyText"/>
    <w:link w:val="blockChar"/>
    <w:rsid w:val="00C43FB5"/>
    <w:pPr>
      <w:ind w:left="567"/>
    </w:pPr>
    <w:rPr>
      <w:rFonts w:cs="Times New Roman"/>
      <w:szCs w:val="20"/>
      <w:lang w:bidi="ar-SA"/>
    </w:rPr>
  </w:style>
  <w:style w:type="table" w:styleId="TableGrid">
    <w:name w:val="Table Grid"/>
    <w:basedOn w:val="TableNormal"/>
    <w:uiPriority w:val="39"/>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A87829"/>
    <w:pPr>
      <w:spacing w:line="240" w:lineRule="atLeast"/>
      <w:ind w:left="-107" w:right="-102"/>
      <w:jc w:val="center"/>
    </w:pPr>
    <w:rPr>
      <w:rFonts w:cs="Times New Roman"/>
      <w:b/>
      <w:bCs/>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clear" w:pos="1209"/>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paragraph" w:styleId="HTMLPreformatted">
    <w:name w:val="HTML Preformatted"/>
    <w:basedOn w:val="Normal"/>
    <w:link w:val="HTMLPreformattedChar"/>
    <w:uiPriority w:val="99"/>
    <w:unhideWhenUsed/>
    <w:rsid w:val="0011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117B4D"/>
    <w:rPr>
      <w:rFonts w:ascii="Courier New" w:hAnsi="Courier New" w:cs="Courier New"/>
    </w:rPr>
  </w:style>
  <w:style w:type="character" w:customStyle="1" w:styleId="hps">
    <w:name w:val="hps"/>
    <w:basedOn w:val="DefaultParagraphFont"/>
    <w:rsid w:val="006F59FB"/>
  </w:style>
  <w:style w:type="paragraph" w:customStyle="1" w:styleId="Pa48">
    <w:name w:val="Pa48"/>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25">
    <w:name w:val="Pa25"/>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18">
    <w:name w:val="Pa18"/>
    <w:basedOn w:val="Normal"/>
    <w:next w:val="Normal"/>
    <w:uiPriority w:val="99"/>
    <w:rsid w:val="0062199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styleId="NoSpacing">
    <w:name w:val="No Spacing"/>
    <w:uiPriority w:val="1"/>
    <w:qFormat/>
    <w:rsid w:val="001B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9E24C8"/>
    <w:rPr>
      <w:rFonts w:ascii="Times New Roman" w:hAnsi="Times New Roman" w:cs="Times New Roman"/>
      <w:sz w:val="22"/>
      <w:lang w:val="en-GB" w:bidi="ar-SA"/>
    </w:rPr>
  </w:style>
  <w:style w:type="character" w:customStyle="1" w:styleId="FooterChar">
    <w:name w:val="Footer Char"/>
    <w:basedOn w:val="DefaultParagraphFont"/>
    <w:link w:val="Footer"/>
    <w:uiPriority w:val="99"/>
    <w:rsid w:val="00286BFD"/>
    <w:rPr>
      <w:rFonts w:ascii="Times New Roman" w:hAnsi="Times New Roman" w:cs="CG Times (W1)"/>
      <w:sz w:val="18"/>
      <w:szCs w:val="18"/>
      <w:lang w:val="en-GB"/>
    </w:rPr>
  </w:style>
  <w:style w:type="character" w:customStyle="1" w:styleId="HeaderChar">
    <w:name w:val="Header Char"/>
    <w:basedOn w:val="DefaultParagraphFont"/>
    <w:link w:val="Header"/>
    <w:uiPriority w:val="99"/>
    <w:rsid w:val="004A2971"/>
    <w:rPr>
      <w:rFonts w:ascii="Times New Roman" w:hAnsi="Times New Roman" w:cs="CG Times (W1)"/>
      <w:i/>
      <w:iCs/>
      <w:sz w:val="18"/>
      <w:szCs w:val="18"/>
      <w:lang w:val="en-GB"/>
    </w:rPr>
  </w:style>
  <w:style w:type="character" w:customStyle="1" w:styleId="blockChar">
    <w:name w:val="block Char"/>
    <w:aliases w:val="b Char"/>
    <w:link w:val="block"/>
    <w:locked/>
    <w:rsid w:val="00BB691D"/>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3114">
      <w:bodyDiv w:val="1"/>
      <w:marLeft w:val="0"/>
      <w:marRight w:val="0"/>
      <w:marTop w:val="0"/>
      <w:marBottom w:val="0"/>
      <w:divBdr>
        <w:top w:val="none" w:sz="0" w:space="0" w:color="auto"/>
        <w:left w:val="none" w:sz="0" w:space="0" w:color="auto"/>
        <w:bottom w:val="none" w:sz="0" w:space="0" w:color="auto"/>
        <w:right w:val="none" w:sz="0" w:space="0" w:color="auto"/>
      </w:divBdr>
    </w:div>
    <w:div w:id="33817122">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08471497">
      <w:bodyDiv w:val="1"/>
      <w:marLeft w:val="0"/>
      <w:marRight w:val="0"/>
      <w:marTop w:val="0"/>
      <w:marBottom w:val="0"/>
      <w:divBdr>
        <w:top w:val="none" w:sz="0" w:space="0" w:color="auto"/>
        <w:left w:val="none" w:sz="0" w:space="0" w:color="auto"/>
        <w:bottom w:val="none" w:sz="0" w:space="0" w:color="auto"/>
        <w:right w:val="none" w:sz="0" w:space="0" w:color="auto"/>
      </w:divBdr>
    </w:div>
    <w:div w:id="127364117">
      <w:bodyDiv w:val="1"/>
      <w:marLeft w:val="0"/>
      <w:marRight w:val="0"/>
      <w:marTop w:val="0"/>
      <w:marBottom w:val="0"/>
      <w:divBdr>
        <w:top w:val="none" w:sz="0" w:space="0" w:color="auto"/>
        <w:left w:val="none" w:sz="0" w:space="0" w:color="auto"/>
        <w:bottom w:val="none" w:sz="0" w:space="0" w:color="auto"/>
        <w:right w:val="none" w:sz="0" w:space="0" w:color="auto"/>
      </w:divBdr>
    </w:div>
    <w:div w:id="194850438">
      <w:bodyDiv w:val="1"/>
      <w:marLeft w:val="0"/>
      <w:marRight w:val="0"/>
      <w:marTop w:val="0"/>
      <w:marBottom w:val="0"/>
      <w:divBdr>
        <w:top w:val="none" w:sz="0" w:space="0" w:color="auto"/>
        <w:left w:val="none" w:sz="0" w:space="0" w:color="auto"/>
        <w:bottom w:val="none" w:sz="0" w:space="0" w:color="auto"/>
        <w:right w:val="none" w:sz="0" w:space="0" w:color="auto"/>
      </w:divBdr>
    </w:div>
    <w:div w:id="206382502">
      <w:bodyDiv w:val="1"/>
      <w:marLeft w:val="0"/>
      <w:marRight w:val="0"/>
      <w:marTop w:val="0"/>
      <w:marBottom w:val="0"/>
      <w:divBdr>
        <w:top w:val="none" w:sz="0" w:space="0" w:color="auto"/>
        <w:left w:val="none" w:sz="0" w:space="0" w:color="auto"/>
        <w:bottom w:val="none" w:sz="0" w:space="0" w:color="auto"/>
        <w:right w:val="none" w:sz="0" w:space="0" w:color="auto"/>
      </w:divBdr>
    </w:div>
    <w:div w:id="211576580">
      <w:bodyDiv w:val="1"/>
      <w:marLeft w:val="0"/>
      <w:marRight w:val="0"/>
      <w:marTop w:val="0"/>
      <w:marBottom w:val="0"/>
      <w:divBdr>
        <w:top w:val="none" w:sz="0" w:space="0" w:color="auto"/>
        <w:left w:val="none" w:sz="0" w:space="0" w:color="auto"/>
        <w:bottom w:val="none" w:sz="0" w:space="0" w:color="auto"/>
        <w:right w:val="none" w:sz="0" w:space="0" w:color="auto"/>
      </w:divBdr>
      <w:divsChild>
        <w:div w:id="2047869302">
          <w:marLeft w:val="0"/>
          <w:marRight w:val="0"/>
          <w:marTop w:val="0"/>
          <w:marBottom w:val="0"/>
          <w:divBdr>
            <w:top w:val="none" w:sz="0" w:space="0" w:color="auto"/>
            <w:left w:val="none" w:sz="0" w:space="0" w:color="auto"/>
            <w:bottom w:val="none" w:sz="0" w:space="0" w:color="auto"/>
            <w:right w:val="none" w:sz="0" w:space="0" w:color="auto"/>
          </w:divBdr>
          <w:divsChild>
            <w:div w:id="1830906974">
              <w:marLeft w:val="0"/>
              <w:marRight w:val="0"/>
              <w:marTop w:val="0"/>
              <w:marBottom w:val="0"/>
              <w:divBdr>
                <w:top w:val="none" w:sz="0" w:space="0" w:color="auto"/>
                <w:left w:val="none" w:sz="0" w:space="0" w:color="auto"/>
                <w:bottom w:val="none" w:sz="0" w:space="0" w:color="auto"/>
                <w:right w:val="none" w:sz="0" w:space="0" w:color="auto"/>
              </w:divBdr>
              <w:divsChild>
                <w:div w:id="1228107146">
                  <w:marLeft w:val="-240"/>
                  <w:marRight w:val="-240"/>
                  <w:marTop w:val="0"/>
                  <w:marBottom w:val="0"/>
                  <w:divBdr>
                    <w:top w:val="none" w:sz="0" w:space="0" w:color="auto"/>
                    <w:left w:val="none" w:sz="0" w:space="0" w:color="auto"/>
                    <w:bottom w:val="none" w:sz="0" w:space="0" w:color="auto"/>
                    <w:right w:val="none" w:sz="0" w:space="0" w:color="auto"/>
                  </w:divBdr>
                  <w:divsChild>
                    <w:div w:id="1436360361">
                      <w:marLeft w:val="0"/>
                      <w:marRight w:val="0"/>
                      <w:marTop w:val="0"/>
                      <w:marBottom w:val="0"/>
                      <w:divBdr>
                        <w:top w:val="none" w:sz="0" w:space="0" w:color="auto"/>
                        <w:left w:val="none" w:sz="0" w:space="0" w:color="auto"/>
                        <w:bottom w:val="none" w:sz="0" w:space="0" w:color="auto"/>
                        <w:right w:val="none" w:sz="0" w:space="0" w:color="auto"/>
                      </w:divBdr>
                      <w:divsChild>
                        <w:div w:id="661936340">
                          <w:marLeft w:val="0"/>
                          <w:marRight w:val="0"/>
                          <w:marTop w:val="0"/>
                          <w:marBottom w:val="0"/>
                          <w:divBdr>
                            <w:top w:val="none" w:sz="0" w:space="0" w:color="auto"/>
                            <w:left w:val="none" w:sz="0" w:space="0" w:color="auto"/>
                            <w:bottom w:val="none" w:sz="0" w:space="0" w:color="auto"/>
                            <w:right w:val="none" w:sz="0" w:space="0" w:color="auto"/>
                          </w:divBdr>
                        </w:div>
                        <w:div w:id="1605461812">
                          <w:marLeft w:val="0"/>
                          <w:marRight w:val="0"/>
                          <w:marTop w:val="0"/>
                          <w:marBottom w:val="0"/>
                          <w:divBdr>
                            <w:top w:val="none" w:sz="0" w:space="0" w:color="auto"/>
                            <w:left w:val="none" w:sz="0" w:space="0" w:color="auto"/>
                            <w:bottom w:val="none" w:sz="0" w:space="0" w:color="auto"/>
                            <w:right w:val="none" w:sz="0" w:space="0" w:color="auto"/>
                          </w:divBdr>
                          <w:divsChild>
                            <w:div w:id="332688127">
                              <w:marLeft w:val="165"/>
                              <w:marRight w:val="165"/>
                              <w:marTop w:val="0"/>
                              <w:marBottom w:val="0"/>
                              <w:divBdr>
                                <w:top w:val="none" w:sz="0" w:space="0" w:color="auto"/>
                                <w:left w:val="none" w:sz="0" w:space="0" w:color="auto"/>
                                <w:bottom w:val="none" w:sz="0" w:space="0" w:color="auto"/>
                                <w:right w:val="none" w:sz="0" w:space="0" w:color="auto"/>
                              </w:divBdr>
                              <w:divsChild>
                                <w:div w:id="1313096576">
                                  <w:marLeft w:val="0"/>
                                  <w:marRight w:val="0"/>
                                  <w:marTop w:val="0"/>
                                  <w:marBottom w:val="0"/>
                                  <w:divBdr>
                                    <w:top w:val="none" w:sz="0" w:space="0" w:color="auto"/>
                                    <w:left w:val="none" w:sz="0" w:space="0" w:color="auto"/>
                                    <w:bottom w:val="none" w:sz="0" w:space="0" w:color="auto"/>
                                    <w:right w:val="none" w:sz="0" w:space="0" w:color="auto"/>
                                  </w:divBdr>
                                  <w:divsChild>
                                    <w:div w:id="1878080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8712835">
      <w:bodyDiv w:val="1"/>
      <w:marLeft w:val="0"/>
      <w:marRight w:val="0"/>
      <w:marTop w:val="0"/>
      <w:marBottom w:val="0"/>
      <w:divBdr>
        <w:top w:val="none" w:sz="0" w:space="0" w:color="auto"/>
        <w:left w:val="none" w:sz="0" w:space="0" w:color="auto"/>
        <w:bottom w:val="none" w:sz="0" w:space="0" w:color="auto"/>
        <w:right w:val="none" w:sz="0" w:space="0" w:color="auto"/>
      </w:divBdr>
    </w:div>
    <w:div w:id="240141732">
      <w:bodyDiv w:val="1"/>
      <w:marLeft w:val="0"/>
      <w:marRight w:val="0"/>
      <w:marTop w:val="0"/>
      <w:marBottom w:val="0"/>
      <w:divBdr>
        <w:top w:val="none" w:sz="0" w:space="0" w:color="auto"/>
        <w:left w:val="none" w:sz="0" w:space="0" w:color="auto"/>
        <w:bottom w:val="none" w:sz="0" w:space="0" w:color="auto"/>
        <w:right w:val="none" w:sz="0" w:space="0" w:color="auto"/>
      </w:divBdr>
    </w:div>
    <w:div w:id="297036533">
      <w:bodyDiv w:val="1"/>
      <w:marLeft w:val="0"/>
      <w:marRight w:val="0"/>
      <w:marTop w:val="0"/>
      <w:marBottom w:val="0"/>
      <w:divBdr>
        <w:top w:val="none" w:sz="0" w:space="0" w:color="auto"/>
        <w:left w:val="none" w:sz="0" w:space="0" w:color="auto"/>
        <w:bottom w:val="none" w:sz="0" w:space="0" w:color="auto"/>
        <w:right w:val="none" w:sz="0" w:space="0" w:color="auto"/>
      </w:divBdr>
    </w:div>
    <w:div w:id="307906043">
      <w:bodyDiv w:val="1"/>
      <w:marLeft w:val="0"/>
      <w:marRight w:val="0"/>
      <w:marTop w:val="0"/>
      <w:marBottom w:val="0"/>
      <w:divBdr>
        <w:top w:val="none" w:sz="0" w:space="0" w:color="auto"/>
        <w:left w:val="none" w:sz="0" w:space="0" w:color="auto"/>
        <w:bottom w:val="none" w:sz="0" w:space="0" w:color="auto"/>
        <w:right w:val="none" w:sz="0" w:space="0" w:color="auto"/>
      </w:divBdr>
    </w:div>
    <w:div w:id="350573016">
      <w:bodyDiv w:val="1"/>
      <w:marLeft w:val="0"/>
      <w:marRight w:val="0"/>
      <w:marTop w:val="0"/>
      <w:marBottom w:val="0"/>
      <w:divBdr>
        <w:top w:val="none" w:sz="0" w:space="0" w:color="auto"/>
        <w:left w:val="none" w:sz="0" w:space="0" w:color="auto"/>
        <w:bottom w:val="none" w:sz="0" w:space="0" w:color="auto"/>
        <w:right w:val="none" w:sz="0" w:space="0" w:color="auto"/>
      </w:divBdr>
    </w:div>
    <w:div w:id="352195574">
      <w:bodyDiv w:val="1"/>
      <w:marLeft w:val="0"/>
      <w:marRight w:val="0"/>
      <w:marTop w:val="0"/>
      <w:marBottom w:val="0"/>
      <w:divBdr>
        <w:top w:val="none" w:sz="0" w:space="0" w:color="auto"/>
        <w:left w:val="none" w:sz="0" w:space="0" w:color="auto"/>
        <w:bottom w:val="none" w:sz="0" w:space="0" w:color="auto"/>
        <w:right w:val="none" w:sz="0" w:space="0" w:color="auto"/>
      </w:divBdr>
    </w:div>
    <w:div w:id="389154532">
      <w:bodyDiv w:val="1"/>
      <w:marLeft w:val="0"/>
      <w:marRight w:val="0"/>
      <w:marTop w:val="0"/>
      <w:marBottom w:val="0"/>
      <w:divBdr>
        <w:top w:val="none" w:sz="0" w:space="0" w:color="auto"/>
        <w:left w:val="none" w:sz="0" w:space="0" w:color="auto"/>
        <w:bottom w:val="none" w:sz="0" w:space="0" w:color="auto"/>
        <w:right w:val="none" w:sz="0" w:space="0" w:color="auto"/>
      </w:divBdr>
    </w:div>
    <w:div w:id="405341476">
      <w:bodyDiv w:val="1"/>
      <w:marLeft w:val="0"/>
      <w:marRight w:val="0"/>
      <w:marTop w:val="0"/>
      <w:marBottom w:val="0"/>
      <w:divBdr>
        <w:top w:val="none" w:sz="0" w:space="0" w:color="auto"/>
        <w:left w:val="none" w:sz="0" w:space="0" w:color="auto"/>
        <w:bottom w:val="none" w:sz="0" w:space="0" w:color="auto"/>
        <w:right w:val="none" w:sz="0" w:space="0" w:color="auto"/>
      </w:divBdr>
    </w:div>
    <w:div w:id="430518175">
      <w:bodyDiv w:val="1"/>
      <w:marLeft w:val="0"/>
      <w:marRight w:val="0"/>
      <w:marTop w:val="0"/>
      <w:marBottom w:val="0"/>
      <w:divBdr>
        <w:top w:val="none" w:sz="0" w:space="0" w:color="auto"/>
        <w:left w:val="none" w:sz="0" w:space="0" w:color="auto"/>
        <w:bottom w:val="none" w:sz="0" w:space="0" w:color="auto"/>
        <w:right w:val="none" w:sz="0" w:space="0" w:color="auto"/>
      </w:divBdr>
      <w:divsChild>
        <w:div w:id="1856920726">
          <w:marLeft w:val="0"/>
          <w:marRight w:val="0"/>
          <w:marTop w:val="0"/>
          <w:marBottom w:val="0"/>
          <w:divBdr>
            <w:top w:val="none" w:sz="0" w:space="0" w:color="auto"/>
            <w:left w:val="none" w:sz="0" w:space="0" w:color="auto"/>
            <w:bottom w:val="none" w:sz="0" w:space="0" w:color="auto"/>
            <w:right w:val="none" w:sz="0" w:space="0" w:color="auto"/>
          </w:divBdr>
        </w:div>
      </w:divsChild>
    </w:div>
    <w:div w:id="465708940">
      <w:bodyDiv w:val="1"/>
      <w:marLeft w:val="0"/>
      <w:marRight w:val="0"/>
      <w:marTop w:val="0"/>
      <w:marBottom w:val="0"/>
      <w:divBdr>
        <w:top w:val="none" w:sz="0" w:space="0" w:color="auto"/>
        <w:left w:val="none" w:sz="0" w:space="0" w:color="auto"/>
        <w:bottom w:val="none" w:sz="0" w:space="0" w:color="auto"/>
        <w:right w:val="none" w:sz="0" w:space="0" w:color="auto"/>
      </w:divBdr>
    </w:div>
    <w:div w:id="589002289">
      <w:bodyDiv w:val="1"/>
      <w:marLeft w:val="0"/>
      <w:marRight w:val="0"/>
      <w:marTop w:val="0"/>
      <w:marBottom w:val="0"/>
      <w:divBdr>
        <w:top w:val="none" w:sz="0" w:space="0" w:color="auto"/>
        <w:left w:val="none" w:sz="0" w:space="0" w:color="auto"/>
        <w:bottom w:val="none" w:sz="0" w:space="0" w:color="auto"/>
        <w:right w:val="none" w:sz="0" w:space="0" w:color="auto"/>
      </w:divBdr>
    </w:div>
    <w:div w:id="607664947">
      <w:bodyDiv w:val="1"/>
      <w:marLeft w:val="0"/>
      <w:marRight w:val="0"/>
      <w:marTop w:val="0"/>
      <w:marBottom w:val="0"/>
      <w:divBdr>
        <w:top w:val="none" w:sz="0" w:space="0" w:color="auto"/>
        <w:left w:val="none" w:sz="0" w:space="0" w:color="auto"/>
        <w:bottom w:val="none" w:sz="0" w:space="0" w:color="auto"/>
        <w:right w:val="none" w:sz="0" w:space="0" w:color="auto"/>
      </w:divBdr>
    </w:div>
    <w:div w:id="665594657">
      <w:bodyDiv w:val="1"/>
      <w:marLeft w:val="0"/>
      <w:marRight w:val="0"/>
      <w:marTop w:val="0"/>
      <w:marBottom w:val="0"/>
      <w:divBdr>
        <w:top w:val="none" w:sz="0" w:space="0" w:color="auto"/>
        <w:left w:val="none" w:sz="0" w:space="0" w:color="auto"/>
        <w:bottom w:val="none" w:sz="0" w:space="0" w:color="auto"/>
        <w:right w:val="none" w:sz="0" w:space="0" w:color="auto"/>
      </w:divBdr>
    </w:div>
    <w:div w:id="696270402">
      <w:bodyDiv w:val="1"/>
      <w:marLeft w:val="0"/>
      <w:marRight w:val="0"/>
      <w:marTop w:val="0"/>
      <w:marBottom w:val="0"/>
      <w:divBdr>
        <w:top w:val="none" w:sz="0" w:space="0" w:color="auto"/>
        <w:left w:val="none" w:sz="0" w:space="0" w:color="auto"/>
        <w:bottom w:val="none" w:sz="0" w:space="0" w:color="auto"/>
        <w:right w:val="none" w:sz="0" w:space="0" w:color="auto"/>
      </w:divBdr>
    </w:div>
    <w:div w:id="756950732">
      <w:bodyDiv w:val="1"/>
      <w:marLeft w:val="0"/>
      <w:marRight w:val="0"/>
      <w:marTop w:val="0"/>
      <w:marBottom w:val="0"/>
      <w:divBdr>
        <w:top w:val="none" w:sz="0" w:space="0" w:color="auto"/>
        <w:left w:val="none" w:sz="0" w:space="0" w:color="auto"/>
        <w:bottom w:val="none" w:sz="0" w:space="0" w:color="auto"/>
        <w:right w:val="none" w:sz="0" w:space="0" w:color="auto"/>
      </w:divBdr>
    </w:div>
    <w:div w:id="773600797">
      <w:bodyDiv w:val="1"/>
      <w:marLeft w:val="0"/>
      <w:marRight w:val="0"/>
      <w:marTop w:val="0"/>
      <w:marBottom w:val="0"/>
      <w:divBdr>
        <w:top w:val="none" w:sz="0" w:space="0" w:color="auto"/>
        <w:left w:val="none" w:sz="0" w:space="0" w:color="auto"/>
        <w:bottom w:val="none" w:sz="0" w:space="0" w:color="auto"/>
        <w:right w:val="none" w:sz="0" w:space="0" w:color="auto"/>
      </w:divBdr>
    </w:div>
    <w:div w:id="781925431">
      <w:bodyDiv w:val="1"/>
      <w:marLeft w:val="0"/>
      <w:marRight w:val="0"/>
      <w:marTop w:val="0"/>
      <w:marBottom w:val="0"/>
      <w:divBdr>
        <w:top w:val="none" w:sz="0" w:space="0" w:color="auto"/>
        <w:left w:val="none" w:sz="0" w:space="0" w:color="auto"/>
        <w:bottom w:val="none" w:sz="0" w:space="0" w:color="auto"/>
        <w:right w:val="none" w:sz="0" w:space="0" w:color="auto"/>
      </w:divBdr>
    </w:div>
    <w:div w:id="782918922">
      <w:bodyDiv w:val="1"/>
      <w:marLeft w:val="0"/>
      <w:marRight w:val="0"/>
      <w:marTop w:val="0"/>
      <w:marBottom w:val="0"/>
      <w:divBdr>
        <w:top w:val="none" w:sz="0" w:space="0" w:color="auto"/>
        <w:left w:val="none" w:sz="0" w:space="0" w:color="auto"/>
        <w:bottom w:val="none" w:sz="0" w:space="0" w:color="auto"/>
        <w:right w:val="none" w:sz="0" w:space="0" w:color="auto"/>
      </w:divBdr>
    </w:div>
    <w:div w:id="859002782">
      <w:bodyDiv w:val="1"/>
      <w:marLeft w:val="0"/>
      <w:marRight w:val="0"/>
      <w:marTop w:val="0"/>
      <w:marBottom w:val="0"/>
      <w:divBdr>
        <w:top w:val="none" w:sz="0" w:space="0" w:color="auto"/>
        <w:left w:val="none" w:sz="0" w:space="0" w:color="auto"/>
        <w:bottom w:val="none" w:sz="0" w:space="0" w:color="auto"/>
        <w:right w:val="none" w:sz="0" w:space="0" w:color="auto"/>
      </w:divBdr>
    </w:div>
    <w:div w:id="887296992">
      <w:bodyDiv w:val="1"/>
      <w:marLeft w:val="0"/>
      <w:marRight w:val="0"/>
      <w:marTop w:val="0"/>
      <w:marBottom w:val="0"/>
      <w:divBdr>
        <w:top w:val="none" w:sz="0" w:space="0" w:color="auto"/>
        <w:left w:val="none" w:sz="0" w:space="0" w:color="auto"/>
        <w:bottom w:val="none" w:sz="0" w:space="0" w:color="auto"/>
        <w:right w:val="none" w:sz="0" w:space="0" w:color="auto"/>
      </w:divBdr>
    </w:div>
    <w:div w:id="943533584">
      <w:bodyDiv w:val="1"/>
      <w:marLeft w:val="0"/>
      <w:marRight w:val="0"/>
      <w:marTop w:val="0"/>
      <w:marBottom w:val="0"/>
      <w:divBdr>
        <w:top w:val="none" w:sz="0" w:space="0" w:color="auto"/>
        <w:left w:val="none" w:sz="0" w:space="0" w:color="auto"/>
        <w:bottom w:val="none" w:sz="0" w:space="0" w:color="auto"/>
        <w:right w:val="none" w:sz="0" w:space="0" w:color="auto"/>
      </w:divBdr>
    </w:div>
    <w:div w:id="1020619475">
      <w:bodyDiv w:val="1"/>
      <w:marLeft w:val="0"/>
      <w:marRight w:val="0"/>
      <w:marTop w:val="0"/>
      <w:marBottom w:val="0"/>
      <w:divBdr>
        <w:top w:val="none" w:sz="0" w:space="0" w:color="auto"/>
        <w:left w:val="none" w:sz="0" w:space="0" w:color="auto"/>
        <w:bottom w:val="none" w:sz="0" w:space="0" w:color="auto"/>
        <w:right w:val="none" w:sz="0" w:space="0" w:color="auto"/>
      </w:divBdr>
    </w:div>
    <w:div w:id="1039167411">
      <w:bodyDiv w:val="1"/>
      <w:marLeft w:val="0"/>
      <w:marRight w:val="0"/>
      <w:marTop w:val="0"/>
      <w:marBottom w:val="0"/>
      <w:divBdr>
        <w:top w:val="none" w:sz="0" w:space="0" w:color="auto"/>
        <w:left w:val="none" w:sz="0" w:space="0" w:color="auto"/>
        <w:bottom w:val="none" w:sz="0" w:space="0" w:color="auto"/>
        <w:right w:val="none" w:sz="0" w:space="0" w:color="auto"/>
      </w:divBdr>
    </w:div>
    <w:div w:id="1054039117">
      <w:bodyDiv w:val="1"/>
      <w:marLeft w:val="0"/>
      <w:marRight w:val="0"/>
      <w:marTop w:val="0"/>
      <w:marBottom w:val="0"/>
      <w:divBdr>
        <w:top w:val="none" w:sz="0" w:space="0" w:color="auto"/>
        <w:left w:val="none" w:sz="0" w:space="0" w:color="auto"/>
        <w:bottom w:val="none" w:sz="0" w:space="0" w:color="auto"/>
        <w:right w:val="none" w:sz="0" w:space="0" w:color="auto"/>
      </w:divBdr>
    </w:div>
    <w:div w:id="1074400382">
      <w:bodyDiv w:val="1"/>
      <w:marLeft w:val="0"/>
      <w:marRight w:val="0"/>
      <w:marTop w:val="0"/>
      <w:marBottom w:val="0"/>
      <w:divBdr>
        <w:top w:val="none" w:sz="0" w:space="0" w:color="auto"/>
        <w:left w:val="none" w:sz="0" w:space="0" w:color="auto"/>
        <w:bottom w:val="none" w:sz="0" w:space="0" w:color="auto"/>
        <w:right w:val="none" w:sz="0" w:space="0" w:color="auto"/>
      </w:divBdr>
    </w:div>
    <w:div w:id="1109397964">
      <w:bodyDiv w:val="1"/>
      <w:marLeft w:val="0"/>
      <w:marRight w:val="0"/>
      <w:marTop w:val="0"/>
      <w:marBottom w:val="0"/>
      <w:divBdr>
        <w:top w:val="none" w:sz="0" w:space="0" w:color="auto"/>
        <w:left w:val="none" w:sz="0" w:space="0" w:color="auto"/>
        <w:bottom w:val="none" w:sz="0" w:space="0" w:color="auto"/>
        <w:right w:val="none" w:sz="0" w:space="0" w:color="auto"/>
      </w:divBdr>
    </w:div>
    <w:div w:id="1143153624">
      <w:bodyDiv w:val="1"/>
      <w:marLeft w:val="0"/>
      <w:marRight w:val="0"/>
      <w:marTop w:val="0"/>
      <w:marBottom w:val="0"/>
      <w:divBdr>
        <w:top w:val="none" w:sz="0" w:space="0" w:color="auto"/>
        <w:left w:val="none" w:sz="0" w:space="0" w:color="auto"/>
        <w:bottom w:val="none" w:sz="0" w:space="0" w:color="auto"/>
        <w:right w:val="none" w:sz="0" w:space="0" w:color="auto"/>
      </w:divBdr>
    </w:div>
    <w:div w:id="1156267288">
      <w:bodyDiv w:val="1"/>
      <w:marLeft w:val="0"/>
      <w:marRight w:val="0"/>
      <w:marTop w:val="0"/>
      <w:marBottom w:val="0"/>
      <w:divBdr>
        <w:top w:val="none" w:sz="0" w:space="0" w:color="auto"/>
        <w:left w:val="none" w:sz="0" w:space="0" w:color="auto"/>
        <w:bottom w:val="none" w:sz="0" w:space="0" w:color="auto"/>
        <w:right w:val="none" w:sz="0" w:space="0" w:color="auto"/>
      </w:divBdr>
    </w:div>
    <w:div w:id="1185897227">
      <w:bodyDiv w:val="1"/>
      <w:marLeft w:val="0"/>
      <w:marRight w:val="0"/>
      <w:marTop w:val="0"/>
      <w:marBottom w:val="0"/>
      <w:divBdr>
        <w:top w:val="none" w:sz="0" w:space="0" w:color="auto"/>
        <w:left w:val="none" w:sz="0" w:space="0" w:color="auto"/>
        <w:bottom w:val="none" w:sz="0" w:space="0" w:color="auto"/>
        <w:right w:val="none" w:sz="0" w:space="0" w:color="auto"/>
      </w:divBdr>
    </w:div>
    <w:div w:id="1206527582">
      <w:bodyDiv w:val="1"/>
      <w:marLeft w:val="0"/>
      <w:marRight w:val="0"/>
      <w:marTop w:val="0"/>
      <w:marBottom w:val="0"/>
      <w:divBdr>
        <w:top w:val="none" w:sz="0" w:space="0" w:color="auto"/>
        <w:left w:val="none" w:sz="0" w:space="0" w:color="auto"/>
        <w:bottom w:val="none" w:sz="0" w:space="0" w:color="auto"/>
        <w:right w:val="none" w:sz="0" w:space="0" w:color="auto"/>
      </w:divBdr>
    </w:div>
    <w:div w:id="1240868990">
      <w:bodyDiv w:val="1"/>
      <w:marLeft w:val="0"/>
      <w:marRight w:val="0"/>
      <w:marTop w:val="0"/>
      <w:marBottom w:val="0"/>
      <w:divBdr>
        <w:top w:val="none" w:sz="0" w:space="0" w:color="auto"/>
        <w:left w:val="none" w:sz="0" w:space="0" w:color="auto"/>
        <w:bottom w:val="none" w:sz="0" w:space="0" w:color="auto"/>
        <w:right w:val="none" w:sz="0" w:space="0" w:color="auto"/>
      </w:divBdr>
    </w:div>
    <w:div w:id="1250457866">
      <w:bodyDiv w:val="1"/>
      <w:marLeft w:val="0"/>
      <w:marRight w:val="0"/>
      <w:marTop w:val="0"/>
      <w:marBottom w:val="0"/>
      <w:divBdr>
        <w:top w:val="none" w:sz="0" w:space="0" w:color="auto"/>
        <w:left w:val="none" w:sz="0" w:space="0" w:color="auto"/>
        <w:bottom w:val="none" w:sz="0" w:space="0" w:color="auto"/>
        <w:right w:val="none" w:sz="0" w:space="0" w:color="auto"/>
      </w:divBdr>
    </w:div>
    <w:div w:id="1276868779">
      <w:bodyDiv w:val="1"/>
      <w:marLeft w:val="0"/>
      <w:marRight w:val="0"/>
      <w:marTop w:val="0"/>
      <w:marBottom w:val="0"/>
      <w:divBdr>
        <w:top w:val="none" w:sz="0" w:space="0" w:color="auto"/>
        <w:left w:val="none" w:sz="0" w:space="0" w:color="auto"/>
        <w:bottom w:val="none" w:sz="0" w:space="0" w:color="auto"/>
        <w:right w:val="none" w:sz="0" w:space="0" w:color="auto"/>
      </w:divBdr>
    </w:div>
    <w:div w:id="1284772818">
      <w:bodyDiv w:val="1"/>
      <w:marLeft w:val="0"/>
      <w:marRight w:val="0"/>
      <w:marTop w:val="0"/>
      <w:marBottom w:val="0"/>
      <w:divBdr>
        <w:top w:val="none" w:sz="0" w:space="0" w:color="auto"/>
        <w:left w:val="none" w:sz="0" w:space="0" w:color="auto"/>
        <w:bottom w:val="none" w:sz="0" w:space="0" w:color="auto"/>
        <w:right w:val="none" w:sz="0" w:space="0" w:color="auto"/>
      </w:divBdr>
      <w:divsChild>
        <w:div w:id="2082437340">
          <w:marLeft w:val="0"/>
          <w:marRight w:val="0"/>
          <w:marTop w:val="0"/>
          <w:marBottom w:val="0"/>
          <w:divBdr>
            <w:top w:val="none" w:sz="0" w:space="0" w:color="auto"/>
            <w:left w:val="none" w:sz="0" w:space="0" w:color="auto"/>
            <w:bottom w:val="none" w:sz="0" w:space="0" w:color="auto"/>
            <w:right w:val="none" w:sz="0" w:space="0" w:color="auto"/>
          </w:divBdr>
        </w:div>
      </w:divsChild>
    </w:div>
    <w:div w:id="1310213156">
      <w:bodyDiv w:val="1"/>
      <w:marLeft w:val="0"/>
      <w:marRight w:val="0"/>
      <w:marTop w:val="0"/>
      <w:marBottom w:val="0"/>
      <w:divBdr>
        <w:top w:val="none" w:sz="0" w:space="0" w:color="auto"/>
        <w:left w:val="none" w:sz="0" w:space="0" w:color="auto"/>
        <w:bottom w:val="none" w:sz="0" w:space="0" w:color="auto"/>
        <w:right w:val="none" w:sz="0" w:space="0" w:color="auto"/>
      </w:divBdr>
    </w:div>
    <w:div w:id="1383402652">
      <w:bodyDiv w:val="1"/>
      <w:marLeft w:val="0"/>
      <w:marRight w:val="0"/>
      <w:marTop w:val="0"/>
      <w:marBottom w:val="0"/>
      <w:divBdr>
        <w:top w:val="none" w:sz="0" w:space="0" w:color="auto"/>
        <w:left w:val="none" w:sz="0" w:space="0" w:color="auto"/>
        <w:bottom w:val="none" w:sz="0" w:space="0" w:color="auto"/>
        <w:right w:val="none" w:sz="0" w:space="0" w:color="auto"/>
      </w:divBdr>
    </w:div>
    <w:div w:id="1416628698">
      <w:bodyDiv w:val="1"/>
      <w:marLeft w:val="0"/>
      <w:marRight w:val="0"/>
      <w:marTop w:val="0"/>
      <w:marBottom w:val="0"/>
      <w:divBdr>
        <w:top w:val="none" w:sz="0" w:space="0" w:color="auto"/>
        <w:left w:val="none" w:sz="0" w:space="0" w:color="auto"/>
        <w:bottom w:val="none" w:sz="0" w:space="0" w:color="auto"/>
        <w:right w:val="none" w:sz="0" w:space="0" w:color="auto"/>
      </w:divBdr>
    </w:div>
    <w:div w:id="1428884260">
      <w:bodyDiv w:val="1"/>
      <w:marLeft w:val="0"/>
      <w:marRight w:val="0"/>
      <w:marTop w:val="0"/>
      <w:marBottom w:val="0"/>
      <w:divBdr>
        <w:top w:val="none" w:sz="0" w:space="0" w:color="auto"/>
        <w:left w:val="none" w:sz="0" w:space="0" w:color="auto"/>
        <w:bottom w:val="none" w:sz="0" w:space="0" w:color="auto"/>
        <w:right w:val="none" w:sz="0" w:space="0" w:color="auto"/>
      </w:divBdr>
    </w:div>
    <w:div w:id="1440954766">
      <w:bodyDiv w:val="1"/>
      <w:marLeft w:val="0"/>
      <w:marRight w:val="0"/>
      <w:marTop w:val="0"/>
      <w:marBottom w:val="0"/>
      <w:divBdr>
        <w:top w:val="none" w:sz="0" w:space="0" w:color="auto"/>
        <w:left w:val="none" w:sz="0" w:space="0" w:color="auto"/>
        <w:bottom w:val="none" w:sz="0" w:space="0" w:color="auto"/>
        <w:right w:val="none" w:sz="0" w:space="0" w:color="auto"/>
      </w:divBdr>
    </w:div>
    <w:div w:id="1479299040">
      <w:bodyDiv w:val="1"/>
      <w:marLeft w:val="0"/>
      <w:marRight w:val="0"/>
      <w:marTop w:val="0"/>
      <w:marBottom w:val="0"/>
      <w:divBdr>
        <w:top w:val="none" w:sz="0" w:space="0" w:color="auto"/>
        <w:left w:val="none" w:sz="0" w:space="0" w:color="auto"/>
        <w:bottom w:val="none" w:sz="0" w:space="0" w:color="auto"/>
        <w:right w:val="none" w:sz="0" w:space="0" w:color="auto"/>
      </w:divBdr>
      <w:divsChild>
        <w:div w:id="1647928753">
          <w:marLeft w:val="0"/>
          <w:marRight w:val="0"/>
          <w:marTop w:val="0"/>
          <w:marBottom w:val="0"/>
          <w:divBdr>
            <w:top w:val="none" w:sz="0" w:space="0" w:color="auto"/>
            <w:left w:val="none" w:sz="0" w:space="0" w:color="auto"/>
            <w:bottom w:val="none" w:sz="0" w:space="0" w:color="auto"/>
            <w:right w:val="none" w:sz="0" w:space="0" w:color="auto"/>
          </w:divBdr>
        </w:div>
      </w:divsChild>
    </w:div>
    <w:div w:id="1516842402">
      <w:bodyDiv w:val="1"/>
      <w:marLeft w:val="0"/>
      <w:marRight w:val="0"/>
      <w:marTop w:val="0"/>
      <w:marBottom w:val="0"/>
      <w:divBdr>
        <w:top w:val="none" w:sz="0" w:space="0" w:color="auto"/>
        <w:left w:val="none" w:sz="0" w:space="0" w:color="auto"/>
        <w:bottom w:val="none" w:sz="0" w:space="0" w:color="auto"/>
        <w:right w:val="none" w:sz="0" w:space="0" w:color="auto"/>
      </w:divBdr>
    </w:div>
    <w:div w:id="1531604818">
      <w:bodyDiv w:val="1"/>
      <w:marLeft w:val="0"/>
      <w:marRight w:val="0"/>
      <w:marTop w:val="0"/>
      <w:marBottom w:val="0"/>
      <w:divBdr>
        <w:top w:val="none" w:sz="0" w:space="0" w:color="auto"/>
        <w:left w:val="none" w:sz="0" w:space="0" w:color="auto"/>
        <w:bottom w:val="none" w:sz="0" w:space="0" w:color="auto"/>
        <w:right w:val="none" w:sz="0" w:space="0" w:color="auto"/>
      </w:divBdr>
    </w:div>
    <w:div w:id="1534609288">
      <w:bodyDiv w:val="1"/>
      <w:marLeft w:val="0"/>
      <w:marRight w:val="0"/>
      <w:marTop w:val="0"/>
      <w:marBottom w:val="0"/>
      <w:divBdr>
        <w:top w:val="none" w:sz="0" w:space="0" w:color="auto"/>
        <w:left w:val="none" w:sz="0" w:space="0" w:color="auto"/>
        <w:bottom w:val="none" w:sz="0" w:space="0" w:color="auto"/>
        <w:right w:val="none" w:sz="0" w:space="0" w:color="auto"/>
      </w:divBdr>
    </w:div>
    <w:div w:id="1608348790">
      <w:bodyDiv w:val="1"/>
      <w:marLeft w:val="0"/>
      <w:marRight w:val="0"/>
      <w:marTop w:val="0"/>
      <w:marBottom w:val="0"/>
      <w:divBdr>
        <w:top w:val="none" w:sz="0" w:space="0" w:color="auto"/>
        <w:left w:val="none" w:sz="0" w:space="0" w:color="auto"/>
        <w:bottom w:val="none" w:sz="0" w:space="0" w:color="auto"/>
        <w:right w:val="none" w:sz="0" w:space="0" w:color="auto"/>
      </w:divBdr>
    </w:div>
    <w:div w:id="1745297336">
      <w:bodyDiv w:val="1"/>
      <w:marLeft w:val="0"/>
      <w:marRight w:val="0"/>
      <w:marTop w:val="0"/>
      <w:marBottom w:val="0"/>
      <w:divBdr>
        <w:top w:val="none" w:sz="0" w:space="0" w:color="auto"/>
        <w:left w:val="none" w:sz="0" w:space="0" w:color="auto"/>
        <w:bottom w:val="none" w:sz="0" w:space="0" w:color="auto"/>
        <w:right w:val="none" w:sz="0" w:space="0" w:color="auto"/>
      </w:divBdr>
    </w:div>
    <w:div w:id="1757508712">
      <w:bodyDiv w:val="1"/>
      <w:marLeft w:val="0"/>
      <w:marRight w:val="0"/>
      <w:marTop w:val="0"/>
      <w:marBottom w:val="0"/>
      <w:divBdr>
        <w:top w:val="none" w:sz="0" w:space="0" w:color="auto"/>
        <w:left w:val="none" w:sz="0" w:space="0" w:color="auto"/>
        <w:bottom w:val="none" w:sz="0" w:space="0" w:color="auto"/>
        <w:right w:val="none" w:sz="0" w:space="0" w:color="auto"/>
      </w:divBdr>
    </w:div>
    <w:div w:id="1856991601">
      <w:bodyDiv w:val="1"/>
      <w:marLeft w:val="0"/>
      <w:marRight w:val="0"/>
      <w:marTop w:val="0"/>
      <w:marBottom w:val="0"/>
      <w:divBdr>
        <w:top w:val="none" w:sz="0" w:space="0" w:color="auto"/>
        <w:left w:val="none" w:sz="0" w:space="0" w:color="auto"/>
        <w:bottom w:val="none" w:sz="0" w:space="0" w:color="auto"/>
        <w:right w:val="none" w:sz="0" w:space="0" w:color="auto"/>
      </w:divBdr>
    </w:div>
    <w:div w:id="1916284462">
      <w:bodyDiv w:val="1"/>
      <w:marLeft w:val="0"/>
      <w:marRight w:val="0"/>
      <w:marTop w:val="0"/>
      <w:marBottom w:val="0"/>
      <w:divBdr>
        <w:top w:val="none" w:sz="0" w:space="0" w:color="auto"/>
        <w:left w:val="none" w:sz="0" w:space="0" w:color="auto"/>
        <w:bottom w:val="none" w:sz="0" w:space="0" w:color="auto"/>
        <w:right w:val="none" w:sz="0" w:space="0" w:color="auto"/>
      </w:divBdr>
      <w:divsChild>
        <w:div w:id="2042780081">
          <w:marLeft w:val="0"/>
          <w:marRight w:val="0"/>
          <w:marTop w:val="0"/>
          <w:marBottom w:val="0"/>
          <w:divBdr>
            <w:top w:val="none" w:sz="0" w:space="0" w:color="auto"/>
            <w:left w:val="none" w:sz="0" w:space="0" w:color="auto"/>
            <w:bottom w:val="none" w:sz="0" w:space="0" w:color="auto"/>
            <w:right w:val="none" w:sz="0" w:space="0" w:color="auto"/>
          </w:divBdr>
        </w:div>
      </w:divsChild>
    </w:div>
    <w:div w:id="1965385850">
      <w:bodyDiv w:val="1"/>
      <w:marLeft w:val="0"/>
      <w:marRight w:val="0"/>
      <w:marTop w:val="0"/>
      <w:marBottom w:val="0"/>
      <w:divBdr>
        <w:top w:val="none" w:sz="0" w:space="0" w:color="auto"/>
        <w:left w:val="none" w:sz="0" w:space="0" w:color="auto"/>
        <w:bottom w:val="none" w:sz="0" w:space="0" w:color="auto"/>
        <w:right w:val="none" w:sz="0" w:space="0" w:color="auto"/>
      </w:divBdr>
    </w:div>
    <w:div w:id="1966348402">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1975870487">
      <w:bodyDiv w:val="1"/>
      <w:marLeft w:val="0"/>
      <w:marRight w:val="0"/>
      <w:marTop w:val="0"/>
      <w:marBottom w:val="0"/>
      <w:divBdr>
        <w:top w:val="none" w:sz="0" w:space="0" w:color="auto"/>
        <w:left w:val="none" w:sz="0" w:space="0" w:color="auto"/>
        <w:bottom w:val="none" w:sz="0" w:space="0" w:color="auto"/>
        <w:right w:val="none" w:sz="0" w:space="0" w:color="auto"/>
      </w:divBdr>
    </w:div>
    <w:div w:id="2049450627">
      <w:bodyDiv w:val="1"/>
      <w:marLeft w:val="0"/>
      <w:marRight w:val="0"/>
      <w:marTop w:val="0"/>
      <w:marBottom w:val="0"/>
      <w:divBdr>
        <w:top w:val="none" w:sz="0" w:space="0" w:color="auto"/>
        <w:left w:val="none" w:sz="0" w:space="0" w:color="auto"/>
        <w:bottom w:val="none" w:sz="0" w:space="0" w:color="auto"/>
        <w:right w:val="none" w:sz="0" w:space="0" w:color="auto"/>
      </w:divBdr>
    </w:div>
    <w:div w:id="2085451136">
      <w:bodyDiv w:val="1"/>
      <w:marLeft w:val="0"/>
      <w:marRight w:val="0"/>
      <w:marTop w:val="0"/>
      <w:marBottom w:val="0"/>
      <w:divBdr>
        <w:top w:val="none" w:sz="0" w:space="0" w:color="auto"/>
        <w:left w:val="none" w:sz="0" w:space="0" w:color="auto"/>
        <w:bottom w:val="none" w:sz="0" w:space="0" w:color="auto"/>
        <w:right w:val="none" w:sz="0" w:space="0" w:color="auto"/>
      </w:divBdr>
    </w:div>
    <w:div w:id="214376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DF794-6311-4D9F-903B-AC41B1BE1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3</TotalTime>
  <Pages>13</Pages>
  <Words>2725</Words>
  <Characters>15538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Pattaranun, Dawudom</cp:lastModifiedBy>
  <cp:revision>7</cp:revision>
  <cp:lastPrinted>2022-05-06T05:03:00Z</cp:lastPrinted>
  <dcterms:created xsi:type="dcterms:W3CDTF">2022-05-06T05:44:00Z</dcterms:created>
  <dcterms:modified xsi:type="dcterms:W3CDTF">2022-05-06T08:26:00Z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