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0F2BBF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0F2BBF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0F2BBF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0F2BBF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7D0D3E57" w:rsidR="004A3147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34ED59" w14:textId="77777777" w:rsidR="004A3147" w:rsidRPr="000F2BBF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0F2BBF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243E5" w:rsidRPr="000F2BBF" w14:paraId="542A5550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18C57B" w14:textId="001D77C3" w:rsidR="00C243E5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5CEC8E" w14:textId="77777777" w:rsidR="00C243E5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EBDA80" w14:textId="228167BD" w:rsidR="00C243E5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D75838" w:rsidRPr="000F2BBF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0217BAFF" w:rsidR="00D75838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DE03D" w14:textId="77777777" w:rsidR="00D75838" w:rsidRPr="000F2BBF" w:rsidRDefault="00D75838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D75838" w:rsidRPr="000F2BBF" w:rsidRDefault="00D75838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7CAE" w:rsidRPr="000F2BBF" w14:paraId="70304B3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D3114" w14:textId="636D713F" w:rsidR="00ED7CAE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709014" w14:textId="77777777" w:rsidR="00ED7CAE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541180" w14:textId="0B21DD27" w:rsidR="00ED7CAE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0599D" w:rsidRPr="000F2BBF" w14:paraId="1DFBA5FE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D0B977" w14:textId="48D47FCA" w:rsidR="00C0599D" w:rsidRPr="000F2BBF" w:rsidRDefault="006214E7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67F3CD" w14:textId="77777777" w:rsidR="00C0599D" w:rsidRPr="000F2BBF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00FD22" w14:textId="60867FA8" w:rsidR="00C0599D" w:rsidRPr="000F2BBF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ลูกหนี้ผ่อนชำระ</w:t>
            </w:r>
          </w:p>
        </w:tc>
      </w:tr>
      <w:tr w:rsidR="00C0599D" w:rsidRPr="000F2BBF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46915AAC" w:rsidR="00C0599D" w:rsidRPr="000F2BBF" w:rsidRDefault="006214E7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67F17B" w14:textId="77777777" w:rsidR="00C0599D" w:rsidRPr="000F2BBF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1DA24853" w:rsidR="00C0599D" w:rsidRPr="000F2BBF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C243E5"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631DB3" w:rsidRPr="000F2BBF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6F1CCCF9" w:rsidR="00631DB3" w:rsidRPr="000F2BBF" w:rsidRDefault="00AD65AE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F46DAF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7A46AC25" w:rsidR="00631DB3" w:rsidRPr="000F2BBF" w:rsidRDefault="00F43EF4" w:rsidP="00631DB3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AD65AE" w:rsidRPr="000F2BBF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3D3B5FD9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06E2D2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0F2B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AD65AE" w:rsidRPr="000F2BBF" w14:paraId="1852AEE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A13989" w14:textId="7E622BA8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291590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2CF228" w14:textId="6A83C5BA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D65AE" w:rsidRPr="000F2BBF" w14:paraId="18491C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7937" w14:textId="6A9D80C0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42B1A50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0EB0" w14:textId="1EACF1DF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AD65AE" w:rsidRPr="000F2BBF" w14:paraId="2EC0AD7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288C2169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F102E2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2F7CED27" w:rsidR="00AD65AE" w:rsidRPr="000F2BBF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D65AE" w:rsidRPr="000F2BBF" w14:paraId="5D2BBD7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F2991" w14:textId="1A581344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EAA716B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CE1C97" w14:textId="24A11ED3" w:rsidR="00AD65AE" w:rsidRPr="000F2BBF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AD65AE" w:rsidRPr="000F2BBF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0BA8DFEF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523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893796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AD65AE" w:rsidRPr="000F2BBF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F2BB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AD65AE" w:rsidRPr="000F2BBF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670889EF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523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15EDCA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AD65AE" w:rsidRPr="000F2BBF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65AE" w:rsidRPr="000F2BBF" w14:paraId="4C9B9830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25D559" w14:textId="1FB7951F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523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769572" w14:textId="77777777" w:rsidR="00AD65AE" w:rsidRPr="000F2BBF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4FEF49" w14:textId="4F33FACC" w:rsidR="00AD65AE" w:rsidRPr="000F2BBF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631DB3" w:rsidRPr="000F2BBF" w14:paraId="312A7C8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653283" w14:textId="600D67D0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FA13B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E945E1" w14:textId="7D548D78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1DB3" w:rsidRPr="000F2BBF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0482FEA6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7569F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599000FE" w:rsidR="00631DB3" w:rsidRPr="000F2BBF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631DB3" w:rsidRPr="000F2BBF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631DB3" w:rsidRPr="000F2BBF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0F2BBF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0F2BBF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br w:type="page"/>
      </w:r>
      <w:r w:rsidR="00235F64" w:rsidRPr="000F2BBF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0F2BBF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0F2BBF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0F2BBF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1FAD4B05" w:rsidR="0034567D" w:rsidRPr="000F2BBF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 w:rsidRPr="000F2BBF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0F2BBF">
        <w:rPr>
          <w:rFonts w:asciiTheme="minorHAnsi" w:hAnsiTheme="minorHAnsi" w:cstheme="minorHAnsi"/>
          <w:sz w:val="30"/>
          <w:szCs w:val="30"/>
          <w:cs/>
        </w:rPr>
        <w:t>นี้</w:t>
      </w:r>
      <w:r w:rsidRPr="000F2BBF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0F2BBF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0F2BBF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0F2BBF">
        <w:rPr>
          <w:rFonts w:asciiTheme="minorHAnsi" w:hAnsiTheme="minorHAnsi" w:cstheme="minorHAnsi"/>
          <w:sz w:val="30"/>
          <w:szCs w:val="30"/>
          <w:cs/>
        </w:rPr>
        <w:t>คณะ</w:t>
      </w:r>
      <w:r w:rsidRPr="000F2BBF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7F7F86" w:rsidRPr="000F2BBF">
        <w:rPr>
          <w:rFonts w:asciiTheme="minorHAnsi" w:hAnsiTheme="minorHAnsi" w:cstheme="minorHAnsi"/>
          <w:sz w:val="30"/>
          <w:szCs w:val="30"/>
        </w:rPr>
        <w:t xml:space="preserve"> </w:t>
      </w:r>
      <w:r w:rsidR="00FA3010">
        <w:rPr>
          <w:rFonts w:asciiTheme="minorHAnsi" w:hAnsiTheme="minorHAnsi" w:cstheme="minorHAnsi"/>
          <w:sz w:val="30"/>
          <w:szCs w:val="30"/>
        </w:rPr>
        <w:t xml:space="preserve">9 </w:t>
      </w:r>
      <w:r w:rsidR="00FA3010">
        <w:rPr>
          <w:rFonts w:asciiTheme="minorHAnsi" w:hAnsiTheme="minorHAnsi" w:cstheme="minorHAnsi" w:hint="cs"/>
          <w:sz w:val="30"/>
          <w:szCs w:val="30"/>
          <w:cs/>
        </w:rPr>
        <w:t xml:space="preserve">พฤษภาคม </w:t>
      </w:r>
      <w:r w:rsidR="00FA3010">
        <w:rPr>
          <w:rFonts w:asciiTheme="minorHAnsi" w:hAnsiTheme="minorHAnsi" w:cstheme="minorHAnsi"/>
          <w:sz w:val="30"/>
          <w:szCs w:val="30"/>
        </w:rPr>
        <w:t>2565</w:t>
      </w:r>
    </w:p>
    <w:p w14:paraId="6EE74339" w14:textId="77777777" w:rsidR="006763E8" w:rsidRPr="000F2BBF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16CBE7D8" w:rsidR="0034567D" w:rsidRPr="000F2BBF" w:rsidRDefault="00235F64" w:rsidP="002C6A18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0F2BBF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 w:rsidRPr="000F2BBF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0F2BBF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2F97D32D" w:rsidR="006A1613" w:rsidRPr="000F2BBF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4558D3" w:rsidRPr="000F2BBF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Pr="000F2BBF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214E7" w:rsidRPr="000F2BBF">
        <w:rPr>
          <w:rFonts w:ascii="Angsana New" w:hAnsi="Angsana New"/>
          <w:spacing w:val="-6"/>
          <w:sz w:val="30"/>
          <w:szCs w:val="30"/>
        </w:rPr>
        <w:t>34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 xml:space="preserve">เรื่อง </w:t>
      </w:r>
      <w:r w:rsidRPr="000F2BB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F2BBF">
        <w:rPr>
          <w:rFonts w:ascii="Angsana New" w:hAnsi="Angsana New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F2BB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0F2BB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0F2BBF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4558D3" w:rsidRPr="000F2BBF">
        <w:rPr>
          <w:rFonts w:ascii="Angsana New" w:hAnsi="Angsana New"/>
          <w:sz w:val="30"/>
          <w:szCs w:val="30"/>
        </w:rPr>
        <w:t xml:space="preserve">   </w:t>
      </w:r>
      <w:r w:rsidR="002626BC" w:rsidRPr="000F2BBF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626BC" w:rsidRPr="000F2BBF">
        <w:rPr>
          <w:rFonts w:ascii="Angsana New" w:hAnsi="Angsana New"/>
          <w:sz w:val="30"/>
          <w:szCs w:val="30"/>
        </w:rPr>
        <w:t xml:space="preserve">                </w:t>
      </w:r>
      <w:r w:rsidR="002626BC" w:rsidRPr="000F2BBF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626BC" w:rsidRPr="000F2BB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2626BC" w:rsidRPr="000F2BBF">
        <w:rPr>
          <w:rFonts w:ascii="Angsana New" w:hAnsi="Angsana New"/>
          <w:sz w:val="30"/>
          <w:szCs w:val="30"/>
        </w:rPr>
        <w:t xml:space="preserve">31 </w:t>
      </w:r>
      <w:r w:rsidR="002626BC" w:rsidRPr="000F2B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2626BC" w:rsidRPr="000F2BBF">
        <w:rPr>
          <w:rFonts w:ascii="Angsana New" w:hAnsi="Angsana New"/>
          <w:sz w:val="30"/>
          <w:szCs w:val="30"/>
        </w:rPr>
        <w:t>256</w:t>
      </w:r>
      <w:r w:rsidR="00FA3010">
        <w:rPr>
          <w:rFonts w:ascii="Angsana New" w:hAnsi="Angsana New"/>
          <w:sz w:val="30"/>
          <w:szCs w:val="30"/>
        </w:rPr>
        <w:t>4</w:t>
      </w:r>
    </w:p>
    <w:p w14:paraId="19999656" w14:textId="342913F8" w:rsidR="001772FB" w:rsidRPr="000F2BBF" w:rsidRDefault="001772FB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0B2F3AE" w14:textId="3BFA4365" w:rsidR="0078443A" w:rsidRPr="000F2BBF" w:rsidRDefault="00BF7BB2" w:rsidP="00177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A4C39" w:rsidRPr="000F2BBF">
        <w:rPr>
          <w:rFonts w:ascii="Angsana New" w:hAnsi="Angsana New" w:hint="cs"/>
          <w:sz w:val="30"/>
          <w:szCs w:val="30"/>
          <w:cs/>
        </w:rPr>
        <w:t>ที่</w:t>
      </w:r>
      <w:r w:rsidRPr="000F2BBF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0A7B81" w:rsidRPr="000F2BBF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0A7B81" w:rsidRPr="000F2BBF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="000A7B81" w:rsidRPr="000F2BBF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="000A7B81" w:rsidRPr="000F2BBF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="006214E7" w:rsidRPr="000F2BBF">
        <w:rPr>
          <w:rFonts w:ascii="Angsana New" w:hAnsi="Angsana New"/>
          <w:spacing w:val="-6"/>
          <w:sz w:val="30"/>
          <w:szCs w:val="30"/>
        </w:rPr>
        <w:t>31</w:t>
      </w:r>
      <w:r w:rsidR="000A7B81" w:rsidRPr="000F2BBF">
        <w:rPr>
          <w:rFonts w:ascii="Angsana New" w:hAnsi="Angsana New"/>
          <w:spacing w:val="-6"/>
          <w:sz w:val="30"/>
          <w:szCs w:val="30"/>
        </w:rPr>
        <w:t xml:space="preserve"> </w:t>
      </w:r>
      <w:r w:rsidR="000A7B81" w:rsidRPr="000F2BBF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6214E7" w:rsidRPr="000F2BBF">
        <w:rPr>
          <w:rFonts w:ascii="Angsana New" w:hAnsi="Angsana New"/>
          <w:spacing w:val="-6"/>
          <w:sz w:val="30"/>
          <w:szCs w:val="30"/>
        </w:rPr>
        <w:t>256</w:t>
      </w:r>
      <w:r w:rsidR="00FA3010">
        <w:rPr>
          <w:rFonts w:ascii="Angsana New" w:hAnsi="Angsana New"/>
          <w:spacing w:val="-6"/>
          <w:sz w:val="30"/>
          <w:szCs w:val="30"/>
        </w:rPr>
        <w:t>4</w:t>
      </w:r>
    </w:p>
    <w:p w14:paraId="5F696254" w14:textId="3A6C50A0" w:rsidR="00964FA3" w:rsidRPr="000F2BBF" w:rsidRDefault="00964FA3" w:rsidP="00C27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85DD80C" w14:textId="4283B428" w:rsidR="0021235F" w:rsidRPr="00C00ADB" w:rsidRDefault="0021235F" w:rsidP="0021235F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C00ADB">
        <w:rPr>
          <w:rFonts w:asciiTheme="minorHAnsi" w:hAnsiTheme="minorHAnsi" w:cstheme="minorHAnsi" w:hint="cs"/>
          <w:b/>
          <w:bCs/>
          <w:cs/>
          <w:lang w:val="en-US"/>
        </w:rPr>
        <w:t>การซื้อบริษัทย่อย</w:t>
      </w:r>
    </w:p>
    <w:p w14:paraId="03672032" w14:textId="35216727" w:rsidR="0021235F" w:rsidRDefault="0021235F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0FFAB7" w14:textId="77777777" w:rsidR="00F31C89" w:rsidRDefault="00F31C89" w:rsidP="00F31C89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9F59DE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การซื้อบริษัท เอ</w:t>
      </w:r>
      <w:r w:rsidRPr="009F59DE">
        <w:rPr>
          <w:rFonts w:ascii="Angsana New" w:hAnsi="Angsana New" w:cs="Angsana New"/>
          <w:i/>
          <w:iCs/>
          <w:spacing w:val="-6"/>
          <w:sz w:val="30"/>
          <w:szCs w:val="30"/>
        </w:rPr>
        <w:t>.</w:t>
      </w:r>
      <w:r w:rsidRPr="009F59DE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ที</w:t>
      </w:r>
      <w:r w:rsidRPr="009F59DE">
        <w:rPr>
          <w:rFonts w:ascii="Angsana New" w:hAnsi="Angsana New" w:cs="Angsana New"/>
          <w:i/>
          <w:iCs/>
          <w:spacing w:val="-6"/>
          <w:sz w:val="30"/>
          <w:szCs w:val="30"/>
        </w:rPr>
        <w:t>.</w:t>
      </w:r>
      <w:r w:rsidRPr="009F59DE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พี</w:t>
      </w:r>
      <w:r w:rsidRPr="009F59DE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. </w:t>
      </w:r>
      <w:r w:rsidRPr="009F59DE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เฟรนด์ เซอร์วิส จำกัด และบริษัท ทีบีเอสพี จำกัด (มหาชน)</w:t>
      </w:r>
    </w:p>
    <w:p w14:paraId="611221E9" w14:textId="77777777" w:rsidR="00F31C89" w:rsidRPr="000F1AE3" w:rsidRDefault="00F31C89" w:rsidP="00F3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ABC2E9" w14:textId="44F2B3DA" w:rsidR="00F31C89" w:rsidRDefault="00F31C89" w:rsidP="00F3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F59D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9F59DE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Pr="009F59DE">
        <w:rPr>
          <w:rFonts w:ascii="Angsana New" w:hAnsi="Angsana New"/>
          <w:sz w:val="30"/>
          <w:szCs w:val="30"/>
          <w:cs/>
        </w:rPr>
        <w:t>เอ.ที.พี. เฟรนด์ เซอร์วิส จำกัด และบริษัท ทีบีเอสพี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โดย ณ วันที่รายงาน </w:t>
      </w:r>
      <w:r w:rsidRPr="009F59DE">
        <w:rPr>
          <w:rFonts w:ascii="Angsana New" w:hAnsi="Angsana New"/>
          <w:sz w:val="30"/>
          <w:szCs w:val="30"/>
          <w:cs/>
        </w:rPr>
        <w:t>การประเมินราคาโดยผู้ประเมินราคาเพื่อหามูลค่ายุติธรรมของสินทรัพย์ที่ได้มา</w:t>
      </w:r>
      <w:r w:rsidRPr="001972BA">
        <w:rPr>
          <w:rFonts w:ascii="Angsana New" w:hAnsi="Angsana New"/>
          <w:spacing w:val="-6"/>
          <w:sz w:val="30"/>
          <w:szCs w:val="30"/>
          <w:cs/>
        </w:rPr>
        <w:t>ที่ระบุได้ และหนี้สินที่รับมาจากการซื้อธุรกิจยังไม่เสร็จสมบูรณ์ ดังนั้นมูลค่ายุติธรรมที่รับรู้เป็นมูลค่าที่ประมาณการ</w:t>
      </w:r>
      <w:r w:rsidRPr="009F59DE">
        <w:rPr>
          <w:rFonts w:ascii="Angsana New" w:hAnsi="Angsana New"/>
          <w:sz w:val="30"/>
          <w:szCs w:val="30"/>
          <w:cs/>
        </w:rPr>
        <w:t>และ</w:t>
      </w:r>
      <w:r w:rsidR="001972BA" w:rsidRPr="001972BA">
        <w:rPr>
          <w:rFonts w:ascii="Angsana New" w:hAnsi="Angsana New"/>
          <w:sz w:val="30"/>
          <w:szCs w:val="30"/>
          <w:cs/>
        </w:rPr>
        <w:t>การปันส่วนของราคาซื้อ</w:t>
      </w:r>
      <w:r w:rsidRPr="009F59DE">
        <w:rPr>
          <w:rFonts w:ascii="Angsana New" w:hAnsi="Angsana New"/>
          <w:sz w:val="30"/>
          <w:szCs w:val="30"/>
          <w:cs/>
        </w:rPr>
        <w:t>อาจมีการปรับปรุง</w:t>
      </w:r>
    </w:p>
    <w:p w14:paraId="4B13E39E" w14:textId="5B8ED6E0" w:rsidR="00F31C89" w:rsidRDefault="00F31C89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D624F2" w14:textId="5F541C06" w:rsidR="00F31C89" w:rsidRDefault="00F31C89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C3F04A" w14:textId="4FE6261E" w:rsidR="00F31C89" w:rsidRDefault="00F31C89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12191" w14:textId="02819B42" w:rsidR="00F31C89" w:rsidRDefault="00F31C89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DF5D0" w14:textId="77777777" w:rsidR="00F31C89" w:rsidRPr="00C00ADB" w:rsidRDefault="00F31C89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6A1800" w14:textId="56159F4D" w:rsidR="006B0DF8" w:rsidRPr="00271482" w:rsidRDefault="003835C5" w:rsidP="00271482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lastRenderedPageBreak/>
        <w:t>การซื้อ</w:t>
      </w:r>
      <w:r w:rsidR="006D6209" w:rsidRPr="00271482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บริษัท</w:t>
      </w:r>
      <w:r w:rsidR="006A2137" w:rsidRPr="00271482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 เดอะ เลตเตอร์ โพสต์ เซอร์วิส จำกัด</w:t>
      </w:r>
    </w:p>
    <w:p w14:paraId="114788FC" w14:textId="77777777" w:rsidR="00235C4A" w:rsidRPr="00C00ADB" w:rsidRDefault="00235C4A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D0ABEF" w14:textId="436E5C89" w:rsidR="004558D3" w:rsidRPr="00C00ADB" w:rsidRDefault="004558D3" w:rsidP="006A2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A2137" w:rsidRPr="00C00ADB">
        <w:rPr>
          <w:rFonts w:ascii="Angsana New" w:hAnsi="Angsana New"/>
          <w:sz w:val="30"/>
          <w:szCs w:val="30"/>
        </w:rPr>
        <w:t xml:space="preserve">24 </w:t>
      </w:r>
      <w:r w:rsidR="006A2137" w:rsidRPr="00C00AD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A2137" w:rsidRPr="00C00ADB">
        <w:rPr>
          <w:rFonts w:ascii="Angsana New" w:hAnsi="Angsana New"/>
          <w:sz w:val="30"/>
          <w:szCs w:val="30"/>
        </w:rPr>
        <w:t xml:space="preserve">2565 </w:t>
      </w:r>
      <w:r w:rsidR="006A2137" w:rsidRPr="00C00ADB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เดอะ เลตเตอร์ โพสต์ เซอร์วิส</w:t>
      </w:r>
      <w:r w:rsidR="006A2137" w:rsidRPr="00C00ADB">
        <w:rPr>
          <w:rFonts w:ascii="Angsana New" w:hAnsi="Angsana New"/>
          <w:sz w:val="30"/>
          <w:szCs w:val="30"/>
        </w:rPr>
        <w:t xml:space="preserve"> </w:t>
      </w:r>
      <w:r w:rsidR="006A2137" w:rsidRPr="00C00ADB">
        <w:rPr>
          <w:rFonts w:ascii="Angsana New" w:hAnsi="Angsana New"/>
          <w:sz w:val="30"/>
          <w:szCs w:val="30"/>
          <w:cs/>
        </w:rPr>
        <w:t>จำกัด ซึ่งเป็น</w:t>
      </w:r>
      <w:r w:rsidR="006A2137" w:rsidRPr="00C00ADB">
        <w:t xml:space="preserve"> </w:t>
      </w:r>
      <w:r w:rsidR="006A2137" w:rsidRPr="00C00ADB">
        <w:rPr>
          <w:rFonts w:ascii="Angsana New" w:hAnsi="Angsana New" w:hint="cs"/>
          <w:spacing w:val="-6"/>
          <w:sz w:val="30"/>
          <w:szCs w:val="30"/>
          <w:cs/>
        </w:rPr>
        <w:t>ผู้</w:t>
      </w:r>
      <w:r w:rsidR="006A2137" w:rsidRPr="00C00ADB">
        <w:rPr>
          <w:rFonts w:ascii="Angsana New" w:hAnsi="Angsana New"/>
          <w:spacing w:val="-6"/>
          <w:sz w:val="30"/>
          <w:szCs w:val="30"/>
          <w:cs/>
        </w:rPr>
        <w:t>ขายแฟรนไชส์ให้ผู้ประกอบการในการให้บริการด้านขนส่ง</w:t>
      </w:r>
      <w:r w:rsidR="0087157E" w:rsidRPr="00C00ADB">
        <w:rPr>
          <w:rFonts w:ascii="Angsana New" w:hAnsi="Angsana New" w:hint="cs"/>
          <w:spacing w:val="-6"/>
          <w:sz w:val="30"/>
          <w:szCs w:val="30"/>
          <w:cs/>
        </w:rPr>
        <w:t>พัสดุ</w:t>
      </w:r>
      <w:r w:rsidR="00770262" w:rsidRPr="00C00AD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7157E" w:rsidRPr="00C00ADB">
        <w:rPr>
          <w:rFonts w:ascii="Angsana New" w:hAnsi="Angsana New" w:hint="cs"/>
          <w:spacing w:val="-6"/>
          <w:sz w:val="30"/>
          <w:szCs w:val="30"/>
          <w:cs/>
        </w:rPr>
        <w:t>และเป็นจุดรวบรวมการขนส่งพัสดุ</w:t>
      </w:r>
      <w:r w:rsidR="00770262" w:rsidRPr="00C00ADB">
        <w:rPr>
          <w:rFonts w:ascii="Angsana New" w:hAnsi="Angsana New" w:hint="cs"/>
          <w:spacing w:val="-6"/>
          <w:sz w:val="30"/>
          <w:szCs w:val="30"/>
          <w:cs/>
        </w:rPr>
        <w:t>ภายในประเทศ</w:t>
      </w:r>
      <w:r w:rsidR="006A2137"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="006A2137" w:rsidRPr="00C00ADB">
        <w:rPr>
          <w:rFonts w:ascii="Angsana New" w:hAnsi="Angsana New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="006A2137" w:rsidRPr="00C00ADB">
        <w:rPr>
          <w:rFonts w:ascii="Angsana New" w:hAnsi="Angsana New"/>
          <w:sz w:val="30"/>
          <w:szCs w:val="30"/>
        </w:rPr>
        <w:t xml:space="preserve">70 </w:t>
      </w:r>
      <w:r w:rsidR="006A2137" w:rsidRPr="00C00ADB">
        <w:rPr>
          <w:rFonts w:ascii="Angsana New" w:hAnsi="Angsana New"/>
          <w:sz w:val="30"/>
          <w:szCs w:val="30"/>
          <w:cs/>
        </w:rPr>
        <w:t>ทำให้กลุ่มบริษัทมีส่วนได้เสียใน</w:t>
      </w:r>
      <w:r w:rsidR="00DC42B6" w:rsidRPr="00C00ADB">
        <w:rPr>
          <w:rFonts w:ascii="Angsana New" w:hAnsi="Angsana New"/>
          <w:sz w:val="30"/>
          <w:szCs w:val="30"/>
          <w:cs/>
        </w:rPr>
        <w:t>บริษัท เดอะ เลตเตอร์ โพสต์ เซอร์วิส จำกัด</w:t>
      </w:r>
      <w:r w:rsidR="006A2137" w:rsidRPr="00C00ADB">
        <w:rPr>
          <w:rFonts w:ascii="Angsana New" w:hAnsi="Angsana New"/>
          <w:sz w:val="30"/>
          <w:szCs w:val="30"/>
        </w:rPr>
        <w:t xml:space="preserve"> </w:t>
      </w:r>
      <w:r w:rsidR="006A2137"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DC42B6" w:rsidRPr="00C00ADB">
        <w:rPr>
          <w:rFonts w:ascii="Angsana New" w:hAnsi="Angsana New"/>
          <w:sz w:val="30"/>
          <w:szCs w:val="30"/>
        </w:rPr>
        <w:t xml:space="preserve">70 </w:t>
      </w:r>
      <w:r w:rsidR="006A2137"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DC42B6" w:rsidRPr="00C00ADB">
        <w:rPr>
          <w:rFonts w:ascii="Angsana New" w:hAnsi="Angsana New"/>
          <w:sz w:val="30"/>
          <w:szCs w:val="30"/>
        </w:rPr>
        <w:t xml:space="preserve">42 </w:t>
      </w:r>
      <w:r w:rsidR="006A2137"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="00DC42B6" w:rsidRPr="00C00ADB">
        <w:rPr>
          <w:rFonts w:ascii="Angsana New" w:hAnsi="Angsana New"/>
          <w:sz w:val="30"/>
          <w:szCs w:val="30"/>
        </w:rPr>
        <w:t xml:space="preserve"> </w:t>
      </w:r>
      <w:r w:rsidR="006A2137" w:rsidRPr="00C00ADB">
        <w:rPr>
          <w:rFonts w:ascii="Angsana New" w:hAnsi="Angsana New"/>
          <w:sz w:val="30"/>
          <w:szCs w:val="30"/>
          <w:cs/>
        </w:rPr>
        <w:t>กลุ่มบริษัท</w:t>
      </w:r>
      <w:r w:rsidR="0087157E" w:rsidRPr="00C00ADB">
        <w:rPr>
          <w:rFonts w:ascii="Angsana New" w:hAnsi="Angsana New" w:hint="cs"/>
          <w:sz w:val="30"/>
          <w:szCs w:val="30"/>
          <w:cs/>
        </w:rPr>
        <w:t xml:space="preserve">     </w:t>
      </w:r>
      <w:r w:rsidR="006A2137" w:rsidRPr="00C00ADB">
        <w:rPr>
          <w:rFonts w:ascii="Angsana New" w:hAnsi="Angsana New"/>
          <w:sz w:val="30"/>
          <w:szCs w:val="30"/>
          <w:cs/>
        </w:rPr>
        <w:t xml:space="preserve">มีต้นทุนที่เกี่ยวข้องกับการซื้อจำนวน </w:t>
      </w:r>
      <w:r w:rsidR="00802429" w:rsidRPr="00C00ADB">
        <w:rPr>
          <w:rFonts w:ascii="Angsana New" w:hAnsi="Angsana New"/>
          <w:sz w:val="30"/>
          <w:szCs w:val="30"/>
        </w:rPr>
        <w:t>0.32</w:t>
      </w:r>
      <w:r w:rsidR="006A2137" w:rsidRPr="00C00ADB">
        <w:rPr>
          <w:rFonts w:ascii="Angsana New" w:hAnsi="Angsana New"/>
          <w:sz w:val="30"/>
          <w:szCs w:val="30"/>
        </w:rPr>
        <w:t xml:space="preserve"> </w:t>
      </w:r>
      <w:r w:rsidR="006A2137" w:rsidRPr="00C00ADB">
        <w:rPr>
          <w:rFonts w:ascii="Angsana New" w:hAnsi="Angsana New"/>
          <w:sz w:val="30"/>
          <w:szCs w:val="30"/>
          <w:cs/>
        </w:rPr>
        <w:t>ล้านบาท</w:t>
      </w:r>
      <w:r w:rsidR="0087157E"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="006A2137"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0067F12B" w14:textId="04DE91AC" w:rsidR="002A102D" w:rsidRPr="000F1AE3" w:rsidRDefault="002A102D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DF9CFE6" w14:textId="1B3C074E" w:rsidR="009C393C" w:rsidRDefault="005D38F2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C00ADB">
        <w:rPr>
          <w:rFonts w:ascii="Angsana New" w:hAnsi="Angsana New"/>
          <w:sz w:val="30"/>
          <w:szCs w:val="30"/>
        </w:rPr>
        <w:t>3</w:t>
      </w:r>
      <w:r w:rsidR="00FC53A1" w:rsidRPr="00C00ADB">
        <w:rPr>
          <w:rFonts w:ascii="Angsana New" w:hAnsi="Angsana New"/>
          <w:sz w:val="30"/>
          <w:szCs w:val="30"/>
        </w:rPr>
        <w:t xml:space="preserve">1 </w:t>
      </w:r>
      <w:r w:rsidR="00FC53A1" w:rsidRPr="00C00A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C53A1" w:rsidRPr="00C00ADB">
        <w:rPr>
          <w:rFonts w:ascii="Angsana New" w:hAnsi="Angsana New"/>
          <w:sz w:val="30"/>
          <w:szCs w:val="30"/>
        </w:rPr>
        <w:t>2565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บริษัท </w:t>
      </w:r>
      <w:r w:rsidR="00FC53A1" w:rsidRPr="00C00ADB">
        <w:rPr>
          <w:rFonts w:ascii="Angsana New" w:hAnsi="Angsana New"/>
          <w:sz w:val="30"/>
          <w:szCs w:val="30"/>
          <w:cs/>
        </w:rPr>
        <w:t>เดอะ เลตเตอร์ โพสต์ เซอร์วิส จำกัด</w:t>
      </w:r>
      <w:r w:rsidR="00245E83">
        <w:rPr>
          <w:rFonts w:ascii="Angsana New" w:hAnsi="Angsana New" w:hint="cs"/>
          <w:sz w:val="30"/>
          <w:szCs w:val="30"/>
          <w:cs/>
        </w:rPr>
        <w:t xml:space="preserve">      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="00D42498" w:rsidRPr="00C00ADB">
        <w:rPr>
          <w:rFonts w:ascii="Angsana New" w:hAnsi="Angsana New"/>
          <w:sz w:val="30"/>
          <w:szCs w:val="30"/>
        </w:rPr>
        <w:t xml:space="preserve"> </w:t>
      </w:r>
      <w:r w:rsidR="00184821" w:rsidRPr="00C00ADB">
        <w:rPr>
          <w:rFonts w:ascii="Angsana New" w:hAnsi="Angsana New"/>
          <w:sz w:val="30"/>
          <w:szCs w:val="30"/>
        </w:rPr>
        <w:t>9.45</w:t>
      </w:r>
      <w:r w:rsidR="00D42498"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และ</w:t>
      </w:r>
      <w:r w:rsidR="00184821" w:rsidRPr="00C00ADB">
        <w:rPr>
          <w:rFonts w:ascii="Angsana New" w:hAnsi="Angsana New" w:hint="cs"/>
          <w:sz w:val="30"/>
          <w:szCs w:val="30"/>
          <w:cs/>
        </w:rPr>
        <w:t>ขาดทุน</w:t>
      </w:r>
      <w:r w:rsidRPr="00C00ADB">
        <w:rPr>
          <w:rFonts w:ascii="Angsana New" w:hAnsi="Angsana New"/>
          <w:sz w:val="30"/>
          <w:szCs w:val="30"/>
          <w:cs/>
        </w:rPr>
        <w:t>จำนวน</w:t>
      </w:r>
      <w:r w:rsidR="00184821" w:rsidRPr="00C00ADB">
        <w:rPr>
          <w:rFonts w:ascii="Angsana New" w:hAnsi="Angsana New"/>
          <w:sz w:val="30"/>
          <w:szCs w:val="30"/>
        </w:rPr>
        <w:t xml:space="preserve"> 0.26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ซ</w:t>
      </w:r>
      <w:r w:rsidR="00D42498"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68F1048A" w14:textId="77777777" w:rsidR="00F31C89" w:rsidRPr="00B22ECA" w:rsidRDefault="00F31C89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86F23D" w14:textId="4F730077" w:rsidR="0087157E" w:rsidRPr="004E3E08" w:rsidRDefault="004E3E08" w:rsidP="004E3E08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การซื้อ</w:t>
      </w:r>
      <w:r w:rsidR="0087157E" w:rsidRPr="004E3E08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 xml:space="preserve">บริษัท </w:t>
      </w:r>
      <w:r w:rsidR="0087157E" w:rsidRPr="004E3E08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เอ็มพ้อยท์เอ็กซ์เพรส จำกัด</w:t>
      </w:r>
    </w:p>
    <w:p w14:paraId="56080A3E" w14:textId="77777777" w:rsidR="0087157E" w:rsidRPr="000617C7" w:rsidRDefault="0087157E" w:rsidP="0087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23B6D5" w14:textId="6AEE3F59" w:rsidR="0087157E" w:rsidRPr="00B22ECA" w:rsidRDefault="0087157E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ADB">
        <w:rPr>
          <w:rFonts w:ascii="Angsana New" w:hAnsi="Angsana New"/>
          <w:sz w:val="30"/>
          <w:szCs w:val="30"/>
        </w:rPr>
        <w:t xml:space="preserve">24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1B6A49" w:rsidRPr="00C00ADB">
        <w:rPr>
          <w:rFonts w:ascii="Angsana New" w:hAnsi="Angsana New"/>
          <w:sz w:val="30"/>
          <w:szCs w:val="30"/>
          <w:cs/>
        </w:rPr>
        <w:t>เอ็มพ้อยท์เอ็กซ์เพรส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จำกัด ซึ่งเป็น</w:t>
      </w:r>
      <w:r w:rsidR="00770262" w:rsidRPr="00C00ADB">
        <w:rPr>
          <w:rFonts w:ascii="Angsana New" w:hAnsi="Angsana New"/>
          <w:sz w:val="30"/>
          <w:szCs w:val="30"/>
          <w:cs/>
        </w:rPr>
        <w:t>ผู้ขาย</w:t>
      </w:r>
      <w:r w:rsidR="00770262" w:rsidRPr="00C00ADB">
        <w:rPr>
          <w:rFonts w:ascii="Angsana New" w:hAnsi="Angsana New" w:hint="cs"/>
          <w:sz w:val="30"/>
          <w:szCs w:val="30"/>
          <w:cs/>
        </w:rPr>
        <w:t xml:space="preserve">   </w:t>
      </w:r>
      <w:r w:rsidR="00770262" w:rsidRPr="00C00ADB">
        <w:rPr>
          <w:rFonts w:ascii="Angsana New" w:hAnsi="Angsana New"/>
          <w:sz w:val="30"/>
          <w:szCs w:val="30"/>
          <w:cs/>
        </w:rPr>
        <w:t>แฟรนไชส์ให้ผู้ประกอบการในการให้บริการด้านขนส่งพัสดุ</w:t>
      </w:r>
      <w:r w:rsidR="00770262"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="00770262" w:rsidRPr="00C00ADB">
        <w:rPr>
          <w:rFonts w:ascii="Angsana New" w:hAnsi="Angsana New"/>
          <w:sz w:val="30"/>
          <w:szCs w:val="30"/>
          <w:cs/>
        </w:rPr>
        <w:t>และเป็นจุดรวบรวมการขนส่งพัสดุ</w:t>
      </w:r>
      <w:r w:rsidR="00770262" w:rsidRPr="00C00ADB">
        <w:rPr>
          <w:rFonts w:ascii="Angsana New" w:hAnsi="Angsana New" w:hint="cs"/>
          <w:sz w:val="30"/>
          <w:szCs w:val="30"/>
          <w:cs/>
        </w:rPr>
        <w:t>ภายในประเทศ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="00FB7282" w:rsidRPr="00C00ADB">
        <w:rPr>
          <w:rFonts w:ascii="Angsana New" w:hAnsi="Angsana New"/>
          <w:spacing w:val="-6"/>
          <w:sz w:val="30"/>
          <w:szCs w:val="30"/>
        </w:rPr>
        <w:t>6</w:t>
      </w:r>
      <w:r w:rsidRPr="00C00ADB">
        <w:rPr>
          <w:rFonts w:ascii="Angsana New" w:hAnsi="Angsana New"/>
          <w:spacing w:val="-6"/>
          <w:sz w:val="30"/>
          <w:szCs w:val="30"/>
        </w:rPr>
        <w:t xml:space="preserve">0 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ทำให้กลุ่มบริษัทมีส่วนได้เสียในบริษัท </w:t>
      </w:r>
      <w:r w:rsidR="00770262" w:rsidRPr="00C00ADB">
        <w:rPr>
          <w:rFonts w:ascii="Angsana New" w:hAnsi="Angsana New"/>
          <w:spacing w:val="-6"/>
          <w:sz w:val="30"/>
          <w:szCs w:val="30"/>
          <w:cs/>
        </w:rPr>
        <w:t>เอ็มพ้อยท์เอ็กซ์เพรส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FB0024" w:rsidRPr="00C00ADB">
        <w:rPr>
          <w:rFonts w:ascii="Angsana New" w:hAnsi="Angsana New"/>
          <w:sz w:val="30"/>
          <w:szCs w:val="30"/>
        </w:rPr>
        <w:t>6</w:t>
      </w:r>
      <w:r w:rsidRPr="00C00ADB">
        <w:rPr>
          <w:rFonts w:ascii="Angsana New" w:hAnsi="Angsana New"/>
          <w:sz w:val="30"/>
          <w:szCs w:val="30"/>
        </w:rPr>
        <w:t xml:space="preserve">0 </w:t>
      </w:r>
      <w:r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FB0024" w:rsidRPr="00C00ADB">
        <w:rPr>
          <w:rFonts w:ascii="Angsana New" w:hAnsi="Angsana New"/>
          <w:sz w:val="30"/>
          <w:szCs w:val="30"/>
        </w:rPr>
        <w:t>24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กลุ่มบริษัทมีต้นทุนที่เกี่ยวข้องกับการซื้อจำนวน</w:t>
      </w:r>
      <w:r w:rsidR="00802429" w:rsidRPr="00C00ADB">
        <w:rPr>
          <w:rFonts w:ascii="Angsana New" w:hAnsi="Angsana New"/>
          <w:sz w:val="30"/>
          <w:szCs w:val="30"/>
        </w:rPr>
        <w:t xml:space="preserve"> 0.32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="00FB0024"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2F8F4AF6" w14:textId="77777777" w:rsidR="00C00ADB" w:rsidRPr="000F1AE3" w:rsidRDefault="00C00ADB" w:rsidP="0087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99E608" w14:textId="273B8EB8" w:rsidR="0087157E" w:rsidRPr="00C00ADB" w:rsidRDefault="0087157E" w:rsidP="00C00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C00ADB">
        <w:rPr>
          <w:rFonts w:ascii="Angsana New" w:hAnsi="Angsana New"/>
          <w:sz w:val="30"/>
          <w:szCs w:val="30"/>
        </w:rPr>
        <w:t xml:space="preserve">31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บริษัท </w:t>
      </w:r>
      <w:r w:rsidR="00FB0024" w:rsidRPr="00C00ADB">
        <w:rPr>
          <w:rFonts w:ascii="Angsana New" w:hAnsi="Angsana New"/>
          <w:sz w:val="30"/>
          <w:szCs w:val="30"/>
          <w:cs/>
        </w:rPr>
        <w:t>เอ็มพ้อยท์เอ็กซ์เพรส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D410DF" w:rsidRPr="00C00ADB">
        <w:rPr>
          <w:rFonts w:ascii="Angsana New" w:hAnsi="Angsana New"/>
          <w:sz w:val="30"/>
          <w:szCs w:val="30"/>
        </w:rPr>
        <w:t>8.82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และ</w:t>
      </w:r>
      <w:r w:rsidR="00D410DF" w:rsidRPr="00C00ADB">
        <w:rPr>
          <w:rFonts w:ascii="Angsana New" w:hAnsi="Angsana New" w:hint="cs"/>
          <w:sz w:val="30"/>
          <w:szCs w:val="30"/>
          <w:cs/>
        </w:rPr>
        <w:t>ขาดทุน</w:t>
      </w:r>
      <w:r w:rsidRPr="00C00ADB">
        <w:rPr>
          <w:rFonts w:ascii="Angsana New" w:hAnsi="Angsana New"/>
          <w:sz w:val="30"/>
          <w:szCs w:val="30"/>
          <w:cs/>
        </w:rPr>
        <w:t>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D410DF" w:rsidRPr="00C00ADB">
        <w:rPr>
          <w:rFonts w:ascii="Angsana New" w:hAnsi="Angsana New"/>
          <w:sz w:val="30"/>
          <w:szCs w:val="30"/>
        </w:rPr>
        <w:t>0.1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ซ</w:t>
      </w:r>
      <w:r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6BCC92D8" w14:textId="77777777" w:rsidR="0087157E" w:rsidRPr="000F1AE3" w:rsidRDefault="0087157E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z w:val="30"/>
          <w:szCs w:val="30"/>
        </w:rPr>
      </w:pPr>
    </w:p>
    <w:p w14:paraId="46C68C20" w14:textId="5AD9DD1D" w:rsidR="00FB7282" w:rsidRPr="001B2ABF" w:rsidRDefault="001B2ABF" w:rsidP="001B2ABF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การซื้อ</w:t>
      </w:r>
      <w:r w:rsidR="00FB7282" w:rsidRPr="001B2ABF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บริษัท เพย์โพสต์ เซอร์วิส</w:t>
      </w:r>
      <w:r w:rsidR="00FB7282" w:rsidRPr="001B2ABF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 จำกัด</w:t>
      </w:r>
    </w:p>
    <w:p w14:paraId="49FA855C" w14:textId="77777777" w:rsidR="00FB7282" w:rsidRPr="000F1AE3" w:rsidRDefault="00FB7282" w:rsidP="00FB7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AFD2E" w14:textId="14B1D3F6" w:rsidR="00FB7282" w:rsidRPr="00C00ADB" w:rsidRDefault="00FB7282" w:rsidP="00FB7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ADB">
        <w:rPr>
          <w:rFonts w:ascii="Angsana New" w:hAnsi="Angsana New"/>
          <w:sz w:val="30"/>
          <w:szCs w:val="30"/>
        </w:rPr>
        <w:t xml:space="preserve">1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เพย์โพสต์ เซอร์วิส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จำกัด ซึ่งเป็นผู้ขาย</w:t>
      </w:r>
      <w:r w:rsidRPr="00C00ADB">
        <w:rPr>
          <w:rFonts w:ascii="Angsana New" w:hAnsi="Angsana New" w:hint="cs"/>
          <w:sz w:val="30"/>
          <w:szCs w:val="30"/>
          <w:cs/>
        </w:rPr>
        <w:t xml:space="preserve">      </w:t>
      </w:r>
      <w:r w:rsidRPr="00C00ADB">
        <w:rPr>
          <w:rFonts w:ascii="Angsana New" w:hAnsi="Angsana New"/>
          <w:sz w:val="30"/>
          <w:szCs w:val="30"/>
          <w:cs/>
        </w:rPr>
        <w:t>แฟรนไชส์ให้ผู้ประกอบการในการให้บริการด้านขนส่งพัสดุ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และเป็นจุดรวบรวมการขนส่งพัสดุ</w:t>
      </w:r>
      <w:r w:rsidRPr="00C00ADB">
        <w:rPr>
          <w:rFonts w:ascii="Angsana New" w:hAnsi="Angsana New" w:hint="cs"/>
          <w:sz w:val="30"/>
          <w:szCs w:val="30"/>
          <w:cs/>
        </w:rPr>
        <w:t xml:space="preserve">ภายในประเทศ 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C00ADB">
        <w:rPr>
          <w:rFonts w:ascii="Angsana New" w:hAnsi="Angsana New"/>
          <w:spacing w:val="-6"/>
          <w:sz w:val="30"/>
          <w:szCs w:val="30"/>
        </w:rPr>
        <w:t xml:space="preserve">75 </w:t>
      </w:r>
      <w:r w:rsidRPr="00C00ADB">
        <w:rPr>
          <w:rFonts w:ascii="Angsana New" w:hAnsi="Angsana New"/>
          <w:spacing w:val="-6"/>
          <w:sz w:val="30"/>
          <w:szCs w:val="30"/>
          <w:cs/>
        </w:rPr>
        <w:t>ทำให้กลุ่มบริษัทมีส่วนได้เสียในบริษัท เพย์โพสต์ เซอร์วิส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C00ADB">
        <w:rPr>
          <w:rFonts w:ascii="Angsana New" w:hAnsi="Angsana New"/>
          <w:sz w:val="30"/>
          <w:szCs w:val="30"/>
        </w:rPr>
        <w:t xml:space="preserve">75 </w:t>
      </w:r>
      <w:r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C00ADB">
        <w:rPr>
          <w:rFonts w:ascii="Angsana New" w:hAnsi="Angsana New"/>
          <w:sz w:val="30"/>
          <w:szCs w:val="30"/>
        </w:rPr>
        <w:t xml:space="preserve">56.25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กลุ่มบริษัทมีต้นทุน</w:t>
      </w:r>
      <w:r w:rsidRPr="00C00ADB">
        <w:rPr>
          <w:rFonts w:ascii="Angsana New" w:hAnsi="Angsana New"/>
          <w:sz w:val="30"/>
          <w:szCs w:val="30"/>
        </w:rPr>
        <w:t xml:space="preserve">             </w:t>
      </w:r>
      <w:r w:rsidRPr="00C00ADB">
        <w:rPr>
          <w:rFonts w:ascii="Angsana New" w:hAnsi="Angsana New"/>
          <w:sz w:val="30"/>
          <w:szCs w:val="30"/>
          <w:cs/>
        </w:rPr>
        <w:t xml:space="preserve">ที่เกี่ยวข้องกับการซื้อจำนวน </w:t>
      </w:r>
      <w:r w:rsidR="00802429" w:rsidRPr="00C00ADB">
        <w:rPr>
          <w:rFonts w:ascii="Angsana New" w:hAnsi="Angsana New"/>
          <w:sz w:val="30"/>
          <w:szCs w:val="30"/>
        </w:rPr>
        <w:t>0.05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3AFAA10A" w14:textId="77777777" w:rsidR="00FB7282" w:rsidRPr="000F1AE3" w:rsidRDefault="00FB7282" w:rsidP="00FB7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C00CB62" w14:textId="2E08B3B0" w:rsidR="00FB7282" w:rsidRPr="00C00ADB" w:rsidRDefault="00FB7282" w:rsidP="00FB7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lastRenderedPageBreak/>
        <w:t xml:space="preserve">ในระหว่างงวดนับตั้งแต่วันที่ซื้อกิจการจนถึงวันที่ </w:t>
      </w:r>
      <w:r w:rsidRPr="00C00ADB">
        <w:rPr>
          <w:rFonts w:ascii="Angsana New" w:hAnsi="Angsana New"/>
          <w:sz w:val="30"/>
          <w:szCs w:val="30"/>
        </w:rPr>
        <w:t xml:space="preserve">31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บริษัท เพย์โพสต์ เซอร์วิส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Pr="00C00ADB">
        <w:rPr>
          <w:rFonts w:ascii="Angsana New" w:hAnsi="Angsana New"/>
          <w:sz w:val="30"/>
          <w:szCs w:val="30"/>
        </w:rPr>
        <w:t xml:space="preserve"> 2</w:t>
      </w:r>
      <w:r w:rsidR="00D410DF" w:rsidRPr="00C00ADB">
        <w:rPr>
          <w:rFonts w:ascii="Angsana New" w:hAnsi="Angsana New"/>
          <w:sz w:val="30"/>
          <w:szCs w:val="30"/>
        </w:rPr>
        <w:t>8.21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และกำไรจำนวน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E02906">
        <w:rPr>
          <w:rFonts w:ascii="Angsana New" w:hAnsi="Angsana New"/>
          <w:sz w:val="30"/>
          <w:szCs w:val="30"/>
        </w:rPr>
        <w:t>1.13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ซ</w:t>
      </w:r>
      <w:r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746A1AE1" w14:textId="04FABDC5" w:rsidR="00B22ECA" w:rsidRPr="000617C7" w:rsidRDefault="00B22ECA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DBA6EE" w14:textId="3A51A006" w:rsidR="009134A6" w:rsidRPr="001B2ABF" w:rsidRDefault="000515C3" w:rsidP="001B2ABF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การซื้อ</w:t>
      </w:r>
      <w:r w:rsidR="009134A6" w:rsidRPr="001B2AB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บริษัท ซิตี้ซอฟท์ อินโฟเทค จำกัด</w:t>
      </w:r>
    </w:p>
    <w:p w14:paraId="7A9FF6A3" w14:textId="77777777" w:rsidR="009134A6" w:rsidRPr="000F1AE3" w:rsidRDefault="009134A6" w:rsidP="0091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C5C6EB" w14:textId="38F84B03" w:rsidR="009134A6" w:rsidRPr="006A2137" w:rsidRDefault="009134A6" w:rsidP="0091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213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A2137">
        <w:rPr>
          <w:rFonts w:ascii="Angsana New" w:hAnsi="Angsana New" w:hint="cs"/>
          <w:sz w:val="30"/>
          <w:szCs w:val="30"/>
          <w:cs/>
        </w:rPr>
        <w:t xml:space="preserve"> </w:t>
      </w:r>
      <w:r w:rsidRPr="006A2137">
        <w:rPr>
          <w:rFonts w:ascii="Angsana New" w:hAnsi="Angsana New"/>
          <w:sz w:val="30"/>
          <w:szCs w:val="30"/>
        </w:rPr>
        <w:t xml:space="preserve">2565 </w:t>
      </w:r>
      <w:r w:rsidRPr="006A2137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</w:t>
      </w:r>
      <w:r w:rsidR="001D4108">
        <w:rPr>
          <w:rFonts w:ascii="Angsana New" w:hAnsi="Angsana New"/>
          <w:sz w:val="30"/>
          <w:szCs w:val="30"/>
        </w:rPr>
        <w:t xml:space="preserve"> </w:t>
      </w:r>
      <w:r w:rsidR="001D4108" w:rsidRPr="001D4108">
        <w:rPr>
          <w:rFonts w:ascii="Angsana New" w:hAnsi="Angsana New"/>
          <w:sz w:val="30"/>
          <w:szCs w:val="30"/>
          <w:cs/>
        </w:rPr>
        <w:t>ซิตี้ซอฟท์ อินโฟเทค</w:t>
      </w:r>
      <w:r w:rsidRPr="006A2137"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จำกัด ซึ่งเป็น</w:t>
      </w:r>
      <w:r w:rsidRPr="00770262">
        <w:rPr>
          <w:rFonts w:ascii="Angsana New" w:hAnsi="Angsana New"/>
          <w:sz w:val="30"/>
          <w:szCs w:val="30"/>
          <w:cs/>
        </w:rPr>
        <w:t>ผู้</w:t>
      </w:r>
      <w:r w:rsidR="008119FA">
        <w:rPr>
          <w:rFonts w:ascii="Angsana New" w:hAnsi="Angsana New" w:hint="cs"/>
          <w:sz w:val="30"/>
          <w:szCs w:val="30"/>
          <w:cs/>
        </w:rPr>
        <w:t xml:space="preserve">ให้คำปรึกษาและการจัดหาเกี่ยวกับซอฟต์แวร์ </w:t>
      </w:r>
      <w:r w:rsidRPr="00770262">
        <w:rPr>
          <w:rFonts w:ascii="Angsana New" w:hAnsi="Angsana New"/>
          <w:spacing w:val="-6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="008119FA">
        <w:rPr>
          <w:rFonts w:ascii="Angsana New" w:hAnsi="Angsana New"/>
          <w:spacing w:val="-6"/>
          <w:sz w:val="30"/>
          <w:szCs w:val="30"/>
        </w:rPr>
        <w:t>60</w:t>
      </w:r>
      <w:r w:rsidRPr="00770262">
        <w:rPr>
          <w:rFonts w:ascii="Angsana New" w:hAnsi="Angsana New"/>
          <w:spacing w:val="-6"/>
          <w:sz w:val="30"/>
          <w:szCs w:val="30"/>
        </w:rPr>
        <w:t xml:space="preserve"> </w:t>
      </w:r>
      <w:r w:rsidRPr="00770262">
        <w:rPr>
          <w:rFonts w:ascii="Angsana New" w:hAnsi="Angsana New"/>
          <w:spacing w:val="-6"/>
          <w:sz w:val="30"/>
          <w:szCs w:val="30"/>
          <w:cs/>
        </w:rPr>
        <w:t xml:space="preserve">ทำให้กลุ่มบริษัทมีส่วนได้เสียในบริษัท </w:t>
      </w:r>
      <w:r w:rsidR="008119FA" w:rsidRPr="008119FA">
        <w:rPr>
          <w:rFonts w:ascii="Angsana New" w:hAnsi="Angsana New"/>
          <w:spacing w:val="-6"/>
          <w:sz w:val="30"/>
          <w:szCs w:val="30"/>
          <w:cs/>
        </w:rPr>
        <w:t>ซิตี้ซอฟท์ อินโฟเทค</w:t>
      </w:r>
      <w:r w:rsidRPr="00DC42B6">
        <w:rPr>
          <w:rFonts w:ascii="Angsana New" w:hAnsi="Angsana New"/>
          <w:sz w:val="30"/>
          <w:szCs w:val="30"/>
          <w:cs/>
        </w:rPr>
        <w:t xml:space="preserve"> จำกัด</w:t>
      </w:r>
      <w:r w:rsidRPr="006A2137"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8119FA">
        <w:rPr>
          <w:rFonts w:ascii="Angsana New" w:hAnsi="Angsana New"/>
          <w:sz w:val="30"/>
          <w:szCs w:val="30"/>
        </w:rPr>
        <w:t xml:space="preserve">60 </w:t>
      </w:r>
      <w:r w:rsidRPr="006A2137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/>
          <w:sz w:val="30"/>
          <w:szCs w:val="30"/>
        </w:rPr>
        <w:t>5</w:t>
      </w:r>
      <w:r w:rsidR="008119FA">
        <w:rPr>
          <w:rFonts w:ascii="Angsana New" w:hAnsi="Angsana New"/>
          <w:sz w:val="30"/>
          <w:szCs w:val="30"/>
        </w:rPr>
        <w:t>8.50</w:t>
      </w:r>
      <w:r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ล้านบาท 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กลุ่มบริษัทมีต้นทุนที่เกี่ยวข้องกับการซื้อจำนวน </w:t>
      </w:r>
      <w:r w:rsidR="00802429">
        <w:rPr>
          <w:rFonts w:ascii="Angsana New" w:hAnsi="Angsana New"/>
          <w:sz w:val="30"/>
          <w:szCs w:val="30"/>
        </w:rPr>
        <w:t>0.05</w:t>
      </w:r>
      <w:r w:rsidRPr="006A2137"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2F8A6A91" w14:textId="77777777" w:rsidR="009134A6" w:rsidRPr="000F1AE3" w:rsidRDefault="009134A6" w:rsidP="00B2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2703DB" w14:textId="75DA1AB4" w:rsidR="009134A6" w:rsidRPr="007038C7" w:rsidRDefault="009134A6" w:rsidP="0091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38C7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7038C7">
        <w:rPr>
          <w:rFonts w:ascii="Angsana New" w:hAnsi="Angsana New"/>
          <w:sz w:val="30"/>
          <w:szCs w:val="30"/>
        </w:rPr>
        <w:t xml:space="preserve">31 </w:t>
      </w:r>
      <w:r w:rsidRPr="007038C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038C7">
        <w:rPr>
          <w:rFonts w:ascii="Angsana New" w:hAnsi="Angsana New"/>
          <w:sz w:val="30"/>
          <w:szCs w:val="30"/>
        </w:rPr>
        <w:t xml:space="preserve">2565 </w:t>
      </w:r>
      <w:r w:rsidRPr="007038C7">
        <w:rPr>
          <w:rFonts w:ascii="Angsana New" w:hAnsi="Angsana New"/>
          <w:sz w:val="30"/>
          <w:szCs w:val="30"/>
          <w:cs/>
        </w:rPr>
        <w:t xml:space="preserve">บริษัท </w:t>
      </w:r>
      <w:r w:rsidR="008119FA" w:rsidRPr="008119FA">
        <w:rPr>
          <w:rFonts w:ascii="Angsana New" w:hAnsi="Angsana New"/>
          <w:sz w:val="30"/>
          <w:szCs w:val="30"/>
          <w:cs/>
        </w:rPr>
        <w:t>ซิตี้ซอฟท์ อินโฟเทค</w:t>
      </w:r>
      <w:r w:rsidRPr="007038C7">
        <w:rPr>
          <w:rFonts w:ascii="Angsana New" w:hAnsi="Angsana New"/>
          <w:sz w:val="30"/>
          <w:szCs w:val="30"/>
          <w:cs/>
        </w:rPr>
        <w:t xml:space="preserve"> จำกัด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Pr="007038C7">
        <w:rPr>
          <w:rFonts w:ascii="Angsana New" w:hAnsi="Angsana New"/>
          <w:sz w:val="30"/>
          <w:szCs w:val="30"/>
          <w:cs/>
        </w:rPr>
        <w:t>มีรายได้จำนวน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="00D410DF">
        <w:rPr>
          <w:rFonts w:ascii="Angsana New" w:hAnsi="Angsana New"/>
          <w:sz w:val="30"/>
          <w:szCs w:val="30"/>
        </w:rPr>
        <w:t>3.75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Pr="007038C7">
        <w:rPr>
          <w:rFonts w:ascii="Angsana New" w:hAnsi="Angsana New"/>
          <w:sz w:val="30"/>
          <w:szCs w:val="30"/>
          <w:cs/>
        </w:rPr>
        <w:t>ล้านบาท และกำไรจำนวน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="00D410DF">
        <w:rPr>
          <w:rFonts w:ascii="Angsana New" w:hAnsi="Angsana New"/>
          <w:sz w:val="30"/>
          <w:szCs w:val="30"/>
        </w:rPr>
        <w:t>2.17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Pr="007038C7">
        <w:rPr>
          <w:rFonts w:ascii="Angsana New" w:hAnsi="Angsana New"/>
          <w:sz w:val="30"/>
          <w:szCs w:val="30"/>
          <w:cs/>
        </w:rPr>
        <w:t>ล้านบาท ซ</w:t>
      </w:r>
      <w:r w:rsidRPr="007038C7">
        <w:rPr>
          <w:rFonts w:ascii="Angsana New" w:hAnsi="Angsana New" w:hint="cs"/>
          <w:sz w:val="30"/>
          <w:szCs w:val="30"/>
          <w:cs/>
        </w:rPr>
        <w:t>ึ่ง</w:t>
      </w:r>
      <w:r w:rsidRPr="007038C7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7A60E47C" w14:textId="77777777" w:rsidR="000617C7" w:rsidRDefault="000617C7" w:rsidP="009F5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D45BC7" w14:textId="078AB9FA" w:rsidR="000617C7" w:rsidRPr="00FB0024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pacing w:val="-6"/>
          <w:sz w:val="30"/>
          <w:szCs w:val="30"/>
          <w:cs/>
        </w:rPr>
        <w:t>การมีอำนาจควบคุมในบริษัท</w:t>
      </w:r>
      <w:r w:rsidRPr="00C00ADB">
        <w:rPr>
          <w:rFonts w:ascii="Angsana New" w:hAnsi="Angsana New" w:hint="cs"/>
          <w:spacing w:val="-6"/>
          <w:sz w:val="30"/>
          <w:szCs w:val="30"/>
          <w:cs/>
        </w:rPr>
        <w:t xml:space="preserve"> เ</w:t>
      </w:r>
      <w:r w:rsidRPr="00C00ADB">
        <w:rPr>
          <w:rFonts w:ascii="Angsana New" w:hAnsi="Angsana New"/>
          <w:spacing w:val="-6"/>
          <w:sz w:val="30"/>
          <w:szCs w:val="30"/>
          <w:cs/>
        </w:rPr>
        <w:t>ดอะ เลตเตอร์ โพสต์ เซอร์วิส จำกัด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เอ็มพ้อยท์เอ็กซ์เพรส จำกัด และบริษัท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เพย์โพสต์ เซอร์วิส จำกัด</w:t>
      </w:r>
      <w:r w:rsidRPr="00C00ADB">
        <w:rPr>
          <w:rFonts w:ascii="Angsana New" w:hAnsi="Angsana New"/>
          <w:spacing w:val="-6"/>
          <w:sz w:val="30"/>
          <w:szCs w:val="30"/>
        </w:rPr>
        <w:t xml:space="preserve"> </w:t>
      </w:r>
      <w:r w:rsidRPr="00C00ADB">
        <w:rPr>
          <w:rFonts w:ascii="Angsana New" w:hAnsi="Angsana New"/>
          <w:spacing w:val="-6"/>
          <w:sz w:val="30"/>
          <w:szCs w:val="30"/>
          <w:cs/>
        </w:rPr>
        <w:t>จะทำให้กลุ่มบริษัท</w:t>
      </w:r>
      <w:r w:rsidRPr="00C00ADB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C00ADB">
        <w:rPr>
          <w:rFonts w:ascii="Angsana New" w:hAnsi="Angsana New"/>
          <w:spacing w:val="-6"/>
          <w:sz w:val="30"/>
          <w:szCs w:val="30"/>
          <w:cs/>
        </w:rPr>
        <w:t>การขยายจุดรับชำระเงิน บริการการชำระเงิน</w:t>
      </w:r>
      <w:r w:rsidRPr="00C00ADB">
        <w:rPr>
          <w:rFonts w:ascii="Angsana New" w:hAnsi="Angsana New"/>
          <w:sz w:val="30"/>
          <w:szCs w:val="30"/>
          <w:cs/>
        </w:rPr>
        <w:t xml:space="preserve">ทางอิเล็กทรอนิกส์ </w:t>
      </w:r>
      <w:r w:rsidR="0030532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00ADB">
        <w:rPr>
          <w:rFonts w:ascii="Angsana New" w:hAnsi="Angsana New"/>
          <w:sz w:val="30"/>
          <w:szCs w:val="30"/>
          <w:cs/>
        </w:rPr>
        <w:t>การให้บริการ</w:t>
      </w:r>
      <w:r w:rsidRPr="00C00ADB">
        <w:rPr>
          <w:rFonts w:ascii="Angsana New" w:hAnsi="Angsana New" w:hint="cs"/>
          <w:sz w:val="30"/>
          <w:szCs w:val="30"/>
          <w:cs/>
        </w:rPr>
        <w:t>ผ่านเครื่องรับชำระเงินอัตโนมัติ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 w:hint="cs"/>
          <w:sz w:val="30"/>
          <w:szCs w:val="30"/>
          <w:cs/>
        </w:rPr>
        <w:t>และทำให้มีการขยาย</w:t>
      </w:r>
      <w:r w:rsidRPr="00C00ADB">
        <w:rPr>
          <w:rFonts w:ascii="Angsana New" w:hAnsi="Angsana New"/>
          <w:sz w:val="30"/>
          <w:szCs w:val="30"/>
          <w:cs/>
        </w:rPr>
        <w:t>ธุรกิจ</w:t>
      </w:r>
      <w:r w:rsidRPr="00C00ADB">
        <w:rPr>
          <w:rFonts w:ascii="Angsana New" w:hAnsi="Angsana New" w:hint="cs"/>
          <w:sz w:val="30"/>
          <w:szCs w:val="30"/>
          <w:cs/>
        </w:rPr>
        <w:t>ขายอาหารและเครื่องดื่มผ่าน</w:t>
      </w:r>
      <w:r w:rsidR="0030532B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C00ADB">
        <w:rPr>
          <w:rFonts w:ascii="Angsana New" w:hAnsi="Angsana New" w:hint="cs"/>
          <w:sz w:val="30"/>
          <w:szCs w:val="30"/>
          <w:cs/>
        </w:rPr>
        <w:t>เครื่อง</w:t>
      </w:r>
      <w:r w:rsidRPr="00C00ADB">
        <w:rPr>
          <w:rFonts w:ascii="Angsana New" w:hAnsi="Angsana New"/>
          <w:sz w:val="30"/>
          <w:szCs w:val="30"/>
          <w:cs/>
        </w:rPr>
        <w:t>อัตโนมัติ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กลุ่มบริษัทคาดว่าการซื้อธุรกิจดังกล่าวจะทำให้กลุ่มบริษัทมีส่วนแบ่งทางการตลาดเพิ่มขึ้นจากการ</w:t>
      </w:r>
      <w:r w:rsidRPr="0030532B">
        <w:rPr>
          <w:rFonts w:ascii="Angsana New" w:hAnsi="Angsana New"/>
          <w:spacing w:val="-6"/>
          <w:sz w:val="30"/>
          <w:szCs w:val="30"/>
          <w:cs/>
        </w:rPr>
        <w:t xml:space="preserve">ขยายตลาดไปยังฐานลูกค้าของผู้ถูกซื้อ </w:t>
      </w:r>
      <w:r w:rsidR="0030532B" w:rsidRPr="0030532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30532B">
        <w:rPr>
          <w:rFonts w:ascii="Angsana New" w:hAnsi="Angsana New"/>
          <w:spacing w:val="-6"/>
          <w:sz w:val="30"/>
          <w:szCs w:val="30"/>
          <w:cs/>
        </w:rPr>
        <w:t>การมีอำนาจควบคุมในบริษัท</w:t>
      </w:r>
      <w:r w:rsidRPr="0030532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0532B">
        <w:rPr>
          <w:rFonts w:ascii="Angsana New" w:hAnsi="Angsana New"/>
          <w:spacing w:val="-6"/>
          <w:sz w:val="30"/>
          <w:szCs w:val="30"/>
          <w:cs/>
        </w:rPr>
        <w:t>ซิตี้ซอฟท์ อินโฟเทค จำกัด</w:t>
      </w:r>
      <w:r w:rsidRPr="0030532B">
        <w:rPr>
          <w:rFonts w:ascii="Angsana New" w:hAnsi="Angsana New"/>
          <w:spacing w:val="-6"/>
          <w:sz w:val="30"/>
          <w:szCs w:val="30"/>
        </w:rPr>
        <w:t xml:space="preserve"> </w:t>
      </w:r>
      <w:r w:rsidRPr="0030532B">
        <w:rPr>
          <w:rFonts w:ascii="Angsana New" w:hAnsi="Angsana New"/>
          <w:spacing w:val="-6"/>
          <w:sz w:val="30"/>
          <w:szCs w:val="30"/>
          <w:cs/>
        </w:rPr>
        <w:t>จะทำให้กลุ่มบริษัท</w:t>
      </w:r>
      <w:r w:rsidRPr="00D474A3">
        <w:rPr>
          <w:rFonts w:ascii="Angsana New" w:hAnsi="Angsana New" w:hint="cs"/>
          <w:sz w:val="30"/>
          <w:szCs w:val="30"/>
          <w:cs/>
        </w:rPr>
        <w:t>มี</w:t>
      </w:r>
      <w:r w:rsidRPr="00D474A3">
        <w:rPr>
          <w:rFonts w:ascii="Angsana New" w:hAnsi="Angsana New"/>
          <w:sz w:val="30"/>
          <w:szCs w:val="30"/>
          <w:cs/>
        </w:rPr>
        <w:t>กระบวนการในการผลิต</w:t>
      </w:r>
      <w:r w:rsidRPr="00D474A3">
        <w:rPr>
          <w:rFonts w:ascii="Angsana New" w:hAnsi="Angsana New" w:hint="cs"/>
          <w:sz w:val="30"/>
          <w:szCs w:val="30"/>
          <w:cs/>
        </w:rPr>
        <w:t>เครื่องรับชำระเงินอัตโนมัติ</w:t>
      </w:r>
      <w:r w:rsidRPr="00D474A3">
        <w:rPr>
          <w:rFonts w:ascii="Angsana New" w:hAnsi="Angsana New"/>
          <w:sz w:val="30"/>
          <w:szCs w:val="30"/>
          <w:cs/>
        </w:rPr>
        <w:t>ที่ทันสมัยยิ่งขึ้น</w:t>
      </w:r>
      <w:r w:rsidRPr="00D474A3">
        <w:rPr>
          <w:rFonts w:ascii="Angsana New" w:hAnsi="Angsana New" w:hint="cs"/>
          <w:sz w:val="30"/>
          <w:szCs w:val="30"/>
          <w:cs/>
        </w:rPr>
        <w:t xml:space="preserve"> </w:t>
      </w:r>
      <w:r w:rsidRPr="00D474A3">
        <w:rPr>
          <w:rFonts w:ascii="Angsana New" w:hAnsi="Angsana New"/>
          <w:sz w:val="30"/>
          <w:szCs w:val="30"/>
          <w:cs/>
        </w:rPr>
        <w:t>กลุ่มบริษัทคาดว่าการซื้อธุ</w:t>
      </w:r>
      <w:r w:rsidRPr="00FB0024">
        <w:rPr>
          <w:rFonts w:ascii="Angsana New" w:hAnsi="Angsana New"/>
          <w:sz w:val="30"/>
          <w:szCs w:val="30"/>
          <w:cs/>
        </w:rPr>
        <w:t>รกิจดังกล่าว</w:t>
      </w:r>
      <w:r w:rsidR="00E27683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B0024">
        <w:rPr>
          <w:rFonts w:ascii="Angsana New" w:hAnsi="Angsana New"/>
          <w:sz w:val="30"/>
          <w:szCs w:val="30"/>
          <w:cs/>
        </w:rPr>
        <w:t>จะทำให้กลุ่มบริษัทมีส่วนแบ่ง</w:t>
      </w:r>
      <w:r w:rsidRPr="00B22ECA">
        <w:rPr>
          <w:rFonts w:ascii="Angsana New" w:hAnsi="Angsana New"/>
          <w:spacing w:val="4"/>
          <w:sz w:val="30"/>
          <w:szCs w:val="30"/>
          <w:cs/>
        </w:rPr>
        <w:t>ทางการตลาดเพิ่มขึ้นจากการขยายตลาดไปยังฐานลูกค้าของผู้ถูกซื้อ</w:t>
      </w:r>
      <w:r w:rsidRPr="00FB0024">
        <w:rPr>
          <w:rFonts w:ascii="Angsana New" w:hAnsi="Angsana New"/>
          <w:sz w:val="30"/>
          <w:szCs w:val="30"/>
          <w:cs/>
        </w:rPr>
        <w:t xml:space="preserve"> </w:t>
      </w:r>
    </w:p>
    <w:p w14:paraId="24D1B8D0" w14:textId="77777777" w:rsidR="000617C7" w:rsidRPr="00B22ECA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ABBD09" w14:textId="5861A74D" w:rsidR="000617C7" w:rsidRPr="00C00ADB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C00ADB">
        <w:rPr>
          <w:rFonts w:ascii="Angsana New" w:hAnsi="Angsana New" w:hint="cs"/>
          <w:sz w:val="30"/>
          <w:szCs w:val="30"/>
          <w:cs/>
        </w:rPr>
        <w:t>สัญญาแฟรนไชส์</w:t>
      </w:r>
      <w:r>
        <w:rPr>
          <w:rFonts w:ascii="Angsana New" w:hAnsi="Angsana New" w:hint="cs"/>
          <w:sz w:val="30"/>
          <w:szCs w:val="30"/>
          <w:cs/>
        </w:rPr>
        <w:t>และสัญญาการค้า</w:t>
      </w:r>
      <w:r w:rsidRPr="00C00ADB">
        <w:rPr>
          <w:rFonts w:ascii="Angsana New" w:hAnsi="Angsana New"/>
          <w:sz w:val="30"/>
          <w:szCs w:val="30"/>
          <w:cs/>
        </w:rPr>
        <w:t>ประมาณการ</w:t>
      </w:r>
      <w:r w:rsidRPr="00C00ADB">
        <w:rPr>
          <w:rFonts w:ascii="Angsana New" w:hAnsi="Angsana New" w:hint="cs"/>
          <w:sz w:val="30"/>
          <w:szCs w:val="30"/>
          <w:cs/>
        </w:rPr>
        <w:t>โ</w:t>
      </w:r>
      <w:r w:rsidRPr="00C00ADB">
        <w:rPr>
          <w:rFonts w:ascii="Angsana New" w:hAnsi="Angsana New"/>
          <w:sz w:val="30"/>
          <w:szCs w:val="30"/>
          <w:cs/>
        </w:rPr>
        <w:t>ดยผู้</w:t>
      </w:r>
      <w:r w:rsidRPr="00C00ADB">
        <w:rPr>
          <w:rFonts w:ascii="Angsana New" w:hAnsi="Angsana New" w:hint="cs"/>
          <w:sz w:val="30"/>
          <w:szCs w:val="30"/>
          <w:cs/>
        </w:rPr>
        <w:t>บริหารของบริษัท</w:t>
      </w:r>
    </w:p>
    <w:p w14:paraId="037FC1F6" w14:textId="77777777" w:rsidR="000617C7" w:rsidRPr="000617C7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40BCFA" w14:textId="77777777" w:rsidR="000617C7" w:rsidRPr="00C00ADB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pacing w:val="-6"/>
          <w:sz w:val="30"/>
          <w:szCs w:val="30"/>
          <w:cs/>
        </w:rPr>
        <w:t>ค่าความนิยมมาจากทักษะและความสามารถทาง</w:t>
      </w:r>
      <w:r w:rsidRPr="00C00ADB">
        <w:rPr>
          <w:rFonts w:ascii="Angsana New" w:hAnsi="Angsana New" w:hint="cs"/>
          <w:spacing w:val="-6"/>
          <w:sz w:val="30"/>
          <w:szCs w:val="30"/>
          <w:cs/>
        </w:rPr>
        <w:t>การตลาดข</w:t>
      </w:r>
      <w:r w:rsidRPr="00C00ADB">
        <w:rPr>
          <w:rFonts w:ascii="Angsana New" w:hAnsi="Angsana New"/>
          <w:spacing w:val="-6"/>
          <w:sz w:val="30"/>
          <w:szCs w:val="30"/>
          <w:cs/>
        </w:rPr>
        <w:t>อง</w:t>
      </w:r>
      <w:r w:rsidRPr="00C00ADB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บริษัทผู้ถูกซื้อ </w:t>
      </w:r>
      <w:r w:rsidRPr="00C00ADB">
        <w:rPr>
          <w:rFonts w:ascii="Angsana New" w:hAnsi="Angsana New"/>
          <w:spacing w:val="-6"/>
          <w:sz w:val="30"/>
          <w:szCs w:val="30"/>
          <w:cs/>
        </w:rPr>
        <w:t>และการร่วมมือกัน</w:t>
      </w:r>
      <w:r w:rsidRPr="00C00ADB">
        <w:rPr>
          <w:rFonts w:ascii="Angsana New" w:hAnsi="Angsana New"/>
          <w:sz w:val="30"/>
          <w:szCs w:val="30"/>
          <w:cs/>
        </w:rPr>
        <w:t xml:space="preserve">ซึ่งคาดว่าจะสำเร็จ </w:t>
      </w:r>
      <w:r w:rsidRPr="00C00ADB">
        <w:rPr>
          <w:rFonts w:ascii="Angsana New" w:hAnsi="Angsana New" w:hint="cs"/>
          <w:sz w:val="30"/>
          <w:szCs w:val="30"/>
          <w:cs/>
        </w:rPr>
        <w:t xml:space="preserve">    </w:t>
      </w:r>
      <w:r w:rsidRPr="00C00ADB">
        <w:rPr>
          <w:rFonts w:ascii="Angsana New" w:hAnsi="Angsana New"/>
          <w:sz w:val="30"/>
          <w:szCs w:val="30"/>
          <w:cs/>
        </w:rPr>
        <w:t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</w:t>
      </w:r>
      <w:r w:rsidRPr="00C00ADB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00ADB">
        <w:rPr>
          <w:rFonts w:ascii="Angsana New" w:hAnsi="Angsana New"/>
          <w:sz w:val="30"/>
          <w:szCs w:val="30"/>
          <w:cs/>
        </w:rPr>
        <w:t>ภาษีเงินได้</w:t>
      </w:r>
    </w:p>
    <w:p w14:paraId="699EAF04" w14:textId="77777777" w:rsidR="000617C7" w:rsidRPr="000F1AE3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AD1163" w14:textId="00DD568A" w:rsidR="000617C7" w:rsidRDefault="000617C7" w:rsidP="0006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>ณ วันที่รายงาน การประเมินราคาโดยผู้ประเมินราคาเพื่อหามูลค่ายุติธรรมของสินทรัพย์ที่ได้มาที่ระบุได้ และหนี้สินที่รับมาจากการซื้อธุรกิจ</w:t>
      </w:r>
      <w:r w:rsidR="001E2746">
        <w:rPr>
          <w:rFonts w:ascii="Angsana New" w:hAnsi="Angsana New"/>
          <w:sz w:val="30"/>
          <w:szCs w:val="30"/>
        </w:rPr>
        <w:t xml:space="preserve"> (</w:t>
      </w:r>
      <w:r w:rsidR="001E2746">
        <w:rPr>
          <w:rFonts w:ascii="Angsana New" w:hAnsi="Angsana New" w:hint="cs"/>
          <w:sz w:val="30"/>
          <w:szCs w:val="30"/>
          <w:cs/>
        </w:rPr>
        <w:t>ข</w:t>
      </w:r>
      <w:r w:rsidR="001E2746">
        <w:rPr>
          <w:rFonts w:ascii="Angsana New" w:hAnsi="Angsana New"/>
          <w:sz w:val="30"/>
          <w:szCs w:val="30"/>
        </w:rPr>
        <w:t>) - (</w:t>
      </w:r>
      <w:r w:rsidR="001E2746">
        <w:rPr>
          <w:rFonts w:ascii="Angsana New" w:hAnsi="Angsana New" w:hint="cs"/>
          <w:sz w:val="30"/>
          <w:szCs w:val="30"/>
          <w:cs/>
        </w:rPr>
        <w:t>จ</w:t>
      </w:r>
      <w:r w:rsidR="001E2746">
        <w:rPr>
          <w:rFonts w:ascii="Angsana New" w:hAnsi="Angsana New"/>
          <w:sz w:val="30"/>
          <w:szCs w:val="30"/>
        </w:rPr>
        <w:t xml:space="preserve">) </w:t>
      </w:r>
      <w:r w:rsidRPr="00C00ADB">
        <w:rPr>
          <w:rFonts w:ascii="Angsana New" w:hAnsi="Angsana New" w:hint="cs"/>
          <w:sz w:val="30"/>
          <w:szCs w:val="30"/>
          <w:cs/>
        </w:rPr>
        <w:t>ยังไม่เสร็จสมบูรณ์ ดังนั้นมูลค่ายุติธรรมที่รับรู</w:t>
      </w:r>
      <w:r w:rsidR="001E2746">
        <w:rPr>
          <w:rFonts w:ascii="Angsana New" w:hAnsi="Angsana New" w:hint="cs"/>
          <w:sz w:val="30"/>
          <w:szCs w:val="30"/>
          <w:cs/>
        </w:rPr>
        <w:t>้</w:t>
      </w:r>
      <w:r w:rsidRPr="00C00ADB">
        <w:rPr>
          <w:rFonts w:ascii="Angsana New" w:hAnsi="Angsana New" w:hint="cs"/>
          <w:sz w:val="30"/>
          <w:szCs w:val="30"/>
          <w:cs/>
        </w:rPr>
        <w:t>เป็นมูลค่าที่ประมาณการและ</w:t>
      </w:r>
      <w:r w:rsidR="001B2FB6">
        <w:rPr>
          <w:rFonts w:ascii="Angsana New" w:hAnsi="Angsana New"/>
          <w:sz w:val="30"/>
          <w:szCs w:val="30"/>
        </w:rPr>
        <w:t xml:space="preserve">       </w:t>
      </w:r>
      <w:r w:rsidR="001E2746" w:rsidRPr="001E2746">
        <w:rPr>
          <w:rFonts w:ascii="Angsana New" w:hAnsi="Angsana New"/>
          <w:sz w:val="30"/>
          <w:szCs w:val="30"/>
          <w:cs/>
        </w:rPr>
        <w:t>การปันส่วนของราคาซื้อ</w:t>
      </w:r>
      <w:r w:rsidRPr="00C00ADB">
        <w:rPr>
          <w:rFonts w:ascii="Angsana New" w:hAnsi="Angsana New" w:hint="cs"/>
          <w:sz w:val="30"/>
          <w:szCs w:val="30"/>
          <w:cs/>
        </w:rPr>
        <w:t>อาจมีการปรับปรุง</w:t>
      </w:r>
    </w:p>
    <w:p w14:paraId="177405E8" w14:textId="76B434F7" w:rsidR="000617C7" w:rsidRPr="009F59DE" w:rsidRDefault="000617C7" w:rsidP="009F5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0617C7" w:rsidRPr="009F59DE" w:rsidSect="00E211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14220" w:type="dxa"/>
        <w:tblInd w:w="1080" w:type="dxa"/>
        <w:tblLook w:val="01E0" w:firstRow="1" w:lastRow="1" w:firstColumn="1" w:lastColumn="1" w:noHBand="0" w:noVBand="0"/>
      </w:tblPr>
      <w:tblGrid>
        <w:gridCol w:w="3780"/>
        <w:gridCol w:w="901"/>
        <w:gridCol w:w="241"/>
        <w:gridCol w:w="1828"/>
        <w:gridCol w:w="241"/>
        <w:gridCol w:w="1739"/>
        <w:gridCol w:w="240"/>
        <w:gridCol w:w="1560"/>
        <w:gridCol w:w="273"/>
        <w:gridCol w:w="1617"/>
        <w:gridCol w:w="238"/>
        <w:gridCol w:w="1562"/>
      </w:tblGrid>
      <w:tr w:rsidR="00E66A08" w:rsidRPr="00CB64C3" w14:paraId="71D194C9" w14:textId="77777777" w:rsidTr="008342E8">
        <w:tc>
          <w:tcPr>
            <w:tcW w:w="3780" w:type="dxa"/>
          </w:tcPr>
          <w:p w14:paraId="6196339A" w14:textId="4416655F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901" w:type="dxa"/>
          </w:tcPr>
          <w:p w14:paraId="5A467B7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CFAE92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8" w:type="dxa"/>
            <w:gridSpan w:val="9"/>
          </w:tcPr>
          <w:p w14:paraId="6B95EDD2" w14:textId="3819E9C5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6A08" w:rsidRPr="00CB64C3" w14:paraId="7F2586EE" w14:textId="77777777" w:rsidTr="008342E8">
        <w:tc>
          <w:tcPr>
            <w:tcW w:w="3780" w:type="dxa"/>
          </w:tcPr>
          <w:p w14:paraId="277ABACB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2A5CD4E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65FEBD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8E6AB9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1" w:type="dxa"/>
          </w:tcPr>
          <w:p w14:paraId="74515A3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6E24C9D2" w14:textId="77777777" w:rsidR="00E66A08" w:rsidRPr="00CB64C3" w:rsidRDefault="00E66A08" w:rsidP="00E66A08">
            <w:pPr>
              <w:spacing w:line="240" w:lineRule="auto"/>
              <w:ind w:left="-17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33344A51" w14:textId="2A8B02EF" w:rsidR="00E66A08" w:rsidRPr="00CB64C3" w:rsidRDefault="00E66A08" w:rsidP="00E66A08">
            <w:pPr>
              <w:tabs>
                <w:tab w:val="clear" w:pos="1871"/>
                <w:tab w:val="left" w:pos="1450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hint="cs"/>
                <w:sz w:val="30"/>
                <w:szCs w:val="30"/>
                <w:cs/>
              </w:rPr>
              <w:t>เ</w:t>
            </w: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ดอะ</w:t>
            </w:r>
            <w:r w:rsidRPr="00CB64C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B64C3">
              <w:rPr>
                <w:rFonts w:asciiTheme="majorBidi" w:hAnsiTheme="majorBidi" w:hint="cs"/>
                <w:sz w:val="30"/>
                <w:szCs w:val="30"/>
                <w:cs/>
              </w:rPr>
              <w:t>เล</w:t>
            </w: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ตเตอร์ โพสต์ เซอร์วิส จำกัด</w:t>
            </w:r>
          </w:p>
        </w:tc>
        <w:tc>
          <w:tcPr>
            <w:tcW w:w="241" w:type="dxa"/>
          </w:tcPr>
          <w:p w14:paraId="7813D04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05CC98C" w14:textId="77777777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5670CF1E" w14:textId="0FD1D81F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เอ็มพ้อยท์เอ็กซ์เพรส จำกัด</w:t>
            </w:r>
          </w:p>
        </w:tc>
        <w:tc>
          <w:tcPr>
            <w:tcW w:w="240" w:type="dxa"/>
          </w:tcPr>
          <w:p w14:paraId="40C6833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DE8E8A" w14:textId="77777777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52AC7985" w14:textId="249BD246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เพย์โพสต์ เซอร์วิส จำกัด</w:t>
            </w:r>
          </w:p>
        </w:tc>
        <w:tc>
          <w:tcPr>
            <w:tcW w:w="273" w:type="dxa"/>
          </w:tcPr>
          <w:p w14:paraId="01840B1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7" w:type="dxa"/>
          </w:tcPr>
          <w:p w14:paraId="688AF00F" w14:textId="77777777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68424E84" w14:textId="77777777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ซิตี้ซอฟท์ </w:t>
            </w:r>
          </w:p>
          <w:p w14:paraId="7EFEA91B" w14:textId="35285B46" w:rsidR="00E66A08" w:rsidRPr="00CB64C3" w:rsidRDefault="00E66A08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อินโฟเทค จำกัด</w:t>
            </w:r>
          </w:p>
        </w:tc>
        <w:tc>
          <w:tcPr>
            <w:tcW w:w="238" w:type="dxa"/>
          </w:tcPr>
          <w:p w14:paraId="31926A9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2" w:type="dxa"/>
          </w:tcPr>
          <w:p w14:paraId="1AA3F214" w14:textId="4E1BB202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E8AA5B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804E72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66A08" w:rsidRPr="00CB64C3" w14:paraId="3815C77A" w14:textId="77777777" w:rsidTr="008342E8">
        <w:tc>
          <w:tcPr>
            <w:tcW w:w="3780" w:type="dxa"/>
          </w:tcPr>
          <w:p w14:paraId="3E677001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2140B2F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A1EE7C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8" w:type="dxa"/>
            <w:gridSpan w:val="9"/>
          </w:tcPr>
          <w:p w14:paraId="5CB8C977" w14:textId="75795A6E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6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B6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6A08" w:rsidRPr="00CB64C3" w14:paraId="22E98E54" w14:textId="77777777" w:rsidTr="008342E8">
        <w:trPr>
          <w:trHeight w:val="80"/>
        </w:trPr>
        <w:tc>
          <w:tcPr>
            <w:tcW w:w="3780" w:type="dxa"/>
          </w:tcPr>
          <w:p w14:paraId="03115FA9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B64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1" w:type="dxa"/>
          </w:tcPr>
          <w:p w14:paraId="4C8F8680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927A78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4151E9E3" w14:textId="7D6F8B3D" w:rsidR="00E66A08" w:rsidRPr="00CB64C3" w:rsidRDefault="001D09E0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  <w:tc>
          <w:tcPr>
            <w:tcW w:w="241" w:type="dxa"/>
          </w:tcPr>
          <w:p w14:paraId="7E868420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987B797" w14:textId="5BC8C147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7,188</w:t>
            </w:r>
          </w:p>
        </w:tc>
        <w:tc>
          <w:tcPr>
            <w:tcW w:w="240" w:type="dxa"/>
          </w:tcPr>
          <w:p w14:paraId="369AC7F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8436686" w14:textId="59214D86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3,078</w:t>
            </w:r>
          </w:p>
        </w:tc>
        <w:tc>
          <w:tcPr>
            <w:tcW w:w="273" w:type="dxa"/>
          </w:tcPr>
          <w:p w14:paraId="223D83E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44FE1199" w14:textId="67247D3B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38" w:type="dxa"/>
          </w:tcPr>
          <w:p w14:paraId="46A2B40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AF70E39" w14:textId="086E64F1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22,767</w:t>
            </w:r>
          </w:p>
        </w:tc>
      </w:tr>
      <w:tr w:rsidR="00E66A08" w:rsidRPr="00CB64C3" w14:paraId="2FF9D4EF" w14:textId="77777777" w:rsidTr="008342E8">
        <w:tc>
          <w:tcPr>
            <w:tcW w:w="3780" w:type="dxa"/>
          </w:tcPr>
          <w:p w14:paraId="7505FC76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01B333C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2D71FE8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21EFD85C" w14:textId="47B96CA2" w:rsidR="00E66A08" w:rsidRPr="00CB64C3" w:rsidRDefault="001D09E0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1" w:type="dxa"/>
          </w:tcPr>
          <w:p w14:paraId="094BFA1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42C5444E" w14:textId="75E008BF" w:rsidR="00E66A08" w:rsidRPr="00CB64C3" w:rsidRDefault="001D09E0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0" w:type="dxa"/>
          </w:tcPr>
          <w:p w14:paraId="24DA2DE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F1E880" w14:textId="2EBC78E8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2B8CB2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31C8DAC3" w14:textId="2D6FFD81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2,362</w:t>
            </w:r>
          </w:p>
        </w:tc>
        <w:tc>
          <w:tcPr>
            <w:tcW w:w="238" w:type="dxa"/>
          </w:tcPr>
          <w:p w14:paraId="4883310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1205215" w14:textId="167FBB6A" w:rsidR="00E66A08" w:rsidRPr="00CB64C3" w:rsidRDefault="001D09E0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2,471</w:t>
            </w:r>
          </w:p>
        </w:tc>
      </w:tr>
      <w:tr w:rsidR="00E66A08" w:rsidRPr="00CB64C3" w14:paraId="1BA06BEB" w14:textId="77777777" w:rsidTr="008342E8">
        <w:tc>
          <w:tcPr>
            <w:tcW w:w="3780" w:type="dxa"/>
          </w:tcPr>
          <w:p w14:paraId="1E6A9E7B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1" w:type="dxa"/>
          </w:tcPr>
          <w:p w14:paraId="7B4E9D5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1F7D9F8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6C71C932" w14:textId="5B3AA7C8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41" w:type="dxa"/>
          </w:tcPr>
          <w:p w14:paraId="644075A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17EE767D" w14:textId="67BB784B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0" w:type="dxa"/>
          </w:tcPr>
          <w:p w14:paraId="324465B0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E587AD" w14:textId="23692C75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16,074</w:t>
            </w:r>
          </w:p>
        </w:tc>
        <w:tc>
          <w:tcPr>
            <w:tcW w:w="273" w:type="dxa"/>
          </w:tcPr>
          <w:p w14:paraId="131F96E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3E926F71" w14:textId="3E2F6E1B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8" w:type="dxa"/>
          </w:tcPr>
          <w:p w14:paraId="75A0B88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4FDE755" w14:textId="0A6D4E3D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38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B6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384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CB6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F201B" w:rsidRPr="00CB64C3" w14:paraId="01412D3C" w14:textId="77777777" w:rsidTr="008342E8">
        <w:tc>
          <w:tcPr>
            <w:tcW w:w="3780" w:type="dxa"/>
          </w:tcPr>
          <w:p w14:paraId="4200FB09" w14:textId="13E0C8D6" w:rsidR="003F201B" w:rsidRPr="00CB64C3" w:rsidRDefault="003F201B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3AAB5F43" w14:textId="633B9F1D" w:rsidR="003F201B" w:rsidRPr="00CB64C3" w:rsidRDefault="0037280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5B7262C2" w14:textId="77777777" w:rsidR="003F201B" w:rsidRPr="00CB64C3" w:rsidRDefault="003F201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4E438903" w14:textId="484CF9A7" w:rsidR="003F201B" w:rsidRPr="00CB64C3" w:rsidRDefault="003F201B" w:rsidP="003F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EC1E72" w14:textId="77777777" w:rsidR="003F201B" w:rsidRPr="00CB64C3" w:rsidRDefault="003F201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058B388" w14:textId="54A8B884" w:rsidR="003F201B" w:rsidRPr="00CB64C3" w:rsidRDefault="003F201B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40" w:type="dxa"/>
          </w:tcPr>
          <w:p w14:paraId="15EC6A7C" w14:textId="77777777" w:rsidR="003F201B" w:rsidRPr="00CB64C3" w:rsidRDefault="003F201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9BDD71D" w14:textId="1D27C122" w:rsidR="003F201B" w:rsidRPr="00CB64C3" w:rsidRDefault="003F201B" w:rsidP="003F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2F2329F" w14:textId="77777777" w:rsidR="003F201B" w:rsidRPr="00CB64C3" w:rsidRDefault="003F201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508CFBB7" w14:textId="1928FDE3" w:rsidR="003F201B" w:rsidRPr="00CB64C3" w:rsidRDefault="003F201B" w:rsidP="003F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BA1825B" w14:textId="77777777" w:rsidR="003F201B" w:rsidRPr="00CB64C3" w:rsidRDefault="003F201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E12C5F6" w14:textId="3F5F70B8" w:rsidR="003F201B" w:rsidRPr="00CB64C3" w:rsidRDefault="003F201B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E66A08" w:rsidRPr="00CB64C3" w14:paraId="68A159CB" w14:textId="77777777" w:rsidTr="008342E8">
        <w:tc>
          <w:tcPr>
            <w:tcW w:w="3780" w:type="dxa"/>
          </w:tcPr>
          <w:p w14:paraId="209B5471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1" w:type="dxa"/>
          </w:tcPr>
          <w:p w14:paraId="0203371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06529A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53FB1DDB" w14:textId="1B341C35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41" w:type="dxa"/>
          </w:tcPr>
          <w:p w14:paraId="63B5463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C541FF3" w14:textId="0B09D95F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40" w:type="dxa"/>
          </w:tcPr>
          <w:p w14:paraId="025A70F1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5D5A7E" w14:textId="0D84393B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243A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3" w:type="dxa"/>
          </w:tcPr>
          <w:p w14:paraId="37346D4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646AF9C" w14:textId="3147017B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8" w:type="dxa"/>
          </w:tcPr>
          <w:p w14:paraId="5A83822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2AB81D9" w14:textId="446697E3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1,42</w:t>
            </w:r>
            <w:r w:rsidR="000438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66A08" w:rsidRPr="00CB64C3" w14:paraId="1A76AD1C" w14:textId="77777777" w:rsidTr="008342E8">
        <w:tc>
          <w:tcPr>
            <w:tcW w:w="3780" w:type="dxa"/>
          </w:tcPr>
          <w:p w14:paraId="10FEAA2C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1" w:type="dxa"/>
          </w:tcPr>
          <w:p w14:paraId="14D3234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FCB3E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338E9AB5" w14:textId="334891FB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1" w:type="dxa"/>
          </w:tcPr>
          <w:p w14:paraId="00D1D9E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DA1AD6B" w14:textId="7C901454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0" w:type="dxa"/>
          </w:tcPr>
          <w:p w14:paraId="0E86995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39066BC" w14:textId="3E68CBCF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F612F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247F26A" w14:textId="7B264F2A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8" w:type="dxa"/>
          </w:tcPr>
          <w:p w14:paraId="56690C01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CB4ADA6" w14:textId="254504AA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E66A08" w:rsidRPr="00CB64C3" w14:paraId="07909A98" w14:textId="77777777" w:rsidTr="008342E8">
        <w:tc>
          <w:tcPr>
            <w:tcW w:w="3780" w:type="dxa"/>
          </w:tcPr>
          <w:p w14:paraId="65F7582E" w14:textId="7A13C534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01" w:type="dxa"/>
          </w:tcPr>
          <w:p w14:paraId="5CFEB8DF" w14:textId="55120907" w:rsidR="00E66A08" w:rsidRPr="00CB64C3" w:rsidRDefault="00DA1615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33072CE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3551CD31" w14:textId="40FEE7A5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41" w:type="dxa"/>
          </w:tcPr>
          <w:p w14:paraId="1E39AAA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5542740" w14:textId="4F6D2C23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0" w:type="dxa"/>
          </w:tcPr>
          <w:p w14:paraId="28729BA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34C1F7" w14:textId="2A6C4E7F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3" w:type="dxa"/>
          </w:tcPr>
          <w:p w14:paraId="5BE412A8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68624008" w14:textId="2CD228E3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238" w:type="dxa"/>
          </w:tcPr>
          <w:p w14:paraId="2C99FD5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4FC9B0CD" w14:textId="5DD5B045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1,932</w:t>
            </w:r>
          </w:p>
        </w:tc>
      </w:tr>
      <w:tr w:rsidR="00F7788E" w:rsidRPr="00CB64C3" w14:paraId="36A1E905" w14:textId="77777777" w:rsidTr="006A567C">
        <w:tc>
          <w:tcPr>
            <w:tcW w:w="3780" w:type="dxa"/>
          </w:tcPr>
          <w:p w14:paraId="334F23C4" w14:textId="77777777" w:rsidR="00F7788E" w:rsidRPr="00CB64C3" w:rsidRDefault="00F7788E" w:rsidP="006A56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สัญญาแฟรนไชส์และสัญญาการค้า</w:t>
            </w:r>
          </w:p>
        </w:tc>
        <w:tc>
          <w:tcPr>
            <w:tcW w:w="901" w:type="dxa"/>
          </w:tcPr>
          <w:p w14:paraId="7E1BE9D2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FE61268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085CCFAA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2,105</w:t>
            </w:r>
          </w:p>
        </w:tc>
        <w:tc>
          <w:tcPr>
            <w:tcW w:w="241" w:type="dxa"/>
          </w:tcPr>
          <w:p w14:paraId="6B9762DB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9B84AF2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240" w:type="dxa"/>
          </w:tcPr>
          <w:p w14:paraId="1E1FE23C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36D3BD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32,952</w:t>
            </w:r>
          </w:p>
        </w:tc>
        <w:tc>
          <w:tcPr>
            <w:tcW w:w="273" w:type="dxa"/>
          </w:tcPr>
          <w:p w14:paraId="7A65DF7C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313B927B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8" w:type="dxa"/>
          </w:tcPr>
          <w:p w14:paraId="556F4B07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99E3D49" w14:textId="77777777" w:rsidR="00F7788E" w:rsidRPr="00CB64C3" w:rsidRDefault="00F7788E" w:rsidP="006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37,612</w:t>
            </w:r>
          </w:p>
        </w:tc>
      </w:tr>
      <w:tr w:rsidR="00E66A08" w:rsidRPr="00CB64C3" w14:paraId="08FDC631" w14:textId="77777777" w:rsidTr="008342E8">
        <w:tc>
          <w:tcPr>
            <w:tcW w:w="3780" w:type="dxa"/>
          </w:tcPr>
          <w:p w14:paraId="12265650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1" w:type="dxa"/>
          </w:tcPr>
          <w:p w14:paraId="63C9E35F" w14:textId="2AC11D6D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324A91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40771784" w14:textId="61BA3E88" w:rsidR="00E66A08" w:rsidRPr="00CB64C3" w:rsidRDefault="0061769B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1" w:type="dxa"/>
          </w:tcPr>
          <w:p w14:paraId="33CE0616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1CC3963" w14:textId="23F8D4E4" w:rsidR="00E66A08" w:rsidRPr="00CB64C3" w:rsidRDefault="0061769B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0" w:type="dxa"/>
          </w:tcPr>
          <w:p w14:paraId="12C231B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29F9E91" w14:textId="65037A58" w:rsidR="00E66A08" w:rsidRPr="00CB64C3" w:rsidRDefault="0061769B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3" w:type="dxa"/>
          </w:tcPr>
          <w:p w14:paraId="1D01D14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15573C1F" w14:textId="3F19AD1C" w:rsidR="00E66A08" w:rsidRPr="00CB64C3" w:rsidRDefault="0061769B" w:rsidP="0061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4451A31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3EF99CB6" w14:textId="793A44CA" w:rsidR="00E66A08" w:rsidRPr="00CB64C3" w:rsidRDefault="0061769B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E66A08" w:rsidRPr="00CB64C3" w14:paraId="3E51565D" w14:textId="77777777" w:rsidTr="008342E8">
        <w:tc>
          <w:tcPr>
            <w:tcW w:w="3780" w:type="dxa"/>
          </w:tcPr>
          <w:p w14:paraId="55A225E4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1" w:type="dxa"/>
          </w:tcPr>
          <w:p w14:paraId="48948746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5167468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497C6371" w14:textId="6FE4AE3E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1" w:type="dxa"/>
          </w:tcPr>
          <w:p w14:paraId="43FFBF9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4565E004" w14:textId="3DB125D3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0" w:type="dxa"/>
          </w:tcPr>
          <w:p w14:paraId="704FE35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1B97E93" w14:textId="248BFCF1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0D84F5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68968A76" w14:textId="2973748E" w:rsidR="00E66A08" w:rsidRPr="00CB64C3" w:rsidRDefault="005548AD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73BFDF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43D0DA3E" w14:textId="5AADA409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E66A08" w:rsidRPr="00CB64C3" w14:paraId="59859F97" w14:textId="77777777" w:rsidTr="008342E8">
        <w:tc>
          <w:tcPr>
            <w:tcW w:w="3780" w:type="dxa"/>
          </w:tcPr>
          <w:p w14:paraId="7073ACB7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</w:t>
            </w: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901" w:type="dxa"/>
          </w:tcPr>
          <w:p w14:paraId="20B5EB9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E1C6E5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23C252C1" w14:textId="39D4B660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(3,211)</w:t>
            </w:r>
          </w:p>
        </w:tc>
        <w:tc>
          <w:tcPr>
            <w:tcW w:w="241" w:type="dxa"/>
          </w:tcPr>
          <w:p w14:paraId="70ED8AD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3F4DE1B" w14:textId="4B6FE173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240" w:type="dxa"/>
          </w:tcPr>
          <w:p w14:paraId="43F9970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A66BC7" w14:textId="74E30B19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3D9EF7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5C5E6BC0" w14:textId="4FB92AF4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38" w:type="dxa"/>
          </w:tcPr>
          <w:p w14:paraId="07E1A45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9241D51" w14:textId="273F2FA9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(3,898)</w:t>
            </w:r>
          </w:p>
        </w:tc>
      </w:tr>
      <w:tr w:rsidR="00E66A08" w:rsidRPr="00CB64C3" w14:paraId="1E8A4CED" w14:textId="77777777" w:rsidTr="008342E8">
        <w:tc>
          <w:tcPr>
            <w:tcW w:w="3780" w:type="dxa"/>
          </w:tcPr>
          <w:p w14:paraId="764844A9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1" w:type="dxa"/>
          </w:tcPr>
          <w:p w14:paraId="4D7EFB4F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B7BDF8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7A3B82CD" w14:textId="041E2723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241" w:type="dxa"/>
          </w:tcPr>
          <w:p w14:paraId="5815F23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CFA695E" w14:textId="4F1ABACA" w:rsidR="00E66A08" w:rsidRPr="00CB64C3" w:rsidRDefault="005548AD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(835)</w:t>
            </w:r>
          </w:p>
        </w:tc>
        <w:tc>
          <w:tcPr>
            <w:tcW w:w="240" w:type="dxa"/>
          </w:tcPr>
          <w:p w14:paraId="0DA9343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459CC1" w14:textId="4C4BA128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(15,364)</w:t>
            </w:r>
          </w:p>
        </w:tc>
        <w:tc>
          <w:tcPr>
            <w:tcW w:w="273" w:type="dxa"/>
          </w:tcPr>
          <w:p w14:paraId="78FC9B7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3BB48236" w14:textId="30BD681D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38" w:type="dxa"/>
          </w:tcPr>
          <w:p w14:paraId="5B4A335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F45A9A8" w14:textId="1AB01B02" w:rsidR="00E66A08" w:rsidRPr="00CB64C3" w:rsidRDefault="005548AD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(16,457)</w:t>
            </w:r>
          </w:p>
        </w:tc>
      </w:tr>
      <w:tr w:rsidR="00E66A08" w:rsidRPr="00CB64C3" w14:paraId="49793FB2" w14:textId="77777777" w:rsidTr="008342E8">
        <w:tc>
          <w:tcPr>
            <w:tcW w:w="3780" w:type="dxa"/>
          </w:tcPr>
          <w:p w14:paraId="7DC0AF1E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01" w:type="dxa"/>
          </w:tcPr>
          <w:p w14:paraId="640B1BD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937F06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120D9AF3" w14:textId="541C469F" w:rsidR="00E66A08" w:rsidRPr="00CB64C3" w:rsidRDefault="007D344F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(1,341)</w:t>
            </w:r>
          </w:p>
        </w:tc>
        <w:tc>
          <w:tcPr>
            <w:tcW w:w="241" w:type="dxa"/>
          </w:tcPr>
          <w:p w14:paraId="2EFE0A5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2E03A18" w14:textId="38BE69CD" w:rsidR="00E66A08" w:rsidRPr="00CB64C3" w:rsidRDefault="007D344F" w:rsidP="006D7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F21A048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62D150" w14:textId="0760EFBA" w:rsidR="00E66A08" w:rsidRPr="00CB64C3" w:rsidRDefault="007D344F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5E427A6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7EA7CF80" w14:textId="2CD95CD5" w:rsidR="00E66A08" w:rsidRPr="00CB64C3" w:rsidRDefault="007D344F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CD62E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80EC3C5" w14:textId="6E17F82E" w:rsidR="00E66A08" w:rsidRPr="00CB64C3" w:rsidRDefault="007D344F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(1,341)</w:t>
            </w:r>
          </w:p>
        </w:tc>
      </w:tr>
      <w:tr w:rsidR="00E66A08" w:rsidRPr="00CB64C3" w14:paraId="063489C0" w14:textId="77777777" w:rsidTr="008342E8">
        <w:tc>
          <w:tcPr>
            <w:tcW w:w="3780" w:type="dxa"/>
          </w:tcPr>
          <w:p w14:paraId="6D95A345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01" w:type="dxa"/>
          </w:tcPr>
          <w:p w14:paraId="20A5727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6254EB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6049BC9D" w14:textId="6D39CE59" w:rsidR="00E66A08" w:rsidRPr="00CB64C3" w:rsidRDefault="00075107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(208)</w:t>
            </w:r>
          </w:p>
        </w:tc>
        <w:tc>
          <w:tcPr>
            <w:tcW w:w="241" w:type="dxa"/>
          </w:tcPr>
          <w:p w14:paraId="07D5AFB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BC31A22" w14:textId="4B211226" w:rsidR="00E66A08" w:rsidRPr="00CB64C3" w:rsidRDefault="00075107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240" w:type="dxa"/>
          </w:tcPr>
          <w:p w14:paraId="76CE609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A14FF5" w14:textId="7E7534D5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2E7E6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11CADF9" w14:textId="3703E5D2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(347)</w:t>
            </w:r>
          </w:p>
        </w:tc>
        <w:tc>
          <w:tcPr>
            <w:tcW w:w="238" w:type="dxa"/>
          </w:tcPr>
          <w:p w14:paraId="2D39FE3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65C83AE" w14:textId="5BA6BA4F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FC27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38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B6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404B" w:rsidRPr="00CB64C3" w14:paraId="2A9C1291" w14:textId="77777777" w:rsidTr="008342E8">
        <w:tc>
          <w:tcPr>
            <w:tcW w:w="3780" w:type="dxa"/>
          </w:tcPr>
          <w:p w14:paraId="3BA648ED" w14:textId="77777777" w:rsidR="00B7404B" w:rsidRPr="00CB64C3" w:rsidRDefault="00B7404B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75486D6F" w14:textId="77777777" w:rsidR="00B7404B" w:rsidRPr="00CB64C3" w:rsidRDefault="00B7404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69B2425" w14:textId="77777777" w:rsidR="00B7404B" w:rsidRPr="00CB64C3" w:rsidRDefault="00B7404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38C6A424" w14:textId="77777777" w:rsidR="00B7404B" w:rsidRPr="00CB64C3" w:rsidRDefault="00B7404B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793C6EE" w14:textId="77777777" w:rsidR="00B7404B" w:rsidRPr="00CB64C3" w:rsidRDefault="00B7404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B4367BC" w14:textId="77777777" w:rsidR="00B7404B" w:rsidRPr="00CB64C3" w:rsidRDefault="00B7404B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EF77E2" w14:textId="77777777" w:rsidR="00B7404B" w:rsidRPr="00CB64C3" w:rsidRDefault="00B7404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D6D1C0" w14:textId="77777777" w:rsidR="00B7404B" w:rsidRPr="00CB64C3" w:rsidRDefault="00B7404B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0397284" w14:textId="77777777" w:rsidR="00B7404B" w:rsidRPr="00CB64C3" w:rsidRDefault="00B7404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6EAFB89" w14:textId="77777777" w:rsidR="00B7404B" w:rsidRPr="00CB64C3" w:rsidRDefault="00B7404B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C0787C" w14:textId="77777777" w:rsidR="00B7404B" w:rsidRPr="00CB64C3" w:rsidRDefault="00B7404B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35DAEBFD" w14:textId="77777777" w:rsidR="00B7404B" w:rsidRPr="00CB64C3" w:rsidRDefault="00B7404B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2E8" w:rsidRPr="00CB64C3" w14:paraId="1116BA43" w14:textId="77777777" w:rsidTr="0005316C">
        <w:tc>
          <w:tcPr>
            <w:tcW w:w="3780" w:type="dxa"/>
          </w:tcPr>
          <w:p w14:paraId="09F00643" w14:textId="77777777" w:rsidR="008342E8" w:rsidRPr="00CB64C3" w:rsidRDefault="008342E8" w:rsidP="000531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901" w:type="dxa"/>
          </w:tcPr>
          <w:p w14:paraId="582CF601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FE67102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8" w:type="dxa"/>
            <w:gridSpan w:val="9"/>
          </w:tcPr>
          <w:p w14:paraId="568A421A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2E8" w:rsidRPr="00CB64C3" w14:paraId="54BCCB0F" w14:textId="77777777" w:rsidTr="0005316C">
        <w:tc>
          <w:tcPr>
            <w:tcW w:w="3780" w:type="dxa"/>
          </w:tcPr>
          <w:p w14:paraId="2FF45583" w14:textId="77777777" w:rsidR="008342E8" w:rsidRPr="00CB64C3" w:rsidRDefault="008342E8" w:rsidP="000531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3438E218" w14:textId="7D9FA112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5467F60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7C913261" w14:textId="77777777" w:rsidR="008342E8" w:rsidRPr="00CB64C3" w:rsidRDefault="008342E8" w:rsidP="0005316C">
            <w:pPr>
              <w:spacing w:line="240" w:lineRule="auto"/>
              <w:ind w:left="-17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6946AF64" w14:textId="77777777" w:rsidR="008342E8" w:rsidRPr="00CB64C3" w:rsidRDefault="008342E8" w:rsidP="0005316C">
            <w:pPr>
              <w:tabs>
                <w:tab w:val="clear" w:pos="1871"/>
                <w:tab w:val="left" w:pos="1450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hint="cs"/>
                <w:sz w:val="30"/>
                <w:szCs w:val="30"/>
                <w:cs/>
              </w:rPr>
              <w:t>เ</w:t>
            </w: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ดอะ</w:t>
            </w:r>
            <w:r w:rsidRPr="00CB64C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B64C3">
              <w:rPr>
                <w:rFonts w:asciiTheme="majorBidi" w:hAnsiTheme="majorBidi" w:hint="cs"/>
                <w:sz w:val="30"/>
                <w:szCs w:val="30"/>
                <w:cs/>
              </w:rPr>
              <w:t>เล</w:t>
            </w: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ตเตอร์ โพสต์ เซอร์วิส จำกัด</w:t>
            </w:r>
          </w:p>
        </w:tc>
        <w:tc>
          <w:tcPr>
            <w:tcW w:w="241" w:type="dxa"/>
          </w:tcPr>
          <w:p w14:paraId="57C38EC8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4496760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0F0F83C0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เอ็มพ้อยท์เอ็กซ์เพรส จำกัด</w:t>
            </w:r>
          </w:p>
        </w:tc>
        <w:tc>
          <w:tcPr>
            <w:tcW w:w="240" w:type="dxa"/>
          </w:tcPr>
          <w:p w14:paraId="613E273A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73CB0A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7D4118D8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เพย์โพสต์ เซอร์วิส จำกัด</w:t>
            </w:r>
          </w:p>
        </w:tc>
        <w:tc>
          <w:tcPr>
            <w:tcW w:w="273" w:type="dxa"/>
          </w:tcPr>
          <w:p w14:paraId="45630AFB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7" w:type="dxa"/>
          </w:tcPr>
          <w:p w14:paraId="03A92A69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</w:p>
          <w:p w14:paraId="0BCCAEDA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 xml:space="preserve">ซิตี้ซอฟท์ </w:t>
            </w:r>
          </w:p>
          <w:p w14:paraId="465C9738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64C3">
              <w:rPr>
                <w:rFonts w:asciiTheme="majorBidi" w:hAnsiTheme="majorBidi"/>
                <w:sz w:val="30"/>
                <w:szCs w:val="30"/>
                <w:cs/>
              </w:rPr>
              <w:t>อินโฟเทค จำกัด</w:t>
            </w:r>
          </w:p>
        </w:tc>
        <w:tc>
          <w:tcPr>
            <w:tcW w:w="238" w:type="dxa"/>
          </w:tcPr>
          <w:p w14:paraId="692217C2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2" w:type="dxa"/>
          </w:tcPr>
          <w:p w14:paraId="5BF65434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40929DB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E977DAA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342E8" w:rsidRPr="00CB64C3" w14:paraId="08AD5B99" w14:textId="77777777" w:rsidTr="0005316C">
        <w:tc>
          <w:tcPr>
            <w:tcW w:w="3780" w:type="dxa"/>
          </w:tcPr>
          <w:p w14:paraId="69C6D24B" w14:textId="77777777" w:rsidR="008342E8" w:rsidRPr="00CB64C3" w:rsidRDefault="008342E8" w:rsidP="000531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0B7E6AE7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BD7E9BA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8" w:type="dxa"/>
            <w:gridSpan w:val="9"/>
          </w:tcPr>
          <w:p w14:paraId="752E34D2" w14:textId="77777777" w:rsidR="008342E8" w:rsidRPr="00CB64C3" w:rsidRDefault="008342E8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6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B6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6A08" w:rsidRPr="00CB64C3" w14:paraId="24BA3B3B" w14:textId="77777777" w:rsidTr="008342E8">
        <w:tc>
          <w:tcPr>
            <w:tcW w:w="3780" w:type="dxa"/>
          </w:tcPr>
          <w:p w14:paraId="28952E91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01" w:type="dxa"/>
          </w:tcPr>
          <w:p w14:paraId="7E2843C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9BCC74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0A35485C" w14:textId="7624CE37" w:rsidR="00E66A08" w:rsidRPr="00CB64C3" w:rsidRDefault="00075107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241" w:type="dxa"/>
          </w:tcPr>
          <w:p w14:paraId="39259DE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3288940" w14:textId="5915D40D" w:rsidR="00E66A08" w:rsidRPr="00CB64C3" w:rsidRDefault="00075107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(290)</w:t>
            </w:r>
          </w:p>
        </w:tc>
        <w:tc>
          <w:tcPr>
            <w:tcW w:w="240" w:type="dxa"/>
          </w:tcPr>
          <w:p w14:paraId="75265BA0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FDDF62" w14:textId="3574E505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A106891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999F103" w14:textId="24A65E3F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238" w:type="dxa"/>
          </w:tcPr>
          <w:p w14:paraId="536E6360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B96013C" w14:textId="0AFA4CB6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(536)</w:t>
            </w:r>
          </w:p>
        </w:tc>
      </w:tr>
      <w:tr w:rsidR="00E66A08" w:rsidRPr="00CB64C3" w14:paraId="7359B420" w14:textId="77777777" w:rsidTr="008342E8">
        <w:tc>
          <w:tcPr>
            <w:tcW w:w="3780" w:type="dxa"/>
          </w:tcPr>
          <w:p w14:paraId="2300B0F7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1" w:type="dxa"/>
          </w:tcPr>
          <w:p w14:paraId="6C91BB49" w14:textId="2E9D2C0C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DCACB4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57E4D155" w14:textId="5897A22F" w:rsidR="00E66A08" w:rsidRPr="00CB64C3" w:rsidRDefault="00075107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(421)</w:t>
            </w:r>
          </w:p>
        </w:tc>
        <w:tc>
          <w:tcPr>
            <w:tcW w:w="241" w:type="dxa"/>
          </w:tcPr>
          <w:p w14:paraId="003F9DB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3926EA4" w14:textId="5A3B1965" w:rsidR="00E66A08" w:rsidRPr="00CB64C3" w:rsidRDefault="00075107" w:rsidP="00E6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  <w:tc>
          <w:tcPr>
            <w:tcW w:w="240" w:type="dxa"/>
          </w:tcPr>
          <w:p w14:paraId="43AB586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BF3297" w14:textId="637061E4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(6,590)</w:t>
            </w:r>
          </w:p>
        </w:tc>
        <w:tc>
          <w:tcPr>
            <w:tcW w:w="273" w:type="dxa"/>
          </w:tcPr>
          <w:p w14:paraId="1FD2CBD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46B8107B" w14:textId="5DB6BD86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238" w:type="dxa"/>
          </w:tcPr>
          <w:p w14:paraId="3AF8F595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1F6B52F1" w14:textId="1F6757FB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(7,522)</w:t>
            </w:r>
          </w:p>
        </w:tc>
      </w:tr>
      <w:tr w:rsidR="00E66A08" w:rsidRPr="00CB64C3" w14:paraId="71F31430" w14:textId="77777777" w:rsidTr="008342E8">
        <w:tc>
          <w:tcPr>
            <w:tcW w:w="3780" w:type="dxa"/>
          </w:tcPr>
          <w:p w14:paraId="1EBA05FA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01" w:type="dxa"/>
          </w:tcPr>
          <w:p w14:paraId="61841BE3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2ECC0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3255E5FC" w14:textId="0B27CC2B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8,799</w:t>
            </w:r>
          </w:p>
        </w:tc>
        <w:tc>
          <w:tcPr>
            <w:tcW w:w="241" w:type="dxa"/>
          </w:tcPr>
          <w:p w14:paraId="2464CC4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49FE0142" w14:textId="1DBA6730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7,916</w:t>
            </w:r>
          </w:p>
        </w:tc>
        <w:tc>
          <w:tcPr>
            <w:tcW w:w="240" w:type="dxa"/>
          </w:tcPr>
          <w:p w14:paraId="30831AA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67F584B" w14:textId="69727C23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31,36</w:t>
            </w:r>
            <w:r w:rsidR="00B24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28440B1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6C66FB4E" w14:textId="427274A8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5,596</w:t>
            </w:r>
          </w:p>
        </w:tc>
        <w:tc>
          <w:tcPr>
            <w:tcW w:w="238" w:type="dxa"/>
          </w:tcPr>
          <w:p w14:paraId="707DE81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30A2D5DC" w14:textId="4212075A" w:rsidR="00E66A08" w:rsidRPr="00CB64C3" w:rsidRDefault="00075107" w:rsidP="00802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53,67</w:t>
            </w:r>
            <w:r w:rsidR="00454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66A08" w:rsidRPr="00CB64C3" w14:paraId="53745DC5" w14:textId="77777777" w:rsidTr="008342E8">
        <w:tc>
          <w:tcPr>
            <w:tcW w:w="3780" w:type="dxa"/>
          </w:tcPr>
          <w:p w14:paraId="155A6948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01" w:type="dxa"/>
          </w:tcPr>
          <w:p w14:paraId="48859BB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8B47E6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4F62CA21" w14:textId="6AC1D4E2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(2,640)</w:t>
            </w:r>
          </w:p>
        </w:tc>
        <w:tc>
          <w:tcPr>
            <w:tcW w:w="241" w:type="dxa"/>
          </w:tcPr>
          <w:p w14:paraId="1BF1261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</w:tcPr>
          <w:p w14:paraId="0D4FDD03" w14:textId="156B5CF0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(3,167)</w:t>
            </w:r>
          </w:p>
        </w:tc>
        <w:tc>
          <w:tcPr>
            <w:tcW w:w="240" w:type="dxa"/>
            <w:shd w:val="clear" w:color="auto" w:fill="auto"/>
          </w:tcPr>
          <w:p w14:paraId="4BDE719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E08DB54" w14:textId="174E3666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(7,840)</w:t>
            </w:r>
          </w:p>
        </w:tc>
        <w:tc>
          <w:tcPr>
            <w:tcW w:w="273" w:type="dxa"/>
          </w:tcPr>
          <w:p w14:paraId="6801E3C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23BF2BC" w14:textId="0A110910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(2,238)</w:t>
            </w:r>
          </w:p>
        </w:tc>
        <w:tc>
          <w:tcPr>
            <w:tcW w:w="238" w:type="dxa"/>
          </w:tcPr>
          <w:p w14:paraId="4DEEF324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2FB87BDB" w14:textId="771DBBD5" w:rsidR="00E66A08" w:rsidRPr="00CB64C3" w:rsidRDefault="00075107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(15,885)</w:t>
            </w:r>
          </w:p>
        </w:tc>
      </w:tr>
      <w:tr w:rsidR="00E66A08" w:rsidRPr="00CB64C3" w14:paraId="361FF9E0" w14:textId="77777777" w:rsidTr="008342E8">
        <w:tc>
          <w:tcPr>
            <w:tcW w:w="3780" w:type="dxa"/>
          </w:tcPr>
          <w:p w14:paraId="323E26E8" w14:textId="0998B4BC" w:rsidR="009D711B" w:rsidRPr="00CB64C3" w:rsidRDefault="00E66A08" w:rsidP="00CB64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01" w:type="dxa"/>
          </w:tcPr>
          <w:p w14:paraId="1567720B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8EC8B8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4CB70193" w14:textId="5ED71AC0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6,159</w:t>
            </w:r>
          </w:p>
        </w:tc>
        <w:tc>
          <w:tcPr>
            <w:tcW w:w="241" w:type="dxa"/>
          </w:tcPr>
          <w:p w14:paraId="23C4503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3D468328" w14:textId="46BCAA4F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951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40" w:type="dxa"/>
            <w:shd w:val="clear" w:color="auto" w:fill="auto"/>
          </w:tcPr>
          <w:p w14:paraId="55227750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95F687D" w14:textId="48893689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23,52</w:t>
            </w:r>
            <w:r w:rsidR="00951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47EB02B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1A5CE82B" w14:textId="7529F681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</w:t>
            </w:r>
            <w:r w:rsidR="00951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0FBD1AE1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2648137A" w14:textId="1A35DEAC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37,788</w:t>
            </w:r>
          </w:p>
        </w:tc>
      </w:tr>
      <w:tr w:rsidR="00E66A08" w:rsidRPr="00CB64C3" w14:paraId="676E3F02" w14:textId="77777777" w:rsidTr="008342E8">
        <w:tc>
          <w:tcPr>
            <w:tcW w:w="3780" w:type="dxa"/>
          </w:tcPr>
          <w:p w14:paraId="03C1D5F4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01" w:type="dxa"/>
          </w:tcPr>
          <w:p w14:paraId="3E39A15F" w14:textId="2C06E0CC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3F08809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7D9FA8E4" w14:textId="4254F071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35,841</w:t>
            </w:r>
          </w:p>
        </w:tc>
        <w:tc>
          <w:tcPr>
            <w:tcW w:w="241" w:type="dxa"/>
          </w:tcPr>
          <w:p w14:paraId="711F3B0C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</w:tcPr>
          <w:p w14:paraId="56291DE4" w14:textId="03652D51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19,25</w:t>
            </w:r>
            <w:r w:rsidR="0065111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026C884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66A33F0" w14:textId="154BC3F1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32,72</w:t>
            </w:r>
            <w:r w:rsidR="006511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7D41F37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2BEDDC0C" w14:textId="624DE32A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55,14</w:t>
            </w:r>
            <w:r w:rsidR="0065111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3D11F20F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18B4B41B" w14:textId="04064741" w:rsidR="00E66A08" w:rsidRPr="00CB64C3" w:rsidRDefault="009C3F60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142,962</w:t>
            </w:r>
          </w:p>
        </w:tc>
      </w:tr>
      <w:tr w:rsidR="00E66A08" w:rsidRPr="00CB64C3" w14:paraId="5B33322C" w14:textId="77777777" w:rsidTr="008342E8">
        <w:tc>
          <w:tcPr>
            <w:tcW w:w="3780" w:type="dxa"/>
          </w:tcPr>
          <w:p w14:paraId="68BF3342" w14:textId="77777777" w:rsidR="00E66A08" w:rsidRPr="00CB64C3" w:rsidRDefault="00E66A08" w:rsidP="009C52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01" w:type="dxa"/>
          </w:tcPr>
          <w:p w14:paraId="0A1E54C7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8A71C0D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</w:tcPr>
          <w:p w14:paraId="4DEBFCAF" w14:textId="026B80AC" w:rsidR="00E66A08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42,000</w:t>
            </w:r>
          </w:p>
        </w:tc>
        <w:tc>
          <w:tcPr>
            <w:tcW w:w="241" w:type="dxa"/>
          </w:tcPr>
          <w:p w14:paraId="714996DE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14:paraId="2F2DC5ED" w14:textId="3609E43D" w:rsidR="00E66A08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240" w:type="dxa"/>
          </w:tcPr>
          <w:p w14:paraId="0A0ED192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2768CDD" w14:textId="53EA1C55" w:rsidR="00E66A08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  <w:tc>
          <w:tcPr>
            <w:tcW w:w="273" w:type="dxa"/>
          </w:tcPr>
          <w:p w14:paraId="7F7FC0F6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1F3C053C" w14:textId="6340A81D" w:rsidR="00E66A08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58,500</w:t>
            </w:r>
          </w:p>
        </w:tc>
        <w:tc>
          <w:tcPr>
            <w:tcW w:w="238" w:type="dxa"/>
          </w:tcPr>
          <w:p w14:paraId="116D591A" w14:textId="77777777" w:rsidR="00E66A08" w:rsidRPr="00CB64C3" w:rsidRDefault="00E66A08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758A718D" w14:textId="5FD4A0F4" w:rsidR="00E66A08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180,750</w:t>
            </w:r>
          </w:p>
        </w:tc>
      </w:tr>
      <w:tr w:rsidR="00E66A08" w:rsidRPr="009D52AE" w14:paraId="48696D6A" w14:textId="77777777" w:rsidTr="008342E8">
        <w:tc>
          <w:tcPr>
            <w:tcW w:w="3780" w:type="dxa"/>
          </w:tcPr>
          <w:p w14:paraId="561896E1" w14:textId="77777777" w:rsidR="00E66A08" w:rsidRPr="00CB64C3" w:rsidRDefault="00E66A08" w:rsidP="009C5229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86107DD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775FC3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double" w:sz="4" w:space="0" w:color="auto"/>
            </w:tcBorders>
          </w:tcPr>
          <w:p w14:paraId="37A17157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5E49B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69FEB84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1B25A7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423BF862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DE8298D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double" w:sz="4" w:space="0" w:color="auto"/>
            </w:tcBorders>
          </w:tcPr>
          <w:p w14:paraId="3D20714E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E47917" w14:textId="77777777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C807DDD" w14:textId="01C2EB92" w:rsidR="00E66A08" w:rsidRPr="00CB64C3" w:rsidRDefault="00E66A08" w:rsidP="009D52A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F22" w:rsidRPr="00CB64C3" w14:paraId="386CBF45" w14:textId="77777777" w:rsidTr="008342E8">
        <w:tc>
          <w:tcPr>
            <w:tcW w:w="3780" w:type="dxa"/>
          </w:tcPr>
          <w:p w14:paraId="0F974517" w14:textId="77777777" w:rsidR="00504F22" w:rsidRPr="00CB64C3" w:rsidRDefault="00504F22" w:rsidP="00504F2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01" w:type="dxa"/>
          </w:tcPr>
          <w:p w14:paraId="39424511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E60827B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177A7257" w14:textId="51EC11B9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  <w:tc>
          <w:tcPr>
            <w:tcW w:w="241" w:type="dxa"/>
          </w:tcPr>
          <w:p w14:paraId="4F813C49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BF29DB4" w14:textId="6870C896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7,188</w:t>
            </w:r>
          </w:p>
        </w:tc>
        <w:tc>
          <w:tcPr>
            <w:tcW w:w="240" w:type="dxa"/>
          </w:tcPr>
          <w:p w14:paraId="1598CC6C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72CBA0B" w14:textId="49CC0F4A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3,078</w:t>
            </w:r>
          </w:p>
        </w:tc>
        <w:tc>
          <w:tcPr>
            <w:tcW w:w="273" w:type="dxa"/>
          </w:tcPr>
          <w:p w14:paraId="673CD9C1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59A71C46" w14:textId="347359D5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38" w:type="dxa"/>
          </w:tcPr>
          <w:p w14:paraId="1F1CD70E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1E71065" w14:textId="484A12F3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22,767</w:t>
            </w:r>
          </w:p>
        </w:tc>
      </w:tr>
      <w:tr w:rsidR="00504F22" w:rsidRPr="00CB64C3" w14:paraId="3ED3E023" w14:textId="77777777" w:rsidTr="008342E8">
        <w:tc>
          <w:tcPr>
            <w:tcW w:w="3780" w:type="dxa"/>
          </w:tcPr>
          <w:p w14:paraId="3EF285F8" w14:textId="77777777" w:rsidR="00504F22" w:rsidRPr="00CB64C3" w:rsidRDefault="00504F22" w:rsidP="00504F2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01" w:type="dxa"/>
          </w:tcPr>
          <w:p w14:paraId="790A5501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C6C065F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773D197D" w14:textId="6865F82B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(42,000)</w:t>
            </w:r>
          </w:p>
        </w:tc>
        <w:tc>
          <w:tcPr>
            <w:tcW w:w="241" w:type="dxa"/>
          </w:tcPr>
          <w:p w14:paraId="7E07CC57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0C37103B" w14:textId="17648C4A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(24,000)</w:t>
            </w:r>
          </w:p>
        </w:tc>
        <w:tc>
          <w:tcPr>
            <w:tcW w:w="240" w:type="dxa"/>
          </w:tcPr>
          <w:p w14:paraId="37766D31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6AF0E66" w14:textId="03D772A8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(56,250)</w:t>
            </w:r>
          </w:p>
        </w:tc>
        <w:tc>
          <w:tcPr>
            <w:tcW w:w="273" w:type="dxa"/>
          </w:tcPr>
          <w:p w14:paraId="1135162F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15A10E99" w14:textId="3A71F802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(58,500)</w:t>
            </w:r>
          </w:p>
        </w:tc>
        <w:tc>
          <w:tcPr>
            <w:tcW w:w="238" w:type="dxa"/>
          </w:tcPr>
          <w:p w14:paraId="45E4D18F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5547CEC3" w14:textId="71FE93E6" w:rsidR="00504F22" w:rsidRPr="00CB64C3" w:rsidRDefault="00504F22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sz w:val="30"/>
                <w:szCs w:val="30"/>
              </w:rPr>
              <w:t>(180,750)</w:t>
            </w:r>
          </w:p>
        </w:tc>
      </w:tr>
      <w:tr w:rsidR="00504F22" w:rsidRPr="00CB64C3" w14:paraId="30EE7EAF" w14:textId="77777777" w:rsidTr="008342E8">
        <w:trPr>
          <w:trHeight w:val="296"/>
        </w:trPr>
        <w:tc>
          <w:tcPr>
            <w:tcW w:w="3780" w:type="dxa"/>
            <w:vAlign w:val="bottom"/>
          </w:tcPr>
          <w:p w14:paraId="614A7BA0" w14:textId="21F2B552" w:rsidR="00504F22" w:rsidRPr="00CB64C3" w:rsidRDefault="00504F22" w:rsidP="00504F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</w:t>
            </w:r>
            <w:r w:rsidRPr="00CB6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ดจ่าย</w:t>
            </w: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  <w:vAlign w:val="bottom"/>
          </w:tcPr>
          <w:p w14:paraId="01758BF6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586FFE3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35EAF" w14:textId="141B2338" w:rsidR="00504F22" w:rsidRPr="00CB64C3" w:rsidRDefault="00BA3C3E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(30,389)</w:t>
            </w:r>
          </w:p>
        </w:tc>
        <w:tc>
          <w:tcPr>
            <w:tcW w:w="241" w:type="dxa"/>
            <w:vAlign w:val="bottom"/>
          </w:tcPr>
          <w:p w14:paraId="3D246642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3CBD1" w14:textId="28AC9BF8" w:rsidR="00504F22" w:rsidRPr="00CB64C3" w:rsidRDefault="00BA3C3E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(16,812)</w:t>
            </w:r>
          </w:p>
        </w:tc>
        <w:tc>
          <w:tcPr>
            <w:tcW w:w="240" w:type="dxa"/>
            <w:vAlign w:val="bottom"/>
          </w:tcPr>
          <w:p w14:paraId="4D5EE299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4772A1B" w14:textId="4D503A22" w:rsidR="00504F22" w:rsidRPr="00CB64C3" w:rsidRDefault="00BA3C3E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(53,172)</w:t>
            </w:r>
          </w:p>
        </w:tc>
        <w:tc>
          <w:tcPr>
            <w:tcW w:w="273" w:type="dxa"/>
          </w:tcPr>
          <w:p w14:paraId="7D31E19B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16AD80BE" w14:textId="5D0C9D22" w:rsidR="00504F22" w:rsidRPr="00CB64C3" w:rsidRDefault="00BA3C3E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(57,610)</w:t>
            </w:r>
          </w:p>
        </w:tc>
        <w:tc>
          <w:tcPr>
            <w:tcW w:w="238" w:type="dxa"/>
          </w:tcPr>
          <w:p w14:paraId="4A7462AF" w14:textId="77777777" w:rsidR="00504F22" w:rsidRPr="00CB64C3" w:rsidRDefault="00504F22" w:rsidP="0050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7E0F9" w14:textId="16AEDE42" w:rsidR="00504F22" w:rsidRPr="00CB64C3" w:rsidRDefault="00BA3C3E" w:rsidP="00BA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(157,983)</w:t>
            </w:r>
          </w:p>
        </w:tc>
      </w:tr>
    </w:tbl>
    <w:p w14:paraId="457180F0" w14:textId="59135F76" w:rsidR="001572B8" w:rsidRDefault="001572B8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4B387276" w14:textId="77777777" w:rsidR="00694E93" w:rsidRDefault="00694E93" w:rsidP="0069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z w:val="24"/>
          <w:szCs w:val="24"/>
        </w:rPr>
        <w:sectPr w:rsidR="00694E93" w:rsidSect="00F7788E">
          <w:headerReference w:type="default" r:id="rId14"/>
          <w:pgSz w:w="16834" w:h="11909" w:orient="landscape" w:code="9"/>
          <w:pgMar w:top="1152" w:right="691" w:bottom="1152" w:left="576" w:header="720" w:footer="720" w:gutter="0"/>
          <w:pgNumType w:start="18"/>
          <w:cols w:space="720"/>
          <w:docGrid w:linePitch="245"/>
        </w:sectPr>
      </w:pPr>
    </w:p>
    <w:p w14:paraId="4DE03F5F" w14:textId="77777777" w:rsidR="0023426A" w:rsidRPr="000F2BBF" w:rsidRDefault="0023426A" w:rsidP="005831AA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0F2BBF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EEC075D" w14:textId="77777777" w:rsidR="0023426A" w:rsidRPr="000F1AE3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  <w:cs/>
        </w:rPr>
      </w:pPr>
    </w:p>
    <w:p w14:paraId="33AE5977" w14:textId="287030E9" w:rsidR="008716E2" w:rsidRDefault="00BF003F" w:rsidP="00C74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b/>
          <w:sz w:val="30"/>
          <w:szCs w:val="30"/>
        </w:rPr>
      </w:pPr>
      <w:r w:rsidRPr="000F2BBF">
        <w:rPr>
          <w:rFonts w:asciiTheme="minorHAnsi" w:hAnsiTheme="minorHAnsi" w:cstheme="minorHAnsi"/>
          <w:b/>
          <w:sz w:val="30"/>
          <w:szCs w:val="30"/>
          <w:cs/>
        </w:rPr>
        <w:t>ความสัมพันธ์ที่มีกับบริษัทย่อย</w:t>
      </w:r>
      <w:r w:rsidR="00452D30" w:rsidRPr="000F2BBF">
        <w:rPr>
          <w:rFonts w:asciiTheme="minorHAnsi" w:hAnsiTheme="minorHAnsi" w:cstheme="minorHAnsi" w:hint="cs"/>
          <w:b/>
          <w:sz w:val="30"/>
          <w:szCs w:val="30"/>
          <w:cs/>
        </w:rPr>
        <w:t>และ</w:t>
      </w:r>
      <w:r w:rsidR="00E904C5" w:rsidRPr="000F2BBF">
        <w:rPr>
          <w:rFonts w:asciiTheme="minorHAnsi" w:hAnsiTheme="minorHAnsi" w:cstheme="minorHAnsi" w:hint="cs"/>
          <w:b/>
          <w:sz w:val="30"/>
          <w:szCs w:val="30"/>
          <w:cs/>
        </w:rPr>
        <w:t>การร่วมค้า</w:t>
      </w:r>
      <w:r w:rsidR="00686676" w:rsidRPr="000F2BBF">
        <w:rPr>
          <w:rFonts w:asciiTheme="minorHAnsi" w:hAnsiTheme="minorHAnsi" w:cstheme="minorHAnsi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0F2BBF">
        <w:rPr>
          <w:rFonts w:asciiTheme="minorHAnsi" w:hAnsiTheme="minorHAnsi" w:cstheme="minorHAnsi"/>
          <w:b/>
          <w:sz w:val="30"/>
          <w:szCs w:val="30"/>
          <w:cs/>
        </w:rPr>
        <w:t xml:space="preserve">ได้เปิดเผยในหมายเหตุข้อ </w:t>
      </w:r>
      <w:r w:rsidR="006214E7" w:rsidRPr="000F2BBF">
        <w:rPr>
          <w:rFonts w:asciiTheme="minorHAnsi" w:hAnsiTheme="minorHAnsi" w:cstheme="minorHAnsi"/>
          <w:bCs/>
          <w:sz w:val="30"/>
          <w:szCs w:val="30"/>
        </w:rPr>
        <w:t>6</w:t>
      </w:r>
      <w:r w:rsidR="00AE2EC3" w:rsidRPr="000F2BBF">
        <w:rPr>
          <w:rFonts w:asciiTheme="minorHAnsi" w:hAnsiTheme="minorHAnsi" w:cstheme="minorHAnsi" w:hint="cs"/>
          <w:bCs/>
          <w:sz w:val="30"/>
          <w:szCs w:val="30"/>
          <w:cs/>
        </w:rPr>
        <w:t xml:space="preserve"> </w:t>
      </w:r>
      <w:r w:rsidR="00C742C7" w:rsidRPr="000F2BBF">
        <w:rPr>
          <w:rFonts w:asciiTheme="minorHAnsi" w:hAnsiTheme="minorHAnsi"/>
          <w:b/>
          <w:sz w:val="30"/>
          <w:szCs w:val="30"/>
          <w:cs/>
        </w:rPr>
        <w:t>สำหรับ</w:t>
      </w:r>
      <w:r w:rsidR="00CC3618" w:rsidRPr="00CC3618">
        <w:rPr>
          <w:rFonts w:asciiTheme="minorHAnsi" w:hAnsiTheme="minorHAnsi"/>
          <w:b/>
          <w:sz w:val="30"/>
          <w:szCs w:val="30"/>
          <w:cs/>
        </w:rPr>
        <w:t>บุคคลหรือกิจการอื่นที่เกี่ยวข้องกัน</w:t>
      </w:r>
      <w:r w:rsidR="00B22ECA">
        <w:rPr>
          <w:rFonts w:asciiTheme="minorHAnsi" w:hAnsiTheme="minorHAnsi" w:hint="cs"/>
          <w:b/>
          <w:sz w:val="30"/>
          <w:szCs w:val="30"/>
          <w:cs/>
        </w:rPr>
        <w:t>ไม่มีการ</w:t>
      </w:r>
      <w:r w:rsidR="00CC3618" w:rsidRPr="00CC3618">
        <w:rPr>
          <w:rFonts w:asciiTheme="minorHAnsi" w:hAnsiTheme="minorHAnsi"/>
          <w:b/>
          <w:sz w:val="30"/>
          <w:szCs w:val="30"/>
          <w:cs/>
        </w:rPr>
        <w:t>เปลี่ยนแปลงอย่างมีสาระสำคัญในระหว่างงวด</w:t>
      </w:r>
      <w:r w:rsidR="00B22ECA">
        <w:rPr>
          <w:rFonts w:asciiTheme="minorHAnsi" w:hAnsiTheme="minorHAnsi" w:hint="cs"/>
          <w:b/>
          <w:sz w:val="30"/>
          <w:szCs w:val="30"/>
          <w:cs/>
        </w:rPr>
        <w:t xml:space="preserve">สามเดือนสิ้นสุดวันที่ </w:t>
      </w:r>
      <w:r w:rsidR="00B22ECA" w:rsidRPr="00B22ECA">
        <w:rPr>
          <w:rFonts w:asciiTheme="minorHAnsi" w:hAnsiTheme="minorHAnsi"/>
          <w:bCs/>
          <w:sz w:val="30"/>
          <w:szCs w:val="30"/>
        </w:rPr>
        <w:t>31</w:t>
      </w:r>
      <w:r w:rsidR="00B22ECA">
        <w:rPr>
          <w:rFonts w:asciiTheme="minorHAnsi" w:hAnsiTheme="minorHAnsi" w:hint="cs"/>
          <w:b/>
          <w:sz w:val="30"/>
          <w:szCs w:val="30"/>
          <w:cs/>
        </w:rPr>
        <w:t xml:space="preserve"> มีนาคม </w:t>
      </w:r>
      <w:r w:rsidR="00B22ECA" w:rsidRPr="00B22ECA">
        <w:rPr>
          <w:rFonts w:asciiTheme="minorHAnsi" w:hAnsiTheme="minorHAnsi"/>
          <w:bCs/>
          <w:sz w:val="30"/>
          <w:szCs w:val="30"/>
        </w:rPr>
        <w:t>2565</w:t>
      </w:r>
    </w:p>
    <w:p w14:paraId="31993466" w14:textId="77777777" w:rsidR="003F5429" w:rsidRPr="000F1AE3" w:rsidRDefault="003F542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93"/>
        <w:gridCol w:w="984"/>
        <w:gridCol w:w="93"/>
        <w:gridCol w:w="159"/>
        <w:gridCol w:w="19"/>
        <w:gridCol w:w="96"/>
        <w:gridCol w:w="996"/>
        <w:gridCol w:w="104"/>
        <w:gridCol w:w="148"/>
        <w:gridCol w:w="20"/>
        <w:gridCol w:w="89"/>
        <w:gridCol w:w="966"/>
        <w:gridCol w:w="32"/>
        <w:gridCol w:w="89"/>
        <w:gridCol w:w="119"/>
        <w:gridCol w:w="37"/>
        <w:gridCol w:w="26"/>
        <w:gridCol w:w="83"/>
        <w:gridCol w:w="988"/>
        <w:gridCol w:w="85"/>
      </w:tblGrid>
      <w:tr w:rsidR="00BE69E5" w:rsidRPr="000F2BBF" w14:paraId="2F20F2DD" w14:textId="77777777" w:rsidTr="00B11419">
        <w:tc>
          <w:tcPr>
            <w:tcW w:w="2231" w:type="pct"/>
            <w:gridSpan w:val="2"/>
          </w:tcPr>
          <w:p w14:paraId="0C2F7A0B" w14:textId="44880E4B" w:rsidR="00401368" w:rsidRPr="000F2BBF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7"/>
          </w:tcPr>
          <w:p w14:paraId="1469B391" w14:textId="77777777" w:rsidR="00401368" w:rsidRPr="000F2BBF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3"/>
          </w:tcPr>
          <w:p w14:paraId="361A84AA" w14:textId="77777777" w:rsidR="00401368" w:rsidRPr="000F2BBF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8" w:type="pct"/>
            <w:gridSpan w:val="9"/>
          </w:tcPr>
          <w:p w14:paraId="32603012" w14:textId="77777777" w:rsidR="00401368" w:rsidRPr="000F2BBF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3AA" w:rsidRPr="000F2BBF" w14:paraId="13836B51" w14:textId="77777777" w:rsidTr="00B11419">
        <w:tc>
          <w:tcPr>
            <w:tcW w:w="2231" w:type="pct"/>
            <w:gridSpan w:val="2"/>
          </w:tcPr>
          <w:p w14:paraId="1E11D756" w14:textId="592162EF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74483"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 w:rsidR="00BC54AB"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FA3010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974483"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E08FE"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</w:t>
            </w:r>
            <w:r w:rsidR="00FA3010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1</w:t>
            </w:r>
            <w:r w:rsidR="00FA3010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1" w:type="pct"/>
            <w:gridSpan w:val="2"/>
          </w:tcPr>
          <w:p w14:paraId="2D7EC9EC" w14:textId="145D338D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3"/>
          </w:tcPr>
          <w:p w14:paraId="741527BE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AA28906" w14:textId="572D77A2" w:rsidR="00AB03AA" w:rsidRPr="000F2BBF" w:rsidRDefault="006214E7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9" w:type="pct"/>
            <w:gridSpan w:val="3"/>
          </w:tcPr>
          <w:p w14:paraId="786FA5AF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6E342A1A" w14:textId="4AD6DA19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3" w:type="pct"/>
            <w:gridSpan w:val="4"/>
          </w:tcPr>
          <w:p w14:paraId="62400747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D6414EB" w14:textId="6CC4046A" w:rsidR="00AB03AA" w:rsidRPr="000F2BBF" w:rsidRDefault="006214E7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AB03AA" w:rsidRPr="000F2BBF" w14:paraId="62C28178" w14:textId="77777777" w:rsidTr="00B11419">
        <w:tc>
          <w:tcPr>
            <w:tcW w:w="2231" w:type="pct"/>
            <w:gridSpan w:val="2"/>
          </w:tcPr>
          <w:p w14:paraId="33B8C424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19"/>
          </w:tcPr>
          <w:p w14:paraId="52495804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AB03AA" w:rsidRPr="000F2BBF" w14:paraId="1AFF8464" w14:textId="77777777" w:rsidTr="00B11419">
        <w:tc>
          <w:tcPr>
            <w:tcW w:w="2231" w:type="pct"/>
            <w:gridSpan w:val="2"/>
            <w:shd w:val="clear" w:color="auto" w:fill="auto"/>
          </w:tcPr>
          <w:p w14:paraId="5AEDC7A3" w14:textId="77777777" w:rsidR="00AB03AA" w:rsidRPr="000F2BBF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6F109965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AD9A815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B121927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405BB9D2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19F4802A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53E57AB0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5A08AF4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C3618" w:rsidRPr="000F2BBF" w14:paraId="28EBAF69" w14:textId="77777777" w:rsidTr="00B11419">
        <w:tc>
          <w:tcPr>
            <w:tcW w:w="2231" w:type="pct"/>
            <w:gridSpan w:val="2"/>
            <w:shd w:val="clear" w:color="auto" w:fill="auto"/>
          </w:tcPr>
          <w:p w14:paraId="6AD82C28" w14:textId="2B97841A" w:rsidR="00CC3618" w:rsidRPr="000F2BBF" w:rsidRDefault="00CC361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222E336" w14:textId="6C3490B7" w:rsidR="00CC3618" w:rsidRPr="00F14203" w:rsidRDefault="00C762AF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0F7338A8" w14:textId="77777777" w:rsidR="00CC3618" w:rsidRPr="000F2BBF" w:rsidRDefault="00CC361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25134B0" w14:textId="272397AF" w:rsidR="00CC3618" w:rsidRPr="000F2BBF" w:rsidRDefault="00C762AF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05F2280" w14:textId="77777777" w:rsidR="00CC3618" w:rsidRPr="000F2BBF" w:rsidRDefault="00CC361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2CBB44D2" w14:textId="2F46FF5C" w:rsidR="00CC3618" w:rsidRPr="00D86AB4" w:rsidRDefault="00ED1BA8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ED1BA8">
              <w:rPr>
                <w:rFonts w:asciiTheme="majorHAnsi" w:hAnsiTheme="majorHAnsi" w:cstheme="majorHAnsi"/>
                <w:sz w:val="30"/>
                <w:szCs w:val="30"/>
              </w:rPr>
              <w:t>885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274BE83C" w14:textId="77777777" w:rsidR="00CC3618" w:rsidRPr="000F2BBF" w:rsidRDefault="00CC361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6190543" w14:textId="1B7ED816" w:rsidR="00CC3618" w:rsidRDefault="00C762AF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C00AD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1857C8" w:rsidRPr="000F2BBF" w14:paraId="7664B2E9" w14:textId="77777777" w:rsidTr="00B11419">
        <w:tc>
          <w:tcPr>
            <w:tcW w:w="2231" w:type="pct"/>
            <w:gridSpan w:val="2"/>
            <w:shd w:val="clear" w:color="auto" w:fill="auto"/>
          </w:tcPr>
          <w:p w14:paraId="009BC136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724FD44F" w14:textId="50CCDF57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7B90D488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E36581E" w14:textId="7027A719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05DF7AB4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6972EBFB" w14:textId="1D625339" w:rsidR="001857C8" w:rsidRPr="00F14203" w:rsidRDefault="00ED1BA8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78D3FCE8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79A52BA" w14:textId="69F8AA00" w:rsidR="001857C8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1857C8" w:rsidRPr="000F2BBF" w14:paraId="401DB164" w14:textId="77777777" w:rsidTr="00B11419">
        <w:tc>
          <w:tcPr>
            <w:tcW w:w="2231" w:type="pct"/>
            <w:gridSpan w:val="2"/>
            <w:shd w:val="clear" w:color="auto" w:fill="auto"/>
          </w:tcPr>
          <w:p w14:paraId="5786AA52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6440FC41" w14:textId="5EA0E8C4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2C1A3C1B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580A045" w14:textId="595C16A1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2911CFB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04119F94" w14:textId="45E4F4A2" w:rsidR="001857C8" w:rsidRPr="00F14203" w:rsidRDefault="00ED1BA8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9,495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3323B4CD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BDBF39C" w14:textId="7C77B92D" w:rsidR="001857C8" w:rsidRPr="000F2BBF" w:rsidRDefault="00FA5FE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814</w:t>
            </w:r>
          </w:p>
        </w:tc>
      </w:tr>
      <w:tr w:rsidR="001857C8" w:rsidRPr="000F2BBF" w14:paraId="6E375CCD" w14:textId="77777777" w:rsidTr="00B11419">
        <w:tc>
          <w:tcPr>
            <w:tcW w:w="2231" w:type="pct"/>
            <w:gridSpan w:val="2"/>
            <w:shd w:val="clear" w:color="auto" w:fill="auto"/>
          </w:tcPr>
          <w:p w14:paraId="4E2B1DC6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6722039A" w14:textId="5E0E9113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1EF12083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378F4D8" w14:textId="3CDD0896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7255BF3C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5E96468C" w14:textId="3D1697C8" w:rsidR="001857C8" w:rsidRPr="00F14203" w:rsidRDefault="00ED1BA8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2,457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461D5C79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6F717235" w14:textId="6EF644BD" w:rsidR="001857C8" w:rsidRPr="000F2BBF" w:rsidRDefault="00D86AB4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</w:t>
            </w:r>
            <w:r w:rsidR="00FA5FE6">
              <w:rPr>
                <w:rFonts w:asciiTheme="majorHAnsi" w:hAnsiTheme="majorHAnsi" w:cstheme="majorHAnsi"/>
                <w:sz w:val="30"/>
                <w:szCs w:val="30"/>
              </w:rPr>
              <w:t>579</w:t>
            </w:r>
          </w:p>
        </w:tc>
      </w:tr>
      <w:tr w:rsidR="001857C8" w:rsidRPr="000F2BBF" w14:paraId="5FB40890" w14:textId="77777777" w:rsidTr="00B11419">
        <w:tc>
          <w:tcPr>
            <w:tcW w:w="2231" w:type="pct"/>
            <w:gridSpan w:val="2"/>
            <w:shd w:val="clear" w:color="auto" w:fill="auto"/>
          </w:tcPr>
          <w:p w14:paraId="5CF026EC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4120EB8" w14:textId="6FE078FD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43CB5A4C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B53EAF3" w14:textId="069F4421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0D696836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1FCFA3E1" w14:textId="04E0C0B7" w:rsidR="001857C8" w:rsidRPr="00F14203" w:rsidRDefault="00ED1BA8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4,814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7BCEB46B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3EC6A3A" w14:textId="553D65FB" w:rsidR="001857C8" w:rsidRPr="000F2BBF" w:rsidRDefault="00FA5FE6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90</w:t>
            </w:r>
          </w:p>
        </w:tc>
      </w:tr>
      <w:tr w:rsidR="001857C8" w:rsidRPr="000F2BBF" w14:paraId="1619FA52" w14:textId="77777777" w:rsidTr="00B11419">
        <w:tc>
          <w:tcPr>
            <w:tcW w:w="2231" w:type="pct"/>
            <w:gridSpan w:val="2"/>
            <w:shd w:val="clear" w:color="auto" w:fill="auto"/>
          </w:tcPr>
          <w:p w14:paraId="6D48BD2F" w14:textId="742A45C1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1A8EB03C" w14:textId="118E821E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6F0BA085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C1A0D65" w14:textId="27054D1A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7E80B7ED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2B1CEFF1" w14:textId="6F0B91E1" w:rsidR="001857C8" w:rsidRPr="00F14203" w:rsidRDefault="00ED1BA8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83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102DB94F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52ACD7C" w14:textId="780AD563" w:rsidR="001857C8" w:rsidRPr="000F2BBF" w:rsidRDefault="00FA5FE6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233</w:t>
            </w:r>
          </w:p>
        </w:tc>
      </w:tr>
      <w:tr w:rsidR="00224045" w:rsidRPr="000F2BBF" w14:paraId="2CCB123D" w14:textId="77777777" w:rsidTr="00B11419">
        <w:tc>
          <w:tcPr>
            <w:tcW w:w="2231" w:type="pct"/>
            <w:gridSpan w:val="2"/>
            <w:shd w:val="clear" w:color="auto" w:fill="auto"/>
          </w:tcPr>
          <w:p w14:paraId="5A452EA8" w14:textId="344E1A7A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2B1BB681" w14:textId="323B536E" w:rsidR="00224045" w:rsidRPr="00F14203" w:rsidRDefault="00224045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613533AD" w14:textId="77777777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10C5242" w14:textId="28FC6726" w:rsidR="00224045" w:rsidRPr="000F2BBF" w:rsidRDefault="00224045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60BC82B8" w14:textId="77777777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3AEFB764" w14:textId="6D074433" w:rsidR="00224045" w:rsidRPr="00F14203" w:rsidRDefault="00224045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666,822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195B5C69" w14:textId="77777777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60F4DCE4" w14:textId="67AB507A" w:rsidR="00224045" w:rsidRDefault="00224045" w:rsidP="00D8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E08FE" w:rsidRPr="000F2BBF" w14:paraId="030AA469" w14:textId="77777777" w:rsidTr="00B11419">
        <w:trPr>
          <w:trHeight w:hRule="exact" w:val="216"/>
        </w:trPr>
        <w:tc>
          <w:tcPr>
            <w:tcW w:w="2231" w:type="pct"/>
            <w:gridSpan w:val="2"/>
            <w:shd w:val="clear" w:color="auto" w:fill="auto"/>
          </w:tcPr>
          <w:p w14:paraId="5D73970C" w14:textId="3330841A" w:rsidR="00E11229" w:rsidRPr="000F2BBF" w:rsidRDefault="00E11229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36767FA0" w14:textId="7A287E86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B0AF5E9" w14:textId="77777777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E88F536" w14:textId="77777777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17340557" w14:textId="77777777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41BDA3A9" w14:textId="77777777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233C680F" w14:textId="77777777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5F70BCDF" w14:textId="77777777" w:rsidR="006E08FE" w:rsidRPr="000F2BBF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1E37D2" w:rsidRPr="000F2BBF" w14:paraId="0D0CE02E" w14:textId="77777777" w:rsidTr="00B11419">
        <w:tc>
          <w:tcPr>
            <w:tcW w:w="2231" w:type="pct"/>
            <w:gridSpan w:val="2"/>
            <w:shd w:val="clear" w:color="auto" w:fill="auto"/>
          </w:tcPr>
          <w:p w14:paraId="4BFBB08D" w14:textId="74FED37A" w:rsidR="001E37D2" w:rsidRPr="000F2BBF" w:rsidRDefault="001E37D2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11B0E3CC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A1FC307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F89CD0B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248BEF3F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27660BF8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10E5F8E5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618A2DD3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85566" w:rsidRPr="000F2BBF" w14:paraId="4AF5FC61" w14:textId="77777777" w:rsidTr="00B11419">
        <w:tc>
          <w:tcPr>
            <w:tcW w:w="2231" w:type="pct"/>
            <w:gridSpan w:val="2"/>
            <w:shd w:val="clear" w:color="auto" w:fill="auto"/>
          </w:tcPr>
          <w:p w14:paraId="42010719" w14:textId="32364B2C" w:rsidR="00085566" w:rsidRPr="000F2BBF" w:rsidRDefault="00085566" w:rsidP="0008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3C7A2160" w14:textId="03228624" w:rsidR="00085566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148" w:type="pct"/>
            <w:gridSpan w:val="3"/>
          </w:tcPr>
          <w:p w14:paraId="345F2ACE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1F9ECE3" w14:textId="04D6B971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2C01A851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56A2FBD3" w14:textId="0F260B40" w:rsidR="00085566" w:rsidRPr="000F2BBF" w:rsidRDefault="00D40A05" w:rsidP="00C00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45A3A3AC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31CAC50B" w14:textId="4A7889FF" w:rsidR="00085566" w:rsidRPr="00085566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085566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D40A05" w:rsidRPr="000F2BBF" w14:paraId="181ED025" w14:textId="77777777" w:rsidTr="00B11419">
        <w:tc>
          <w:tcPr>
            <w:tcW w:w="2231" w:type="pct"/>
            <w:gridSpan w:val="2"/>
            <w:shd w:val="clear" w:color="auto" w:fill="auto"/>
          </w:tcPr>
          <w:p w14:paraId="7A9FB63A" w14:textId="4417E5C0" w:rsidR="00D40A05" w:rsidRPr="000F2BBF" w:rsidRDefault="00D40A05" w:rsidP="0008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C1EB8DE" w14:textId="5E80C01C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3"/>
          </w:tcPr>
          <w:p w14:paraId="21A708C6" w14:textId="77777777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0084B87" w14:textId="0E0C2635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79464B56" w14:textId="77777777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18C52585" w14:textId="63D5D036" w:rsidR="00D40A05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5E3D1BC8" w14:textId="77777777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695FB7E6" w14:textId="4447B589" w:rsidR="00D40A05" w:rsidRPr="00085566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085566" w:rsidRPr="000F2BBF" w14:paraId="682E3B25" w14:textId="77777777" w:rsidTr="00B11419">
        <w:tc>
          <w:tcPr>
            <w:tcW w:w="2231" w:type="pct"/>
            <w:gridSpan w:val="2"/>
            <w:shd w:val="clear" w:color="auto" w:fill="auto"/>
          </w:tcPr>
          <w:p w14:paraId="59DFF6B8" w14:textId="63279188" w:rsidR="00085566" w:rsidRPr="00085566" w:rsidRDefault="00085566" w:rsidP="0008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8556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008D6C0" w14:textId="00A9933D" w:rsidR="00085566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117</w:t>
            </w:r>
          </w:p>
        </w:tc>
        <w:tc>
          <w:tcPr>
            <w:tcW w:w="148" w:type="pct"/>
            <w:gridSpan w:val="3"/>
          </w:tcPr>
          <w:p w14:paraId="6E23386C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8387BAC" w14:textId="3C94D966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09ED6774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73A68B2E" w14:textId="0FB4C699" w:rsidR="00085566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117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57364CD6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592E8196" w14:textId="0D52CB5D" w:rsidR="00085566" w:rsidRPr="00085566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085566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1E37D2" w:rsidRPr="000F2BBF" w14:paraId="6223D5A9" w14:textId="77777777" w:rsidTr="00B11419">
        <w:trPr>
          <w:trHeight w:hRule="exact" w:val="216"/>
        </w:trPr>
        <w:tc>
          <w:tcPr>
            <w:tcW w:w="2231" w:type="pct"/>
            <w:gridSpan w:val="2"/>
            <w:shd w:val="clear" w:color="auto" w:fill="auto"/>
          </w:tcPr>
          <w:p w14:paraId="509FEA9C" w14:textId="092335A7" w:rsidR="00C00ADB" w:rsidRPr="000F2BBF" w:rsidRDefault="00C00ADB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1F8394B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ABAA4D3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551FD6E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65744970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39323DDB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577BD12D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414844A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99298C" w14:paraId="002066A0" w14:textId="77777777" w:rsidTr="00B11419">
        <w:tc>
          <w:tcPr>
            <w:tcW w:w="2231" w:type="pct"/>
            <w:gridSpan w:val="2"/>
            <w:shd w:val="clear" w:color="auto" w:fill="auto"/>
          </w:tcPr>
          <w:p w14:paraId="4A520B1D" w14:textId="77777777" w:rsidR="006E08FE" w:rsidRPr="0099298C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8812F81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F083BC9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9EA5248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4D6359D7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777A6418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2D5EE880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D0A530A" w14:textId="6A247605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99298C" w14:paraId="209BD857" w14:textId="77777777" w:rsidTr="00B11419">
        <w:tc>
          <w:tcPr>
            <w:tcW w:w="2231" w:type="pct"/>
            <w:gridSpan w:val="2"/>
            <w:shd w:val="clear" w:color="auto" w:fill="auto"/>
          </w:tcPr>
          <w:p w14:paraId="02519596" w14:textId="77777777" w:rsidR="006E08FE" w:rsidRPr="0099298C" w:rsidRDefault="006E08FE" w:rsidP="006E08FE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99298C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99298C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EE45291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8404B8F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59F975A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567E0879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3C17ED50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7CF7EA5A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DE68C29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99298C" w14:paraId="019F5AD6" w14:textId="77777777" w:rsidTr="00B11419">
        <w:tc>
          <w:tcPr>
            <w:tcW w:w="2231" w:type="pct"/>
            <w:gridSpan w:val="2"/>
            <w:shd w:val="clear" w:color="auto" w:fill="auto"/>
          </w:tcPr>
          <w:p w14:paraId="15C7341C" w14:textId="635A3ABF" w:rsidR="006E08FE" w:rsidRPr="0099298C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1626D9FC" w14:textId="27041951" w:rsidR="006E08FE" w:rsidRPr="0099298C" w:rsidRDefault="003436F4" w:rsidP="006B0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26</w:t>
            </w:r>
            <w:r w:rsidR="0099298C"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849</w:t>
            </w:r>
          </w:p>
        </w:tc>
        <w:tc>
          <w:tcPr>
            <w:tcW w:w="148" w:type="pct"/>
            <w:gridSpan w:val="3"/>
            <w:shd w:val="clear" w:color="auto" w:fill="auto"/>
          </w:tcPr>
          <w:p w14:paraId="6B855AC8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75F89A5F" w14:textId="7C0160EA" w:rsidR="006E08FE" w:rsidRPr="0099298C" w:rsidRDefault="00FA5FE6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16,402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5D47281E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0DDAFF9C" w14:textId="6FC9EE47" w:rsidR="006E08FE" w:rsidRPr="0099298C" w:rsidRDefault="003436F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21,221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258CCF0D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5EFF539" w14:textId="20B4689A" w:rsidR="006E08FE" w:rsidRPr="0099298C" w:rsidRDefault="00FA5FE6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14,144</w:t>
            </w:r>
          </w:p>
        </w:tc>
      </w:tr>
      <w:tr w:rsidR="006E08FE" w:rsidRPr="0099298C" w14:paraId="45281393" w14:textId="77777777" w:rsidTr="00B11419">
        <w:tc>
          <w:tcPr>
            <w:tcW w:w="2231" w:type="pct"/>
            <w:gridSpan w:val="2"/>
            <w:shd w:val="clear" w:color="auto" w:fill="auto"/>
          </w:tcPr>
          <w:p w14:paraId="596C7006" w14:textId="77777777" w:rsidR="006E08FE" w:rsidRPr="0099298C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27D6F" w14:textId="334A1521" w:rsidR="006E08FE" w:rsidRPr="0099298C" w:rsidRDefault="003436F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631</w:t>
            </w:r>
          </w:p>
        </w:tc>
        <w:tc>
          <w:tcPr>
            <w:tcW w:w="148" w:type="pct"/>
            <w:gridSpan w:val="3"/>
            <w:shd w:val="clear" w:color="auto" w:fill="auto"/>
          </w:tcPr>
          <w:p w14:paraId="5062D5CD" w14:textId="77777777" w:rsidR="006E08FE" w:rsidRPr="0099298C" w:rsidRDefault="006E08FE" w:rsidP="006E08FE">
            <w:pPr>
              <w:pStyle w:val="BodyText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10870" w14:textId="35556621" w:rsidR="006E08FE" w:rsidRPr="0099298C" w:rsidRDefault="00FA5FE6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</w:rPr>
              <w:t>506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749DB143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A64BDA" w14:textId="33496D2E" w:rsidR="006E08FE" w:rsidRPr="0099298C" w:rsidRDefault="003436F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570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66B8D56A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040F0" w14:textId="3BAE3F7D" w:rsidR="006E08FE" w:rsidRPr="0099298C" w:rsidRDefault="00FA5FE6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</w:rPr>
              <w:t>402</w:t>
            </w:r>
          </w:p>
        </w:tc>
      </w:tr>
      <w:tr w:rsidR="006E08FE" w:rsidRPr="000F2BBF" w14:paraId="0F88F556" w14:textId="77777777" w:rsidTr="00B11419">
        <w:tc>
          <w:tcPr>
            <w:tcW w:w="2231" w:type="pct"/>
            <w:gridSpan w:val="2"/>
            <w:shd w:val="clear" w:color="auto" w:fill="auto"/>
          </w:tcPr>
          <w:p w14:paraId="2D83C6D2" w14:textId="77777777" w:rsidR="006E08FE" w:rsidRPr="0099298C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6A7" w14:textId="0CFE314F" w:rsidR="006E08FE" w:rsidRPr="0099298C" w:rsidRDefault="003436F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27,480</w:t>
            </w:r>
          </w:p>
        </w:tc>
        <w:tc>
          <w:tcPr>
            <w:tcW w:w="148" w:type="pct"/>
            <w:gridSpan w:val="3"/>
            <w:shd w:val="clear" w:color="auto" w:fill="auto"/>
          </w:tcPr>
          <w:p w14:paraId="4A2AAFA1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A0F5" w14:textId="598B8E52" w:rsidR="006E08FE" w:rsidRPr="0099298C" w:rsidRDefault="00D86AB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="00FA5FE6"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6,908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474BBF4E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E72E" w14:textId="21996EA9" w:rsidR="006E08FE" w:rsidRPr="0099298C" w:rsidRDefault="003436F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21,791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7E0FB35D" w14:textId="77777777" w:rsidR="006E08FE" w:rsidRPr="0099298C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0E6F4" w14:textId="5E736C04" w:rsidR="006E08FE" w:rsidRPr="0099298C" w:rsidRDefault="00D86AB4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="00FA5FE6" w:rsidRPr="0099298C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4,546</w:t>
            </w:r>
          </w:p>
        </w:tc>
      </w:tr>
      <w:tr w:rsidR="00483058" w:rsidRPr="008A6EF3" w14:paraId="4576CFCE" w14:textId="77777777" w:rsidTr="00B11419">
        <w:trPr>
          <w:trHeight w:hRule="exact" w:val="216"/>
        </w:trPr>
        <w:tc>
          <w:tcPr>
            <w:tcW w:w="2231" w:type="pct"/>
            <w:gridSpan w:val="2"/>
            <w:shd w:val="clear" w:color="auto" w:fill="auto"/>
          </w:tcPr>
          <w:p w14:paraId="31FBDA70" w14:textId="77777777" w:rsidR="00483058" w:rsidRPr="000F2BBF" w:rsidRDefault="00483058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5F7C385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2D148E13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89B30B1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44A7BC35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71EC2926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0BF3863A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18711672" w14:textId="77777777" w:rsidR="00483058" w:rsidRPr="00D518E4" w:rsidRDefault="00483058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6E08FE" w:rsidRPr="000F2BBF" w14:paraId="428C07E8" w14:textId="77777777" w:rsidTr="00B11419">
        <w:tc>
          <w:tcPr>
            <w:tcW w:w="2231" w:type="pct"/>
            <w:gridSpan w:val="2"/>
            <w:shd w:val="clear" w:color="auto" w:fill="auto"/>
          </w:tcPr>
          <w:p w14:paraId="47495C07" w14:textId="4D97D2AC" w:rsidR="006E08FE" w:rsidRPr="00BE2423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BE242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645C56CD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57AE3A5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67BFD5F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2DB3E37B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692AA179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14:paraId="23819D37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3E78FCEE" w14:textId="77777777" w:rsidR="006E08FE" w:rsidRPr="00BE2423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D68D2" w:rsidRPr="000F2BBF" w14:paraId="0DF0B2A0" w14:textId="77777777" w:rsidTr="00B11419">
        <w:tc>
          <w:tcPr>
            <w:tcW w:w="2231" w:type="pct"/>
            <w:gridSpan w:val="2"/>
            <w:shd w:val="clear" w:color="auto" w:fill="auto"/>
          </w:tcPr>
          <w:p w14:paraId="752D2141" w14:textId="62562A03" w:rsidR="00CD68D2" w:rsidRPr="00BE2423" w:rsidRDefault="00CD68D2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F61ABD4" w14:textId="5CFF2F09" w:rsidR="00CD68D2" w:rsidRPr="00BE2423" w:rsidRDefault="00BE2423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898</w:t>
            </w:r>
          </w:p>
        </w:tc>
        <w:tc>
          <w:tcPr>
            <w:tcW w:w="148" w:type="pct"/>
            <w:gridSpan w:val="3"/>
          </w:tcPr>
          <w:p w14:paraId="4109CF8A" w14:textId="77777777" w:rsidR="00CD68D2" w:rsidRPr="00BE2423" w:rsidRDefault="00CD68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06BADB6" w14:textId="023E84EC" w:rsidR="00CD68D2" w:rsidRPr="00BE2423" w:rsidRDefault="00B8350D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2DF3EB05" w14:textId="77777777" w:rsidR="00CD68D2" w:rsidRPr="00BE2423" w:rsidRDefault="00CD68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018BF8BC" w14:textId="337E00A4" w:rsidR="00CD68D2" w:rsidRPr="00BE2423" w:rsidRDefault="00B8350D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71D1F692" w14:textId="77777777" w:rsidR="00CD68D2" w:rsidRPr="00BE2423" w:rsidRDefault="00CD68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1EED3AAD" w14:textId="13AA2AF4" w:rsidR="00CD68D2" w:rsidRPr="00BE2423" w:rsidRDefault="00B8350D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54188" w:rsidRPr="000F2BBF" w14:paraId="191084CC" w14:textId="77777777" w:rsidTr="00B11419">
        <w:tc>
          <w:tcPr>
            <w:tcW w:w="2231" w:type="pct"/>
            <w:gridSpan w:val="2"/>
            <w:shd w:val="clear" w:color="auto" w:fill="auto"/>
          </w:tcPr>
          <w:p w14:paraId="1BF7510C" w14:textId="2B1F09FF" w:rsidR="00554188" w:rsidRPr="00BE2423" w:rsidRDefault="00554188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79ECFA8B" w14:textId="0AED7853" w:rsidR="00554188" w:rsidRPr="00BE2423" w:rsidRDefault="00BE2423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16,566</w:t>
            </w:r>
          </w:p>
        </w:tc>
        <w:tc>
          <w:tcPr>
            <w:tcW w:w="148" w:type="pct"/>
            <w:gridSpan w:val="3"/>
          </w:tcPr>
          <w:p w14:paraId="1354A7C0" w14:textId="77777777" w:rsidR="00554188" w:rsidRPr="00BE2423" w:rsidRDefault="0055418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1B430F7" w14:textId="454E9683" w:rsidR="00554188" w:rsidRPr="00BE2423" w:rsidRDefault="00554188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68C740C1" w14:textId="77777777" w:rsidR="00554188" w:rsidRPr="00BE2423" w:rsidRDefault="0055418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3F0C21D3" w14:textId="5E2A39CA" w:rsidR="00554188" w:rsidRPr="00BE2423" w:rsidRDefault="00554188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4F7A8334" w14:textId="77777777" w:rsidR="00554188" w:rsidRPr="00BE2423" w:rsidRDefault="0055418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A083CC8" w14:textId="70CF7540" w:rsidR="00554188" w:rsidRPr="00BE2423" w:rsidRDefault="00554188" w:rsidP="0055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8A6EF3" w:rsidRPr="000F2BBF" w14:paraId="1C58D20A" w14:textId="77777777" w:rsidTr="00B11419">
        <w:tc>
          <w:tcPr>
            <w:tcW w:w="2231" w:type="pct"/>
            <w:gridSpan w:val="2"/>
            <w:shd w:val="clear" w:color="auto" w:fill="auto"/>
          </w:tcPr>
          <w:p w14:paraId="05AFFEC8" w14:textId="77777777" w:rsidR="008A6EF3" w:rsidRPr="00BE2423" w:rsidRDefault="008A6EF3" w:rsidP="008A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BCDE0C0" w14:textId="08B91170" w:rsidR="008A6EF3" w:rsidRPr="00BE2423" w:rsidRDefault="00BE242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174</w:t>
            </w:r>
          </w:p>
        </w:tc>
        <w:tc>
          <w:tcPr>
            <w:tcW w:w="148" w:type="pct"/>
            <w:gridSpan w:val="3"/>
          </w:tcPr>
          <w:p w14:paraId="3433F207" w14:textId="77777777" w:rsidR="008A6EF3" w:rsidRPr="00BE2423" w:rsidRDefault="008A6EF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7D8CCEF" w14:textId="77777777" w:rsidR="008A6EF3" w:rsidRPr="00BE2423" w:rsidRDefault="008A6EF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633AD738" w14:textId="77777777" w:rsidR="008A6EF3" w:rsidRPr="00BE2423" w:rsidRDefault="008A6EF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635F7CD9" w14:textId="77777777" w:rsidR="008A6EF3" w:rsidRPr="00BE2423" w:rsidRDefault="008A6EF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6145742F" w14:textId="77777777" w:rsidR="008A6EF3" w:rsidRPr="00BE2423" w:rsidRDefault="008A6EF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08729BB" w14:textId="77777777" w:rsidR="008A6EF3" w:rsidRPr="00BE2423" w:rsidRDefault="008A6EF3" w:rsidP="008A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313301" w:rsidRPr="000F2BBF" w14:paraId="2F4B4ABA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1EEF0CA4" w14:textId="0FD12BCA" w:rsidR="00313301" w:rsidRPr="000F2BBF" w:rsidRDefault="00CC4BBF" w:rsidP="00C30C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CC4BBF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16" w:type="pct"/>
            <w:gridSpan w:val="7"/>
          </w:tcPr>
          <w:p w14:paraId="53C4B4BC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2"/>
          </w:tcPr>
          <w:p w14:paraId="3C56833D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1" w:type="pct"/>
            <w:gridSpan w:val="10"/>
          </w:tcPr>
          <w:p w14:paraId="5DF58710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5FE6" w:rsidRPr="000F2BBF" w14:paraId="44AE5747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767E9A35" w14:textId="16D84F72" w:rsidR="00FA5FE6" w:rsidRPr="00CC4BBF" w:rsidRDefault="00370A40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C4BBF" w:rsidRPr="00CC4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gridSpan w:val="2"/>
          </w:tcPr>
          <w:p w14:paraId="71EEDEE2" w14:textId="7E7084C1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  <w:gridSpan w:val="2"/>
          </w:tcPr>
          <w:p w14:paraId="73E97936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3"/>
          </w:tcPr>
          <w:p w14:paraId="5EDC0939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  <w:gridSpan w:val="2"/>
          </w:tcPr>
          <w:p w14:paraId="3A5AAC3F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gridSpan w:val="4"/>
          </w:tcPr>
          <w:p w14:paraId="438EACE0" w14:textId="5548B4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  <w:gridSpan w:val="3"/>
          </w:tcPr>
          <w:p w14:paraId="538AEBDC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138732A3" w14:textId="710BD803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C4BBF" w:rsidRPr="000F2BBF" w14:paraId="22A61809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6F57243E" w14:textId="024583C7" w:rsidR="00CC4BBF" w:rsidRPr="00CC4BBF" w:rsidRDefault="00CC4BBF" w:rsidP="00CC4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D165C79" w14:textId="057D3D45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36" w:type="pct"/>
            <w:gridSpan w:val="2"/>
          </w:tcPr>
          <w:p w14:paraId="5DE69B32" w14:textId="77777777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3"/>
          </w:tcPr>
          <w:p w14:paraId="72DCB623" w14:textId="27993ED1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6" w:type="pct"/>
            <w:gridSpan w:val="2"/>
          </w:tcPr>
          <w:p w14:paraId="184448EA" w14:textId="77777777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gridSpan w:val="4"/>
          </w:tcPr>
          <w:p w14:paraId="0EADF794" w14:textId="14A6A708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3"/>
          </w:tcPr>
          <w:p w14:paraId="42FF8F94" w14:textId="77777777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6133FE0D" w14:textId="58EEA895" w:rsidR="00CC4BBF" w:rsidRPr="000F2BBF" w:rsidRDefault="00CC4BBF" w:rsidP="00CC4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313301" w:rsidRPr="000F2BBF" w14:paraId="3F5EF737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58F4C68B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19"/>
          </w:tcPr>
          <w:p w14:paraId="4171A1F4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3301" w:rsidRPr="000F2BBF" w14:paraId="5B5DF6F0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393ED033" w14:textId="44079C3A" w:rsidR="00313301" w:rsidRPr="000F2BBF" w:rsidRDefault="00313301" w:rsidP="00C30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1" w:type="pct"/>
            <w:gridSpan w:val="2"/>
          </w:tcPr>
          <w:p w14:paraId="39C5F87D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ADAA395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30C2729B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EB3784E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361B1391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47CA633D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3A4DF287" w14:textId="77777777" w:rsidR="00313301" w:rsidRPr="000F2BBF" w:rsidRDefault="00313301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876327" w:rsidRPr="000F2BBF" w14:paraId="7072D1FA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86E00B7" w14:textId="6BE057D3" w:rsidR="00876327" w:rsidRPr="000F2BBF" w:rsidRDefault="00876327" w:rsidP="00C30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87632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</w:tcPr>
          <w:p w14:paraId="3F1E457F" w14:textId="22974B22" w:rsidR="00876327" w:rsidRPr="00876327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75CEAE3" w14:textId="77777777" w:rsidR="00876327" w:rsidRPr="00876327" w:rsidRDefault="00876327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12ABC076" w14:textId="212A213C" w:rsidR="00876327" w:rsidRPr="00876327" w:rsidRDefault="00876327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620338F8" w14:textId="77777777" w:rsidR="00876327" w:rsidRPr="00876327" w:rsidRDefault="00876327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30AD7496" w14:textId="30C6B02B" w:rsidR="00876327" w:rsidRPr="00876327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sz w:val="30"/>
                <w:szCs w:val="30"/>
              </w:rPr>
              <w:t>9,636</w:t>
            </w:r>
          </w:p>
        </w:tc>
        <w:tc>
          <w:tcPr>
            <w:tcW w:w="129" w:type="pct"/>
            <w:gridSpan w:val="3"/>
          </w:tcPr>
          <w:p w14:paraId="095E66F4" w14:textId="77777777" w:rsidR="00876327" w:rsidRPr="00876327" w:rsidRDefault="00876327" w:rsidP="00C30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05A0448F" w14:textId="51612F06" w:rsidR="00876327" w:rsidRPr="00876327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FA5FE6" w:rsidRPr="000F2BBF" w14:paraId="3915143C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54BA2C36" w14:textId="0CFCBABD" w:rsidR="00FA5FE6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53EF028" w14:textId="1855D365" w:rsidR="00FA5FE6" w:rsidRPr="00876327" w:rsidRDefault="00876327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36" w:type="pct"/>
            <w:gridSpan w:val="2"/>
          </w:tcPr>
          <w:p w14:paraId="5A8FEE85" w14:textId="77777777" w:rsidR="00FA5FE6" w:rsidRPr="00876327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5EBE42CD" w14:textId="13F5AA67" w:rsidR="00FA5FE6" w:rsidRPr="00876327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6" w:type="pct"/>
            <w:gridSpan w:val="2"/>
          </w:tcPr>
          <w:p w14:paraId="44158E2F" w14:textId="77777777" w:rsidR="00FA5FE6" w:rsidRPr="00807089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09FC8781" w14:textId="5B0AAD6C" w:rsidR="00FA5FE6" w:rsidRPr="00C5093B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</w:tcPr>
          <w:p w14:paraId="37E71EF4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389B4E3C" w14:textId="43ABED8A" w:rsidR="00FA5FE6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FA5FE6" w:rsidRPr="000F2BBF" w14:paraId="01F035FF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A143E4D" w14:textId="35C490CA" w:rsidR="00FA5FE6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6F67A" w14:textId="75042881" w:rsidR="00FA5FE6" w:rsidRPr="00876327" w:rsidRDefault="00876327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sz w:val="30"/>
                <w:szCs w:val="30"/>
              </w:rPr>
              <w:t>8,129</w:t>
            </w:r>
          </w:p>
        </w:tc>
        <w:tc>
          <w:tcPr>
            <w:tcW w:w="136" w:type="pct"/>
            <w:gridSpan w:val="2"/>
          </w:tcPr>
          <w:p w14:paraId="714A6C60" w14:textId="77777777" w:rsidR="00FA5FE6" w:rsidRPr="00876327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</w:tcPr>
          <w:p w14:paraId="4F2C98B5" w14:textId="020314ED" w:rsidR="00FA5FE6" w:rsidRPr="00876327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5,703</w:t>
            </w:r>
          </w:p>
        </w:tc>
        <w:tc>
          <w:tcPr>
            <w:tcW w:w="136" w:type="pct"/>
            <w:gridSpan w:val="2"/>
          </w:tcPr>
          <w:p w14:paraId="7CEB3F14" w14:textId="77777777" w:rsidR="00FA5FE6" w:rsidRPr="00807089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67DFCE9C" w14:textId="119E3CAB" w:rsidR="00FA5FE6" w:rsidRPr="00C5093B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0E1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</w:tcPr>
          <w:p w14:paraId="100629B1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bottom w:val="single" w:sz="4" w:space="0" w:color="auto"/>
            </w:tcBorders>
          </w:tcPr>
          <w:p w14:paraId="577A17CF" w14:textId="7E8A3147" w:rsidR="00FA5FE6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0E1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FA5FE6" w:rsidRPr="000F2BBF" w14:paraId="308D4EA3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3ED7437B" w14:textId="62ABEF59" w:rsidR="00FA5FE6" w:rsidRPr="000F2BBF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70E1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4ADE8" w14:textId="75643A26" w:rsidR="00FA5FE6" w:rsidRPr="000F2BBF" w:rsidRDefault="00876327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8,130</w:t>
            </w:r>
          </w:p>
        </w:tc>
        <w:tc>
          <w:tcPr>
            <w:tcW w:w="136" w:type="pct"/>
            <w:gridSpan w:val="2"/>
          </w:tcPr>
          <w:p w14:paraId="5CD09085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8452618" w14:textId="6C2A4F1D" w:rsidR="00FA5FE6" w:rsidRPr="00807089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5,708</w:t>
            </w:r>
          </w:p>
        </w:tc>
        <w:tc>
          <w:tcPr>
            <w:tcW w:w="136" w:type="pct"/>
            <w:gridSpan w:val="2"/>
          </w:tcPr>
          <w:p w14:paraId="1FD33027" w14:textId="77777777" w:rsidR="00FA5FE6" w:rsidRPr="00807089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EAFBF3" w14:textId="4FDB743D" w:rsidR="00FA5FE6" w:rsidRPr="00C5093B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yellow"/>
              </w:rPr>
            </w:pPr>
            <w:r w:rsidRPr="0087632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9,636</w:t>
            </w:r>
          </w:p>
        </w:tc>
        <w:tc>
          <w:tcPr>
            <w:tcW w:w="129" w:type="pct"/>
            <w:gridSpan w:val="3"/>
          </w:tcPr>
          <w:p w14:paraId="68D03A18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75199FD" w14:textId="1D96979F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  <w:tr w:rsidR="00786336" w:rsidRPr="000F2BBF" w14:paraId="0DC6E2AC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55BE3713" w14:textId="77777777" w:rsidR="00786336" w:rsidRPr="000F2BBF" w:rsidRDefault="00786336" w:rsidP="00C6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D53AC77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E0C45E6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07E234FE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C179CBD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00E4B570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611134B2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6C1F748B" w14:textId="77777777" w:rsidR="00786336" w:rsidRPr="000F2BBF" w:rsidRDefault="00786336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C632C4" w:rsidRPr="000F2BBF" w14:paraId="6C277D85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3DA53384" w14:textId="3632816B" w:rsidR="00C632C4" w:rsidRPr="000F2BBF" w:rsidRDefault="00C632C4" w:rsidP="00C6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  <w:gridSpan w:val="2"/>
          </w:tcPr>
          <w:p w14:paraId="05B63409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F6F205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51AF7EDC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4A29DFB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7D937AC6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1DDA00E8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4F618B3D" w14:textId="77777777" w:rsidR="00C632C4" w:rsidRPr="000F2BBF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0B18C4" w:rsidRPr="000F2BBF" w14:paraId="755E8A9E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049C99A9" w14:textId="77777777" w:rsidR="000B18C4" w:rsidRPr="000F2BBF" w:rsidRDefault="000B18C4" w:rsidP="000B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6BFA5EA" w14:textId="50052566" w:rsidR="000B18C4" w:rsidRPr="003B01AA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14CBA5C" w14:textId="77777777" w:rsidR="000B18C4" w:rsidRPr="003B01AA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7795FF4F" w14:textId="5E90D7E8" w:rsidR="000B18C4" w:rsidRPr="003B01AA" w:rsidRDefault="000B18C4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3B01A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0707A20" w14:textId="77777777" w:rsidR="000B18C4" w:rsidRPr="003B01AA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060A0FBF" w14:textId="02FB7D47" w:rsidR="000B18C4" w:rsidRPr="003B01AA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22,428</w:t>
            </w:r>
          </w:p>
        </w:tc>
        <w:tc>
          <w:tcPr>
            <w:tcW w:w="129" w:type="pct"/>
            <w:gridSpan w:val="3"/>
          </w:tcPr>
          <w:p w14:paraId="4B0AB800" w14:textId="77777777" w:rsidR="000B18C4" w:rsidRPr="003B01AA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7541B8E1" w14:textId="748A7F8A" w:rsidR="000B18C4" w:rsidRPr="003B01AA" w:rsidRDefault="00FA5FE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11,666</w:t>
            </w:r>
          </w:p>
        </w:tc>
      </w:tr>
      <w:tr w:rsidR="00FA5FE6" w:rsidRPr="000F2BBF" w14:paraId="25CF1705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78AD707D" w14:textId="2ACB44E7" w:rsidR="00FA5FE6" w:rsidRDefault="00FA5FE6" w:rsidP="000B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30C15416" w14:textId="3128527F" w:rsidR="00FA5FE6" w:rsidRPr="003B01AA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41</w:t>
            </w:r>
          </w:p>
        </w:tc>
        <w:tc>
          <w:tcPr>
            <w:tcW w:w="136" w:type="pct"/>
            <w:gridSpan w:val="2"/>
          </w:tcPr>
          <w:p w14:paraId="03C3A065" w14:textId="77777777" w:rsidR="00FA5FE6" w:rsidRPr="003B01AA" w:rsidRDefault="00FA5FE6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02ECF25A" w14:textId="6EB6C25C" w:rsidR="00FA5FE6" w:rsidRPr="00CA48FB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CA48F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36" w:type="pct"/>
            <w:gridSpan w:val="2"/>
          </w:tcPr>
          <w:p w14:paraId="571A07E3" w14:textId="77777777" w:rsidR="00FA5FE6" w:rsidRPr="003B01AA" w:rsidRDefault="00FA5FE6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1CAD7B37" w14:textId="3D02E426" w:rsidR="00FA5FE6" w:rsidRPr="003B01AA" w:rsidRDefault="0087632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41</w:t>
            </w:r>
          </w:p>
        </w:tc>
        <w:tc>
          <w:tcPr>
            <w:tcW w:w="129" w:type="pct"/>
            <w:gridSpan w:val="3"/>
          </w:tcPr>
          <w:p w14:paraId="465CBF1A" w14:textId="77777777" w:rsidR="00FA5FE6" w:rsidRPr="003B01AA" w:rsidRDefault="00FA5FE6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6F1C2547" w14:textId="79039277" w:rsidR="00FA5FE6" w:rsidRPr="003B01AA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35</w:t>
            </w:r>
          </w:p>
        </w:tc>
      </w:tr>
      <w:tr w:rsidR="009128B8" w:rsidRPr="000F2BBF" w14:paraId="3853878E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1D6ED115" w14:textId="223C3F35" w:rsidR="009128B8" w:rsidRPr="000F2BBF" w:rsidRDefault="009128B8" w:rsidP="000B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7E07B" w14:textId="319CC019" w:rsidR="009128B8" w:rsidRPr="003B01AA" w:rsidRDefault="00876327" w:rsidP="0091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1,983</w:t>
            </w:r>
          </w:p>
        </w:tc>
        <w:tc>
          <w:tcPr>
            <w:tcW w:w="136" w:type="pct"/>
            <w:gridSpan w:val="2"/>
          </w:tcPr>
          <w:p w14:paraId="294B9DF6" w14:textId="77777777" w:rsidR="009128B8" w:rsidRPr="003B01AA" w:rsidRDefault="009128B8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</w:tcPr>
          <w:p w14:paraId="54F7A096" w14:textId="6F55143B" w:rsidR="009128B8" w:rsidRPr="00CA48FB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CA48F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1,021,113</w:t>
            </w:r>
          </w:p>
        </w:tc>
        <w:tc>
          <w:tcPr>
            <w:tcW w:w="136" w:type="pct"/>
            <w:gridSpan w:val="2"/>
          </w:tcPr>
          <w:p w14:paraId="3AD87980" w14:textId="77777777" w:rsidR="009128B8" w:rsidRPr="003B01AA" w:rsidRDefault="009128B8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1DBA09A1" w14:textId="65823E78" w:rsidR="009128B8" w:rsidRPr="003B01AA" w:rsidRDefault="00876327" w:rsidP="00D65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</w:tcPr>
          <w:p w14:paraId="05102F12" w14:textId="77777777" w:rsidR="009128B8" w:rsidRPr="003B01AA" w:rsidRDefault="009128B8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bottom w:val="single" w:sz="4" w:space="0" w:color="auto"/>
            </w:tcBorders>
          </w:tcPr>
          <w:p w14:paraId="58EA8740" w14:textId="1916EA27" w:rsidR="009128B8" w:rsidRPr="003B01AA" w:rsidRDefault="00FA5FE6" w:rsidP="00D65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8A6EF3" w:rsidRPr="008A6EF3" w14:paraId="0BFF05D3" w14:textId="77777777" w:rsidTr="00B11419">
        <w:trPr>
          <w:gridAfter w:val="1"/>
          <w:wAfter w:w="46" w:type="pct"/>
          <w:trHeight w:val="325"/>
        </w:trPr>
        <w:tc>
          <w:tcPr>
            <w:tcW w:w="2181" w:type="pct"/>
          </w:tcPr>
          <w:p w14:paraId="59F1F534" w14:textId="0FDEE520" w:rsidR="008A6EF3" w:rsidRPr="008A6EF3" w:rsidRDefault="008A6EF3" w:rsidP="000B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8A6EF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8A4AF" w14:textId="0FDCF80A" w:rsidR="008A6EF3" w:rsidRPr="008A6EF3" w:rsidRDefault="00CA48FB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2,024</w:t>
            </w:r>
          </w:p>
        </w:tc>
        <w:tc>
          <w:tcPr>
            <w:tcW w:w="136" w:type="pct"/>
            <w:gridSpan w:val="2"/>
          </w:tcPr>
          <w:p w14:paraId="0DB28A6B" w14:textId="77777777" w:rsidR="008A6EF3" w:rsidRPr="008A6EF3" w:rsidRDefault="008A6EF3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74F13B" w14:textId="759E23B0" w:rsidR="008A6EF3" w:rsidRPr="00CA48FB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CA48FB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1,021,148</w:t>
            </w:r>
          </w:p>
        </w:tc>
        <w:tc>
          <w:tcPr>
            <w:tcW w:w="136" w:type="pct"/>
            <w:gridSpan w:val="2"/>
          </w:tcPr>
          <w:p w14:paraId="42572D6A" w14:textId="77777777" w:rsidR="008A6EF3" w:rsidRPr="008A6EF3" w:rsidRDefault="008A6EF3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5761234" w14:textId="2BA34FA8" w:rsidR="008A6EF3" w:rsidRPr="008A6EF3" w:rsidRDefault="00CA48FB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22,469</w:t>
            </w:r>
          </w:p>
        </w:tc>
        <w:tc>
          <w:tcPr>
            <w:tcW w:w="129" w:type="pct"/>
            <w:gridSpan w:val="3"/>
          </w:tcPr>
          <w:p w14:paraId="3DA50E70" w14:textId="77777777" w:rsidR="008A6EF3" w:rsidRPr="008A6EF3" w:rsidRDefault="008A6EF3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027A559" w14:textId="4A8D8E36" w:rsidR="008A6EF3" w:rsidRPr="008A6EF3" w:rsidRDefault="00FA5FE6" w:rsidP="003B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11,701</w:t>
            </w:r>
          </w:p>
        </w:tc>
      </w:tr>
      <w:tr w:rsidR="00786336" w:rsidRPr="000F2BBF" w14:paraId="1F16A9C9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082A575D" w14:textId="77777777" w:rsidR="00786336" w:rsidRPr="00336049" w:rsidRDefault="0078633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B6645C1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D8ED513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6B91438B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ED91F43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2A91193E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1B823971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6DE25653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A5FE6" w:rsidRPr="000F2BBF" w14:paraId="4939D95C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2AB07B62" w14:textId="73054EAF" w:rsidR="00FA5FE6" w:rsidRPr="000F2BBF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33604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1" w:type="pct"/>
            <w:gridSpan w:val="2"/>
          </w:tcPr>
          <w:p w14:paraId="4F7A2063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1B39623D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037A83B3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E1B0CB9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3EC3CC81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78894CA6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464E69B3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A5FE6" w:rsidRPr="000F2BBF" w14:paraId="11BDC3E6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B547663" w14:textId="36307C02" w:rsidR="00FA5FE6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24E9740" w14:textId="57C50768" w:rsidR="00FA5FE6" w:rsidRPr="003503A1" w:rsidRDefault="003503A1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3503A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C0D1937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3D8D17D8" w14:textId="7AC83E6D" w:rsidR="00FA5FE6" w:rsidRPr="00807089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68D8812C" w14:textId="77777777" w:rsidR="00FA5FE6" w:rsidRPr="00807089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54E06EAB" w14:textId="2CA7E557" w:rsidR="00FA5FE6" w:rsidRPr="003503A1" w:rsidRDefault="003503A1" w:rsidP="0035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3503A1">
              <w:rPr>
                <w:rFonts w:asciiTheme="majorHAnsi" w:hAnsiTheme="majorHAnsi" w:cstheme="majorHAnsi"/>
                <w:sz w:val="30"/>
                <w:szCs w:val="30"/>
              </w:rPr>
              <w:t>217,810</w:t>
            </w:r>
          </w:p>
        </w:tc>
        <w:tc>
          <w:tcPr>
            <w:tcW w:w="129" w:type="pct"/>
            <w:gridSpan w:val="3"/>
          </w:tcPr>
          <w:p w14:paraId="41026F5C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15770314" w14:textId="511F1812" w:rsidR="00FA5FE6" w:rsidRDefault="00FA5FE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119,105</w:t>
            </w:r>
          </w:p>
        </w:tc>
      </w:tr>
      <w:tr w:rsidR="00FA5FE6" w:rsidRPr="000F2BBF" w14:paraId="31B3736E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381119C9" w14:textId="38AD393E" w:rsidR="00FA5FE6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3014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316F596" w14:textId="41C74111" w:rsidR="00FA5FE6" w:rsidRDefault="003503A1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13,500</w:t>
            </w:r>
          </w:p>
        </w:tc>
        <w:tc>
          <w:tcPr>
            <w:tcW w:w="136" w:type="pct"/>
            <w:gridSpan w:val="2"/>
          </w:tcPr>
          <w:p w14:paraId="22D82C7F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5A2FD609" w14:textId="4D2867F6" w:rsidR="00FA5FE6" w:rsidRPr="00807089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13,500</w:t>
            </w:r>
          </w:p>
        </w:tc>
        <w:tc>
          <w:tcPr>
            <w:tcW w:w="136" w:type="pct"/>
            <w:gridSpan w:val="2"/>
          </w:tcPr>
          <w:p w14:paraId="7832F633" w14:textId="77777777" w:rsidR="00FA5FE6" w:rsidRPr="00807089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561C080C" w14:textId="72EB4A2A" w:rsidR="00FA5FE6" w:rsidRPr="00C5093B" w:rsidRDefault="003503A1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13,500</w:t>
            </w:r>
          </w:p>
        </w:tc>
        <w:tc>
          <w:tcPr>
            <w:tcW w:w="129" w:type="pct"/>
            <w:gridSpan w:val="3"/>
          </w:tcPr>
          <w:p w14:paraId="0C6DA894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65E8DEAD" w14:textId="501207B9" w:rsidR="00FA5FE6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13,500</w:t>
            </w:r>
          </w:p>
        </w:tc>
      </w:tr>
      <w:tr w:rsidR="00786336" w:rsidRPr="000F2BBF" w14:paraId="2EF5B4B7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7E3D7192" w14:textId="758D56D1" w:rsidR="0037280B" w:rsidRPr="00B11419" w:rsidRDefault="0078633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AFCA1" w14:textId="5A7DF5F5" w:rsidR="00786336" w:rsidRDefault="0078633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800</w:t>
            </w:r>
          </w:p>
        </w:tc>
        <w:tc>
          <w:tcPr>
            <w:tcW w:w="136" w:type="pct"/>
            <w:gridSpan w:val="2"/>
          </w:tcPr>
          <w:p w14:paraId="6FFA7970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</w:tcPr>
          <w:p w14:paraId="7711AC6E" w14:textId="2DD07795" w:rsidR="00786336" w:rsidRDefault="00786336" w:rsidP="0078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C10E3C8" w14:textId="77777777" w:rsidR="00786336" w:rsidRPr="00807089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2EFF582F" w14:textId="558F4D89" w:rsidR="00786336" w:rsidRDefault="00786336" w:rsidP="0078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</w:tcPr>
          <w:p w14:paraId="14E6C58A" w14:textId="77777777" w:rsidR="00786336" w:rsidRPr="000F2BBF" w:rsidRDefault="0078633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bottom w:val="single" w:sz="4" w:space="0" w:color="auto"/>
            </w:tcBorders>
          </w:tcPr>
          <w:p w14:paraId="7434F707" w14:textId="5AF7D6F3" w:rsidR="00786336" w:rsidRDefault="00786336" w:rsidP="0078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FA5FE6" w:rsidRPr="000F2BBF" w14:paraId="7CB9A0C4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C6021F8" w14:textId="37C2046B" w:rsidR="00FA5FE6" w:rsidRPr="000F2BBF" w:rsidRDefault="00FA5FE6" w:rsidP="00F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40D39" w14:textId="04E863FF" w:rsidR="00FA5FE6" w:rsidRPr="000F2BBF" w:rsidRDefault="003503A1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  <w:r w:rsidR="0078633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78633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36" w:type="pct"/>
            <w:gridSpan w:val="2"/>
          </w:tcPr>
          <w:p w14:paraId="797C0D49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169199" w14:textId="21794141" w:rsidR="00FA5FE6" w:rsidRPr="00807089" w:rsidRDefault="00FA5FE6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13,500</w:t>
            </w:r>
          </w:p>
        </w:tc>
        <w:tc>
          <w:tcPr>
            <w:tcW w:w="136" w:type="pct"/>
            <w:gridSpan w:val="2"/>
          </w:tcPr>
          <w:p w14:paraId="27DC5999" w14:textId="77777777" w:rsidR="00FA5FE6" w:rsidRPr="00807089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661334" w14:textId="4DF6BADD" w:rsidR="00FA5FE6" w:rsidRPr="00C5093B" w:rsidRDefault="003503A1" w:rsidP="00350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yellow"/>
              </w:rPr>
            </w:pPr>
            <w:r w:rsidRPr="003503A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231,310</w:t>
            </w:r>
          </w:p>
        </w:tc>
        <w:tc>
          <w:tcPr>
            <w:tcW w:w="129" w:type="pct"/>
            <w:gridSpan w:val="3"/>
          </w:tcPr>
          <w:p w14:paraId="25FB9CD1" w14:textId="77777777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0BBB91F" w14:textId="677746EE" w:rsidR="00FA5FE6" w:rsidRPr="000F2BBF" w:rsidRDefault="00FA5FE6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132,605</w:t>
            </w:r>
          </w:p>
        </w:tc>
      </w:tr>
      <w:tr w:rsidR="00A04ADA" w:rsidRPr="000F2BBF" w14:paraId="2FE4B5AA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0A476E20" w14:textId="77777777" w:rsidR="00A04ADA" w:rsidRPr="004E5F85" w:rsidRDefault="00A04ADA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715869EF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7E4EB62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54270EA7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96A06C3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73926ED5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53B2D54B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0EAD7817" w14:textId="77777777" w:rsidR="00A04ADA" w:rsidRPr="003B01AA" w:rsidRDefault="00A04ADA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67B9C" w:rsidRPr="000F2BBF" w14:paraId="29281D9E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6EFB350" w14:textId="5D48EABC" w:rsidR="00067B9C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E5F8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74BED0A3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756EF7B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3D2E1BAC" w14:textId="516226A2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CE87518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6CE0EADD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0B9F15A0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710D5FFB" w14:textId="3D70E3C0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67B9C" w:rsidRPr="000F2BBF" w14:paraId="2EA207B5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0304EC93" w14:textId="1A9F3ED0" w:rsidR="00067B9C" w:rsidRPr="000F2BBF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6EF48363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56171D1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76582B46" w14:textId="6A396F73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F812028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07BB5E99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3A28D2AC" w14:textId="77777777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4B26E813" w14:textId="38759054" w:rsidR="00067B9C" w:rsidRPr="003B01AA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67B9C" w:rsidRPr="008A6EF3" w14:paraId="7E49C1B1" w14:textId="77777777" w:rsidTr="00B11419">
        <w:trPr>
          <w:gridAfter w:val="1"/>
          <w:wAfter w:w="46" w:type="pct"/>
          <w:trHeight w:val="325"/>
        </w:trPr>
        <w:tc>
          <w:tcPr>
            <w:tcW w:w="2181" w:type="pct"/>
          </w:tcPr>
          <w:p w14:paraId="190E6653" w14:textId="49E990FB" w:rsidR="00067B9C" w:rsidRPr="008A6EF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5171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784123" w14:textId="12CB74E3" w:rsidR="00067B9C" w:rsidRPr="008A6EF3" w:rsidRDefault="001D27C3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867C464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bottom w:val="double" w:sz="4" w:space="0" w:color="auto"/>
            </w:tcBorders>
          </w:tcPr>
          <w:p w14:paraId="5FE600A6" w14:textId="77FC5BB0" w:rsidR="00067B9C" w:rsidRPr="008A6EF3" w:rsidRDefault="00067B9C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5B3D5B8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double" w:sz="4" w:space="0" w:color="auto"/>
            </w:tcBorders>
          </w:tcPr>
          <w:p w14:paraId="2F1ABF86" w14:textId="05F6D907" w:rsidR="00067B9C" w:rsidRPr="008A6EF3" w:rsidRDefault="001D27C3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56,640</w:t>
            </w:r>
          </w:p>
        </w:tc>
        <w:tc>
          <w:tcPr>
            <w:tcW w:w="129" w:type="pct"/>
            <w:gridSpan w:val="3"/>
          </w:tcPr>
          <w:p w14:paraId="30323CB1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bottom w:val="double" w:sz="4" w:space="0" w:color="auto"/>
            </w:tcBorders>
          </w:tcPr>
          <w:p w14:paraId="124F10F2" w14:textId="03E35D95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56,640</w:t>
            </w:r>
          </w:p>
        </w:tc>
      </w:tr>
      <w:tr w:rsidR="00067B9C" w:rsidRPr="008A6EF3" w14:paraId="4D182CD1" w14:textId="77777777" w:rsidTr="00B11419">
        <w:trPr>
          <w:gridAfter w:val="1"/>
          <w:wAfter w:w="46" w:type="pct"/>
          <w:trHeight w:val="325"/>
        </w:trPr>
        <w:tc>
          <w:tcPr>
            <w:tcW w:w="2181" w:type="pct"/>
          </w:tcPr>
          <w:p w14:paraId="531320C1" w14:textId="42E78E69" w:rsidR="000F1AE3" w:rsidRPr="00051715" w:rsidRDefault="000F1AE3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DC7910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81D1255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double" w:sz="4" w:space="0" w:color="auto"/>
            </w:tcBorders>
          </w:tcPr>
          <w:p w14:paraId="3E553792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641BD12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double" w:sz="4" w:space="0" w:color="auto"/>
            </w:tcBorders>
          </w:tcPr>
          <w:p w14:paraId="02FF3E00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14FA2D0A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top w:val="double" w:sz="4" w:space="0" w:color="auto"/>
            </w:tcBorders>
          </w:tcPr>
          <w:p w14:paraId="5C9EA476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67B9C" w:rsidRPr="008A6EF3" w14:paraId="07F53514" w14:textId="77777777" w:rsidTr="00B11419">
        <w:trPr>
          <w:gridAfter w:val="1"/>
          <w:wAfter w:w="46" w:type="pct"/>
          <w:trHeight w:val="325"/>
        </w:trPr>
        <w:tc>
          <w:tcPr>
            <w:tcW w:w="2181" w:type="pct"/>
          </w:tcPr>
          <w:p w14:paraId="1E72996F" w14:textId="71049372" w:rsidR="00067B9C" w:rsidRPr="00051715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9531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2D74F79D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B4C1607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30F5FC23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7D68C46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2CD05729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14:paraId="4FAC91CA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</w:tcPr>
          <w:p w14:paraId="2A61E0AE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67B9C" w:rsidRPr="008A6EF3" w14:paraId="655C3BE4" w14:textId="77777777" w:rsidTr="00B11419">
        <w:trPr>
          <w:gridAfter w:val="1"/>
          <w:wAfter w:w="46" w:type="pct"/>
          <w:trHeight w:val="325"/>
        </w:trPr>
        <w:tc>
          <w:tcPr>
            <w:tcW w:w="2181" w:type="pct"/>
          </w:tcPr>
          <w:p w14:paraId="520F8B6B" w14:textId="579977BF" w:rsidR="00067B9C" w:rsidRPr="00051715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9531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646023" w14:textId="69F09385" w:rsidR="00067B9C" w:rsidRPr="008A6EF3" w:rsidRDefault="001D27C3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AC8F781" w14:textId="77777777" w:rsidR="00067B9C" w:rsidRPr="008A6EF3" w:rsidRDefault="00067B9C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bottom w:val="double" w:sz="4" w:space="0" w:color="auto"/>
            </w:tcBorders>
          </w:tcPr>
          <w:p w14:paraId="6ACBF311" w14:textId="7E5EE7C6" w:rsidR="00067B9C" w:rsidRPr="00F14203" w:rsidRDefault="00067B9C" w:rsidP="00CA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2D38BFE6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double" w:sz="4" w:space="0" w:color="auto"/>
            </w:tcBorders>
          </w:tcPr>
          <w:p w14:paraId="7526A39B" w14:textId="475FA2A5" w:rsidR="00067B9C" w:rsidRPr="008A6EF3" w:rsidRDefault="001D27C3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54,706</w:t>
            </w:r>
          </w:p>
        </w:tc>
        <w:tc>
          <w:tcPr>
            <w:tcW w:w="129" w:type="pct"/>
            <w:gridSpan w:val="3"/>
          </w:tcPr>
          <w:p w14:paraId="665F7555" w14:textId="77777777" w:rsidR="00067B9C" w:rsidRPr="008A6EF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4"/>
            <w:tcBorders>
              <w:bottom w:val="double" w:sz="4" w:space="0" w:color="auto"/>
            </w:tcBorders>
          </w:tcPr>
          <w:p w14:paraId="772519D0" w14:textId="6E7710E0" w:rsidR="00067B9C" w:rsidRDefault="00067B9C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EF7C29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68,866</w:t>
            </w:r>
          </w:p>
        </w:tc>
      </w:tr>
      <w:tr w:rsidR="00A04ADA" w:rsidRPr="000F2BBF" w14:paraId="288C848B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728FDF4" w14:textId="77777777" w:rsidR="00A04ADA" w:rsidRDefault="00A04ADA" w:rsidP="005C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733D10" w14:textId="7821E3B1" w:rsidR="00B11419" w:rsidRPr="000F2BBF" w:rsidRDefault="00B11419" w:rsidP="005C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7DFA4ECC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3"/>
            <w:vAlign w:val="bottom"/>
          </w:tcPr>
          <w:p w14:paraId="06ADECF6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59684ECA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11A388C8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  <w:vAlign w:val="bottom"/>
          </w:tcPr>
          <w:p w14:paraId="49C31BA0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4"/>
            <w:vAlign w:val="bottom"/>
          </w:tcPr>
          <w:p w14:paraId="5D07A117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8BBD2A4" w14:textId="77777777" w:rsidR="00A04ADA" w:rsidRPr="000F2BBF" w:rsidRDefault="00A04ADA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B11419" w:rsidRPr="000F2BBF" w14:paraId="5BF072A7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774A69CB" w14:textId="77777777" w:rsidR="00B11419" w:rsidRPr="000F2BBF" w:rsidRDefault="00B11419" w:rsidP="0061622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CC4BBF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16" w:type="pct"/>
            <w:gridSpan w:val="7"/>
          </w:tcPr>
          <w:p w14:paraId="7CC98794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2"/>
          </w:tcPr>
          <w:p w14:paraId="5A633C43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1" w:type="pct"/>
            <w:gridSpan w:val="10"/>
          </w:tcPr>
          <w:p w14:paraId="2C0BCE27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1419" w:rsidRPr="000F2BBF" w14:paraId="43354A29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326B4B42" w14:textId="77777777" w:rsidR="00B11419" w:rsidRPr="00CC4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C4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gridSpan w:val="2"/>
          </w:tcPr>
          <w:p w14:paraId="5932ED9B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  <w:gridSpan w:val="2"/>
          </w:tcPr>
          <w:p w14:paraId="11D229DB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3"/>
          </w:tcPr>
          <w:p w14:paraId="469C622B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  <w:gridSpan w:val="2"/>
          </w:tcPr>
          <w:p w14:paraId="786EDA84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gridSpan w:val="4"/>
          </w:tcPr>
          <w:p w14:paraId="4FC2046C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  <w:gridSpan w:val="3"/>
          </w:tcPr>
          <w:p w14:paraId="6130707C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1A58294E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1419" w:rsidRPr="000F2BBF" w14:paraId="2FD782F4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6E6AE2E7" w14:textId="77777777" w:rsidR="00B11419" w:rsidRPr="00CC4BBF" w:rsidRDefault="00B11419" w:rsidP="0061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8FBA39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36" w:type="pct"/>
            <w:gridSpan w:val="2"/>
          </w:tcPr>
          <w:p w14:paraId="45E7CB63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3"/>
          </w:tcPr>
          <w:p w14:paraId="68727505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6" w:type="pct"/>
            <w:gridSpan w:val="2"/>
          </w:tcPr>
          <w:p w14:paraId="0A003BC7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gridSpan w:val="4"/>
          </w:tcPr>
          <w:p w14:paraId="4601F78A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3"/>
          </w:tcPr>
          <w:p w14:paraId="54825674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273B7A82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B11419" w:rsidRPr="000F2BBF" w14:paraId="093CC547" w14:textId="77777777" w:rsidTr="00B11419">
        <w:trPr>
          <w:gridAfter w:val="1"/>
          <w:wAfter w:w="46" w:type="pct"/>
          <w:tblHeader/>
        </w:trPr>
        <w:tc>
          <w:tcPr>
            <w:tcW w:w="2181" w:type="pct"/>
          </w:tcPr>
          <w:p w14:paraId="79C7872E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19"/>
          </w:tcPr>
          <w:p w14:paraId="7699E6EB" w14:textId="77777777" w:rsidR="00B11419" w:rsidRPr="000F2BBF" w:rsidRDefault="00B11419" w:rsidP="0061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7B9C" w:rsidRPr="000F2BBF" w14:paraId="14F1E6C0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72DAC42C" w14:textId="434B69D7" w:rsidR="005C2738" w:rsidRPr="000F2BBF" w:rsidRDefault="005C2738" w:rsidP="005C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DA4B688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3"/>
            <w:vAlign w:val="bottom"/>
          </w:tcPr>
          <w:p w14:paraId="42FB64A2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15083E7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48E101B8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  <w:vAlign w:val="bottom"/>
          </w:tcPr>
          <w:p w14:paraId="7B0BD0A6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4"/>
            <w:vAlign w:val="bottom"/>
          </w:tcPr>
          <w:p w14:paraId="0F506439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A21922F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067B9C" w:rsidRPr="000F2BBF" w14:paraId="671D237F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31F05E5F" w14:textId="36C0A554" w:rsidR="00067B9C" w:rsidRPr="000F2BBF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6D613634" w14:textId="29947A29" w:rsidR="00067B9C" w:rsidRPr="00E758ED" w:rsidRDefault="00D2353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456964F9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7537680" w14:textId="6C46EC91" w:rsidR="00067B9C" w:rsidRPr="00E758ED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57F608BB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14B9CE12" w14:textId="359114F1" w:rsidR="00067B9C" w:rsidRPr="00E758ED" w:rsidRDefault="00D2353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3,864</w:t>
            </w:r>
          </w:p>
        </w:tc>
        <w:tc>
          <w:tcPr>
            <w:tcW w:w="146" w:type="pct"/>
            <w:gridSpan w:val="4"/>
          </w:tcPr>
          <w:p w14:paraId="37233DBD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045426" w14:textId="7948B958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3,646</w:t>
            </w:r>
          </w:p>
        </w:tc>
      </w:tr>
      <w:tr w:rsidR="00067B9C" w:rsidRPr="000F2BBF" w14:paraId="02E95C7B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2727924D" w14:textId="693B232B" w:rsidR="00067B9C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C5BC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34245D2E" w14:textId="19DD3506" w:rsidR="00067B9C" w:rsidRPr="00E758ED" w:rsidRDefault="00D2353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3"/>
          </w:tcPr>
          <w:p w14:paraId="721789F2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C13F9C2" w14:textId="0F11CCFE" w:rsidR="00067B9C" w:rsidRPr="00131E14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8C5BC0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47" w:type="pct"/>
            <w:gridSpan w:val="3"/>
          </w:tcPr>
          <w:p w14:paraId="7561503B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314FCF96" w14:textId="5647E7FE" w:rsidR="00067B9C" w:rsidRPr="00E758ED" w:rsidRDefault="00D23536" w:rsidP="00371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4"/>
          </w:tcPr>
          <w:p w14:paraId="5DDB738C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6ECBBB1" w14:textId="4856BB74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8C5BC0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067B9C" w:rsidRPr="000F2BBF" w14:paraId="10674FBF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2F07DD0C" w14:textId="1B0F74C1" w:rsidR="00067B9C" w:rsidRPr="000F2BBF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7F2F2" w14:textId="417597E5" w:rsidR="00067B9C" w:rsidRPr="00E758ED" w:rsidRDefault="00D2353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64,925</w:t>
            </w:r>
          </w:p>
        </w:tc>
        <w:tc>
          <w:tcPr>
            <w:tcW w:w="146" w:type="pct"/>
            <w:gridSpan w:val="3"/>
          </w:tcPr>
          <w:p w14:paraId="3AF002BC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4A5B174" w14:textId="33FEC4F4" w:rsidR="00067B9C" w:rsidRPr="00131E14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98,625</w:t>
            </w:r>
          </w:p>
        </w:tc>
        <w:tc>
          <w:tcPr>
            <w:tcW w:w="147" w:type="pct"/>
            <w:gridSpan w:val="3"/>
          </w:tcPr>
          <w:p w14:paraId="039569BD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62CCA" w14:textId="57510F18" w:rsidR="00067B9C" w:rsidRPr="00E758ED" w:rsidRDefault="00D23536" w:rsidP="00371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4"/>
          </w:tcPr>
          <w:p w14:paraId="05F0EC8C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6AF5BF4" w14:textId="4A76B819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067B9C" w:rsidRPr="00E758ED" w14:paraId="7550D4E1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653C4B51" w14:textId="225927C0" w:rsidR="00067B9C" w:rsidRPr="00E758ED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25597" w14:textId="24E05B9C" w:rsidR="00067B9C" w:rsidRPr="00E758ED" w:rsidRDefault="00D2353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64,926</w:t>
            </w:r>
          </w:p>
        </w:tc>
        <w:tc>
          <w:tcPr>
            <w:tcW w:w="146" w:type="pct"/>
            <w:gridSpan w:val="3"/>
          </w:tcPr>
          <w:p w14:paraId="213A62AA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7E14F" w14:textId="78709C02" w:rsidR="00067B9C" w:rsidRPr="00131E14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131E14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98,635</w:t>
            </w:r>
          </w:p>
        </w:tc>
        <w:tc>
          <w:tcPr>
            <w:tcW w:w="147" w:type="pct"/>
            <w:gridSpan w:val="3"/>
          </w:tcPr>
          <w:p w14:paraId="75BB6D76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338EF" w14:textId="229C26D2" w:rsidR="00067B9C" w:rsidRPr="00E758ED" w:rsidRDefault="00D2353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3,864</w:t>
            </w:r>
          </w:p>
        </w:tc>
        <w:tc>
          <w:tcPr>
            <w:tcW w:w="146" w:type="pct"/>
            <w:gridSpan w:val="4"/>
          </w:tcPr>
          <w:p w14:paraId="238C0669" w14:textId="77777777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DEBEF6" w14:textId="4BDB9F26" w:rsidR="00067B9C" w:rsidRPr="00E758ED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3,646</w:t>
            </w:r>
          </w:p>
        </w:tc>
      </w:tr>
      <w:tr w:rsidR="005C2738" w:rsidRPr="000F2BBF" w14:paraId="5B4810D3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3D5F2616" w14:textId="4DB8A0D7" w:rsidR="00C00ADB" w:rsidRPr="00C00ADB" w:rsidRDefault="00C00ADB" w:rsidP="00C00ADB">
            <w:pPr>
              <w:rPr>
                <w:cs/>
              </w:rPr>
            </w:pPr>
          </w:p>
        </w:tc>
        <w:tc>
          <w:tcPr>
            <w:tcW w:w="1316" w:type="pct"/>
            <w:gridSpan w:val="7"/>
          </w:tcPr>
          <w:p w14:paraId="0644DFE7" w14:textId="77777777" w:rsidR="005C2738" w:rsidRPr="000F2BBF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3"/>
          </w:tcPr>
          <w:p w14:paraId="1B4E6674" w14:textId="77777777" w:rsidR="005C2738" w:rsidRPr="000F2BBF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0" w:type="pct"/>
            <w:gridSpan w:val="9"/>
          </w:tcPr>
          <w:p w14:paraId="29BD3933" w14:textId="77777777" w:rsidR="005C2738" w:rsidRPr="000F2BBF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067B9C" w:rsidRPr="000F2BBF" w14:paraId="4BF7D915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67DA42C4" w14:textId="5F2902B7" w:rsidR="005C2738" w:rsidRPr="000F2BBF" w:rsidRDefault="005C2738" w:rsidP="005C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3B4044CD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3"/>
            <w:vAlign w:val="bottom"/>
          </w:tcPr>
          <w:p w14:paraId="2B9C4005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450C79A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4A0612DF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660ECA21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4"/>
            <w:vAlign w:val="bottom"/>
          </w:tcPr>
          <w:p w14:paraId="606D3B03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97DD8ED" w14:textId="77777777" w:rsidR="005C2738" w:rsidRPr="000F2BBF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067B9C" w:rsidRPr="000F2BBF" w14:paraId="6CCCBD7E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09420BCC" w14:textId="5F7C1D55" w:rsidR="00067B9C" w:rsidRPr="000F2BBF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5CB43E9" w14:textId="449F6C98" w:rsidR="00067B9C" w:rsidRPr="00E0546C" w:rsidRDefault="0089134E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21F92155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D806BA1" w14:textId="056F24B3" w:rsidR="00067B9C" w:rsidRPr="00E0546C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72ADF0B4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15F814EA" w14:textId="79F35CC9" w:rsidR="00067B9C" w:rsidRPr="00E0546C" w:rsidRDefault="009D6C80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9,455</w:t>
            </w:r>
          </w:p>
        </w:tc>
        <w:tc>
          <w:tcPr>
            <w:tcW w:w="146" w:type="pct"/>
            <w:gridSpan w:val="4"/>
          </w:tcPr>
          <w:p w14:paraId="694721A8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8E32343" w14:textId="7E5FF374" w:rsidR="00067B9C" w:rsidRPr="00E0546C" w:rsidRDefault="00067B9C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3,915</w:t>
            </w:r>
          </w:p>
        </w:tc>
      </w:tr>
      <w:tr w:rsidR="00067B9C" w:rsidRPr="000F2BBF" w14:paraId="3C0DF2A4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14C90852" w14:textId="518257E3" w:rsidR="00067B9C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7F50FBAA" w14:textId="1B540227" w:rsidR="00067B9C" w:rsidRDefault="0089134E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746</w:t>
            </w:r>
          </w:p>
        </w:tc>
        <w:tc>
          <w:tcPr>
            <w:tcW w:w="146" w:type="pct"/>
            <w:gridSpan w:val="3"/>
          </w:tcPr>
          <w:p w14:paraId="60D3ACB4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39570A6" w14:textId="01EF92CB" w:rsidR="00067B9C" w:rsidRPr="00131E14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3"/>
          </w:tcPr>
          <w:p w14:paraId="070F626E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743FCC6E" w14:textId="55E38434" w:rsidR="00067B9C" w:rsidRDefault="0089134E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628</w:t>
            </w:r>
          </w:p>
        </w:tc>
        <w:tc>
          <w:tcPr>
            <w:tcW w:w="146" w:type="pct"/>
            <w:gridSpan w:val="4"/>
          </w:tcPr>
          <w:p w14:paraId="4E929A30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931F196" w14:textId="51A386CA" w:rsidR="00067B9C" w:rsidRP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</w:t>
            </w:r>
          </w:p>
        </w:tc>
      </w:tr>
      <w:tr w:rsidR="00067B9C" w:rsidRPr="000F2BBF" w14:paraId="656FC9FF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405BC3BE" w14:textId="71BF9E26" w:rsidR="00067B9C" w:rsidRPr="000F2BBF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1322F" w14:textId="14539ACB" w:rsidR="00067B9C" w:rsidRPr="00E0546C" w:rsidRDefault="0089134E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609EE69A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4B017E42" w14:textId="310F6EF6" w:rsidR="00067B9C" w:rsidRPr="00131E14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1,020,805</w:t>
            </w:r>
          </w:p>
        </w:tc>
        <w:tc>
          <w:tcPr>
            <w:tcW w:w="147" w:type="pct"/>
            <w:gridSpan w:val="3"/>
          </w:tcPr>
          <w:p w14:paraId="13557B6D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6CC915" w14:textId="031821C7" w:rsidR="00067B9C" w:rsidRPr="00E0546C" w:rsidRDefault="0089134E" w:rsidP="00371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4"/>
          </w:tcPr>
          <w:p w14:paraId="556B0537" w14:textId="77777777" w:rsidR="00067B9C" w:rsidRPr="00E0546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5B3FFFA" w14:textId="2C9501ED" w:rsidR="00067B9C" w:rsidRP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1,020,522</w:t>
            </w:r>
          </w:p>
        </w:tc>
      </w:tr>
      <w:tr w:rsidR="00067B9C" w:rsidRPr="00E36A15" w14:paraId="4613E60C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1F6AC578" w14:textId="5D91682E" w:rsidR="00067B9C" w:rsidRPr="00E36A15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6581F" w14:textId="4CB3CB1A" w:rsidR="00067B9C" w:rsidRPr="00E36A15" w:rsidRDefault="0089134E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46" w:type="pct"/>
            <w:gridSpan w:val="3"/>
          </w:tcPr>
          <w:p w14:paraId="000F7AB4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2EBE8" w14:textId="57DE24B8" w:rsidR="00067B9C" w:rsidRPr="00131E14" w:rsidRDefault="00067B9C" w:rsidP="0013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131E14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1,020,808</w:t>
            </w:r>
          </w:p>
        </w:tc>
        <w:tc>
          <w:tcPr>
            <w:tcW w:w="147" w:type="pct"/>
            <w:gridSpan w:val="3"/>
          </w:tcPr>
          <w:p w14:paraId="58811D0A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3F68D" w14:textId="24283B96" w:rsidR="00067B9C" w:rsidRPr="00E36A15" w:rsidRDefault="009D6C80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</w:t>
            </w:r>
            <w:r w:rsidR="0089134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146" w:type="pct"/>
            <w:gridSpan w:val="4"/>
          </w:tcPr>
          <w:p w14:paraId="06566AF9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528DBA" w14:textId="67E4620B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1,024,440</w:t>
            </w:r>
          </w:p>
        </w:tc>
      </w:tr>
      <w:tr w:rsidR="00067B9C" w:rsidRPr="00E36A15" w14:paraId="402FA869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0846117A" w14:textId="77777777" w:rsidR="00067B9C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192F05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782D810B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04BC85FA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14:paraId="4F6C7F7E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063DD0B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4"/>
          </w:tcPr>
          <w:p w14:paraId="6223A16C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0BF48F71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67B9C" w:rsidRPr="00E36A15" w14:paraId="2EA1878E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7F5C8D1F" w14:textId="61E7261D" w:rsidR="00067B9C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8423A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1C9EDB52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15509269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F0D93C5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14:paraId="56EACD4C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08D2C98F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4"/>
          </w:tcPr>
          <w:p w14:paraId="198B2A79" w14:textId="77777777" w:rsidR="00067B9C" w:rsidRPr="00E36A15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AE92E4A" w14:textId="77777777" w:rsidR="00067B9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22ECA" w:rsidRPr="00E36A15" w14:paraId="4A0B4213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51CAEFF4" w14:textId="054CC251" w:rsidR="00B22ECA" w:rsidRPr="002E415E" w:rsidRDefault="00B22ECA" w:rsidP="00B2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716436E2" w14:textId="6CC7492E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 w:rsidRPr="00B22EC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2C9A74BD" w14:textId="77777777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C7D3B38" w14:textId="344F6CE9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B22ECA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2B55B4E7" w14:textId="77777777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shd w:val="clear" w:color="auto" w:fill="auto"/>
          </w:tcPr>
          <w:p w14:paraId="1209C86E" w14:textId="66120294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 w:rsidRPr="00B22ECA">
              <w:rPr>
                <w:rFonts w:asciiTheme="majorHAnsi" w:hAnsiTheme="majorHAnsi" w:cstheme="majorHAnsi"/>
                <w:sz w:val="30"/>
                <w:szCs w:val="30"/>
              </w:rPr>
              <w:t>612,714</w:t>
            </w:r>
          </w:p>
        </w:tc>
        <w:tc>
          <w:tcPr>
            <w:tcW w:w="146" w:type="pct"/>
            <w:gridSpan w:val="4"/>
          </w:tcPr>
          <w:p w14:paraId="1C5AD484" w14:textId="77777777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3979A67" w14:textId="5BF9E319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B22ECA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491,814</w:t>
            </w:r>
          </w:p>
        </w:tc>
      </w:tr>
      <w:tr w:rsidR="00B22ECA" w:rsidRPr="00E36A15" w14:paraId="58FAC400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76065EF2" w14:textId="7C6A210E" w:rsidR="00B22ECA" w:rsidRPr="002E415E" w:rsidRDefault="00B22ECA" w:rsidP="00B2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56073" w14:textId="2B3FF59F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784</w:t>
            </w:r>
          </w:p>
        </w:tc>
        <w:tc>
          <w:tcPr>
            <w:tcW w:w="146" w:type="pct"/>
            <w:gridSpan w:val="3"/>
          </w:tcPr>
          <w:p w14:paraId="4B020367" w14:textId="77777777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749685A" w14:textId="11A0C6B9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463507AE" w14:textId="77777777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7486E2" w14:textId="307DB271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4"/>
          </w:tcPr>
          <w:p w14:paraId="406782CA" w14:textId="77777777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5E114E6E" w14:textId="613378E2" w:rsidR="00B22ECA" w:rsidRP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22ECA" w:rsidRPr="00E36A15" w14:paraId="379FCB46" w14:textId="77777777" w:rsidTr="00B11419">
        <w:trPr>
          <w:gridAfter w:val="1"/>
          <w:wAfter w:w="46" w:type="pct"/>
        </w:trPr>
        <w:tc>
          <w:tcPr>
            <w:tcW w:w="2181" w:type="pct"/>
          </w:tcPr>
          <w:p w14:paraId="59383A27" w14:textId="1B8E543D" w:rsidR="00B22ECA" w:rsidRDefault="00B22ECA" w:rsidP="00B2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BE280" w14:textId="131281B7" w:rsidR="00B22ECA" w:rsidRPr="00E36A15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46" w:type="pct"/>
            <w:gridSpan w:val="3"/>
          </w:tcPr>
          <w:p w14:paraId="11CD3DC4" w14:textId="77777777" w:rsidR="00B22ECA" w:rsidRPr="00E36A15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C745F3" w14:textId="65773158" w:rsid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000866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3CD3222A" w14:textId="77777777" w:rsidR="00B22ECA" w:rsidRPr="00E36A15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28984" w14:textId="7799A6D4" w:rsidR="00B22ECA" w:rsidRPr="00E36A15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612,714</w:t>
            </w:r>
          </w:p>
        </w:tc>
        <w:tc>
          <w:tcPr>
            <w:tcW w:w="146" w:type="pct"/>
            <w:gridSpan w:val="4"/>
          </w:tcPr>
          <w:p w14:paraId="49F241C7" w14:textId="77777777" w:rsidR="00B22ECA" w:rsidRPr="00E36A15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D24B4D" w14:textId="6CBDD3E3" w:rsidR="00B22ECA" w:rsidRDefault="00B22ECA" w:rsidP="00B22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000866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491,814</w:t>
            </w:r>
          </w:p>
        </w:tc>
      </w:tr>
    </w:tbl>
    <w:p w14:paraId="4E5EA8AF" w14:textId="1E569A11" w:rsidR="00F92CD8" w:rsidRPr="000F1AE3" w:rsidRDefault="00F92CD8" w:rsidP="00F9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HAnsi" w:hAnsiTheme="majorHAnsi" w:cstheme="majorHAnsi"/>
          <w:spacing w:val="6"/>
          <w:sz w:val="30"/>
          <w:szCs w:val="30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77"/>
        <w:gridCol w:w="274"/>
        <w:gridCol w:w="1098"/>
        <w:gridCol w:w="255"/>
        <w:gridCol w:w="1087"/>
        <w:gridCol w:w="264"/>
        <w:gridCol w:w="1074"/>
      </w:tblGrid>
      <w:tr w:rsidR="00067B9C" w:rsidRPr="00A70E19" w14:paraId="6E5F1E91" w14:textId="77777777" w:rsidTr="006E52A2">
        <w:trPr>
          <w:tblHeader/>
        </w:trPr>
        <w:tc>
          <w:tcPr>
            <w:tcW w:w="2206" w:type="pct"/>
          </w:tcPr>
          <w:p w14:paraId="311F65AA" w14:textId="4341FB6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334" w:type="pct"/>
            <w:gridSpan w:val="3"/>
          </w:tcPr>
          <w:p w14:paraId="1C8BEE6C" w14:textId="76A52CEA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2423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3F465989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08E5AE5F" w14:textId="0C2577D1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7B9C" w:rsidRPr="00A70E19" w14:paraId="2E2F14FE" w14:textId="77777777" w:rsidTr="006E52A2">
        <w:trPr>
          <w:tblHeader/>
        </w:trPr>
        <w:tc>
          <w:tcPr>
            <w:tcW w:w="2206" w:type="pct"/>
          </w:tcPr>
          <w:p w14:paraId="3E370B47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0B87BA8" w14:textId="14724B6B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206CC635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7FCA17F" w14:textId="7FC40E13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24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1CC2822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02C4D29" w14:textId="1F5CF6AD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E98E934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372910" w14:textId="4C70036B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24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7B9C" w:rsidRPr="00A70E19" w14:paraId="61171CF5" w14:textId="77777777" w:rsidTr="006E52A2">
        <w:trPr>
          <w:tblHeader/>
        </w:trPr>
        <w:tc>
          <w:tcPr>
            <w:tcW w:w="2206" w:type="pct"/>
          </w:tcPr>
          <w:p w14:paraId="52249962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11D366A" w14:textId="3227A39C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8BD7D57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7E3D9C" w14:textId="15AF98F1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7E0E5CB0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06D609" w14:textId="4CD7C3DC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94DC1C2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0EE295" w14:textId="68394FB9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067B9C" w:rsidRPr="00A70E19" w14:paraId="78278F0E" w14:textId="77777777" w:rsidTr="006E52A2">
        <w:trPr>
          <w:tblHeader/>
        </w:trPr>
        <w:tc>
          <w:tcPr>
            <w:tcW w:w="2206" w:type="pct"/>
          </w:tcPr>
          <w:p w14:paraId="4EBED100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0964B95B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BE2423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BE2423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067B9C" w:rsidRPr="00E1407F" w14:paraId="4170CE1D" w14:textId="77777777" w:rsidTr="006E52A2">
        <w:tc>
          <w:tcPr>
            <w:tcW w:w="2206" w:type="pct"/>
          </w:tcPr>
          <w:p w14:paraId="20A7F25E" w14:textId="77777777" w:rsidR="00067B9C" w:rsidRPr="00BE242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</w:t>
            </w:r>
            <w:r w:rsidRPr="00BE2423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งสิ้น</w:t>
            </w:r>
          </w:p>
          <w:p w14:paraId="6609B160" w14:textId="77777777" w:rsidR="00067B9C" w:rsidRPr="00BE242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E2423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587" w:type="pct"/>
            <w:shd w:val="clear" w:color="auto" w:fill="auto"/>
          </w:tcPr>
          <w:p w14:paraId="1CE696AE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52F4CC7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</w:tcPr>
          <w:p w14:paraId="12A157A5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2AC1741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F04E8F0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690E3C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B5405D6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067B9C" w:rsidRPr="00A70E19" w14:paraId="7E793290" w14:textId="77777777" w:rsidTr="006E52A2">
        <w:tc>
          <w:tcPr>
            <w:tcW w:w="2206" w:type="pct"/>
          </w:tcPr>
          <w:p w14:paraId="1FA0138A" w14:textId="77777777" w:rsidR="00067B9C" w:rsidRPr="00BE242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ภายใน </w:t>
            </w: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ปี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5B1A6947" w14:textId="4DEDC6DF" w:rsidR="00067B9C" w:rsidRPr="00BE2423" w:rsidRDefault="00114B6B" w:rsidP="00114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935</w:t>
            </w:r>
          </w:p>
        </w:tc>
        <w:tc>
          <w:tcPr>
            <w:tcW w:w="149" w:type="pct"/>
          </w:tcPr>
          <w:p w14:paraId="1F45A1F6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D6313B0" w14:textId="651F8513" w:rsidR="00067B9C" w:rsidRPr="00BE2423" w:rsidRDefault="00067B9C" w:rsidP="009B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4,000</w:t>
            </w:r>
          </w:p>
        </w:tc>
        <w:tc>
          <w:tcPr>
            <w:tcW w:w="139" w:type="pct"/>
            <w:shd w:val="clear" w:color="auto" w:fill="auto"/>
          </w:tcPr>
          <w:p w14:paraId="6CF71F0D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5F6F26F0" w14:textId="72CB7D73" w:rsidR="00067B9C" w:rsidRPr="00BE2423" w:rsidRDefault="0089134E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635B0B6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4C902B2" w14:textId="77777777" w:rsidR="00067B9C" w:rsidRPr="00BE2423" w:rsidRDefault="00067B9C" w:rsidP="001B5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31BB666C" w14:textId="77777777" w:rsidR="00A025FE" w:rsidRDefault="00A025FE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4186068D" w14:textId="77777777" w:rsidR="00A025FE" w:rsidRDefault="00A025FE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62858322" w14:textId="77777777" w:rsidR="00A025FE" w:rsidRDefault="00A025FE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17B8CD05" w14:textId="4DB637BF" w:rsidR="003B1BAB" w:rsidRDefault="003B1BAB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3B1BAB">
        <w:rPr>
          <w:rFonts w:asciiTheme="minorHAnsi" w:hAnsiTheme="minorHAnsi" w:cstheme="minorHAnsi" w:hint="cs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D46BAF0" w14:textId="24CB33C4" w:rsidR="00BD31B1" w:rsidRDefault="00BD31B1" w:rsidP="00BD31B1">
      <w:pPr>
        <w:pStyle w:val="BodyText2"/>
        <w:rPr>
          <w:rFonts w:asciiTheme="minorHAnsi" w:hAnsiTheme="minorHAnsi"/>
          <w:lang w:val="en-US"/>
        </w:rPr>
      </w:pPr>
    </w:p>
    <w:p w14:paraId="0F4385CE" w14:textId="31D380EC" w:rsidR="00BD31B1" w:rsidRPr="000D299F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cs/>
          <w:lang w:val="en-US"/>
        </w:rPr>
      </w:pPr>
      <w:r w:rsidRPr="000D299F">
        <w:rPr>
          <w:rFonts w:asciiTheme="minorHAnsi" w:hAnsiTheme="minorHAnsi" w:cstheme="minorHAnsi" w:hint="cs"/>
          <w:i/>
          <w:iCs/>
          <w:cs/>
          <w:lang w:val="en-US"/>
        </w:rPr>
        <w:t>สัญญ</w:t>
      </w:r>
      <w:r>
        <w:rPr>
          <w:rFonts w:asciiTheme="minorHAnsi" w:hAnsiTheme="minorHAnsi" w:cstheme="minorHAnsi" w:hint="cs"/>
          <w:i/>
          <w:iCs/>
          <w:cs/>
          <w:lang w:val="en-US"/>
        </w:rPr>
        <w:t>าเงินให้กู้ยืม</w:t>
      </w:r>
    </w:p>
    <w:p w14:paraId="2C70F05A" w14:textId="77777777" w:rsidR="00BD31B1" w:rsidRPr="00BD31B1" w:rsidRDefault="00BD31B1" w:rsidP="00BD31B1">
      <w:pPr>
        <w:pStyle w:val="BodyText2"/>
        <w:ind w:left="540"/>
        <w:rPr>
          <w:rFonts w:asciiTheme="minorHAnsi" w:hAnsiTheme="minorHAnsi" w:cstheme="minorHAnsi"/>
          <w:cs/>
          <w:lang w:val="en-US"/>
        </w:rPr>
      </w:pPr>
    </w:p>
    <w:p w14:paraId="03C16F3C" w14:textId="37906226" w:rsidR="00BD31B1" w:rsidRDefault="00BD31B1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  <w:r>
        <w:rPr>
          <w:rFonts w:asciiTheme="minorHAnsi" w:hAnsiTheme="minorHAnsi" w:hint="cs"/>
          <w:spacing w:val="-6"/>
          <w:cs/>
          <w:lang w:val="en-US"/>
        </w:rPr>
        <w:t>บริษัททำสัญญาเงินให้กู้ยืมระยะสั้นแก่บริษัทย่อยจำนวน</w:t>
      </w:r>
      <w:r w:rsidR="005B66D2">
        <w:rPr>
          <w:rFonts w:asciiTheme="minorHAnsi" w:hAnsiTheme="minorHAnsi" w:hint="cs"/>
          <w:spacing w:val="-6"/>
          <w:cs/>
          <w:lang w:val="en-US"/>
        </w:rPr>
        <w:t>สอง</w:t>
      </w:r>
      <w:r>
        <w:rPr>
          <w:rFonts w:asciiTheme="minorHAnsi" w:hAnsiTheme="minorHAnsi" w:hint="cs"/>
          <w:spacing w:val="-6"/>
          <w:cs/>
          <w:lang w:val="en-US"/>
        </w:rPr>
        <w:t>แห่งและการร่วมค้าเป็นตั๋วสัญญาใช้เงิน</w:t>
      </w:r>
      <w:r w:rsidR="005B66D2">
        <w:rPr>
          <w:rFonts w:asciiTheme="minorHAnsi" w:hAnsiTheme="minorHAnsi" w:hint="cs"/>
          <w:spacing w:val="-6"/>
          <w:cs/>
          <w:lang w:val="en-US"/>
        </w:rPr>
        <w:t xml:space="preserve"> </w:t>
      </w:r>
      <w:r>
        <w:rPr>
          <w:rFonts w:asciiTheme="minorHAnsi" w:hAnsiTheme="minorHAnsi" w:hint="cs"/>
          <w:spacing w:val="-6"/>
          <w:cs/>
          <w:lang w:val="en-US"/>
        </w:rPr>
        <w:t xml:space="preserve">โดยมีอัตราดอกเบี้ยร้อยละ </w:t>
      </w:r>
      <w:r>
        <w:rPr>
          <w:rFonts w:asciiTheme="minorHAnsi" w:hAnsiTheme="minorHAnsi"/>
          <w:spacing w:val="-6"/>
          <w:lang w:val="en-US"/>
        </w:rPr>
        <w:t xml:space="preserve">3.57 </w:t>
      </w:r>
      <w:r>
        <w:rPr>
          <w:rFonts w:asciiTheme="minorHAnsi" w:hAnsiTheme="minorHAnsi" w:hint="cs"/>
          <w:spacing w:val="-6"/>
          <w:cs/>
          <w:lang w:val="en-US"/>
        </w:rPr>
        <w:t>ต่อปี และถึงกำหนดชำระภายในเดือนมิถุ</w:t>
      </w:r>
      <w:r w:rsidR="00661A63">
        <w:rPr>
          <w:rFonts w:asciiTheme="minorHAnsi" w:hAnsiTheme="minorHAnsi" w:hint="cs"/>
          <w:spacing w:val="-6"/>
          <w:cs/>
          <w:lang w:val="en-US"/>
        </w:rPr>
        <w:t>น</w:t>
      </w:r>
      <w:r>
        <w:rPr>
          <w:rFonts w:asciiTheme="minorHAnsi" w:hAnsiTheme="minorHAnsi" w:hint="cs"/>
          <w:spacing w:val="-6"/>
          <w:cs/>
          <w:lang w:val="en-US"/>
        </w:rPr>
        <w:t xml:space="preserve">ายน </w:t>
      </w:r>
      <w:r>
        <w:rPr>
          <w:rFonts w:asciiTheme="minorHAnsi" w:hAnsiTheme="minorHAnsi"/>
          <w:spacing w:val="-6"/>
          <w:lang w:val="en-US"/>
        </w:rPr>
        <w:t>2565</w:t>
      </w:r>
    </w:p>
    <w:p w14:paraId="5C5AAE61" w14:textId="1DE0B494" w:rsidR="00BD31B1" w:rsidRDefault="00BD31B1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</w:p>
    <w:p w14:paraId="507C5679" w14:textId="51D74911" w:rsidR="00BD31B1" w:rsidRDefault="00BD31B1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  <w:r>
        <w:rPr>
          <w:rFonts w:asciiTheme="minorHAnsi" w:hAnsiTheme="minorHAnsi" w:hint="cs"/>
          <w:spacing w:val="-6"/>
          <w:cs/>
          <w:lang w:val="en-US"/>
        </w:rPr>
        <w:t xml:space="preserve">บริษัททำสัญญาเงินให้กู้ยืมระยะยาวแก่บริษัทย่อยแห่งหนึ่ง โดยมีอัตราดอกเบี้ย </w:t>
      </w:r>
      <w:r>
        <w:rPr>
          <w:rFonts w:asciiTheme="minorHAnsi" w:hAnsiTheme="minorHAnsi"/>
          <w:spacing w:val="-6"/>
          <w:lang w:val="en-US"/>
        </w:rPr>
        <w:t>MLR</w:t>
      </w:r>
      <w:r>
        <w:rPr>
          <w:rFonts w:asciiTheme="minorHAnsi" w:hAnsiTheme="minorHAnsi" w:hint="cs"/>
          <w:spacing w:val="-6"/>
          <w:cs/>
          <w:lang w:val="en-US"/>
        </w:rPr>
        <w:t xml:space="preserve"> ลบด้วยอัตราดอกเบี้ยร้อยละ </w:t>
      </w:r>
      <w:r>
        <w:rPr>
          <w:rFonts w:asciiTheme="minorHAnsi" w:hAnsiTheme="minorHAnsi"/>
          <w:spacing w:val="-6"/>
          <w:lang w:val="en-US"/>
        </w:rPr>
        <w:t xml:space="preserve">1.75 </w:t>
      </w:r>
      <w:r>
        <w:rPr>
          <w:rFonts w:asciiTheme="minorHAnsi" w:hAnsiTheme="minorHAnsi" w:hint="cs"/>
          <w:spacing w:val="-6"/>
          <w:cs/>
          <w:lang w:val="en-US"/>
        </w:rPr>
        <w:t xml:space="preserve">ต่อปี และถึงกำหนดชำระภายในเดือนกุมภาพันธ์ </w:t>
      </w:r>
      <w:r>
        <w:rPr>
          <w:rFonts w:asciiTheme="minorHAnsi" w:hAnsiTheme="minorHAnsi"/>
          <w:spacing w:val="-6"/>
          <w:lang w:val="en-US"/>
        </w:rPr>
        <w:t>2567</w:t>
      </w:r>
    </w:p>
    <w:p w14:paraId="4B1B052A" w14:textId="66A1FCFD" w:rsidR="00BD31B1" w:rsidRDefault="00BD31B1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</w:p>
    <w:p w14:paraId="6F7362DA" w14:textId="7AE0E648" w:rsidR="00BD31B1" w:rsidRDefault="00BD31B1" w:rsidP="00BD31B1">
      <w:pPr>
        <w:pStyle w:val="BodyText2"/>
        <w:ind w:left="540"/>
        <w:rPr>
          <w:rFonts w:asciiTheme="minorHAnsi" w:hAnsiTheme="minorHAnsi"/>
          <w:i/>
          <w:iCs/>
          <w:spacing w:val="-6"/>
          <w:lang w:val="en-US"/>
        </w:rPr>
      </w:pPr>
      <w:r w:rsidRPr="00BD31B1">
        <w:rPr>
          <w:rFonts w:asciiTheme="minorHAnsi" w:hAnsiTheme="minorHAnsi" w:hint="cs"/>
          <w:i/>
          <w:iCs/>
          <w:spacing w:val="-6"/>
          <w:cs/>
          <w:lang w:val="en-US"/>
        </w:rPr>
        <w:t>สัญญาเงินกู้ยืม</w:t>
      </w:r>
    </w:p>
    <w:p w14:paraId="20EF591C" w14:textId="193A51E1" w:rsidR="00BD31B1" w:rsidRDefault="00BD31B1" w:rsidP="00BD31B1">
      <w:pPr>
        <w:pStyle w:val="BodyText2"/>
        <w:ind w:left="540"/>
        <w:rPr>
          <w:rFonts w:asciiTheme="minorHAnsi" w:hAnsiTheme="minorHAnsi"/>
          <w:i/>
          <w:iCs/>
          <w:spacing w:val="-6"/>
          <w:lang w:val="en-US"/>
        </w:rPr>
      </w:pPr>
    </w:p>
    <w:p w14:paraId="228DABAA" w14:textId="38D4786A" w:rsidR="00BD31B1" w:rsidRDefault="00BD31B1" w:rsidP="00BD31B1">
      <w:pPr>
        <w:pStyle w:val="BodyText2"/>
        <w:ind w:left="54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hint="cs"/>
          <w:spacing w:val="-6"/>
          <w:cs/>
          <w:lang w:val="en-US"/>
        </w:rPr>
        <w:t xml:space="preserve">บริษัทออกตั๋วสัญญาใช้เงินให้กับบริษัทย่อยจำนวน </w:t>
      </w:r>
      <w:r>
        <w:rPr>
          <w:rFonts w:asciiTheme="minorHAnsi" w:hAnsiTheme="minorHAnsi"/>
          <w:spacing w:val="-6"/>
          <w:lang w:val="en-US"/>
        </w:rPr>
        <w:t>6</w:t>
      </w:r>
      <w:r>
        <w:rPr>
          <w:rFonts w:asciiTheme="minorHAnsi" w:hAnsiTheme="minorHAnsi" w:hint="cs"/>
          <w:spacing w:val="-6"/>
          <w:cs/>
          <w:lang w:val="en-US"/>
        </w:rPr>
        <w:t xml:space="preserve"> แห่ง โดยมีอัตราดอกเบี้ยร้อยละ </w:t>
      </w:r>
      <w:r>
        <w:rPr>
          <w:rFonts w:asciiTheme="minorHAnsi" w:hAnsiTheme="minorHAnsi"/>
          <w:spacing w:val="-6"/>
          <w:lang w:val="en-US"/>
        </w:rPr>
        <w:t xml:space="preserve">3.57 </w:t>
      </w:r>
      <w:r>
        <w:rPr>
          <w:rFonts w:asciiTheme="minorHAnsi" w:hAnsiTheme="minorHAnsi" w:hint="cs"/>
          <w:spacing w:val="-6"/>
          <w:cs/>
          <w:lang w:val="en-US"/>
        </w:rPr>
        <w:t xml:space="preserve">ต่อปี และถึงกำหนดชำระภายในเดือนมิถุนายน </w:t>
      </w:r>
      <w:r>
        <w:rPr>
          <w:rFonts w:asciiTheme="minorHAnsi" w:hAnsiTheme="minorHAnsi"/>
          <w:spacing w:val="-6"/>
          <w:lang w:val="en-US"/>
        </w:rPr>
        <w:t>2565</w:t>
      </w:r>
    </w:p>
    <w:p w14:paraId="4890CEE0" w14:textId="77777777" w:rsidR="000D299F" w:rsidRPr="00BD31B1" w:rsidRDefault="000D299F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0FB1B7B" w14:textId="4CE0CA56" w:rsidR="00BD31B1" w:rsidRPr="00BD31B1" w:rsidRDefault="00251A10" w:rsidP="00BD31B1">
      <w:pPr>
        <w:pStyle w:val="BodyText2"/>
        <w:numPr>
          <w:ilvl w:val="0"/>
          <w:numId w:val="20"/>
        </w:numPr>
        <w:ind w:left="540" w:hanging="540"/>
        <w:rPr>
          <w:rFonts w:asciiTheme="majorHAnsi" w:hAnsiTheme="majorHAnsi" w:cstheme="majorHAnsi"/>
          <w:spacing w:val="6"/>
          <w:sz w:val="20"/>
          <w:szCs w:val="20"/>
        </w:rPr>
      </w:pPr>
      <w:r w:rsidRPr="00BF49A1">
        <w:rPr>
          <w:rFonts w:asciiTheme="minorHAnsi" w:hAnsiTheme="minorHAnsi" w:cstheme="minorHAnsi" w:hint="cs"/>
          <w:b/>
          <w:bCs/>
          <w:cs/>
          <w:lang w:val="en-US"/>
        </w:rPr>
        <w:t>ลูกหนี้การค้า</w:t>
      </w:r>
    </w:p>
    <w:p w14:paraId="66BF2C7E" w14:textId="77777777" w:rsidR="00BD31B1" w:rsidRPr="00BD31B1" w:rsidRDefault="00BD31B1" w:rsidP="00BD31B1">
      <w:pPr>
        <w:pStyle w:val="BodyText2"/>
        <w:ind w:left="540"/>
        <w:rPr>
          <w:rFonts w:asciiTheme="majorHAnsi" w:hAnsiTheme="majorHAnsi" w:cstheme="majorHAnsi"/>
          <w:spacing w:val="6"/>
          <w:sz w:val="20"/>
          <w:szCs w:val="2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CC4BBF" w:rsidRPr="00C00D18" w14:paraId="61357AB7" w14:textId="77777777" w:rsidTr="00D54E85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91F9AE4" w14:textId="77777777" w:rsidR="00CC4BBF" w:rsidRPr="00C00D18" w:rsidRDefault="00CC4BBF" w:rsidP="003F214E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C3823B" w14:textId="43157468" w:rsidR="00CC4BBF" w:rsidRPr="00C00D18" w:rsidRDefault="00CC4BBF" w:rsidP="003F214E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C00D18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267D82A" w14:textId="77777777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DCAF14" w14:textId="77777777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BBF" w:rsidRPr="00C00D18" w14:paraId="3E18BE64" w14:textId="77777777" w:rsidTr="00D54E85">
        <w:trPr>
          <w:cantSplit/>
          <w:tblHeader/>
        </w:trPr>
        <w:tc>
          <w:tcPr>
            <w:tcW w:w="3510" w:type="dxa"/>
            <w:vAlign w:val="bottom"/>
          </w:tcPr>
          <w:p w14:paraId="76EAF71B" w14:textId="77777777" w:rsidR="00CC4BBF" w:rsidRPr="00C00D18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5E05C1" w14:textId="5C5661F0" w:rsidR="00CC4BBF" w:rsidRPr="00C00D18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val="en-US"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inorBidi" w:hAnsiTheme="minorBidi" w:cstheme="min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5A0F87AA" w14:textId="14809B4B" w:rsidR="00CC4BBF" w:rsidRPr="00067B9C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0D47AB2" w14:textId="77777777" w:rsidR="00CC4BBF" w:rsidRPr="00C00D18" w:rsidRDefault="00CC4BBF" w:rsidP="00067B9C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73D4C3" w14:textId="62BCEBFE" w:rsidR="00CC4BBF" w:rsidRPr="00067B9C" w:rsidRDefault="00CC4BBF" w:rsidP="00067B9C">
            <w:pPr>
              <w:pStyle w:val="acctmergecolhdg"/>
              <w:spacing w:line="240" w:lineRule="auto"/>
              <w:ind w:left="-77" w:right="-77"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val="en-US"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31 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cs/>
              </w:rPr>
              <w:t>ธันวาคม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00B5E501" w14:textId="77777777" w:rsidR="00CC4BBF" w:rsidRPr="00C00D18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2BEBB76" w14:textId="77777777" w:rsidR="00CC4BBF" w:rsidRPr="00C00D18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val="en-US"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inorBidi" w:hAnsiTheme="minorBidi" w:cstheme="min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0D0093FC" w14:textId="6A2A5E74" w:rsidR="00CC4BBF" w:rsidRPr="00895FAB" w:rsidRDefault="00CC4BBF" w:rsidP="00067B9C">
            <w:pPr>
              <w:spacing w:line="240" w:lineRule="auto"/>
              <w:ind w:left="-53" w:right="-55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895FAB">
              <w:rPr>
                <w:rFonts w:asciiTheme="minorBidi" w:hAnsiTheme="minorBidi" w:cstheme="min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A39F207" w14:textId="77777777" w:rsidR="00CC4BBF" w:rsidRPr="00C00D18" w:rsidRDefault="00CC4BBF" w:rsidP="00067B9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C06DB52" w14:textId="39E6DCD6" w:rsidR="00CC4BBF" w:rsidRPr="00C00D18" w:rsidRDefault="00CC4BBF" w:rsidP="00067B9C">
            <w:pPr>
              <w:pStyle w:val="acctmergecolhdg"/>
              <w:spacing w:line="240" w:lineRule="auto"/>
              <w:ind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31 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cs/>
              </w:rPr>
              <w:t>ธันวาคม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CC4BBF" w:rsidRPr="00C00D18" w14:paraId="24B6B095" w14:textId="77777777" w:rsidTr="00D54E85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15D26760" w14:textId="77777777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F679B1E" w14:textId="2F16B960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00D18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0D1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95FAB" w:rsidRPr="00C00D18" w14:paraId="7B679696" w14:textId="77777777" w:rsidTr="00D54E85">
        <w:trPr>
          <w:cantSplit/>
        </w:trPr>
        <w:tc>
          <w:tcPr>
            <w:tcW w:w="3510" w:type="dxa"/>
            <w:hideMark/>
          </w:tcPr>
          <w:p w14:paraId="3B51C735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B54163E" w14:textId="371E6BD5" w:rsidR="00895FAB" w:rsidRPr="007D5577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A02CC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8F0902">
              <w:rPr>
                <w:rFonts w:asciiTheme="minorHAnsi" w:hAnsiTheme="minorHAnsi" w:cstheme="minorHAnsi"/>
                <w:sz w:val="30"/>
                <w:szCs w:val="30"/>
              </w:rPr>
              <w:t>058</w:t>
            </w:r>
          </w:p>
        </w:tc>
        <w:tc>
          <w:tcPr>
            <w:tcW w:w="180" w:type="dxa"/>
          </w:tcPr>
          <w:p w14:paraId="73E62821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E717F" w14:textId="44E4787D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101,292</w:t>
            </w:r>
          </w:p>
        </w:tc>
        <w:tc>
          <w:tcPr>
            <w:tcW w:w="178" w:type="dxa"/>
          </w:tcPr>
          <w:p w14:paraId="5C750A8C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228EE7" w14:textId="03D1F44A" w:rsidR="00895FAB" w:rsidRPr="00C00D18" w:rsidRDefault="0089134E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A02CC"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7A02CC">
              <w:rPr>
                <w:rFonts w:asciiTheme="minorHAnsi" w:hAnsiTheme="minorHAnsi" w:cstheme="minorHAnsi"/>
                <w:sz w:val="30"/>
                <w:szCs w:val="30"/>
              </w:rPr>
              <w:t>934</w:t>
            </w:r>
          </w:p>
        </w:tc>
        <w:tc>
          <w:tcPr>
            <w:tcW w:w="180" w:type="dxa"/>
          </w:tcPr>
          <w:p w14:paraId="75D0F8ED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CEA8119" w14:textId="7563D3EC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17,719</w:t>
            </w:r>
          </w:p>
        </w:tc>
      </w:tr>
      <w:tr w:rsidR="00895FAB" w:rsidRPr="00C00D18" w14:paraId="562B5D57" w14:textId="77777777" w:rsidTr="00D54E85">
        <w:trPr>
          <w:cantSplit/>
        </w:trPr>
        <w:tc>
          <w:tcPr>
            <w:tcW w:w="3510" w:type="dxa"/>
            <w:hideMark/>
          </w:tcPr>
          <w:p w14:paraId="5008F818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3229773" w14:textId="77777777" w:rsidR="00895FAB" w:rsidRPr="007D5577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18CB60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F0F5A" w14:textId="7777777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CA247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E2A2236" w14:textId="7777777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6F2FBD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871488" w14:textId="7777777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95FAB" w:rsidRPr="00C00D18" w14:paraId="7FDB0B8E" w14:textId="77777777" w:rsidTr="00D54E85">
        <w:trPr>
          <w:cantSplit/>
        </w:trPr>
        <w:tc>
          <w:tcPr>
            <w:tcW w:w="3510" w:type="dxa"/>
            <w:hideMark/>
          </w:tcPr>
          <w:p w14:paraId="58A8BB94" w14:textId="77777777" w:rsidR="00895FAB" w:rsidRPr="00C00D18" w:rsidRDefault="00895FAB" w:rsidP="00895FAB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น้อยกว่า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3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C3108F6" w14:textId="0D8911B2" w:rsidR="00895FAB" w:rsidRPr="007D5577" w:rsidRDefault="007A25A3" w:rsidP="001B558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="008F0902">
              <w:rPr>
                <w:rFonts w:asciiTheme="minorHAnsi" w:hAnsiTheme="minorHAnsi" w:cstheme="minorHAnsi"/>
                <w:sz w:val="30"/>
                <w:szCs w:val="30"/>
              </w:rPr>
              <w:t>4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8F0902">
              <w:rPr>
                <w:rFonts w:asciiTheme="minorHAnsi" w:hAnsiTheme="minorHAnsi" w:cstheme="minorHAnsi"/>
                <w:sz w:val="30"/>
                <w:szCs w:val="30"/>
              </w:rPr>
              <w:t>075</w:t>
            </w:r>
          </w:p>
        </w:tc>
        <w:tc>
          <w:tcPr>
            <w:tcW w:w="180" w:type="dxa"/>
          </w:tcPr>
          <w:p w14:paraId="6031AA4B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EF2C8" w14:textId="73FAC726" w:rsidR="00895FAB" w:rsidRPr="00C00D18" w:rsidRDefault="00895FAB" w:rsidP="001B558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43,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78" w:type="dxa"/>
          </w:tcPr>
          <w:p w14:paraId="1194E64F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541DB9" w14:textId="4ACD651C" w:rsidR="00895FAB" w:rsidRPr="00C00D18" w:rsidRDefault="0089134E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8,263</w:t>
            </w:r>
          </w:p>
        </w:tc>
        <w:tc>
          <w:tcPr>
            <w:tcW w:w="180" w:type="dxa"/>
          </w:tcPr>
          <w:p w14:paraId="6E04FE72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0A25D1D" w14:textId="745C4112" w:rsidR="00895FAB" w:rsidRPr="00C00D18" w:rsidRDefault="00895FAB" w:rsidP="001B55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2,115</w:t>
            </w:r>
          </w:p>
        </w:tc>
      </w:tr>
      <w:tr w:rsidR="00895FAB" w:rsidRPr="00C00D18" w14:paraId="2DFFF316" w14:textId="77777777" w:rsidTr="00D54E85">
        <w:trPr>
          <w:cantSplit/>
        </w:trPr>
        <w:tc>
          <w:tcPr>
            <w:tcW w:w="3510" w:type="dxa"/>
            <w:hideMark/>
          </w:tcPr>
          <w:p w14:paraId="1157479E" w14:textId="77777777" w:rsidR="00895FAB" w:rsidRPr="00C00D18" w:rsidRDefault="00895FAB" w:rsidP="00895FAB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3 - 6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C6323C8" w14:textId="63BDA263" w:rsidR="00895FAB" w:rsidRPr="007D5577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3,391</w:t>
            </w:r>
          </w:p>
        </w:tc>
        <w:tc>
          <w:tcPr>
            <w:tcW w:w="180" w:type="dxa"/>
          </w:tcPr>
          <w:p w14:paraId="62609003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1B38F" w14:textId="63A7F7D2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,388</w:t>
            </w:r>
          </w:p>
        </w:tc>
        <w:tc>
          <w:tcPr>
            <w:tcW w:w="178" w:type="dxa"/>
          </w:tcPr>
          <w:p w14:paraId="63D24113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1764B9" w14:textId="1637B5B0" w:rsidR="00895FAB" w:rsidRPr="00C00D18" w:rsidRDefault="0089134E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192</w:t>
            </w:r>
          </w:p>
        </w:tc>
        <w:tc>
          <w:tcPr>
            <w:tcW w:w="180" w:type="dxa"/>
          </w:tcPr>
          <w:p w14:paraId="607FD97B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3C74071" w14:textId="397337D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936</w:t>
            </w:r>
          </w:p>
        </w:tc>
      </w:tr>
      <w:tr w:rsidR="00895FAB" w:rsidRPr="00C00D18" w14:paraId="375C9DA9" w14:textId="77777777" w:rsidTr="00D54E85">
        <w:trPr>
          <w:cantSplit/>
        </w:trPr>
        <w:tc>
          <w:tcPr>
            <w:tcW w:w="3510" w:type="dxa"/>
            <w:hideMark/>
          </w:tcPr>
          <w:p w14:paraId="4F1D6A22" w14:textId="77777777" w:rsidR="00895FAB" w:rsidRPr="00C00D18" w:rsidRDefault="00895FAB" w:rsidP="00895FAB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6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- 9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367D7DB5" w14:textId="10D3D6F8" w:rsidR="00895FAB" w:rsidRPr="007D5577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1,764</w:t>
            </w:r>
          </w:p>
        </w:tc>
        <w:tc>
          <w:tcPr>
            <w:tcW w:w="180" w:type="dxa"/>
          </w:tcPr>
          <w:p w14:paraId="074C5D0D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9A7C77" w14:textId="1B36D2C3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4,425</w:t>
            </w:r>
          </w:p>
        </w:tc>
        <w:tc>
          <w:tcPr>
            <w:tcW w:w="178" w:type="dxa"/>
          </w:tcPr>
          <w:p w14:paraId="1CA59250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EAB991" w14:textId="0AAF2D54" w:rsidR="00895FAB" w:rsidRPr="00C00D18" w:rsidRDefault="0089134E" w:rsidP="001B558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419</w:t>
            </w:r>
          </w:p>
        </w:tc>
        <w:tc>
          <w:tcPr>
            <w:tcW w:w="180" w:type="dxa"/>
          </w:tcPr>
          <w:p w14:paraId="45DDB37C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53B84A5" w14:textId="5ED41556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814</w:t>
            </w:r>
          </w:p>
        </w:tc>
      </w:tr>
      <w:tr w:rsidR="00895FAB" w:rsidRPr="00C00D18" w14:paraId="3C4D5C4F" w14:textId="77777777" w:rsidTr="00D54E85">
        <w:trPr>
          <w:cantSplit/>
        </w:trPr>
        <w:tc>
          <w:tcPr>
            <w:tcW w:w="3510" w:type="dxa"/>
          </w:tcPr>
          <w:p w14:paraId="77192F90" w14:textId="77777777" w:rsidR="00895FAB" w:rsidRPr="00C00D18" w:rsidRDefault="00895FAB" w:rsidP="00895FAB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9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- 12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C4298FB" w14:textId="7E93284E" w:rsidR="00895FAB" w:rsidRPr="007D5577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1,437</w:t>
            </w:r>
          </w:p>
        </w:tc>
        <w:tc>
          <w:tcPr>
            <w:tcW w:w="180" w:type="dxa"/>
          </w:tcPr>
          <w:p w14:paraId="41F39DCA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92899" w14:textId="387EC6F1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721</w:t>
            </w:r>
          </w:p>
        </w:tc>
        <w:tc>
          <w:tcPr>
            <w:tcW w:w="178" w:type="dxa"/>
          </w:tcPr>
          <w:p w14:paraId="269743BC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0E4816" w14:textId="7D6AB831" w:rsidR="00895FAB" w:rsidRPr="00C00D18" w:rsidRDefault="0089134E" w:rsidP="00AA76E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F01DBB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0B14914" w14:textId="79157671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584</w:t>
            </w:r>
          </w:p>
        </w:tc>
      </w:tr>
      <w:tr w:rsidR="00895FAB" w:rsidRPr="00C00D18" w14:paraId="0CFAB863" w14:textId="77777777" w:rsidTr="00D54E85">
        <w:trPr>
          <w:cantSplit/>
        </w:trPr>
        <w:tc>
          <w:tcPr>
            <w:tcW w:w="3510" w:type="dxa"/>
            <w:hideMark/>
          </w:tcPr>
          <w:p w14:paraId="7EDB1D95" w14:textId="77777777" w:rsidR="00895FAB" w:rsidRPr="00C00D18" w:rsidRDefault="00895FAB" w:rsidP="00895FAB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 มากกว่า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>12</w:t>
            </w: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AE9FF" w14:textId="7320C46E" w:rsidR="00895FAB" w:rsidRPr="007D5577" w:rsidRDefault="007A02CC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7A25A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38BFA1B2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FD23" w14:textId="6DA6063D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A721F">
              <w:rPr>
                <w:rFonts w:asciiTheme="minorHAnsi" w:hAnsiTheme="minorHAnsi" w:cstheme="minorHAnsi"/>
                <w:sz w:val="30"/>
                <w:szCs w:val="30"/>
              </w:rPr>
              <w:t>5,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338</w:t>
            </w:r>
          </w:p>
        </w:tc>
        <w:tc>
          <w:tcPr>
            <w:tcW w:w="178" w:type="dxa"/>
          </w:tcPr>
          <w:p w14:paraId="7CBDE886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E6175" w14:textId="03F61D21" w:rsidR="00895FAB" w:rsidRPr="00C00D18" w:rsidRDefault="007A02CC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734</w:t>
            </w:r>
          </w:p>
        </w:tc>
        <w:tc>
          <w:tcPr>
            <w:tcW w:w="180" w:type="dxa"/>
          </w:tcPr>
          <w:p w14:paraId="1D3D73E3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8FA6" w14:textId="5C1A14E8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982</w:t>
            </w:r>
          </w:p>
        </w:tc>
      </w:tr>
      <w:tr w:rsidR="00895FAB" w:rsidRPr="00C00D18" w14:paraId="55BA10F2" w14:textId="77777777" w:rsidTr="00D54E85">
        <w:trPr>
          <w:cantSplit/>
        </w:trPr>
        <w:tc>
          <w:tcPr>
            <w:tcW w:w="3510" w:type="dxa"/>
            <w:hideMark/>
          </w:tcPr>
          <w:p w14:paraId="098062B8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7DB87" w14:textId="39918B08" w:rsidR="00895FAB" w:rsidRPr="007D5577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205,489</w:t>
            </w:r>
          </w:p>
        </w:tc>
        <w:tc>
          <w:tcPr>
            <w:tcW w:w="180" w:type="dxa"/>
          </w:tcPr>
          <w:p w14:paraId="4E8D83BD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3BE42" w14:textId="5F520B03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</w:t>
            </w: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78" w:type="dxa"/>
          </w:tcPr>
          <w:p w14:paraId="78A6A039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9807" w14:textId="61D7E68F" w:rsidR="00895FAB" w:rsidRPr="00C00D18" w:rsidRDefault="0089134E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29,542</w:t>
            </w:r>
          </w:p>
        </w:tc>
        <w:tc>
          <w:tcPr>
            <w:tcW w:w="180" w:type="dxa"/>
          </w:tcPr>
          <w:p w14:paraId="409E1EFB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17663E" w14:textId="0AD02846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23,150</w:t>
            </w:r>
          </w:p>
        </w:tc>
      </w:tr>
      <w:tr w:rsidR="00895FAB" w:rsidRPr="00C00D18" w14:paraId="5A93293E" w14:textId="77777777" w:rsidTr="00D54E85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5E28E523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1EB45A8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E822A" w14:textId="77777777" w:rsidR="00895FAB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19DC24FC" w14:textId="6AE37F38" w:rsidR="007A25A3" w:rsidRPr="007D5577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(5,962)</w:t>
            </w:r>
          </w:p>
        </w:tc>
        <w:tc>
          <w:tcPr>
            <w:tcW w:w="180" w:type="dxa"/>
            <w:vAlign w:val="bottom"/>
          </w:tcPr>
          <w:p w14:paraId="2D83A10E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2A1F" w14:textId="77777777" w:rsidR="00895FAB" w:rsidRPr="001A721F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2DC650D5" w14:textId="3914A54E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A721F">
              <w:rPr>
                <w:rFonts w:asciiTheme="minorHAnsi" w:hAnsiTheme="minorHAnsi" w:cstheme="minorHAnsi"/>
                <w:sz w:val="30"/>
                <w:szCs w:val="30"/>
              </w:rPr>
              <w:t>(5,290)</w:t>
            </w:r>
          </w:p>
        </w:tc>
        <w:tc>
          <w:tcPr>
            <w:tcW w:w="178" w:type="dxa"/>
            <w:vAlign w:val="bottom"/>
          </w:tcPr>
          <w:p w14:paraId="2C17BE71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1BE55" w14:textId="21C65016" w:rsidR="00895FAB" w:rsidRPr="00C00D18" w:rsidRDefault="0089134E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(1,573)</w:t>
            </w:r>
          </w:p>
        </w:tc>
        <w:tc>
          <w:tcPr>
            <w:tcW w:w="180" w:type="dxa"/>
            <w:vAlign w:val="bottom"/>
          </w:tcPr>
          <w:p w14:paraId="461F8F15" w14:textId="77777777" w:rsidR="00895FAB" w:rsidRPr="00C00D18" w:rsidRDefault="00895FAB" w:rsidP="00895FAB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0E80E" w14:textId="6582BBA9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(622)</w:t>
            </w:r>
          </w:p>
        </w:tc>
      </w:tr>
      <w:tr w:rsidR="00895FAB" w:rsidRPr="00C00D18" w14:paraId="151FAC97" w14:textId="77777777" w:rsidTr="007A25A3">
        <w:trPr>
          <w:cantSplit/>
          <w:trHeight w:val="317"/>
        </w:trPr>
        <w:tc>
          <w:tcPr>
            <w:tcW w:w="3510" w:type="dxa"/>
          </w:tcPr>
          <w:p w14:paraId="14C0762B" w14:textId="1E351BEB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20F63" w14:textId="71FFCE4F" w:rsidR="00895FAB" w:rsidRPr="008B16AA" w:rsidRDefault="007A25A3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A25A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199,527</w:t>
            </w:r>
          </w:p>
        </w:tc>
        <w:tc>
          <w:tcPr>
            <w:tcW w:w="180" w:type="dxa"/>
          </w:tcPr>
          <w:p w14:paraId="3695128C" w14:textId="77777777" w:rsidR="00895FAB" w:rsidRPr="002C3A12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FF54693" w14:textId="3E0AE6DA" w:rsidR="00895FAB" w:rsidRPr="002C3A12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7</w:t>
            </w: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056</w:t>
            </w:r>
          </w:p>
        </w:tc>
        <w:tc>
          <w:tcPr>
            <w:tcW w:w="178" w:type="dxa"/>
          </w:tcPr>
          <w:p w14:paraId="4FA13457" w14:textId="77777777" w:rsidR="00895FAB" w:rsidRPr="002C3A12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7661DD9F" w14:textId="55F4E24F" w:rsidR="00895FAB" w:rsidRPr="002C3A12" w:rsidRDefault="0089134E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27,969</w:t>
            </w:r>
          </w:p>
        </w:tc>
        <w:tc>
          <w:tcPr>
            <w:tcW w:w="180" w:type="dxa"/>
          </w:tcPr>
          <w:p w14:paraId="23800BCF" w14:textId="77777777" w:rsidR="00895FAB" w:rsidRPr="002C3A12" w:rsidRDefault="00895FAB" w:rsidP="00895FAB">
            <w:pPr>
              <w:pStyle w:val="acctfourfigures"/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0251BF2C" w14:textId="617DE2A3" w:rsidR="00895FAB" w:rsidRPr="002C3A12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22,528</w:t>
            </w:r>
          </w:p>
        </w:tc>
      </w:tr>
    </w:tbl>
    <w:p w14:paraId="094191A0" w14:textId="77777777" w:rsidR="00251A10" w:rsidRPr="001D0F4B" w:rsidRDefault="00251A10" w:rsidP="00251A10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/>
          <w:b/>
          <w:bCs/>
          <w:cs/>
        </w:rPr>
      </w:pPr>
      <w:r w:rsidRPr="001D0F4B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ลูกหนี้ผ่อนชำระ </w:t>
      </w:r>
    </w:p>
    <w:p w14:paraId="337C4EFD" w14:textId="77777777" w:rsidR="00251A10" w:rsidRPr="00BD31B1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"/>
          <w:tab w:val="left" w:pos="1296"/>
          <w:tab w:val="left" w:pos="1728"/>
          <w:tab w:val="left" w:pos="2160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9252" w:type="dxa"/>
        <w:tblInd w:w="50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26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26"/>
      </w:tblGrid>
      <w:tr w:rsidR="00251A10" w:rsidRPr="00D42168" w14:paraId="641CC12D" w14:textId="77777777" w:rsidTr="00C62D51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0BAA" w14:textId="77777777" w:rsidR="00251A10" w:rsidRPr="000F2BBF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44BC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A10" w:rsidRPr="00D42168" w14:paraId="2BB86A22" w14:textId="77777777" w:rsidTr="00C62D51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BD63B" w14:textId="77777777" w:rsidR="00251A10" w:rsidRPr="00D42168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6B1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6A959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B6EF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C8C9E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B3FB9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51A10" w:rsidRPr="00D42168" w14:paraId="2FC3299E" w14:textId="77777777" w:rsidTr="00C62D51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C7098" w14:textId="77777777" w:rsidR="00251A10" w:rsidRPr="00D42168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853AF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F1999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5BED3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67FFE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8F6DC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895FAB" w:rsidRPr="00D42168" w14:paraId="08BF15D5" w14:textId="77777777" w:rsidTr="00C62D51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0681D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718F3" w14:textId="6984B621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4D1DC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3A583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D42168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15C19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6E5D4" w14:textId="23C0BD0C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BB914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7FD8B" w14:textId="7C586FAA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D42168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6B01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D253D" w14:textId="44C562A8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A5D50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AC331" w14:textId="731F5DB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D42168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</w:tr>
      <w:tr w:rsidR="00895FAB" w:rsidRPr="00D42168" w14:paraId="4E3396AA" w14:textId="77777777" w:rsidTr="00C62D51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367E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83666" w14:textId="374CC28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BAA7D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86987" w14:textId="30D4E65D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5645F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83B99" w14:textId="66D4F588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32111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63C4" w14:textId="285313CA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20D4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061EC" w14:textId="66471668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96CC8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F0A86" w14:textId="6328FA1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251A10" w:rsidRPr="00D42168" w14:paraId="0E27A6D4" w14:textId="77777777" w:rsidTr="00C62D51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7C563" w14:textId="77777777" w:rsidR="00251A10" w:rsidRPr="00D42168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2156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895FAB" w:rsidRPr="00D42168" w14:paraId="36590EAA" w14:textId="77777777" w:rsidTr="00895FAB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7CA8A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  <w:lang w:val="th-TH"/>
              </w:rPr>
              <w:t>ผ่อนชำระ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1DA76" w14:textId="002EE2C3" w:rsidR="00895FAB" w:rsidRPr="00D42168" w:rsidRDefault="00523C87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85,652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6C1E7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97703" w14:textId="65076086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116,668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77B7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95C9A" w14:textId="7483D235" w:rsidR="00895FAB" w:rsidRPr="00D42168" w:rsidRDefault="00523C87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39,065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252E4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2D197" w14:textId="1B480520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54,146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F62BF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C31E0" w14:textId="57E26154" w:rsidR="00895FAB" w:rsidRPr="00D42168" w:rsidRDefault="00523C87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124,717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14DA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6A4B1" w14:textId="0EF9B933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</w:rPr>
              <w:t>170,814</w:t>
            </w:r>
          </w:p>
        </w:tc>
      </w:tr>
      <w:tr w:rsidR="00895FAB" w:rsidRPr="00D42168" w14:paraId="47112FA4" w14:textId="77777777" w:rsidTr="00895FAB">
        <w:tc>
          <w:tcPr>
            <w:tcW w:w="28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46CF9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06253E7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left" w:pos="421"/>
              </w:tabs>
              <w:spacing w:line="240" w:lineRule="auto"/>
              <w:ind w:left="42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90815" w14:textId="38BC58A7" w:rsidR="00895FAB" w:rsidRPr="00D42168" w:rsidRDefault="00523C87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(5,089)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7ECB6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5D670" w14:textId="40D2F66F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(6,101)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06F2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473A6" w14:textId="2B1C2063" w:rsidR="00895FAB" w:rsidRPr="00D42168" w:rsidRDefault="00523C87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(2,522)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56A4B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CB818E" w14:textId="5E17E95F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</w:rPr>
              <w:t>(3,442)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1B45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11B7C" w14:textId="18FCDF88" w:rsidR="00895FAB" w:rsidRPr="00D42168" w:rsidRDefault="00523C87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(7,611)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8096F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ED9A9" w14:textId="1C64B9D5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</w:rPr>
              <w:t>(9,543)</w:t>
            </w:r>
          </w:p>
        </w:tc>
      </w:tr>
      <w:tr w:rsidR="00895FAB" w:rsidRPr="00D42168" w14:paraId="59C15BCA" w14:textId="77777777" w:rsidTr="00895FAB">
        <w:tc>
          <w:tcPr>
            <w:tcW w:w="28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D7B2B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B2399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6B8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7677F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A4F3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E209E" w14:textId="77777777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5F7E2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37290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F9DF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C4A7B8" w14:textId="77777777" w:rsidR="00895FAB" w:rsidRPr="00D42168" w:rsidRDefault="00895FAB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1129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65180" w14:textId="77777777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95FAB" w:rsidRPr="00D42168" w14:paraId="1939E171" w14:textId="77777777" w:rsidTr="00895FAB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B2860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78DC76" w14:textId="36998613" w:rsidR="00895FAB" w:rsidRPr="00D42168" w:rsidRDefault="00523C87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(12,417)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EA92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9C3AF8" w14:textId="032A9DAD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(20,241)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3B52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E3A2F6" w14:textId="3CD00729" w:rsidR="00895FAB" w:rsidRPr="00D42168" w:rsidRDefault="00523C87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(4,396)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FA00C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DB9653" w14:textId="599E2ABE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(6,343)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96D7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181C8" w14:textId="69E03E7B" w:rsidR="00895FAB" w:rsidRPr="00D42168" w:rsidRDefault="00523C87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(16,813)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CD809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886D9" w14:textId="4A3076D5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</w:rPr>
              <w:t>(26,584)</w:t>
            </w:r>
          </w:p>
        </w:tc>
      </w:tr>
      <w:tr w:rsidR="00895FAB" w:rsidRPr="00D42168" w14:paraId="0C1D03E8" w14:textId="77777777" w:rsidTr="00895FAB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A5EC7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E803" w14:textId="5019ED93" w:rsidR="00895FAB" w:rsidRPr="00D42168" w:rsidRDefault="00523C87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68,146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B8E43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D6BA4" w14:textId="4A98974F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90,326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76178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33233" w14:textId="4B8C65E0" w:rsidR="00895FAB" w:rsidRPr="00D42168" w:rsidRDefault="00523C87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32,147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C729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5AD1" w14:textId="168A518F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44,361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E57D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28C8F" w14:textId="1F5606FA" w:rsidR="00895FAB" w:rsidRPr="00D42168" w:rsidRDefault="00523C87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100,293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6FA81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500D0" w14:textId="3009754B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11658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134,687</w:t>
            </w:r>
          </w:p>
        </w:tc>
      </w:tr>
      <w:tr w:rsidR="00895FAB" w:rsidRPr="00D42168" w14:paraId="1CC29B10" w14:textId="77777777" w:rsidTr="00895FAB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B94AD" w14:textId="77777777" w:rsidR="00895FAB" w:rsidRPr="00D42168" w:rsidRDefault="00895FAB" w:rsidP="00895FAB">
            <w:pPr>
              <w:spacing w:line="240" w:lineRule="auto"/>
              <w:ind w:left="425" w:right="-119" w:hanging="425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ค่าเผื่อ</w:t>
            </w:r>
            <w:r w:rsidRPr="00D42168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ผลขาดทุนด้านเครดิต</w:t>
            </w:r>
          </w:p>
          <w:p w14:paraId="32F38FEF" w14:textId="77777777" w:rsidR="00895FAB" w:rsidRPr="00D42168" w:rsidRDefault="00895FAB" w:rsidP="00895FAB">
            <w:pPr>
              <w:spacing w:line="240" w:lineRule="auto"/>
              <w:ind w:left="425" w:right="-119" w:hanging="425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D42168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D42168">
              <w:rPr>
                <w:rFonts w:asciiTheme="minorHAnsi" w:hAnsiTheme="minorHAnsi" w:cstheme="minorHAnsi"/>
                <w:sz w:val="30"/>
                <w:szCs w:val="30"/>
              </w:rPr>
              <w:t xml:space="preserve">   </w:t>
            </w:r>
            <w:r w:rsidRPr="00D42168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E58A8E" w14:textId="6E971BF4" w:rsidR="00895FAB" w:rsidRPr="00D42168" w:rsidRDefault="00523C87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(839)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15569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03C37" w14:textId="7DC572D9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(2,682)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2E565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71E3E" w14:textId="22028872" w:rsidR="00895FAB" w:rsidRPr="00D42168" w:rsidRDefault="00523C87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(2,388)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02676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0531D" w14:textId="493121DA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(7,251)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135A3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3673D" w14:textId="1B4A8806" w:rsidR="00895FAB" w:rsidRPr="00D42168" w:rsidRDefault="00523C87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(3,227)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4B67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4589C2" w14:textId="033F1EB9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sz w:val="30"/>
                <w:szCs w:val="30"/>
              </w:rPr>
              <w:t>(9,933)</w:t>
            </w:r>
          </w:p>
        </w:tc>
      </w:tr>
      <w:tr w:rsidR="00895FAB" w:rsidRPr="00D42168" w14:paraId="5A09718F" w14:textId="77777777" w:rsidTr="00895FAB">
        <w:tc>
          <w:tcPr>
            <w:tcW w:w="28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38881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8B8F3" w14:textId="77777777" w:rsidR="00895FAB" w:rsidRPr="00D42168" w:rsidRDefault="00895FAB" w:rsidP="0089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BEDF7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4CC3D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BF9C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A3B49" w14:textId="77777777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119E3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B0668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1C807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3A550" w14:textId="77777777" w:rsidR="00895FAB" w:rsidRPr="00D42168" w:rsidRDefault="00895FAB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9AFB3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6445C" w14:textId="77777777" w:rsidR="00895FAB" w:rsidRPr="00D42168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FAB" w:rsidRPr="000F2BBF" w14:paraId="16F76FF6" w14:textId="77777777" w:rsidTr="00895FAB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69C5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476D9" w14:textId="1B2448C6" w:rsidR="00895FAB" w:rsidRPr="00D42168" w:rsidRDefault="00523C87" w:rsidP="00895FA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67,307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012DC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06C52" w14:textId="4D723604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87,644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85CEE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B1F9D2" w14:textId="209B11BE" w:rsidR="00895FAB" w:rsidRPr="00D42168" w:rsidRDefault="00523C87" w:rsidP="00523C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29,759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99B38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549A72" w14:textId="198196B8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4E3A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37,110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DEDB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3506C" w14:textId="112D2EB8" w:rsidR="00895FAB" w:rsidRPr="00D42168" w:rsidRDefault="00523C87" w:rsidP="00523C8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97,066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12969" w14:textId="77777777" w:rsidR="00895FAB" w:rsidRPr="00D42168" w:rsidRDefault="00895FAB" w:rsidP="00895FA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E6363" w14:textId="7DBE75D6" w:rsidR="00895FAB" w:rsidRPr="000F2BBF" w:rsidRDefault="00895FAB" w:rsidP="00523C8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11658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124,754</w:t>
            </w:r>
          </w:p>
        </w:tc>
      </w:tr>
    </w:tbl>
    <w:p w14:paraId="2D8EDD2D" w14:textId="77777777" w:rsidR="00251A10" w:rsidRPr="00BD31B1" w:rsidRDefault="00251A10" w:rsidP="00251A10">
      <w:pPr>
        <w:spacing w:line="240" w:lineRule="auto"/>
        <w:ind w:left="567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W w:w="9306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4"/>
        <w:gridCol w:w="2826"/>
        <w:gridCol w:w="990"/>
        <w:gridCol w:w="90"/>
        <w:gridCol w:w="180"/>
        <w:gridCol w:w="810"/>
        <w:gridCol w:w="90"/>
        <w:gridCol w:w="630"/>
        <w:gridCol w:w="270"/>
        <w:gridCol w:w="90"/>
        <w:gridCol w:w="90"/>
        <w:gridCol w:w="990"/>
        <w:gridCol w:w="90"/>
        <w:gridCol w:w="270"/>
        <w:gridCol w:w="270"/>
        <w:gridCol w:w="450"/>
        <w:gridCol w:w="90"/>
        <w:gridCol w:w="900"/>
        <w:gridCol w:w="126"/>
      </w:tblGrid>
      <w:tr w:rsidR="00251A10" w:rsidRPr="00D42168" w14:paraId="21788CC6" w14:textId="77777777" w:rsidTr="00C62D51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7D2A6" w14:textId="77777777" w:rsidR="00251A10" w:rsidRPr="00262B54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2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91932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A10" w:rsidRPr="00D42168" w14:paraId="77709178" w14:textId="77777777" w:rsidTr="00C62D51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5A47" w14:textId="77777777" w:rsidR="00251A10" w:rsidRPr="00D42168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D212D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647B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1B82D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359A3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7A09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51A10" w:rsidRPr="00D42168" w14:paraId="12BF73ED" w14:textId="77777777" w:rsidTr="00C62D51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9F82" w14:textId="77777777" w:rsidR="00251A10" w:rsidRPr="00D42168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FBE5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467A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0785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52FB1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378D6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895FAB" w:rsidRPr="00D42168" w14:paraId="13D4DDD1" w14:textId="77777777" w:rsidTr="00C62D51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F7D4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66AB8" w14:textId="6DDB8715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8BB2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FDA39" w14:textId="5F994F44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D42168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3A02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3F1ED" w14:textId="10B94C20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4F14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A1FDF" w14:textId="2B296E44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D42168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55C05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7F387" w14:textId="68525655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62F0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5EC3D" w14:textId="1E428CD8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D42168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</w:tr>
      <w:tr w:rsidR="00895FAB" w:rsidRPr="00D42168" w14:paraId="3856C69C" w14:textId="77777777" w:rsidTr="00C62D51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65ED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92E7C" w14:textId="02B22E9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9086A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49B49" w14:textId="3137B112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5EBA8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E3EFC" w14:textId="1009B2C6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310C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87EB5" w14:textId="54D4E798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1D7B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D9240" w14:textId="65BFF46B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640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99ADB" w14:textId="67C1869F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251A10" w:rsidRPr="00D42168" w14:paraId="2222B802" w14:textId="77777777" w:rsidTr="00C62D51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E1CAB" w14:textId="77777777" w:rsidR="00251A10" w:rsidRPr="00D42168" w:rsidRDefault="00251A10" w:rsidP="001D0F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2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ECFB2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895FAB" w:rsidRPr="00D42168" w14:paraId="08820C77" w14:textId="77777777" w:rsidTr="00895FAB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9DE20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  <w:lang w:val="th-TH"/>
              </w:rPr>
              <w:t>ผ่อนชำระ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B2A59" w14:textId="4E676458" w:rsidR="00895FAB" w:rsidRPr="00D42168" w:rsidRDefault="001C0072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77,564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45F1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FD4A2" w14:textId="6FD8D71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100,002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334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5F2E7" w14:textId="716937BA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/>
              </w:rPr>
              <w:t>37,460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47144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A2661" w14:textId="3B5B2B8E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/>
              </w:rPr>
              <w:t>53,203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2791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D8E5D" w14:textId="4D416D6A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115,024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B5178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11E3F" w14:textId="2AA45A6C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153,205</w:t>
            </w:r>
          </w:p>
        </w:tc>
      </w:tr>
      <w:tr w:rsidR="00895FAB" w:rsidRPr="00D42168" w14:paraId="257D7170" w14:textId="77777777" w:rsidTr="00895FAB">
        <w:trPr>
          <w:gridBefore w:val="1"/>
          <w:wBefore w:w="54" w:type="dxa"/>
        </w:trPr>
        <w:tc>
          <w:tcPr>
            <w:tcW w:w="28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4DFD7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21ABEDD6" w14:textId="77777777" w:rsidR="00895FAB" w:rsidRPr="00D42168" w:rsidRDefault="00895FAB" w:rsidP="00895FAB">
            <w:pPr>
              <w:tabs>
                <w:tab w:val="clear" w:pos="227"/>
                <w:tab w:val="clear" w:pos="907"/>
                <w:tab w:val="left" w:pos="638"/>
                <w:tab w:val="left" w:pos="1268"/>
              </w:tabs>
              <w:spacing w:line="240" w:lineRule="auto"/>
              <w:ind w:left="45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FDD18" w14:textId="36CB0241" w:rsidR="00895FAB" w:rsidRPr="00D42168" w:rsidRDefault="001C0072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(4,598)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CC57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70AA9" w14:textId="31769F1C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(5,865)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CACF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16A1A" w14:textId="50FFB664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(2,417)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0278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88BAF" w14:textId="0563CB48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(3,380)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3754D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8006C" w14:textId="0A46011D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(7,015)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118B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EC0F5" w14:textId="395DB15F" w:rsidR="00895FAB" w:rsidRPr="00D42168" w:rsidRDefault="00895FAB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(9,245)</w:t>
            </w:r>
          </w:p>
        </w:tc>
      </w:tr>
      <w:tr w:rsidR="00895FAB" w:rsidRPr="00D42168" w14:paraId="56FC4787" w14:textId="77777777" w:rsidTr="00895FAB">
        <w:trPr>
          <w:gridBefore w:val="1"/>
          <w:wBefore w:w="54" w:type="dxa"/>
        </w:trPr>
        <w:tc>
          <w:tcPr>
            <w:tcW w:w="28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5A808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C2CA6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ABC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0CCF6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CC0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67656" w14:textId="77777777" w:rsidR="00895FAB" w:rsidRPr="00D42168" w:rsidRDefault="00895FAB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6CD2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86FF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D0033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D5C7F" w14:textId="77777777" w:rsidR="00895FAB" w:rsidRPr="00D42168" w:rsidRDefault="00895FAB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6846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7344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</w:tr>
      <w:tr w:rsidR="00895FAB" w:rsidRPr="00D42168" w14:paraId="321A00CA" w14:textId="77777777" w:rsidTr="00895FAB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0DC70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2578B8" w14:textId="24EACCAC" w:rsidR="00895FAB" w:rsidRPr="00D42168" w:rsidRDefault="001C0072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(11,302)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5285A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39C1B0" w14:textId="0059111D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(19,695)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8513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E12B89" w14:textId="07875FF1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(4,315)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FFE37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8367C" w14:textId="4E496F71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(6,286)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F6D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412F29" w14:textId="1CAB7FA0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(15,617)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B1E8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FB4DA" w14:textId="3D0DD56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(25,981)</w:t>
            </w:r>
          </w:p>
        </w:tc>
      </w:tr>
      <w:tr w:rsidR="00895FAB" w:rsidRPr="00D42168" w14:paraId="17AB4DC7" w14:textId="77777777" w:rsidTr="00895FAB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D06F2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04947" w14:textId="479764F4" w:rsidR="00895FAB" w:rsidRPr="00D42168" w:rsidRDefault="001C0072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61,664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210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8DE05" w14:textId="2EC136EB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74,442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A27A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0B16" w14:textId="0411E667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  <w:t>30,728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332C4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F7900" w14:textId="630C0BD0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  <w:t>43,537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1A8C7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4A179" w14:textId="2EA5A106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92,392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8E3A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416CB" w14:textId="3A16A33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117,979</w:t>
            </w:r>
          </w:p>
        </w:tc>
      </w:tr>
      <w:tr w:rsidR="00895FAB" w:rsidRPr="00D42168" w14:paraId="6CC5C0A2" w14:textId="77777777" w:rsidTr="00895FAB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9194" w14:textId="77777777" w:rsidR="00895FAB" w:rsidRPr="00D42168" w:rsidRDefault="00895FAB" w:rsidP="00895FAB">
            <w:pPr>
              <w:spacing w:line="240" w:lineRule="auto"/>
              <w:ind w:left="425" w:right="-119" w:hanging="425"/>
              <w:rPr>
                <w:rFonts w:asciiTheme="minorHAnsi" w:hAnsiTheme="minorHAnsi" w:cstheme="minorHAnsi"/>
                <w:sz w:val="30"/>
                <w:szCs w:val="30"/>
              </w:rPr>
            </w:pPr>
            <w:r w:rsidRPr="00D42168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ค่าเผื่อ</w:t>
            </w:r>
            <w:r w:rsidRPr="00D42168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ผลขาดทุนด้านเครดิต</w:t>
            </w:r>
          </w:p>
          <w:p w14:paraId="4C849CC7" w14:textId="77777777" w:rsidR="00895FAB" w:rsidRPr="00D42168" w:rsidRDefault="00895FAB" w:rsidP="00895FAB">
            <w:pPr>
              <w:spacing w:line="240" w:lineRule="auto"/>
              <w:ind w:left="425" w:right="-119" w:hanging="425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D42168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D42168">
              <w:rPr>
                <w:rFonts w:asciiTheme="minorHAnsi" w:hAnsiTheme="minorHAnsi" w:cstheme="minorHAnsi"/>
                <w:sz w:val="30"/>
                <w:szCs w:val="30"/>
              </w:rPr>
              <w:t xml:space="preserve">   </w:t>
            </w:r>
            <w:r w:rsidRPr="00D42168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F591C" w14:textId="7B09C548" w:rsidR="00895FAB" w:rsidRPr="00D42168" w:rsidRDefault="001C0072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(839)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A4058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6E7" w14:textId="42A27C4A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(2,682)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E04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46EA43" w14:textId="6BA2EC82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(2,388)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60592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0AE58" w14:textId="6448889A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(7,251)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4D0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FA31C" w14:textId="6D3DA977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(3,227)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4629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5D5654" w14:textId="02739EEE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  <w:t>(9,933)</w:t>
            </w:r>
          </w:p>
        </w:tc>
      </w:tr>
      <w:tr w:rsidR="00895FAB" w:rsidRPr="00D42168" w14:paraId="307302C3" w14:textId="77777777" w:rsidTr="00895FAB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C0B2C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58EC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3ECA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B3DAE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A02B8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723C2" w14:textId="77777777" w:rsidR="00895FAB" w:rsidRPr="00D42168" w:rsidRDefault="00895FAB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3BE4B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7FD8A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67D1C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A7D2F" w14:textId="77777777" w:rsidR="00895FAB" w:rsidRPr="00D42168" w:rsidRDefault="00895FAB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17AA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5B94F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20"/>
                <w:szCs w:val="20"/>
                <w:lang w:val="en-GB" w:bidi="ar-SA"/>
              </w:rPr>
            </w:pPr>
          </w:p>
        </w:tc>
      </w:tr>
      <w:tr w:rsidR="00895FAB" w:rsidRPr="00D42168" w14:paraId="5084D982" w14:textId="77777777" w:rsidTr="00895FAB">
        <w:trPr>
          <w:gridBefore w:val="1"/>
          <w:wBefore w:w="54" w:type="dxa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BE5E" w14:textId="77777777" w:rsidR="00895FAB" w:rsidRPr="00D42168" w:rsidRDefault="00895FAB" w:rsidP="00895FA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42168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CF996" w14:textId="78AC4827" w:rsidR="00895FAB" w:rsidRPr="00D42168" w:rsidRDefault="001C0072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60,825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B660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45445" w14:textId="4B88D7A8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71,760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1BB46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DA4EF5" w14:textId="7047E300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28,340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407D1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854F" w14:textId="0DF48F5E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36,286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243B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61CC77" w14:textId="1231CC5D" w:rsidR="00895FAB" w:rsidRPr="00D42168" w:rsidRDefault="001C0072" w:rsidP="001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89,165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DD3AF" w14:textId="77777777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ED458" w14:textId="54BB5753" w:rsidR="00895FAB" w:rsidRPr="00D42168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108,046</w:t>
            </w:r>
          </w:p>
        </w:tc>
      </w:tr>
      <w:tr w:rsidR="00251A10" w:rsidRPr="00D42168" w14:paraId="5C57A649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</w:tcPr>
          <w:p w14:paraId="13992A25" w14:textId="77777777" w:rsidR="00251A10" w:rsidRPr="00D42168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5F27FB7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3"/>
          </w:tcPr>
          <w:p w14:paraId="731A8B1C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1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A10" w:rsidRPr="00D42168" w14:paraId="5104ADA6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trHeight w:val="1604"/>
        </w:trPr>
        <w:tc>
          <w:tcPr>
            <w:tcW w:w="3870" w:type="dxa"/>
            <w:gridSpan w:val="3"/>
          </w:tcPr>
          <w:p w14:paraId="299314C4" w14:textId="77777777" w:rsidR="00251A10" w:rsidRPr="00D42168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A90594E" w14:textId="77777777" w:rsidR="00251A10" w:rsidRPr="00D42168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EBEBE5B" w14:textId="77777777" w:rsidR="00251A10" w:rsidRPr="00D42168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6998BAA" w14:textId="77777777" w:rsidR="00251A10" w:rsidRPr="00D42168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FD418" w14:textId="37962C5E" w:rsidR="00251A10" w:rsidRPr="00D42168" w:rsidRDefault="00251A10" w:rsidP="001D0F4B">
            <w:pPr>
              <w:spacing w:line="240" w:lineRule="auto"/>
              <w:ind w:left="-93" w:right="-131" w:firstLine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95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895F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895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37C886AB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hideMark/>
          </w:tcPr>
          <w:p w14:paraId="22E321D1" w14:textId="77777777" w:rsidR="00251A10" w:rsidRPr="00D42168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524A4" w14:textId="77777777" w:rsidR="00251A10" w:rsidRPr="00D42168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3AAB9FFD" w14:textId="77777777" w:rsidR="00251A10" w:rsidRPr="00D42168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0" w:type="dxa"/>
          </w:tcPr>
          <w:p w14:paraId="652582DA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5"/>
            <w:hideMark/>
          </w:tcPr>
          <w:p w14:paraId="6B19CC25" w14:textId="77777777" w:rsidR="00251A10" w:rsidRPr="00D42168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57B9974F" w14:textId="77777777" w:rsidR="00251A10" w:rsidRPr="00D42168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05EE92E3" w14:textId="77777777" w:rsidR="00251A10" w:rsidRPr="00D42168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2C85B222" w14:textId="77777777" w:rsidR="00251A10" w:rsidRPr="00D42168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200F8783" w14:textId="77777777" w:rsidR="00251A10" w:rsidRPr="00D42168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0ECE792B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220B3287" w14:textId="77777777" w:rsidR="00251A10" w:rsidRPr="00D42168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29E1899" w14:textId="77777777" w:rsidR="00251A10" w:rsidRPr="00D42168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42168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262257DC" w14:textId="77777777" w:rsidR="00251A10" w:rsidRPr="00D42168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0E916832" w14:textId="77777777" w:rsidR="00251A10" w:rsidRPr="00D42168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7B56EE66" w14:textId="77777777" w:rsidR="00251A10" w:rsidRPr="00D42168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51A10" w:rsidRPr="00D42168" w14:paraId="51C24DDE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</w:tcPr>
          <w:p w14:paraId="3B86970A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5D3D64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3"/>
            <w:hideMark/>
          </w:tcPr>
          <w:p w14:paraId="5508E83D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D42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51A10" w:rsidRPr="00D42168" w14:paraId="0211CA72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7470" w:type="dxa"/>
            <w:gridSpan w:val="14"/>
          </w:tcPr>
          <w:p w14:paraId="26321218" w14:textId="77777777" w:rsidR="00251A10" w:rsidRPr="00D42168" w:rsidRDefault="00251A10" w:rsidP="001D0F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1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  <w:tc>
          <w:tcPr>
            <w:tcW w:w="270" w:type="dxa"/>
          </w:tcPr>
          <w:p w14:paraId="69ECF164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41F57EE4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51A10" w:rsidRPr="00D42168" w14:paraId="69A400EE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7F90342D" w14:textId="77777777" w:rsidR="00251A10" w:rsidRPr="00D42168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2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  <w:gridSpan w:val="2"/>
          </w:tcPr>
          <w:p w14:paraId="5A2EAE77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9"/>
          </w:tcPr>
          <w:p w14:paraId="4BE7EF69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8635E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768C6EB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D42168" w14:paraId="31A27ABD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53C4A950" w14:textId="77777777" w:rsidR="00251A10" w:rsidRPr="00D42168" w:rsidRDefault="00251A10" w:rsidP="001D0F4B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gridSpan w:val="2"/>
          </w:tcPr>
          <w:p w14:paraId="3AA04FC2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33209C52" w14:textId="64FC41C8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60,576</w:t>
            </w:r>
          </w:p>
        </w:tc>
        <w:tc>
          <w:tcPr>
            <w:tcW w:w="270" w:type="dxa"/>
          </w:tcPr>
          <w:p w14:paraId="0519BD46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477EE4D8" w14:textId="2A29B802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20,509</w:t>
            </w:r>
          </w:p>
        </w:tc>
        <w:tc>
          <w:tcPr>
            <w:tcW w:w="270" w:type="dxa"/>
          </w:tcPr>
          <w:p w14:paraId="6A1E1812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F8E5012" w14:textId="067255B6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251A10" w:rsidRPr="00D42168" w14:paraId="41A38A9C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414B60FA" w14:textId="77777777" w:rsidR="00251A10" w:rsidRPr="00D42168" w:rsidRDefault="00251A10" w:rsidP="001D0F4B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gridSpan w:val="2"/>
          </w:tcPr>
          <w:p w14:paraId="03D43921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7FA06673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74436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2B509DF7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8D81C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0A1779AD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A10" w:rsidRPr="00D42168" w14:paraId="0526C294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3A095552" w14:textId="77777777" w:rsidR="00251A10" w:rsidRPr="00D42168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gridSpan w:val="2"/>
          </w:tcPr>
          <w:p w14:paraId="131AEBAE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0AD0313B" w14:textId="67A35B6C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7,864</w:t>
            </w:r>
          </w:p>
        </w:tc>
        <w:tc>
          <w:tcPr>
            <w:tcW w:w="270" w:type="dxa"/>
          </w:tcPr>
          <w:p w14:paraId="6FFD4EB1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63C0C739" w14:textId="493F71DA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4,928</w:t>
            </w:r>
          </w:p>
        </w:tc>
        <w:tc>
          <w:tcPr>
            <w:tcW w:w="270" w:type="dxa"/>
          </w:tcPr>
          <w:p w14:paraId="75A7B756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E315215" w14:textId="30356E6F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251A10" w:rsidRPr="00D42168" w14:paraId="36C22EF5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3B035E2A" w14:textId="77777777" w:rsidR="00251A10" w:rsidRPr="00D42168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gridSpan w:val="2"/>
          </w:tcPr>
          <w:p w14:paraId="0B404628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3BD0184A" w14:textId="12A4E825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</w:tcPr>
          <w:p w14:paraId="3940ABB8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01088DB6" w14:textId="7D5FEB38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03126C1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8A89753" w14:textId="1B4AB557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251A10" w:rsidRPr="00D42168" w14:paraId="73EBBB46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529044BE" w14:textId="77777777" w:rsidR="00251A10" w:rsidRPr="00D42168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gridSpan w:val="2"/>
          </w:tcPr>
          <w:p w14:paraId="03AA21C4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0DE0F88" w14:textId="6C74B64F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5206982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62077EB5" w14:textId="2EED65E6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5494D998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D6C6F03" w14:textId="654DC279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251A10" w:rsidRPr="00D42168" w14:paraId="3BF5BBB7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357C6FEE" w14:textId="77777777" w:rsidR="00251A10" w:rsidRPr="00D42168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gridSpan w:val="2"/>
          </w:tcPr>
          <w:p w14:paraId="01DECEEA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BB48521" w14:textId="1CF65F65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37641D9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16CF9866" w14:textId="18B667F4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35164E88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3CF8A34" w14:textId="5E7F0A15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251A10" w:rsidRPr="00D42168" w14:paraId="48966B1E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5D2F389D" w14:textId="77777777" w:rsidR="00251A10" w:rsidRPr="00D42168" w:rsidRDefault="00251A10" w:rsidP="001D0F4B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gridSpan w:val="2"/>
          </w:tcPr>
          <w:p w14:paraId="779BD6C4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08B2772" w14:textId="53889906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65751F32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593AB8C0" w14:textId="62361A2C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3CCE73B1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7393440" w14:textId="5126FB34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251A10" w:rsidRPr="00D42168" w14:paraId="45109873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</w:tcPr>
          <w:p w14:paraId="4D983F01" w14:textId="77777777" w:rsidR="00251A10" w:rsidRPr="00D42168" w:rsidRDefault="00251A10" w:rsidP="001D0F4B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B5F2C9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FF8AA" w14:textId="1FBCEAEC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69,541</w:t>
            </w:r>
          </w:p>
        </w:tc>
        <w:tc>
          <w:tcPr>
            <w:tcW w:w="270" w:type="dxa"/>
          </w:tcPr>
          <w:p w14:paraId="52635DF6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875CA" w14:textId="581E6677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26,378</w:t>
            </w:r>
          </w:p>
        </w:tc>
        <w:tc>
          <w:tcPr>
            <w:tcW w:w="270" w:type="dxa"/>
          </w:tcPr>
          <w:p w14:paraId="4A6BB4E7" w14:textId="77777777" w:rsidR="00251A10" w:rsidRPr="00D42168" w:rsidRDefault="00251A10" w:rsidP="001D0F4B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7D8B0" w14:textId="07470269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</w:tr>
      <w:tr w:rsidR="00251A10" w:rsidRPr="00D42168" w14:paraId="576AFDF5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28B55CAE" w14:textId="77777777" w:rsidR="00251A10" w:rsidRPr="00D42168" w:rsidRDefault="00251A10" w:rsidP="001D0F4B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50B13E13" w14:textId="77777777" w:rsidR="00251A10" w:rsidRPr="00D42168" w:rsidRDefault="00251A10" w:rsidP="001D0F4B">
            <w:pPr>
              <w:tabs>
                <w:tab w:val="clear" w:pos="227"/>
                <w:tab w:val="clear" w:pos="907"/>
                <w:tab w:val="left" w:pos="796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ไม่ถึงกำหนด</w:t>
            </w:r>
          </w:p>
        </w:tc>
        <w:tc>
          <w:tcPr>
            <w:tcW w:w="270" w:type="dxa"/>
            <w:gridSpan w:val="2"/>
          </w:tcPr>
          <w:p w14:paraId="3AA747F4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94897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59C57DB" w14:textId="0B26FD52" w:rsidR="001C4CF5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(4,589)</w:t>
            </w:r>
          </w:p>
        </w:tc>
        <w:tc>
          <w:tcPr>
            <w:tcW w:w="270" w:type="dxa"/>
          </w:tcPr>
          <w:p w14:paraId="69E36078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4539B" w14:textId="77777777" w:rsidR="00251A10" w:rsidRDefault="00251A10" w:rsidP="001C4CF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1212E9" w14:textId="1558305C" w:rsidR="001C4CF5" w:rsidRPr="00D42168" w:rsidRDefault="001C4CF5" w:rsidP="001C4CF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C5228" w14:textId="77777777" w:rsidR="00251A10" w:rsidRPr="00D42168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5BE38" w14:textId="77777777" w:rsidR="00251A10" w:rsidRDefault="00251A10" w:rsidP="001C4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0"/>
                <w:tab w:val="left" w:pos="880"/>
              </w:tabs>
              <w:spacing w:line="240" w:lineRule="auto"/>
              <w:ind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CDFCDF" w14:textId="5C0F5471" w:rsidR="001C4CF5" w:rsidRPr="00D42168" w:rsidRDefault="001C4CF5" w:rsidP="001C4CF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A10" w:rsidRPr="00D42168" w14:paraId="1FBE1CD2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3E9D7F17" w14:textId="77777777" w:rsidR="00251A10" w:rsidRPr="00D42168" w:rsidRDefault="00251A10" w:rsidP="001D0F4B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3B215C17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6A3D1" w14:textId="5D3426A9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64,952</w:t>
            </w:r>
          </w:p>
        </w:tc>
        <w:tc>
          <w:tcPr>
            <w:tcW w:w="270" w:type="dxa"/>
          </w:tcPr>
          <w:p w14:paraId="0A574B0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593DF" w14:textId="3BDDE8EB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26,378</w:t>
            </w:r>
          </w:p>
        </w:tc>
        <w:tc>
          <w:tcPr>
            <w:tcW w:w="270" w:type="dxa"/>
          </w:tcPr>
          <w:p w14:paraId="6F66AD6C" w14:textId="77777777" w:rsidR="00251A10" w:rsidRPr="00D42168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7F927" w14:textId="73314F36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</w:tr>
      <w:tr w:rsidR="00251A10" w:rsidRPr="00D42168" w14:paraId="3E1A6DF0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</w:tcPr>
          <w:p w14:paraId="5B645AFC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036651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9"/>
            <w:shd w:val="clear" w:color="auto" w:fill="auto"/>
          </w:tcPr>
          <w:p w14:paraId="0178F311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18B26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413FE94" w14:textId="77777777" w:rsidR="00251A10" w:rsidRPr="00D42168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D42168" w14:paraId="2F20340E" w14:textId="77777777" w:rsidTr="00460C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16F85D4B" w14:textId="77777777" w:rsidR="00251A10" w:rsidRPr="00D42168" w:rsidRDefault="00251A10" w:rsidP="001D0F4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  <w:gridSpan w:val="2"/>
          </w:tcPr>
          <w:p w14:paraId="511FB633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489DA5F5" w14:textId="2FCCE2FB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48344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595CAAAF" w14:textId="18B340E2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CD364" w14:textId="77777777" w:rsidR="00251A10" w:rsidRPr="00D42168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2E1678AC" w14:textId="0C0AE300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202" w:rsidRPr="00D42168" w14:paraId="60788CE6" w14:textId="77777777" w:rsidTr="00460C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</w:tcPr>
          <w:p w14:paraId="148049C0" w14:textId="357954AA" w:rsidR="00163202" w:rsidRPr="00D42168" w:rsidRDefault="00163202" w:rsidP="00163202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0" w:type="dxa"/>
            <w:gridSpan w:val="2"/>
          </w:tcPr>
          <w:p w14:paraId="189A0678" w14:textId="77777777" w:rsidR="00163202" w:rsidRPr="00D42168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67F6FA84" w14:textId="4674ED11" w:rsidR="00163202" w:rsidRP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202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08F57A64" w14:textId="77777777" w:rsidR="00163202" w:rsidRP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4C64F909" w14:textId="334DEE92" w:rsidR="00163202" w:rsidRP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1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20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58B2BCA3" w14:textId="77777777" w:rsidR="00163202" w:rsidRPr="00163202" w:rsidRDefault="00163202" w:rsidP="0016320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BFBA868" w14:textId="00064828" w:rsidR="00163202" w:rsidRP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8"/>
                <w:tab w:val="left" w:pos="7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20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51A10" w:rsidRPr="00D42168" w14:paraId="6013457E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037BC410" w14:textId="77777777" w:rsidR="00251A10" w:rsidRPr="00D42168" w:rsidRDefault="00251A10" w:rsidP="001D0F4B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D42168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4216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  <w:gridSpan w:val="2"/>
          </w:tcPr>
          <w:p w14:paraId="3E1D5DC6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9088E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D9EDDEC" w14:textId="68431EE9" w:rsidR="001C4CF5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72B47AA7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9E8A7" w14:textId="77777777" w:rsidR="00251A10" w:rsidRPr="001C4CF5" w:rsidRDefault="00251A10" w:rsidP="001C4CF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6C5A00" w14:textId="6A6F3B3D" w:rsidR="001C4CF5" w:rsidRPr="001C4CF5" w:rsidRDefault="001C4CF5" w:rsidP="001C4CF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4C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5B652" w14:textId="77777777" w:rsidR="00251A10" w:rsidRPr="00D42168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E8D34" w14:textId="77777777" w:rsidR="00251A10" w:rsidRDefault="00251A10" w:rsidP="001C4CF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05B80" w14:textId="17BBDBEF" w:rsidR="001C4CF5" w:rsidRPr="00D42168" w:rsidRDefault="001C4CF5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00"/>
                <w:tab w:val="left" w:pos="878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A10" w:rsidRPr="000F2BBF" w14:paraId="74DBE490" w14:textId="77777777" w:rsidTr="00C62D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3870" w:type="dxa"/>
            <w:gridSpan w:val="3"/>
            <w:hideMark/>
          </w:tcPr>
          <w:p w14:paraId="5E5DE6B0" w14:textId="77777777" w:rsidR="00251A10" w:rsidRPr="00D42168" w:rsidRDefault="00251A10" w:rsidP="001D0F4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1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5367C7B3" w14:textId="77777777" w:rsidR="00251A10" w:rsidRPr="00D42168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50F18" w14:textId="2D2AD9C4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7300E93A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4A4A" w14:textId="6BC79D7A" w:rsidR="00251A10" w:rsidRPr="00D42168" w:rsidRDefault="001C4CF5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772EA1DE" w14:textId="77777777" w:rsidR="00251A10" w:rsidRPr="00D42168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4A933" w14:textId="69F3C652" w:rsidR="00251A10" w:rsidRPr="000F2BBF" w:rsidRDefault="001C4CF5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205F45B8" w14:textId="77777777" w:rsidR="00460CBA" w:rsidRPr="000F2BBF" w:rsidRDefault="00460CBA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4ADF1614" w14:textId="77777777" w:rsidR="00251A10" w:rsidRPr="000F2BBF" w:rsidRDefault="00251A10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F2B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F2BBF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F2BB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F2BBF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6B5EDF6B" w14:textId="6CA13C88" w:rsidR="00251A10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009C27D8" w14:textId="77777777" w:rsidR="000305E6" w:rsidRDefault="000305E6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2FA30D8A" w14:textId="1D4B30B8" w:rsidR="00460CBA" w:rsidRDefault="00460CBA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6898B532" w14:textId="77777777" w:rsidR="00460CBA" w:rsidRPr="000F2BBF" w:rsidRDefault="00460CBA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9125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577"/>
        <w:gridCol w:w="239"/>
        <w:gridCol w:w="1502"/>
        <w:gridCol w:w="305"/>
        <w:gridCol w:w="1350"/>
      </w:tblGrid>
      <w:tr w:rsidR="00251A10" w:rsidRPr="00E2081E" w14:paraId="38319497" w14:textId="77777777" w:rsidTr="001D0F4B">
        <w:tc>
          <w:tcPr>
            <w:tcW w:w="3870" w:type="dxa"/>
          </w:tcPr>
          <w:p w14:paraId="31AE0A20" w14:textId="77777777" w:rsidR="00251A10" w:rsidRPr="000F2BBF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7CC74A02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</w:tcPr>
          <w:p w14:paraId="046F2D82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A10" w:rsidRPr="00E2081E" w14:paraId="4E0EC0C3" w14:textId="77777777" w:rsidTr="001D0F4B">
        <w:trPr>
          <w:trHeight w:val="1604"/>
        </w:trPr>
        <w:tc>
          <w:tcPr>
            <w:tcW w:w="3870" w:type="dxa"/>
          </w:tcPr>
          <w:p w14:paraId="611E3FD1" w14:textId="77777777" w:rsidR="00251A10" w:rsidRPr="00E2081E" w:rsidRDefault="00251A10" w:rsidP="001D0F4B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32265" w14:textId="77777777" w:rsidR="00251A10" w:rsidRPr="00E2081E" w:rsidRDefault="00251A10" w:rsidP="001D0F4B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B64FE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EE381F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7EBBA8D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  <w:hideMark/>
          </w:tcPr>
          <w:p w14:paraId="0960A365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909F2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67AF61DA" w14:textId="77777777" w:rsidR="00251A10" w:rsidRPr="00E2081E" w:rsidRDefault="00251A10" w:rsidP="001D0F4B">
            <w:pPr>
              <w:spacing w:line="240" w:lineRule="auto"/>
              <w:ind w:left="-93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4E49D956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2" w:type="dxa"/>
            <w:hideMark/>
          </w:tcPr>
          <w:p w14:paraId="02239CBA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2B402EF0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58557CD6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62A311CE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24EEF38A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305" w:type="dxa"/>
          </w:tcPr>
          <w:p w14:paraId="7E01B797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ED207B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7E03D5A3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7427CEF0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363ACFCA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094242F1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51A10" w:rsidRPr="00E2081E" w14:paraId="4E649EDC" w14:textId="77777777" w:rsidTr="001D0F4B">
        <w:tc>
          <w:tcPr>
            <w:tcW w:w="3870" w:type="dxa"/>
          </w:tcPr>
          <w:p w14:paraId="2705CEEF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4E0755A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  <w:hideMark/>
          </w:tcPr>
          <w:p w14:paraId="5202BEF5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51A10" w:rsidRPr="00E2081E" w14:paraId="655E6186" w14:textId="77777777" w:rsidTr="001D0F4B">
        <w:tc>
          <w:tcPr>
            <w:tcW w:w="7470" w:type="dxa"/>
            <w:gridSpan w:val="5"/>
          </w:tcPr>
          <w:p w14:paraId="052F404E" w14:textId="77777777" w:rsidR="00251A10" w:rsidRPr="00E2081E" w:rsidRDefault="00251A10" w:rsidP="001D0F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  <w:tc>
          <w:tcPr>
            <w:tcW w:w="305" w:type="dxa"/>
          </w:tcPr>
          <w:p w14:paraId="00C2B6C6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EA7384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E2081E" w14:paraId="107B1BDF" w14:textId="77777777" w:rsidTr="001D0F4B">
        <w:tc>
          <w:tcPr>
            <w:tcW w:w="3870" w:type="dxa"/>
            <w:hideMark/>
          </w:tcPr>
          <w:p w14:paraId="70D03D6D" w14:textId="77777777" w:rsidR="00251A10" w:rsidRPr="00E2081E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7FD16013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1E5FC53F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5B1EBD9A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5CB43B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E2081E" w14:paraId="64AB33A8" w14:textId="77777777" w:rsidTr="001D0F4B">
        <w:tc>
          <w:tcPr>
            <w:tcW w:w="3870" w:type="dxa"/>
            <w:hideMark/>
          </w:tcPr>
          <w:p w14:paraId="5DE8E4B8" w14:textId="77777777" w:rsidR="00251A10" w:rsidRPr="00E2081E" w:rsidRDefault="00251A10" w:rsidP="001D0F4B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4A9B5536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4420E7D0" w14:textId="5ED808DA" w:rsidR="00251A10" w:rsidRPr="00E2081E" w:rsidRDefault="0093639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28,103</w:t>
            </w:r>
          </w:p>
        </w:tc>
        <w:tc>
          <w:tcPr>
            <w:tcW w:w="239" w:type="dxa"/>
          </w:tcPr>
          <w:p w14:paraId="3D69DF51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21A90E94" w14:textId="14F99CC1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18,781</w:t>
            </w:r>
          </w:p>
        </w:tc>
        <w:tc>
          <w:tcPr>
            <w:tcW w:w="305" w:type="dxa"/>
          </w:tcPr>
          <w:p w14:paraId="6DA109AC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FCF761" w14:textId="62D7BB8C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251A10" w:rsidRPr="00E2081E" w14:paraId="6BCC64FA" w14:textId="77777777" w:rsidTr="001D0F4B">
        <w:tc>
          <w:tcPr>
            <w:tcW w:w="3870" w:type="dxa"/>
            <w:hideMark/>
          </w:tcPr>
          <w:p w14:paraId="16E991B2" w14:textId="77777777" w:rsidR="00251A10" w:rsidRPr="00E2081E" w:rsidRDefault="00251A10" w:rsidP="001D0F4B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19870F17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6D5AAC63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94334C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280C2A7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10B8448E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2AC4CB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A10" w:rsidRPr="00E2081E" w14:paraId="7EA9B182" w14:textId="77777777" w:rsidTr="001D0F4B">
        <w:tc>
          <w:tcPr>
            <w:tcW w:w="3870" w:type="dxa"/>
            <w:hideMark/>
          </w:tcPr>
          <w:p w14:paraId="1B4AC4BB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E6A01CB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63D383A3" w14:textId="49812436" w:rsidR="00251A10" w:rsidRPr="00E2081E" w:rsidRDefault="0093639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9,438</w:t>
            </w:r>
          </w:p>
        </w:tc>
        <w:tc>
          <w:tcPr>
            <w:tcW w:w="239" w:type="dxa"/>
          </w:tcPr>
          <w:p w14:paraId="446DFB93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4A591DCE" w14:textId="4F0E2373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6,525</w:t>
            </w:r>
          </w:p>
        </w:tc>
        <w:tc>
          <w:tcPr>
            <w:tcW w:w="305" w:type="dxa"/>
          </w:tcPr>
          <w:p w14:paraId="57D934C9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CAF1C4" w14:textId="25D874F6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251A10" w:rsidRPr="00E2081E" w14:paraId="714EA4BC" w14:textId="77777777" w:rsidTr="001D0F4B">
        <w:tc>
          <w:tcPr>
            <w:tcW w:w="3870" w:type="dxa"/>
            <w:hideMark/>
          </w:tcPr>
          <w:p w14:paraId="4F0BC91A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122ED479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2999DA42" w14:textId="33E5335B" w:rsidR="00251A10" w:rsidRPr="00E2081E" w:rsidRDefault="0093639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9" w:type="dxa"/>
          </w:tcPr>
          <w:p w14:paraId="0E56E794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6FEC4D3" w14:textId="1BF3AD90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305" w:type="dxa"/>
          </w:tcPr>
          <w:p w14:paraId="66D1A4FF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B3BC62" w14:textId="577F6B5A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251A10" w:rsidRPr="00E2081E" w14:paraId="0E734A62" w14:textId="77777777" w:rsidTr="001D0F4B">
        <w:tc>
          <w:tcPr>
            <w:tcW w:w="3870" w:type="dxa"/>
            <w:hideMark/>
          </w:tcPr>
          <w:p w14:paraId="7112B5C8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75D4B2AA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BD70B15" w14:textId="46E5E5DC" w:rsidR="00251A10" w:rsidRPr="00E2081E" w:rsidRDefault="0093639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9" w:type="dxa"/>
          </w:tcPr>
          <w:p w14:paraId="03D1110E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687F346" w14:textId="42DB5513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305" w:type="dxa"/>
          </w:tcPr>
          <w:p w14:paraId="288C65D9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C101F" w14:textId="75474889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51A10" w:rsidRPr="00E2081E" w14:paraId="494C622B" w14:textId="77777777" w:rsidTr="001D0F4B">
        <w:tc>
          <w:tcPr>
            <w:tcW w:w="3870" w:type="dxa"/>
            <w:hideMark/>
          </w:tcPr>
          <w:p w14:paraId="5A1392BA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BF0DCF6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225998B8" w14:textId="77448B07" w:rsidR="00251A10" w:rsidRPr="00E2081E" w:rsidRDefault="0093639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9" w:type="dxa"/>
          </w:tcPr>
          <w:p w14:paraId="62448C08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7ABCE9CA" w14:textId="138D8D72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305" w:type="dxa"/>
          </w:tcPr>
          <w:p w14:paraId="3C61F74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71850" w14:textId="42546F53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251A10" w:rsidRPr="00E2081E" w14:paraId="7D0746CD" w14:textId="77777777" w:rsidTr="001D0F4B">
        <w:tc>
          <w:tcPr>
            <w:tcW w:w="3870" w:type="dxa"/>
          </w:tcPr>
          <w:p w14:paraId="125EF2CD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F955A84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E750F" w14:textId="248D2FA3" w:rsidR="00251A10" w:rsidRPr="00E2081E" w:rsidRDefault="0093639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38,128</w:t>
            </w:r>
          </w:p>
        </w:tc>
        <w:tc>
          <w:tcPr>
            <w:tcW w:w="239" w:type="dxa"/>
          </w:tcPr>
          <w:p w14:paraId="489DAAFF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5DDDD" w14:textId="3D6B0FBF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25,719</w:t>
            </w:r>
          </w:p>
        </w:tc>
        <w:tc>
          <w:tcPr>
            <w:tcW w:w="305" w:type="dxa"/>
          </w:tcPr>
          <w:p w14:paraId="530D5055" w14:textId="77777777" w:rsidR="00251A10" w:rsidRPr="00E2081E" w:rsidRDefault="00251A10" w:rsidP="001D0F4B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FC00B" w14:textId="463FA09F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</w:tr>
      <w:tr w:rsidR="00251A10" w:rsidRPr="00E2081E" w14:paraId="4E6AF53C" w14:textId="77777777" w:rsidTr="001D0F4B">
        <w:tc>
          <w:tcPr>
            <w:tcW w:w="3870" w:type="dxa"/>
            <w:hideMark/>
          </w:tcPr>
          <w:p w14:paraId="1B341A64" w14:textId="77777777" w:rsidR="00251A10" w:rsidRPr="00E2081E" w:rsidRDefault="00251A10" w:rsidP="001D0F4B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38E521CE" w14:textId="77777777" w:rsidR="00251A10" w:rsidRPr="00E2081E" w:rsidRDefault="00251A10" w:rsidP="001D0F4B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E208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494EAD82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9381D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9D9D49F" w14:textId="42757103" w:rsidR="0093639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(3,012)</w:t>
            </w:r>
          </w:p>
        </w:tc>
        <w:tc>
          <w:tcPr>
            <w:tcW w:w="239" w:type="dxa"/>
          </w:tcPr>
          <w:p w14:paraId="34BEC9E1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697E4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B3953C" w14:textId="648DC49E" w:rsidR="00F578BF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0D70EF33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89BC5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0CFDA2" w14:textId="2FFCC662" w:rsidR="00F578BF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A10" w:rsidRPr="00E2081E" w14:paraId="620125EF" w14:textId="77777777" w:rsidTr="00F578BF">
        <w:tc>
          <w:tcPr>
            <w:tcW w:w="3870" w:type="dxa"/>
            <w:hideMark/>
          </w:tcPr>
          <w:p w14:paraId="784EE047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04FEE9B3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82CB4" w14:textId="46B0D7EA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35,116</w:t>
            </w:r>
          </w:p>
        </w:tc>
        <w:tc>
          <w:tcPr>
            <w:tcW w:w="239" w:type="dxa"/>
          </w:tcPr>
          <w:p w14:paraId="4BB7C377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29068" w14:textId="2AFCD830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25,719</w:t>
            </w:r>
          </w:p>
        </w:tc>
        <w:tc>
          <w:tcPr>
            <w:tcW w:w="305" w:type="dxa"/>
          </w:tcPr>
          <w:p w14:paraId="1FFAE05E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E2FEA" w14:textId="3056A964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</w:tr>
      <w:tr w:rsidR="00251A10" w:rsidRPr="00E2081E" w14:paraId="6E8E1994" w14:textId="77777777" w:rsidTr="00F578BF">
        <w:tc>
          <w:tcPr>
            <w:tcW w:w="3870" w:type="dxa"/>
          </w:tcPr>
          <w:p w14:paraId="61191A76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B191C8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2D67291A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9A092AD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</w:tcPr>
          <w:p w14:paraId="5027D495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5" w:type="dxa"/>
          </w:tcPr>
          <w:p w14:paraId="23133AE3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3C6D960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51A10" w:rsidRPr="000F2BBF" w14:paraId="5E512438" w14:textId="77777777" w:rsidTr="00F578BF">
        <w:tc>
          <w:tcPr>
            <w:tcW w:w="3870" w:type="dxa"/>
          </w:tcPr>
          <w:p w14:paraId="69261B77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75F897C4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left w:val="nil"/>
              <w:bottom w:val="double" w:sz="4" w:space="0" w:color="auto"/>
              <w:right w:val="nil"/>
            </w:tcBorders>
          </w:tcPr>
          <w:p w14:paraId="5CE33DDA" w14:textId="138D8D2C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100,293</w:t>
            </w:r>
          </w:p>
        </w:tc>
        <w:tc>
          <w:tcPr>
            <w:tcW w:w="239" w:type="dxa"/>
          </w:tcPr>
          <w:p w14:paraId="14C8B395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left w:val="nil"/>
              <w:bottom w:val="double" w:sz="4" w:space="0" w:color="auto"/>
              <w:right w:val="nil"/>
            </w:tcBorders>
          </w:tcPr>
          <w:p w14:paraId="729E175E" w14:textId="2EAB98A4" w:rsidR="00251A10" w:rsidRPr="00E2081E" w:rsidRDefault="00F578BF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52,163</w:t>
            </w:r>
          </w:p>
        </w:tc>
        <w:tc>
          <w:tcPr>
            <w:tcW w:w="305" w:type="dxa"/>
          </w:tcPr>
          <w:p w14:paraId="35F372DA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789D8DB" w14:textId="5D8229C0" w:rsidR="00251A10" w:rsidRPr="00713179" w:rsidRDefault="00F578BF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3,227</w:t>
            </w:r>
          </w:p>
        </w:tc>
      </w:tr>
    </w:tbl>
    <w:p w14:paraId="69E7704D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6ECC32C1" w14:textId="59BCB3AE" w:rsidR="00251A10" w:rsidRDefault="00251A10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p w14:paraId="3745F194" w14:textId="11518CAA" w:rsidR="00DD68C3" w:rsidRDefault="00DD68C3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08E1DB1" w14:textId="65888257" w:rsidR="00DD68C3" w:rsidRDefault="00DD68C3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FD35DF" w14:textId="4D0885ED" w:rsidR="00F578BF" w:rsidRDefault="00F578BF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B06ADBD" w14:textId="2A4400EE" w:rsidR="00F578BF" w:rsidRDefault="00F578BF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E47910" w14:textId="0E1A90B1" w:rsidR="00F578BF" w:rsidRDefault="00F578BF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C2D9551" w14:textId="77777777" w:rsidR="00817F9D" w:rsidRDefault="00817F9D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1E3ABC" w14:textId="5BBFFAB0" w:rsidR="00F578BF" w:rsidRDefault="00F578BF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F011B36" w14:textId="77777777" w:rsidR="00F578BF" w:rsidRDefault="00F578BF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7FB5C23" w14:textId="510A5952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780"/>
        <w:gridCol w:w="270"/>
        <w:gridCol w:w="1620"/>
        <w:gridCol w:w="270"/>
        <w:gridCol w:w="1440"/>
        <w:gridCol w:w="270"/>
        <w:gridCol w:w="1350"/>
      </w:tblGrid>
      <w:tr w:rsidR="00237412" w:rsidRPr="000F2BBF" w14:paraId="15601E6D" w14:textId="77777777" w:rsidTr="009C5229">
        <w:tc>
          <w:tcPr>
            <w:tcW w:w="3780" w:type="dxa"/>
            <w:hideMark/>
          </w:tcPr>
          <w:p w14:paraId="3D7A3CB8" w14:textId="77777777" w:rsidR="00237412" w:rsidRPr="000F2BBF" w:rsidRDefault="00237412" w:rsidP="009C5229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782774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3D8E40FE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7412" w:rsidRPr="000F2BBF" w14:paraId="139B31C1" w14:textId="77777777" w:rsidTr="009C5229">
        <w:trPr>
          <w:trHeight w:val="1604"/>
        </w:trPr>
        <w:tc>
          <w:tcPr>
            <w:tcW w:w="3780" w:type="dxa"/>
          </w:tcPr>
          <w:p w14:paraId="237C0062" w14:textId="77777777" w:rsidR="00237412" w:rsidRPr="000F2BBF" w:rsidRDefault="00237412" w:rsidP="009C5229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7277FB3" w14:textId="77777777" w:rsidR="00237412" w:rsidRPr="000F2BBF" w:rsidRDefault="00237412" w:rsidP="009C5229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15AD688" w14:textId="77777777" w:rsidR="00237412" w:rsidRPr="000F2BBF" w:rsidRDefault="00237412" w:rsidP="009C5229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4E51DCF" w14:textId="77777777" w:rsidR="00237412" w:rsidRPr="000F2BBF" w:rsidRDefault="00237412" w:rsidP="009C5229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57886" w14:textId="77777777" w:rsidR="00237412" w:rsidRPr="000F2BBF" w:rsidRDefault="00237412" w:rsidP="009C5229">
            <w:pPr>
              <w:spacing w:line="240" w:lineRule="auto"/>
              <w:ind w:left="-93" w:right="-131" w:firstLine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2B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DD7CDA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2C0B9EAC" w14:textId="77777777" w:rsidR="00237412" w:rsidRPr="000F2BBF" w:rsidRDefault="00237412" w:rsidP="009C522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30067" w14:textId="77777777" w:rsidR="00237412" w:rsidRPr="000F2BBF" w:rsidRDefault="00237412" w:rsidP="009C522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3DC35A0B" w14:textId="77777777" w:rsidR="00237412" w:rsidRPr="000F2BBF" w:rsidRDefault="00237412" w:rsidP="009C522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0" w:type="dxa"/>
          </w:tcPr>
          <w:p w14:paraId="0A621DAF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1197333" w14:textId="77777777" w:rsidR="00237412" w:rsidRPr="000F2BBF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7865674E" w14:textId="77777777" w:rsidR="00237412" w:rsidRPr="000F2BBF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65391E3C" w14:textId="77777777" w:rsidR="00237412" w:rsidRPr="000F2BBF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5B49CA39" w14:textId="77777777" w:rsidR="00237412" w:rsidRPr="000F2BBF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38DFD229" w14:textId="77777777" w:rsidR="00237412" w:rsidRPr="000F2BBF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7D8E467B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32E9D9" w14:textId="77777777" w:rsidR="00237412" w:rsidRPr="000F2BBF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7A420BC3" w14:textId="77777777" w:rsidR="00237412" w:rsidRPr="000F2BBF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F2BBF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52CA2130" w14:textId="77777777" w:rsidR="00237412" w:rsidRPr="000F2BBF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2F681743" w14:textId="77777777" w:rsidR="00237412" w:rsidRPr="000F2BBF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47514399" w14:textId="77777777" w:rsidR="00237412" w:rsidRPr="000F2BBF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37412" w:rsidRPr="000F2BBF" w14:paraId="5CCEA612" w14:textId="77777777" w:rsidTr="009C5229">
        <w:tc>
          <w:tcPr>
            <w:tcW w:w="3780" w:type="dxa"/>
          </w:tcPr>
          <w:p w14:paraId="43D0858A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FE377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hideMark/>
          </w:tcPr>
          <w:p w14:paraId="5DE60806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37412" w:rsidRPr="000F2BBF" w14:paraId="59727E0E" w14:textId="77777777" w:rsidTr="009C5229">
        <w:tc>
          <w:tcPr>
            <w:tcW w:w="7380" w:type="dxa"/>
            <w:gridSpan w:val="5"/>
          </w:tcPr>
          <w:p w14:paraId="7EC5DCD9" w14:textId="77777777" w:rsidR="00237412" w:rsidRPr="000F2BBF" w:rsidRDefault="00237412" w:rsidP="009C522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  <w:tc>
          <w:tcPr>
            <w:tcW w:w="270" w:type="dxa"/>
          </w:tcPr>
          <w:p w14:paraId="07B668A5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D9467F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7412" w:rsidRPr="000F2BBF" w14:paraId="3BC6865B" w14:textId="77777777" w:rsidTr="009C5229">
        <w:tc>
          <w:tcPr>
            <w:tcW w:w="3780" w:type="dxa"/>
            <w:hideMark/>
          </w:tcPr>
          <w:p w14:paraId="185ACC1C" w14:textId="77777777" w:rsidR="00237412" w:rsidRPr="000F2BBF" w:rsidRDefault="00237412" w:rsidP="009C5229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</w:tcPr>
          <w:p w14:paraId="6E550CA9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FD39BF7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33437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C6E184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7412" w:rsidRPr="000F2BBF" w14:paraId="7A044C44" w14:textId="77777777" w:rsidTr="009C5229">
        <w:tc>
          <w:tcPr>
            <w:tcW w:w="3780" w:type="dxa"/>
            <w:hideMark/>
          </w:tcPr>
          <w:p w14:paraId="4A1D1F35" w14:textId="77777777" w:rsidR="00237412" w:rsidRPr="000F2BBF" w:rsidRDefault="00237412" w:rsidP="009C5229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5A431F66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C188284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82,675</w:t>
            </w:r>
          </w:p>
        </w:tc>
        <w:tc>
          <w:tcPr>
            <w:tcW w:w="270" w:type="dxa"/>
          </w:tcPr>
          <w:p w14:paraId="3353E276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23A0E9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27,870</w:t>
            </w:r>
          </w:p>
        </w:tc>
        <w:tc>
          <w:tcPr>
            <w:tcW w:w="270" w:type="dxa"/>
          </w:tcPr>
          <w:p w14:paraId="55E0CE87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60009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237412" w:rsidRPr="000F2BBF" w14:paraId="7CFEF5A3" w14:textId="77777777" w:rsidTr="009C5229">
        <w:tc>
          <w:tcPr>
            <w:tcW w:w="3780" w:type="dxa"/>
            <w:hideMark/>
          </w:tcPr>
          <w:p w14:paraId="11EEC69D" w14:textId="77777777" w:rsidR="00237412" w:rsidRPr="000F2BBF" w:rsidRDefault="00237412" w:rsidP="009C5229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10463CE5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9AD815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094F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409564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FCAE2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072AB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412" w:rsidRPr="000F2BBF" w14:paraId="742C1B2E" w14:textId="77777777" w:rsidTr="009C5229">
        <w:tc>
          <w:tcPr>
            <w:tcW w:w="3780" w:type="dxa"/>
            <w:hideMark/>
          </w:tcPr>
          <w:p w14:paraId="5C2266C6" w14:textId="77777777" w:rsidR="00237412" w:rsidRPr="000F2BBF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ECD9DCF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ECE9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6,275</w:t>
            </w:r>
          </w:p>
        </w:tc>
        <w:tc>
          <w:tcPr>
            <w:tcW w:w="270" w:type="dxa"/>
          </w:tcPr>
          <w:p w14:paraId="2D2C70E6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F4019F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4,047</w:t>
            </w:r>
          </w:p>
        </w:tc>
        <w:tc>
          <w:tcPr>
            <w:tcW w:w="270" w:type="dxa"/>
          </w:tcPr>
          <w:p w14:paraId="57EEF0F9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9F73DA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237412" w:rsidRPr="000F2BBF" w14:paraId="4DBF6A35" w14:textId="77777777" w:rsidTr="009C5229">
        <w:tc>
          <w:tcPr>
            <w:tcW w:w="3780" w:type="dxa"/>
            <w:hideMark/>
          </w:tcPr>
          <w:p w14:paraId="5B1B9B43" w14:textId="77777777" w:rsidR="00237412" w:rsidRPr="000F2BBF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4D203461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863B50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5,585</w:t>
            </w:r>
          </w:p>
        </w:tc>
        <w:tc>
          <w:tcPr>
            <w:tcW w:w="270" w:type="dxa"/>
          </w:tcPr>
          <w:p w14:paraId="239E503E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792EBF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4,650</w:t>
            </w:r>
          </w:p>
        </w:tc>
        <w:tc>
          <w:tcPr>
            <w:tcW w:w="270" w:type="dxa"/>
          </w:tcPr>
          <w:p w14:paraId="43030F28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694D17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237412" w:rsidRPr="000F2BBF" w14:paraId="629E97BC" w14:textId="77777777" w:rsidTr="009C5229">
        <w:tc>
          <w:tcPr>
            <w:tcW w:w="3780" w:type="dxa"/>
            <w:hideMark/>
          </w:tcPr>
          <w:p w14:paraId="435A60F3" w14:textId="77777777" w:rsidR="00237412" w:rsidRPr="000F2BBF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D46211E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7169BF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0" w:type="dxa"/>
          </w:tcPr>
          <w:p w14:paraId="47F282F4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697D1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270" w:type="dxa"/>
          </w:tcPr>
          <w:p w14:paraId="554B0A36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D398E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237412" w:rsidRPr="000F2BBF" w14:paraId="03D55E6C" w14:textId="77777777" w:rsidTr="009C5229">
        <w:tc>
          <w:tcPr>
            <w:tcW w:w="3780" w:type="dxa"/>
            <w:hideMark/>
          </w:tcPr>
          <w:p w14:paraId="792FE6C1" w14:textId="77777777" w:rsidR="00237412" w:rsidRPr="000F2BBF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DB463B0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C612E3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4737585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45B3D7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270" w:type="dxa"/>
          </w:tcPr>
          <w:p w14:paraId="5A110097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50979E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</w:tr>
      <w:tr w:rsidR="00237412" w:rsidRPr="000F2BBF" w14:paraId="11D9FCD8" w14:textId="77777777" w:rsidTr="009C5229">
        <w:tc>
          <w:tcPr>
            <w:tcW w:w="3780" w:type="dxa"/>
            <w:hideMark/>
          </w:tcPr>
          <w:p w14:paraId="2B93F66E" w14:textId="77777777" w:rsidR="00237412" w:rsidRPr="000F2BBF" w:rsidRDefault="00237412" w:rsidP="009C5229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66619F58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2AD473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70" w:type="dxa"/>
          </w:tcPr>
          <w:p w14:paraId="682525A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235F3F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270" w:type="dxa"/>
          </w:tcPr>
          <w:p w14:paraId="0C09E854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229C7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237412" w:rsidRPr="000F2BBF" w14:paraId="02381FEB" w14:textId="77777777" w:rsidTr="009C5229">
        <w:tc>
          <w:tcPr>
            <w:tcW w:w="3780" w:type="dxa"/>
          </w:tcPr>
          <w:p w14:paraId="72C59C25" w14:textId="77777777" w:rsidR="00237412" w:rsidRPr="000F2BBF" w:rsidRDefault="00237412" w:rsidP="009C522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421B1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D4CA9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99,604</w:t>
            </w:r>
          </w:p>
        </w:tc>
        <w:tc>
          <w:tcPr>
            <w:tcW w:w="270" w:type="dxa"/>
          </w:tcPr>
          <w:p w14:paraId="2EC29C34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F4231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41,058</w:t>
            </w:r>
          </w:p>
        </w:tc>
        <w:tc>
          <w:tcPr>
            <w:tcW w:w="270" w:type="dxa"/>
          </w:tcPr>
          <w:p w14:paraId="47CB40B2" w14:textId="77777777" w:rsidR="00237412" w:rsidRPr="000F2BBF" w:rsidRDefault="00237412" w:rsidP="009C5229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DBFE8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6,285</w:t>
            </w:r>
          </w:p>
        </w:tc>
      </w:tr>
      <w:tr w:rsidR="00237412" w:rsidRPr="000F2BBF" w14:paraId="56A15E3D" w14:textId="77777777" w:rsidTr="009C5229">
        <w:tc>
          <w:tcPr>
            <w:tcW w:w="3780" w:type="dxa"/>
            <w:hideMark/>
          </w:tcPr>
          <w:p w14:paraId="3E2D3EC8" w14:textId="77777777" w:rsidR="00237412" w:rsidRPr="000F2BBF" w:rsidRDefault="00237412" w:rsidP="009C5229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68CE5247" w14:textId="77777777" w:rsidR="00237412" w:rsidRPr="000F2BBF" w:rsidRDefault="00237412" w:rsidP="009C5229">
            <w:pPr>
              <w:tabs>
                <w:tab w:val="clear" w:pos="227"/>
                <w:tab w:val="clear" w:pos="907"/>
                <w:tab w:val="left" w:pos="796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ไม่ถึงกำหนด</w:t>
            </w:r>
          </w:p>
        </w:tc>
        <w:tc>
          <w:tcPr>
            <w:tcW w:w="270" w:type="dxa"/>
          </w:tcPr>
          <w:p w14:paraId="4E37538C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CEEF6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8B829B0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(6,010)</w:t>
            </w:r>
          </w:p>
        </w:tc>
        <w:tc>
          <w:tcPr>
            <w:tcW w:w="270" w:type="dxa"/>
          </w:tcPr>
          <w:p w14:paraId="3C240201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DBBA0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105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C3CC1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9FF9F" w14:textId="77777777" w:rsidR="00237412" w:rsidRPr="000F2BBF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07278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43B3C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412" w:rsidRPr="000F2BBF" w14:paraId="4CFE6291" w14:textId="77777777" w:rsidTr="009C5229">
        <w:tc>
          <w:tcPr>
            <w:tcW w:w="3780" w:type="dxa"/>
            <w:hideMark/>
          </w:tcPr>
          <w:p w14:paraId="07A92427" w14:textId="77777777" w:rsidR="00237412" w:rsidRPr="000F2BBF" w:rsidRDefault="00237412" w:rsidP="009C5229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EDCA569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2A4A7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93,594</w:t>
            </w:r>
          </w:p>
        </w:tc>
        <w:tc>
          <w:tcPr>
            <w:tcW w:w="270" w:type="dxa"/>
          </w:tcPr>
          <w:p w14:paraId="53339014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4161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41,058</w:t>
            </w:r>
          </w:p>
        </w:tc>
        <w:tc>
          <w:tcPr>
            <w:tcW w:w="270" w:type="dxa"/>
          </w:tcPr>
          <w:p w14:paraId="22781895" w14:textId="77777777" w:rsidR="00237412" w:rsidRPr="000F2BBF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3C6C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6,285</w:t>
            </w:r>
          </w:p>
        </w:tc>
      </w:tr>
      <w:tr w:rsidR="00237412" w:rsidRPr="000F2BBF" w14:paraId="02666251" w14:textId="77777777" w:rsidTr="009C5229">
        <w:tc>
          <w:tcPr>
            <w:tcW w:w="3780" w:type="dxa"/>
          </w:tcPr>
          <w:p w14:paraId="5618223A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5E4D5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C88B071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5E300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24BE5" w14:textId="77777777" w:rsidR="00237412" w:rsidRPr="000F2BBF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7412" w:rsidRPr="000F2BBF" w14:paraId="33F4118E" w14:textId="77777777" w:rsidTr="009C5229">
        <w:tc>
          <w:tcPr>
            <w:tcW w:w="3780" w:type="dxa"/>
            <w:hideMark/>
          </w:tcPr>
          <w:p w14:paraId="2CD673E6" w14:textId="77777777" w:rsidR="00237412" w:rsidRPr="000F2BBF" w:rsidRDefault="00237412" w:rsidP="009C5229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</w:tcPr>
          <w:p w14:paraId="3A291A6B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E75FE0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5E885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C60F7C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CC15F" w14:textId="77777777" w:rsidR="00237412" w:rsidRPr="000F2BBF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A30B45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7412" w:rsidRPr="000F2BBF" w14:paraId="50205A6C" w14:textId="77777777" w:rsidTr="009C5229">
        <w:tc>
          <w:tcPr>
            <w:tcW w:w="3780" w:type="dxa"/>
          </w:tcPr>
          <w:p w14:paraId="35524F53" w14:textId="77777777" w:rsidR="00237412" w:rsidRPr="00DB7BF2" w:rsidRDefault="00237412" w:rsidP="009C5229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BF2">
              <w:rPr>
                <w:rFonts w:asciiTheme="majorBidi" w:hAnsiTheme="majorBidi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0" w:type="dxa"/>
          </w:tcPr>
          <w:p w14:paraId="31B9FBB8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6FA9025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1578AE2A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BE491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0C07BECC" w14:textId="77777777" w:rsidR="00237412" w:rsidRPr="000F2BBF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F42BF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237412" w:rsidRPr="000F2BBF" w14:paraId="65C487A0" w14:textId="77777777" w:rsidTr="009C5229">
        <w:tc>
          <w:tcPr>
            <w:tcW w:w="3780" w:type="dxa"/>
            <w:hideMark/>
          </w:tcPr>
          <w:p w14:paraId="0439D48E" w14:textId="77777777" w:rsidR="00237412" w:rsidRPr="000F2BBF" w:rsidRDefault="00237412" w:rsidP="009C5229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0F2BB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</w:tcPr>
          <w:p w14:paraId="399BED9B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7189E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4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B783FE9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4F38B7A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AF5DC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E6D17D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F76B6" w14:textId="77777777" w:rsidR="00237412" w:rsidRPr="000F2BBF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9F6D8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F5DF6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43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412" w:rsidRPr="000F2BBF" w14:paraId="008734ED" w14:textId="77777777" w:rsidTr="009C5229">
        <w:tc>
          <w:tcPr>
            <w:tcW w:w="3780" w:type="dxa"/>
            <w:hideMark/>
          </w:tcPr>
          <w:p w14:paraId="3F93E196" w14:textId="77777777" w:rsidR="00237412" w:rsidRPr="000F2BBF" w:rsidRDefault="00237412" w:rsidP="009C5229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4216E1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471FB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67458585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02943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79DBE965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C3DA" w14:textId="77777777" w:rsidR="00237412" w:rsidRPr="000F2BBF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151177E2" w14:textId="5A30CB74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889166" w14:textId="77777777" w:rsidR="00237412" w:rsidRPr="000F2BBF" w:rsidRDefault="00237412" w:rsidP="00237412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F2B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F2BBF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F2BB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F2BBF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603EB6A4" w14:textId="77777777" w:rsidR="00237412" w:rsidRDefault="00237412" w:rsidP="0023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1CF9FD61" w14:textId="60F1A172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0CB7386" w14:textId="081B9EBF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A5A84E" w14:textId="3C36848A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5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577"/>
        <w:gridCol w:w="239"/>
        <w:gridCol w:w="1502"/>
        <w:gridCol w:w="305"/>
        <w:gridCol w:w="1350"/>
      </w:tblGrid>
      <w:tr w:rsidR="00237412" w:rsidRPr="00E2081E" w14:paraId="768D6D30" w14:textId="77777777" w:rsidTr="009C5229">
        <w:tc>
          <w:tcPr>
            <w:tcW w:w="3870" w:type="dxa"/>
          </w:tcPr>
          <w:p w14:paraId="3DBF2AC1" w14:textId="77777777" w:rsidR="00237412" w:rsidRPr="000F2BBF" w:rsidRDefault="00237412" w:rsidP="009C5229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69D7F392" w14:textId="77777777" w:rsidR="00237412" w:rsidRPr="000F2BBF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</w:tcPr>
          <w:p w14:paraId="1CA8107E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7412" w:rsidRPr="00E2081E" w14:paraId="40AE41C8" w14:textId="77777777" w:rsidTr="009C5229">
        <w:trPr>
          <w:trHeight w:val="1604"/>
        </w:trPr>
        <w:tc>
          <w:tcPr>
            <w:tcW w:w="3870" w:type="dxa"/>
          </w:tcPr>
          <w:p w14:paraId="2AA2CC37" w14:textId="77777777" w:rsidR="00237412" w:rsidRPr="00E2081E" w:rsidRDefault="00237412" w:rsidP="009C5229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12489" w14:textId="77777777" w:rsidR="00237412" w:rsidRPr="00E2081E" w:rsidRDefault="00237412" w:rsidP="009C5229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36B57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419E50F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075656B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  <w:hideMark/>
          </w:tcPr>
          <w:p w14:paraId="32C05BBD" w14:textId="77777777" w:rsidR="00237412" w:rsidRPr="00E2081E" w:rsidRDefault="00237412" w:rsidP="009C522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8C3F66" w14:textId="77777777" w:rsidR="00237412" w:rsidRPr="00E2081E" w:rsidRDefault="00237412" w:rsidP="009C522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5768F3F3" w14:textId="77777777" w:rsidR="00237412" w:rsidRPr="00E2081E" w:rsidRDefault="00237412" w:rsidP="009C5229">
            <w:pPr>
              <w:spacing w:line="240" w:lineRule="auto"/>
              <w:ind w:left="-93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706382D6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2" w:type="dxa"/>
            <w:hideMark/>
          </w:tcPr>
          <w:p w14:paraId="349F2DE6" w14:textId="77777777" w:rsidR="00237412" w:rsidRPr="00E2081E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59B0A898" w14:textId="77777777" w:rsidR="00237412" w:rsidRPr="00E2081E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6940B977" w14:textId="77777777" w:rsidR="00237412" w:rsidRPr="00E2081E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7317F9CC" w14:textId="77777777" w:rsidR="00237412" w:rsidRPr="00E2081E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79D6F2B4" w14:textId="77777777" w:rsidR="00237412" w:rsidRPr="00E2081E" w:rsidRDefault="00237412" w:rsidP="009C522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305" w:type="dxa"/>
          </w:tcPr>
          <w:p w14:paraId="4629DD4D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B9AD4" w14:textId="77777777" w:rsidR="00237412" w:rsidRPr="00E2081E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710F9845" w14:textId="77777777" w:rsidR="00237412" w:rsidRPr="00E2081E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7E51866C" w14:textId="77777777" w:rsidR="00237412" w:rsidRPr="00E2081E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189EEB14" w14:textId="77777777" w:rsidR="00237412" w:rsidRPr="00E2081E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23AD0BE6" w14:textId="77777777" w:rsidR="00237412" w:rsidRPr="00E2081E" w:rsidRDefault="00237412" w:rsidP="009C5229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37412" w:rsidRPr="00E2081E" w14:paraId="3B9E46F1" w14:textId="77777777" w:rsidTr="009C5229">
        <w:tc>
          <w:tcPr>
            <w:tcW w:w="3870" w:type="dxa"/>
          </w:tcPr>
          <w:p w14:paraId="781E7D94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44C4947F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  <w:hideMark/>
          </w:tcPr>
          <w:p w14:paraId="44819E2F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37412" w:rsidRPr="00E2081E" w14:paraId="5FA7072E" w14:textId="77777777" w:rsidTr="009C5229">
        <w:tc>
          <w:tcPr>
            <w:tcW w:w="7470" w:type="dxa"/>
            <w:gridSpan w:val="5"/>
          </w:tcPr>
          <w:p w14:paraId="42146B89" w14:textId="77777777" w:rsidR="00237412" w:rsidRPr="00E2081E" w:rsidRDefault="00237412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  <w:tc>
          <w:tcPr>
            <w:tcW w:w="305" w:type="dxa"/>
          </w:tcPr>
          <w:p w14:paraId="246E3466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DCE76D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7412" w:rsidRPr="00E2081E" w14:paraId="3500753B" w14:textId="77777777" w:rsidTr="009C5229">
        <w:tc>
          <w:tcPr>
            <w:tcW w:w="3870" w:type="dxa"/>
            <w:hideMark/>
          </w:tcPr>
          <w:p w14:paraId="25CB4D99" w14:textId="77777777" w:rsidR="00237412" w:rsidRPr="00E2081E" w:rsidRDefault="00237412" w:rsidP="009C5229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036CB0EA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7BCBBBAC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51EBBE4D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F083E3" w14:textId="77777777" w:rsidR="00237412" w:rsidRPr="00E2081E" w:rsidRDefault="00237412" w:rsidP="009C522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7412" w:rsidRPr="00E2081E" w14:paraId="480F74AE" w14:textId="77777777" w:rsidTr="009C5229">
        <w:tc>
          <w:tcPr>
            <w:tcW w:w="3870" w:type="dxa"/>
            <w:hideMark/>
          </w:tcPr>
          <w:p w14:paraId="6D9E2322" w14:textId="77777777" w:rsidR="00237412" w:rsidRPr="00E2081E" w:rsidRDefault="00237412" w:rsidP="009C5229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66B6D339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0ED225ED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27,749</w:t>
            </w:r>
          </w:p>
        </w:tc>
        <w:tc>
          <w:tcPr>
            <w:tcW w:w="239" w:type="dxa"/>
          </w:tcPr>
          <w:p w14:paraId="2F059E03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058B935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18,264</w:t>
            </w:r>
          </w:p>
        </w:tc>
        <w:tc>
          <w:tcPr>
            <w:tcW w:w="305" w:type="dxa"/>
          </w:tcPr>
          <w:p w14:paraId="569F1CB5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11D31E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  <w:tr w:rsidR="00237412" w:rsidRPr="00E2081E" w14:paraId="1E9B8E45" w14:textId="77777777" w:rsidTr="009C5229">
        <w:tc>
          <w:tcPr>
            <w:tcW w:w="3870" w:type="dxa"/>
            <w:hideMark/>
          </w:tcPr>
          <w:p w14:paraId="13FC1F4A" w14:textId="77777777" w:rsidR="00237412" w:rsidRPr="00E2081E" w:rsidRDefault="00237412" w:rsidP="009C5229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4A4918D3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14A204E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43C63F61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277A4D9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05" w:type="dxa"/>
          </w:tcPr>
          <w:p w14:paraId="19FEB202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AFFB3A4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37412" w:rsidRPr="00E2081E" w14:paraId="1B6DF3F9" w14:textId="77777777" w:rsidTr="009C5229">
        <w:tc>
          <w:tcPr>
            <w:tcW w:w="3870" w:type="dxa"/>
            <w:hideMark/>
          </w:tcPr>
          <w:p w14:paraId="50ADB1ED" w14:textId="77777777" w:rsidR="00237412" w:rsidRPr="00E2081E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28FA82A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4C332FA5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7,582</w:t>
            </w:r>
          </w:p>
        </w:tc>
        <w:tc>
          <w:tcPr>
            <w:tcW w:w="239" w:type="dxa"/>
          </w:tcPr>
          <w:p w14:paraId="62B7A55B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3A4F7AC9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  <w:tc>
          <w:tcPr>
            <w:tcW w:w="305" w:type="dxa"/>
          </w:tcPr>
          <w:p w14:paraId="16264BFC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63DC9A7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237412" w:rsidRPr="00E2081E" w14:paraId="4E090A2A" w14:textId="77777777" w:rsidTr="009C5229">
        <w:tc>
          <w:tcPr>
            <w:tcW w:w="3870" w:type="dxa"/>
            <w:hideMark/>
          </w:tcPr>
          <w:p w14:paraId="643544F0" w14:textId="77777777" w:rsidR="00237412" w:rsidRPr="00E2081E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6AA28ED7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794EBE45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7,624</w:t>
            </w:r>
          </w:p>
        </w:tc>
        <w:tc>
          <w:tcPr>
            <w:tcW w:w="239" w:type="dxa"/>
          </w:tcPr>
          <w:p w14:paraId="5CE65A0C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0C19574E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5,486</w:t>
            </w:r>
          </w:p>
        </w:tc>
        <w:tc>
          <w:tcPr>
            <w:tcW w:w="305" w:type="dxa"/>
          </w:tcPr>
          <w:p w14:paraId="4336EFC0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D987D3B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</w:tr>
      <w:tr w:rsidR="00237412" w:rsidRPr="00E2081E" w14:paraId="56405BEA" w14:textId="77777777" w:rsidTr="009C5229">
        <w:tc>
          <w:tcPr>
            <w:tcW w:w="3870" w:type="dxa"/>
            <w:hideMark/>
          </w:tcPr>
          <w:p w14:paraId="4BD7BCE8" w14:textId="77777777" w:rsidR="00237412" w:rsidRPr="00E2081E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E76ED58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237C136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39" w:type="dxa"/>
          </w:tcPr>
          <w:p w14:paraId="6A000B83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1EC67EED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305" w:type="dxa"/>
          </w:tcPr>
          <w:p w14:paraId="400017E0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EA0B4AE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237412" w:rsidRPr="00E2081E" w14:paraId="0ED0641A" w14:textId="77777777" w:rsidTr="009C5229">
        <w:tc>
          <w:tcPr>
            <w:tcW w:w="3870" w:type="dxa"/>
            <w:hideMark/>
          </w:tcPr>
          <w:p w14:paraId="7E12FEA4" w14:textId="77777777" w:rsidR="00237412" w:rsidRPr="00E2081E" w:rsidRDefault="00237412" w:rsidP="009C5229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9BFC33A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0CB16669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39" w:type="dxa"/>
          </w:tcPr>
          <w:p w14:paraId="0CB2718F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34BB434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305" w:type="dxa"/>
          </w:tcPr>
          <w:p w14:paraId="0F0FF952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2DC770F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237412" w:rsidRPr="00E2081E" w14:paraId="0C065556" w14:textId="77777777" w:rsidTr="009C5229">
        <w:tc>
          <w:tcPr>
            <w:tcW w:w="3870" w:type="dxa"/>
            <w:hideMark/>
          </w:tcPr>
          <w:p w14:paraId="6B9CF16A" w14:textId="77777777" w:rsidR="00237412" w:rsidRPr="00E2081E" w:rsidRDefault="00237412" w:rsidP="009C5229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7EE663A5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67899FC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39" w:type="dxa"/>
          </w:tcPr>
          <w:p w14:paraId="25C2C83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3C86DD29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305" w:type="dxa"/>
          </w:tcPr>
          <w:p w14:paraId="1CDF542D" w14:textId="77777777" w:rsidR="00237412" w:rsidRPr="004614C4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EACF38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237412" w:rsidRPr="00E2081E" w14:paraId="74502B4F" w14:textId="77777777" w:rsidTr="009C5229">
        <w:tc>
          <w:tcPr>
            <w:tcW w:w="3870" w:type="dxa"/>
          </w:tcPr>
          <w:p w14:paraId="6A0483EE" w14:textId="77777777" w:rsidR="00237412" w:rsidRPr="00E2081E" w:rsidRDefault="00237412" w:rsidP="009C522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4A462A6F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6D086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44,227</w:t>
            </w:r>
          </w:p>
        </w:tc>
        <w:tc>
          <w:tcPr>
            <w:tcW w:w="239" w:type="dxa"/>
          </w:tcPr>
          <w:p w14:paraId="4C0A633F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E351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30,044</w:t>
            </w:r>
          </w:p>
        </w:tc>
        <w:tc>
          <w:tcPr>
            <w:tcW w:w="305" w:type="dxa"/>
          </w:tcPr>
          <w:p w14:paraId="7B968F8F" w14:textId="77777777" w:rsidR="00237412" w:rsidRPr="004614C4" w:rsidRDefault="00237412" w:rsidP="009C5229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E5E9A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3,494</w:t>
            </w:r>
          </w:p>
        </w:tc>
      </w:tr>
      <w:tr w:rsidR="00237412" w:rsidRPr="00E2081E" w14:paraId="30A1A5E9" w14:textId="77777777" w:rsidTr="009C5229">
        <w:tc>
          <w:tcPr>
            <w:tcW w:w="3870" w:type="dxa"/>
            <w:hideMark/>
          </w:tcPr>
          <w:p w14:paraId="429A6F15" w14:textId="77777777" w:rsidR="00237412" w:rsidRPr="00E2081E" w:rsidRDefault="00237412" w:rsidP="009C5229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39A45C5C" w14:textId="77777777" w:rsidR="00237412" w:rsidRPr="00E2081E" w:rsidRDefault="00237412" w:rsidP="009C5229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E208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71780631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27EAA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311F2C9" w14:textId="77777777" w:rsidR="00237412" w:rsidRPr="004614C4" w:rsidRDefault="00237412" w:rsidP="00C7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32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(3,514)</w:t>
            </w:r>
          </w:p>
        </w:tc>
        <w:tc>
          <w:tcPr>
            <w:tcW w:w="239" w:type="dxa"/>
          </w:tcPr>
          <w:p w14:paraId="029BD74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D57A4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7FA8F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78941178" w14:textId="77777777" w:rsidR="00237412" w:rsidRPr="004614C4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F1A68" w14:textId="77777777" w:rsidR="00237412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5504B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412" w:rsidRPr="00E2081E" w14:paraId="61B41FB2" w14:textId="77777777" w:rsidTr="009C5229">
        <w:tc>
          <w:tcPr>
            <w:tcW w:w="3870" w:type="dxa"/>
            <w:hideMark/>
          </w:tcPr>
          <w:p w14:paraId="4466AA8B" w14:textId="77777777" w:rsidR="00237412" w:rsidRPr="00E2081E" w:rsidRDefault="00237412" w:rsidP="009C5229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31A97A9A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1333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40,713</w:t>
            </w:r>
          </w:p>
        </w:tc>
        <w:tc>
          <w:tcPr>
            <w:tcW w:w="239" w:type="dxa"/>
          </w:tcPr>
          <w:p w14:paraId="6DA5E96A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8891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30,044</w:t>
            </w:r>
          </w:p>
        </w:tc>
        <w:tc>
          <w:tcPr>
            <w:tcW w:w="305" w:type="dxa"/>
          </w:tcPr>
          <w:p w14:paraId="29AEE08A" w14:textId="77777777" w:rsidR="00237412" w:rsidRPr="004614C4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8CAAD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3,494</w:t>
            </w:r>
          </w:p>
        </w:tc>
      </w:tr>
      <w:tr w:rsidR="00237412" w:rsidRPr="00E2081E" w14:paraId="6C51235F" w14:textId="77777777" w:rsidTr="009C5229">
        <w:tc>
          <w:tcPr>
            <w:tcW w:w="3870" w:type="dxa"/>
          </w:tcPr>
          <w:p w14:paraId="5630C921" w14:textId="77777777" w:rsidR="00237412" w:rsidRPr="00E2081E" w:rsidRDefault="00237412" w:rsidP="009C5229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8A0CC2F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3BC5EEB5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9" w:type="dxa"/>
          </w:tcPr>
          <w:p w14:paraId="3363621B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</w:tcPr>
          <w:p w14:paraId="06B7832C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05" w:type="dxa"/>
          </w:tcPr>
          <w:p w14:paraId="492FEEE6" w14:textId="77777777" w:rsidR="00237412" w:rsidRPr="004614C4" w:rsidRDefault="00237412" w:rsidP="009C5229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EECC512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237412" w:rsidRPr="000F2BBF" w14:paraId="4F28A978" w14:textId="77777777" w:rsidTr="009C5229">
        <w:tc>
          <w:tcPr>
            <w:tcW w:w="3870" w:type="dxa"/>
          </w:tcPr>
          <w:p w14:paraId="7FC6D98F" w14:textId="77777777" w:rsidR="00237412" w:rsidRPr="00E2081E" w:rsidRDefault="00237412" w:rsidP="009C5229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0A955271" w14:textId="77777777" w:rsidR="00237412" w:rsidRPr="00E2081E" w:rsidRDefault="00237412" w:rsidP="009C5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left w:val="nil"/>
              <w:bottom w:val="double" w:sz="4" w:space="0" w:color="auto"/>
              <w:right w:val="nil"/>
            </w:tcBorders>
          </w:tcPr>
          <w:p w14:paraId="1D886689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134,687</w:t>
            </w:r>
          </w:p>
        </w:tc>
        <w:tc>
          <w:tcPr>
            <w:tcW w:w="239" w:type="dxa"/>
          </w:tcPr>
          <w:p w14:paraId="14D25310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left w:val="nil"/>
              <w:bottom w:val="double" w:sz="4" w:space="0" w:color="auto"/>
              <w:right w:val="nil"/>
            </w:tcBorders>
          </w:tcPr>
          <w:p w14:paraId="63C9569D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71,217</w:t>
            </w:r>
          </w:p>
        </w:tc>
        <w:tc>
          <w:tcPr>
            <w:tcW w:w="305" w:type="dxa"/>
          </w:tcPr>
          <w:p w14:paraId="3E0CC204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A7BEC66" w14:textId="77777777" w:rsidR="00237412" w:rsidRPr="004614C4" w:rsidRDefault="00237412" w:rsidP="009C5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9,933</w:t>
            </w:r>
          </w:p>
        </w:tc>
      </w:tr>
    </w:tbl>
    <w:p w14:paraId="1287718F" w14:textId="711C431A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D38B3A2" w14:textId="77777777" w:rsidR="00237412" w:rsidRDefault="00237412" w:rsidP="00237412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p w14:paraId="64473993" w14:textId="13501D81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3889491" w14:textId="29B822B8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818AE7C" w14:textId="77777777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22836E" w14:textId="0D191650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679BE93" w14:textId="5790DA21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B0CFDD3" w14:textId="6C727FAF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F995C79" w14:textId="77777777" w:rsidR="00237412" w:rsidRP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B060523" w14:textId="77777777" w:rsidR="00DD68C3" w:rsidRDefault="00DD68C3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2"/>
        <w:gridCol w:w="274"/>
        <w:gridCol w:w="1551"/>
        <w:gridCol w:w="274"/>
        <w:gridCol w:w="1551"/>
        <w:gridCol w:w="274"/>
        <w:gridCol w:w="1460"/>
      </w:tblGrid>
      <w:tr w:rsidR="00251A10" w:rsidRPr="00E2081E" w14:paraId="32AB08CC" w14:textId="77777777" w:rsidTr="000305E6">
        <w:tc>
          <w:tcPr>
            <w:tcW w:w="3832" w:type="dxa"/>
          </w:tcPr>
          <w:p w14:paraId="2AC40ED3" w14:textId="77777777" w:rsidR="00251A10" w:rsidRPr="00713179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E79801B" w14:textId="77777777" w:rsidR="00251A10" w:rsidRPr="00713179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0" w:type="dxa"/>
            <w:gridSpan w:val="5"/>
          </w:tcPr>
          <w:p w14:paraId="56346246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A10" w:rsidRPr="00E2081E" w14:paraId="53836318" w14:textId="77777777" w:rsidTr="000305E6">
        <w:trPr>
          <w:trHeight w:val="1604"/>
        </w:trPr>
        <w:tc>
          <w:tcPr>
            <w:tcW w:w="3832" w:type="dxa"/>
          </w:tcPr>
          <w:p w14:paraId="667D4D21" w14:textId="77777777" w:rsidR="00251A10" w:rsidRPr="00E2081E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004CEB7" w14:textId="77777777" w:rsidR="00251A10" w:rsidRPr="00E2081E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37B399F" w14:textId="77777777" w:rsidR="00251A10" w:rsidRPr="00E2081E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5E350C" w14:textId="77777777" w:rsidR="00251A10" w:rsidRPr="00E2081E" w:rsidRDefault="00251A10" w:rsidP="001D0F4B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25CE40" w14:textId="3EA061C1" w:rsidR="00251A10" w:rsidRPr="00E2081E" w:rsidRDefault="00251A10" w:rsidP="001D0F4B">
            <w:pPr>
              <w:spacing w:line="240" w:lineRule="auto"/>
              <w:ind w:left="-93" w:right="-131" w:firstLine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95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895F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895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2B662C44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hideMark/>
          </w:tcPr>
          <w:p w14:paraId="09BCFD54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F4414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25F36E76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4" w:type="dxa"/>
          </w:tcPr>
          <w:p w14:paraId="06E16B61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hideMark/>
          </w:tcPr>
          <w:p w14:paraId="10E118CC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2680F233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3BD848D2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736E8643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7221C0B5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4" w:type="dxa"/>
          </w:tcPr>
          <w:p w14:paraId="13EAD013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0" w:type="dxa"/>
          </w:tcPr>
          <w:p w14:paraId="323D272B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F147449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7EBE0249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5A6AAEC4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49BF85F8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51A10" w:rsidRPr="00E2081E" w14:paraId="07DD8F4E" w14:textId="77777777" w:rsidTr="000305E6">
        <w:tc>
          <w:tcPr>
            <w:tcW w:w="3832" w:type="dxa"/>
          </w:tcPr>
          <w:p w14:paraId="727D6E0D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0F3DCDC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0" w:type="dxa"/>
            <w:gridSpan w:val="5"/>
            <w:hideMark/>
          </w:tcPr>
          <w:p w14:paraId="366CD2BE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51A10" w:rsidRPr="00E2081E" w14:paraId="48C60456" w14:textId="77777777" w:rsidTr="000305E6">
        <w:tc>
          <w:tcPr>
            <w:tcW w:w="7482" w:type="dxa"/>
            <w:gridSpan w:val="5"/>
          </w:tcPr>
          <w:p w14:paraId="59CF535D" w14:textId="77777777" w:rsidR="00251A10" w:rsidRPr="00E2081E" w:rsidRDefault="00251A10" w:rsidP="001D0F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  <w:tc>
          <w:tcPr>
            <w:tcW w:w="274" w:type="dxa"/>
          </w:tcPr>
          <w:p w14:paraId="01BE013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1403F37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51A10" w:rsidRPr="00E2081E" w14:paraId="7460F98D" w14:textId="77777777" w:rsidTr="000305E6">
        <w:tc>
          <w:tcPr>
            <w:tcW w:w="3832" w:type="dxa"/>
            <w:hideMark/>
          </w:tcPr>
          <w:p w14:paraId="6FA1429D" w14:textId="77777777" w:rsidR="00251A10" w:rsidRPr="00E2081E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4" w:type="dxa"/>
          </w:tcPr>
          <w:p w14:paraId="1885660B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76" w:type="dxa"/>
            <w:gridSpan w:val="3"/>
          </w:tcPr>
          <w:p w14:paraId="50A861C7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6BBE875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1D1B030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E2081E" w14:paraId="3277CF08" w14:textId="77777777" w:rsidTr="000305E6">
        <w:tc>
          <w:tcPr>
            <w:tcW w:w="3832" w:type="dxa"/>
            <w:hideMark/>
          </w:tcPr>
          <w:p w14:paraId="47528770" w14:textId="77777777" w:rsidR="00251A10" w:rsidRPr="00E2081E" w:rsidRDefault="00251A10" w:rsidP="001D0F4B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4422BF36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14:paraId="040E4733" w14:textId="3D35E0F4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52,673</w:t>
            </w:r>
          </w:p>
        </w:tc>
        <w:tc>
          <w:tcPr>
            <w:tcW w:w="274" w:type="dxa"/>
          </w:tcPr>
          <w:p w14:paraId="32CE1511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70B0717" w14:textId="1235A2FA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20,509</w:t>
            </w:r>
          </w:p>
        </w:tc>
        <w:tc>
          <w:tcPr>
            <w:tcW w:w="274" w:type="dxa"/>
          </w:tcPr>
          <w:p w14:paraId="6D1BD5FE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FED6CE7" w14:textId="01D485DE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251A10" w:rsidRPr="00E2081E" w14:paraId="281413A0" w14:textId="77777777" w:rsidTr="000305E6">
        <w:tc>
          <w:tcPr>
            <w:tcW w:w="3832" w:type="dxa"/>
            <w:hideMark/>
          </w:tcPr>
          <w:p w14:paraId="394E3C13" w14:textId="77777777" w:rsidR="00251A10" w:rsidRPr="00E2081E" w:rsidRDefault="00251A10" w:rsidP="001D0F4B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4" w:type="dxa"/>
          </w:tcPr>
          <w:p w14:paraId="09637A66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85B5832" w14:textId="45CF55A0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3535864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5F72F98D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DC6E9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B8A6A13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A10" w:rsidRPr="00E2081E" w14:paraId="76E97D46" w14:textId="77777777" w:rsidTr="000305E6">
        <w:tc>
          <w:tcPr>
            <w:tcW w:w="3832" w:type="dxa"/>
            <w:hideMark/>
          </w:tcPr>
          <w:p w14:paraId="2541A7DC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62D16861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69E39B1" w14:textId="5288E73E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7,339</w:t>
            </w:r>
          </w:p>
        </w:tc>
        <w:tc>
          <w:tcPr>
            <w:tcW w:w="274" w:type="dxa"/>
          </w:tcPr>
          <w:p w14:paraId="4F17F6B8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560CC41" w14:textId="45368D21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4,928</w:t>
            </w:r>
          </w:p>
        </w:tc>
        <w:tc>
          <w:tcPr>
            <w:tcW w:w="274" w:type="dxa"/>
          </w:tcPr>
          <w:p w14:paraId="4D88CA88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3CE92FC" w14:textId="14E6EAB8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251A10" w:rsidRPr="00E2081E" w14:paraId="5DBD1173" w14:textId="77777777" w:rsidTr="000305E6">
        <w:tc>
          <w:tcPr>
            <w:tcW w:w="3832" w:type="dxa"/>
            <w:hideMark/>
          </w:tcPr>
          <w:p w14:paraId="7677DB51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4" w:type="dxa"/>
          </w:tcPr>
          <w:p w14:paraId="6F259A0D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14:paraId="1093C6A8" w14:textId="7ECC37E5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4" w:type="dxa"/>
          </w:tcPr>
          <w:p w14:paraId="1038DE18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70AD07FF" w14:textId="249AC090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4" w:type="dxa"/>
          </w:tcPr>
          <w:p w14:paraId="3918B434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3C5FE65" w14:textId="3602E514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251A10" w:rsidRPr="00E2081E" w14:paraId="55CC6660" w14:textId="77777777" w:rsidTr="000305E6">
        <w:tc>
          <w:tcPr>
            <w:tcW w:w="3832" w:type="dxa"/>
            <w:hideMark/>
          </w:tcPr>
          <w:p w14:paraId="395361CA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4EDB4345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CB09372" w14:textId="773F37F6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4" w:type="dxa"/>
          </w:tcPr>
          <w:p w14:paraId="2D154D0A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5393D32" w14:textId="0F00B943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4" w:type="dxa"/>
          </w:tcPr>
          <w:p w14:paraId="1FED625C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0E329ED" w14:textId="2F00CF42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251A10" w:rsidRPr="00E2081E" w14:paraId="0356692B" w14:textId="77777777" w:rsidTr="000305E6">
        <w:tc>
          <w:tcPr>
            <w:tcW w:w="3832" w:type="dxa"/>
            <w:hideMark/>
          </w:tcPr>
          <w:p w14:paraId="1D8065B1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61C9F198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14:paraId="1B463A33" w14:textId="50C23683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4" w:type="dxa"/>
          </w:tcPr>
          <w:p w14:paraId="7033722B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00AFCBF1" w14:textId="1C815ABA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4" w:type="dxa"/>
          </w:tcPr>
          <w:p w14:paraId="732F9AD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4531B99" w14:textId="6FB1C8B9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251A10" w:rsidRPr="00E2081E" w14:paraId="7AC85074" w14:textId="77777777" w:rsidTr="000305E6">
        <w:tc>
          <w:tcPr>
            <w:tcW w:w="3832" w:type="dxa"/>
            <w:hideMark/>
          </w:tcPr>
          <w:p w14:paraId="250D4D05" w14:textId="77777777" w:rsidR="00251A10" w:rsidRPr="00E2081E" w:rsidRDefault="00251A10" w:rsidP="001D0F4B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0A508DB7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F59513D" w14:textId="0EAB1E48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4" w:type="dxa"/>
          </w:tcPr>
          <w:p w14:paraId="308E6DFF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31EAB7F" w14:textId="6849454F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4" w:type="dxa"/>
          </w:tcPr>
          <w:p w14:paraId="2AA61B81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4179DAB6" w14:textId="193453CA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251A10" w:rsidRPr="00E2081E" w14:paraId="5F001475" w14:textId="77777777" w:rsidTr="000305E6">
        <w:tc>
          <w:tcPr>
            <w:tcW w:w="3832" w:type="dxa"/>
          </w:tcPr>
          <w:p w14:paraId="71C37842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E98192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CB926" w14:textId="16BAA117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61,044</w:t>
            </w:r>
          </w:p>
        </w:tc>
        <w:tc>
          <w:tcPr>
            <w:tcW w:w="274" w:type="dxa"/>
          </w:tcPr>
          <w:p w14:paraId="7FF7AB10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A70DC" w14:textId="53F5735E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26,378</w:t>
            </w:r>
          </w:p>
        </w:tc>
        <w:tc>
          <w:tcPr>
            <w:tcW w:w="274" w:type="dxa"/>
          </w:tcPr>
          <w:p w14:paraId="1D7895FE" w14:textId="77777777" w:rsidR="00251A10" w:rsidRPr="00E2081E" w:rsidRDefault="00251A10" w:rsidP="001D0F4B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F0498" w14:textId="68A9D0B3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</w:tr>
      <w:tr w:rsidR="00251A10" w:rsidRPr="00E2081E" w14:paraId="62E6F752" w14:textId="77777777" w:rsidTr="000305E6">
        <w:tc>
          <w:tcPr>
            <w:tcW w:w="3832" w:type="dxa"/>
            <w:hideMark/>
          </w:tcPr>
          <w:p w14:paraId="211DB328" w14:textId="77777777" w:rsidR="00251A10" w:rsidRPr="00E2081E" w:rsidRDefault="00251A10" w:rsidP="001D0F4B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0B6ED988" w14:textId="77777777" w:rsidR="00251A10" w:rsidRPr="00E2081E" w:rsidRDefault="00251A10" w:rsidP="001D0F4B">
            <w:pPr>
              <w:tabs>
                <w:tab w:val="clear" w:pos="227"/>
                <w:tab w:val="clear" w:pos="907"/>
                <w:tab w:val="left" w:pos="796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ไม่ถึงกำหนด</w:t>
            </w:r>
          </w:p>
        </w:tc>
        <w:tc>
          <w:tcPr>
            <w:tcW w:w="274" w:type="dxa"/>
          </w:tcPr>
          <w:p w14:paraId="369BDB46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D63E8" w14:textId="77777777" w:rsidR="00163202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BE660A4" w14:textId="4D9FC460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(3,993)</w:t>
            </w:r>
          </w:p>
        </w:tc>
        <w:tc>
          <w:tcPr>
            <w:tcW w:w="274" w:type="dxa"/>
          </w:tcPr>
          <w:p w14:paraId="1016457A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6E4F6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105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C7C7A" w14:textId="465A9C24" w:rsidR="00163202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105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8B02133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980F5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E80FA" w14:textId="0B04F4F9" w:rsidR="00163202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A10" w:rsidRPr="00E2081E" w14:paraId="49527350" w14:textId="77777777" w:rsidTr="000305E6">
        <w:tc>
          <w:tcPr>
            <w:tcW w:w="3832" w:type="dxa"/>
            <w:hideMark/>
          </w:tcPr>
          <w:p w14:paraId="51AAF269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dxa"/>
          </w:tcPr>
          <w:p w14:paraId="26227605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6696C" w14:textId="469E5FB4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57,051</w:t>
            </w:r>
          </w:p>
        </w:tc>
        <w:tc>
          <w:tcPr>
            <w:tcW w:w="274" w:type="dxa"/>
          </w:tcPr>
          <w:p w14:paraId="5DD71246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4F08E" w14:textId="64E3C6EF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26,378</w:t>
            </w:r>
          </w:p>
        </w:tc>
        <w:tc>
          <w:tcPr>
            <w:tcW w:w="274" w:type="dxa"/>
          </w:tcPr>
          <w:p w14:paraId="4FED4B5B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0BEBE" w14:textId="5FA1F3C7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</w:tr>
      <w:tr w:rsidR="00251A10" w:rsidRPr="00E2081E" w14:paraId="4217DCC2" w14:textId="77777777" w:rsidTr="000305E6">
        <w:tc>
          <w:tcPr>
            <w:tcW w:w="3832" w:type="dxa"/>
          </w:tcPr>
          <w:p w14:paraId="7B1E9A4D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0127ECC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76" w:type="dxa"/>
            <w:gridSpan w:val="3"/>
            <w:shd w:val="clear" w:color="auto" w:fill="auto"/>
          </w:tcPr>
          <w:p w14:paraId="409737A5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43E7F2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C9F9B5B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E2081E" w14:paraId="27EE727A" w14:textId="77777777" w:rsidTr="000305E6">
        <w:tc>
          <w:tcPr>
            <w:tcW w:w="3832" w:type="dxa"/>
            <w:hideMark/>
          </w:tcPr>
          <w:p w14:paraId="287CCB21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4" w:type="dxa"/>
          </w:tcPr>
          <w:p w14:paraId="568983DC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14:paraId="749464B6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E8997E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5556EE3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98BB488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</w:tcPr>
          <w:p w14:paraId="5F99BCD7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5E6" w:rsidRPr="00E2081E" w14:paraId="2881D8FA" w14:textId="77777777" w:rsidTr="000305E6">
        <w:tc>
          <w:tcPr>
            <w:tcW w:w="3832" w:type="dxa"/>
          </w:tcPr>
          <w:p w14:paraId="1F02B7B4" w14:textId="5F99CA07" w:rsidR="000305E6" w:rsidRPr="000305E6" w:rsidRDefault="000305E6" w:rsidP="000305E6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5E6">
              <w:rPr>
                <w:rFonts w:asciiTheme="majorBidi" w:hAnsiTheme="majorBidi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4" w:type="dxa"/>
          </w:tcPr>
          <w:p w14:paraId="464E2DB6" w14:textId="77777777" w:rsidR="000305E6" w:rsidRPr="00E2081E" w:rsidRDefault="000305E6" w:rsidP="000305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14:paraId="403C773C" w14:textId="397E00D1" w:rsidR="000305E6" w:rsidRPr="00163202" w:rsidRDefault="00163202" w:rsidP="000305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202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4" w:type="dxa"/>
          </w:tcPr>
          <w:p w14:paraId="6AB703A6" w14:textId="77777777" w:rsidR="000305E6" w:rsidRPr="00163202" w:rsidRDefault="000305E6" w:rsidP="0003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0A13E2C1" w14:textId="142374A9" w:rsidR="000305E6" w:rsidRPr="00163202" w:rsidRDefault="00163202" w:rsidP="000305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20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4" w:type="dxa"/>
          </w:tcPr>
          <w:p w14:paraId="37EECBB9" w14:textId="77777777" w:rsidR="000305E6" w:rsidRPr="00163202" w:rsidRDefault="000305E6" w:rsidP="000305E6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F0A483B" w14:textId="0D3D9C8B" w:rsidR="000305E6" w:rsidRPr="00163202" w:rsidRDefault="00163202" w:rsidP="000305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20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51A10" w:rsidRPr="00E2081E" w14:paraId="5F4796BA" w14:textId="77777777" w:rsidTr="000305E6">
        <w:tc>
          <w:tcPr>
            <w:tcW w:w="3832" w:type="dxa"/>
            <w:hideMark/>
          </w:tcPr>
          <w:p w14:paraId="35C23681" w14:textId="77777777" w:rsidR="00251A10" w:rsidRPr="00E2081E" w:rsidRDefault="00251A10" w:rsidP="001D0F4B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E2081E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4" w:type="dxa"/>
          </w:tcPr>
          <w:p w14:paraId="76B1D40B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3A9C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0CFB37D" w14:textId="7CC2B838" w:rsidR="00163202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(10)</w:t>
            </w:r>
          </w:p>
        </w:tc>
        <w:tc>
          <w:tcPr>
            <w:tcW w:w="274" w:type="dxa"/>
          </w:tcPr>
          <w:p w14:paraId="7B258EFC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DD2B7" w14:textId="77777777" w:rsidR="00251A10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700"/>
                <w:tab w:val="left" w:pos="96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C8448D" w14:textId="5DF97BCA" w:rsidR="00163202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700"/>
                <w:tab w:val="left" w:pos="96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0FAB4E9" w14:textId="77777777" w:rsidR="00251A10" w:rsidRPr="00E2081E" w:rsidRDefault="00251A10" w:rsidP="001D0F4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915EF" w14:textId="77777777" w:rsidR="00251A10" w:rsidRDefault="00251A10" w:rsidP="00D9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B13E8" w14:textId="072B3D35" w:rsidR="00163202" w:rsidRPr="00E2081E" w:rsidRDefault="00163202" w:rsidP="00D9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A10" w:rsidRPr="000F2BBF" w14:paraId="1865977D" w14:textId="77777777" w:rsidTr="000305E6">
        <w:tc>
          <w:tcPr>
            <w:tcW w:w="3832" w:type="dxa"/>
            <w:hideMark/>
          </w:tcPr>
          <w:p w14:paraId="586E498A" w14:textId="77777777" w:rsidR="00251A10" w:rsidRPr="00E2081E" w:rsidRDefault="00251A10" w:rsidP="001D0F4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dxa"/>
          </w:tcPr>
          <w:p w14:paraId="1A082986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DACDB" w14:textId="5BC67526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4" w:type="dxa"/>
          </w:tcPr>
          <w:p w14:paraId="614D29B8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661B7" w14:textId="1E241138" w:rsidR="00251A10" w:rsidRPr="00E2081E" w:rsidRDefault="00163202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4" w:type="dxa"/>
          </w:tcPr>
          <w:p w14:paraId="6F1F9C91" w14:textId="77777777" w:rsidR="00251A10" w:rsidRPr="00E2081E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666E1" w14:textId="211C1C46" w:rsidR="00251A10" w:rsidRPr="000F2BBF" w:rsidRDefault="00163202" w:rsidP="001D0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0C715068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72266FE2" w14:textId="77777777" w:rsidR="00251A10" w:rsidRPr="000F2BBF" w:rsidRDefault="00251A10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F2B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F2BBF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F2BB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F2BBF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479F2398" w14:textId="416ACDDB" w:rsidR="00251A10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396826CC" w14:textId="6BA52A96" w:rsidR="0021752E" w:rsidRDefault="0021752E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3A5FAB76" w14:textId="0341A829" w:rsidR="0021752E" w:rsidRDefault="0021752E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08DCDBA7" w14:textId="77777777" w:rsidR="0021752E" w:rsidRPr="000F2BBF" w:rsidRDefault="0021752E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9125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577"/>
        <w:gridCol w:w="239"/>
        <w:gridCol w:w="1502"/>
        <w:gridCol w:w="305"/>
        <w:gridCol w:w="1350"/>
      </w:tblGrid>
      <w:tr w:rsidR="00251A10" w:rsidRPr="00E2081E" w14:paraId="09E7FCDB" w14:textId="77777777" w:rsidTr="001D0F4B">
        <w:tc>
          <w:tcPr>
            <w:tcW w:w="3870" w:type="dxa"/>
          </w:tcPr>
          <w:p w14:paraId="3F2546AD" w14:textId="77777777" w:rsidR="00251A10" w:rsidRPr="000F2BBF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4152721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</w:tcPr>
          <w:p w14:paraId="0A8ACD05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A10" w:rsidRPr="00E2081E" w14:paraId="04ACF1D0" w14:textId="77777777" w:rsidTr="001D0F4B">
        <w:trPr>
          <w:trHeight w:val="1604"/>
        </w:trPr>
        <w:tc>
          <w:tcPr>
            <w:tcW w:w="3870" w:type="dxa"/>
          </w:tcPr>
          <w:p w14:paraId="23DC0E57" w14:textId="77777777" w:rsidR="00251A10" w:rsidRPr="00E2081E" w:rsidRDefault="00251A10" w:rsidP="001D0F4B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EDC99" w14:textId="77777777" w:rsidR="00251A10" w:rsidRPr="00E2081E" w:rsidRDefault="00251A10" w:rsidP="001D0F4B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1ADE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6785179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0DA8CC4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  <w:hideMark/>
          </w:tcPr>
          <w:p w14:paraId="5B56EDC7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CDC70" w14:textId="77777777" w:rsidR="00251A10" w:rsidRPr="00E2081E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09D17E45" w14:textId="77777777" w:rsidR="00251A10" w:rsidRPr="00E2081E" w:rsidRDefault="00251A10" w:rsidP="001D0F4B">
            <w:pPr>
              <w:spacing w:line="240" w:lineRule="auto"/>
              <w:ind w:left="-93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44E5DEC7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2" w:type="dxa"/>
            <w:hideMark/>
          </w:tcPr>
          <w:p w14:paraId="41A05D99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4033803D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12CB6CD8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211B554A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30A3C1EA" w14:textId="77777777" w:rsidR="00251A10" w:rsidRPr="00E2081E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305" w:type="dxa"/>
          </w:tcPr>
          <w:p w14:paraId="1552F32B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78533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4CDC16F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348272E0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0B7DD405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753B72B8" w14:textId="77777777" w:rsidR="00251A10" w:rsidRPr="00E2081E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51A10" w:rsidRPr="00E2081E" w14:paraId="73ECD858" w14:textId="77777777" w:rsidTr="001D0F4B">
        <w:tc>
          <w:tcPr>
            <w:tcW w:w="3870" w:type="dxa"/>
          </w:tcPr>
          <w:p w14:paraId="79C55A8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32DEB92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  <w:hideMark/>
          </w:tcPr>
          <w:p w14:paraId="33B2F850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51A10" w:rsidRPr="00E2081E" w14:paraId="346B7A1D" w14:textId="77777777" w:rsidTr="001D0F4B">
        <w:tc>
          <w:tcPr>
            <w:tcW w:w="7470" w:type="dxa"/>
            <w:gridSpan w:val="5"/>
          </w:tcPr>
          <w:p w14:paraId="6034AC84" w14:textId="77777777" w:rsidR="00251A10" w:rsidRPr="00E2081E" w:rsidRDefault="00251A10" w:rsidP="001D0F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  <w:tc>
          <w:tcPr>
            <w:tcW w:w="305" w:type="dxa"/>
          </w:tcPr>
          <w:p w14:paraId="5FCB2A3B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1FF0F4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E2081E" w14:paraId="4C79577C" w14:textId="77777777" w:rsidTr="001D0F4B">
        <w:tc>
          <w:tcPr>
            <w:tcW w:w="3870" w:type="dxa"/>
            <w:hideMark/>
          </w:tcPr>
          <w:p w14:paraId="1A386A3A" w14:textId="77777777" w:rsidR="00251A10" w:rsidRPr="00E2081E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014FF5B0" w14:textId="77777777" w:rsidR="00251A10" w:rsidRPr="00E2081E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73910068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1CC97AB7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7570E7" w14:textId="77777777" w:rsidR="00251A10" w:rsidRPr="00E2081E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63202" w:rsidRPr="00E2081E" w14:paraId="2F6242A6" w14:textId="77777777" w:rsidTr="001D0F4B">
        <w:tc>
          <w:tcPr>
            <w:tcW w:w="3870" w:type="dxa"/>
            <w:hideMark/>
          </w:tcPr>
          <w:p w14:paraId="661E1CC4" w14:textId="77777777" w:rsidR="00163202" w:rsidRPr="00E2081E" w:rsidRDefault="00163202" w:rsidP="00163202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2C427A8C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0D64238E" w14:textId="3E8132A9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28,103</w:t>
            </w:r>
          </w:p>
        </w:tc>
        <w:tc>
          <w:tcPr>
            <w:tcW w:w="239" w:type="dxa"/>
          </w:tcPr>
          <w:p w14:paraId="55B4B821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108B703" w14:textId="7D815428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18,781</w:t>
            </w:r>
          </w:p>
        </w:tc>
        <w:tc>
          <w:tcPr>
            <w:tcW w:w="305" w:type="dxa"/>
          </w:tcPr>
          <w:p w14:paraId="1661AC95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69656" w14:textId="65868FC5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163202" w:rsidRPr="00E2081E" w14:paraId="4EA50DF4" w14:textId="77777777" w:rsidTr="001D0F4B">
        <w:tc>
          <w:tcPr>
            <w:tcW w:w="3870" w:type="dxa"/>
            <w:hideMark/>
          </w:tcPr>
          <w:p w14:paraId="67A3B93D" w14:textId="77777777" w:rsidR="00163202" w:rsidRPr="00E2081E" w:rsidRDefault="00163202" w:rsidP="00163202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0F063853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CAB6F7C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E0F61C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6C4E78FF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1984ACE6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E9BA84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202" w:rsidRPr="00E2081E" w14:paraId="4EF54F43" w14:textId="77777777" w:rsidTr="001D0F4B">
        <w:tc>
          <w:tcPr>
            <w:tcW w:w="3870" w:type="dxa"/>
            <w:hideMark/>
          </w:tcPr>
          <w:p w14:paraId="2D1525BB" w14:textId="77777777" w:rsidR="00163202" w:rsidRPr="00E2081E" w:rsidRDefault="00163202" w:rsidP="0016320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F55337A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22A4A02C" w14:textId="7646618A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9,438</w:t>
            </w:r>
          </w:p>
        </w:tc>
        <w:tc>
          <w:tcPr>
            <w:tcW w:w="239" w:type="dxa"/>
          </w:tcPr>
          <w:p w14:paraId="20A16B16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6B96002F" w14:textId="0518D755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6,525</w:t>
            </w:r>
          </w:p>
        </w:tc>
        <w:tc>
          <w:tcPr>
            <w:tcW w:w="305" w:type="dxa"/>
          </w:tcPr>
          <w:p w14:paraId="7491F911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CF3E5" w14:textId="25099672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163202" w:rsidRPr="00E2081E" w14:paraId="2305B944" w14:textId="77777777" w:rsidTr="001D0F4B">
        <w:tc>
          <w:tcPr>
            <w:tcW w:w="3870" w:type="dxa"/>
            <w:hideMark/>
          </w:tcPr>
          <w:p w14:paraId="33EEAA96" w14:textId="77777777" w:rsidR="00163202" w:rsidRPr="00E2081E" w:rsidRDefault="00163202" w:rsidP="0016320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66130FE3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045557AD" w14:textId="7BDD6096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9" w:type="dxa"/>
          </w:tcPr>
          <w:p w14:paraId="59114404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66B21D4" w14:textId="76CF5E23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305" w:type="dxa"/>
          </w:tcPr>
          <w:p w14:paraId="56FD635C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D993BE" w14:textId="0C5B6A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63202" w:rsidRPr="00E2081E" w14:paraId="6AB1423B" w14:textId="77777777" w:rsidTr="001D0F4B">
        <w:tc>
          <w:tcPr>
            <w:tcW w:w="3870" w:type="dxa"/>
            <w:hideMark/>
          </w:tcPr>
          <w:p w14:paraId="2DA125FE" w14:textId="77777777" w:rsidR="00163202" w:rsidRPr="00E2081E" w:rsidRDefault="00163202" w:rsidP="0016320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A3B5545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143034B" w14:textId="2A10138D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9" w:type="dxa"/>
          </w:tcPr>
          <w:p w14:paraId="32E23C2C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2C2B3B6D" w14:textId="45CAC42A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305" w:type="dxa"/>
          </w:tcPr>
          <w:p w14:paraId="11939D77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0CA20A" w14:textId="0ED4651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163202" w:rsidRPr="00E2081E" w14:paraId="0CE5A21C" w14:textId="77777777" w:rsidTr="001D0F4B">
        <w:tc>
          <w:tcPr>
            <w:tcW w:w="3870" w:type="dxa"/>
            <w:hideMark/>
          </w:tcPr>
          <w:p w14:paraId="574E8849" w14:textId="77777777" w:rsidR="00163202" w:rsidRPr="00E2081E" w:rsidRDefault="00163202" w:rsidP="00163202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7ACF2A90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8A0D28A" w14:textId="57B0B625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9" w:type="dxa"/>
          </w:tcPr>
          <w:p w14:paraId="4CB9FEA1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66A4221" w14:textId="31489E2E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305" w:type="dxa"/>
          </w:tcPr>
          <w:p w14:paraId="0577A516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050034" w14:textId="49E92466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163202" w:rsidRPr="00E2081E" w14:paraId="69687258" w14:textId="77777777" w:rsidTr="001D0F4B">
        <w:tc>
          <w:tcPr>
            <w:tcW w:w="3870" w:type="dxa"/>
          </w:tcPr>
          <w:p w14:paraId="6088D021" w14:textId="77777777" w:rsidR="00163202" w:rsidRPr="00E2081E" w:rsidRDefault="00163202" w:rsidP="00163202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BA57886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429" w14:textId="10264728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38,128</w:t>
            </w:r>
          </w:p>
        </w:tc>
        <w:tc>
          <w:tcPr>
            <w:tcW w:w="239" w:type="dxa"/>
          </w:tcPr>
          <w:p w14:paraId="21F99687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08444" w14:textId="278484CD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25,719</w:t>
            </w:r>
          </w:p>
        </w:tc>
        <w:tc>
          <w:tcPr>
            <w:tcW w:w="305" w:type="dxa"/>
          </w:tcPr>
          <w:p w14:paraId="37AF32FE" w14:textId="77777777" w:rsidR="00163202" w:rsidRPr="00E2081E" w:rsidRDefault="00163202" w:rsidP="00163202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411B7" w14:textId="21E779F3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</w:tr>
      <w:tr w:rsidR="00163202" w:rsidRPr="00E2081E" w14:paraId="5C35BC6F" w14:textId="77777777" w:rsidTr="001D0F4B">
        <w:tc>
          <w:tcPr>
            <w:tcW w:w="3870" w:type="dxa"/>
            <w:hideMark/>
          </w:tcPr>
          <w:p w14:paraId="66F78424" w14:textId="77777777" w:rsidR="00163202" w:rsidRPr="00E2081E" w:rsidRDefault="00163202" w:rsidP="00163202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409541AE" w14:textId="77777777" w:rsidR="00163202" w:rsidRPr="00E2081E" w:rsidRDefault="00163202" w:rsidP="00163202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E208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39057991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E3213" w14:textId="77777777" w:rsid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E498A23" w14:textId="1513D1BB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(3,012)</w:t>
            </w:r>
          </w:p>
        </w:tc>
        <w:tc>
          <w:tcPr>
            <w:tcW w:w="239" w:type="dxa"/>
          </w:tcPr>
          <w:p w14:paraId="5645293F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A9B5" w14:textId="77777777" w:rsid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2CFA0" w14:textId="21B85621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0C73F18A" w14:textId="77777777" w:rsidR="00163202" w:rsidRPr="00E2081E" w:rsidRDefault="00163202" w:rsidP="0016320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ED81" w14:textId="77777777" w:rsidR="00163202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11315" w14:textId="4BC04C92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3202" w:rsidRPr="00E2081E" w14:paraId="2A8A6150" w14:textId="77777777" w:rsidTr="001D0F4B">
        <w:tc>
          <w:tcPr>
            <w:tcW w:w="3870" w:type="dxa"/>
            <w:hideMark/>
          </w:tcPr>
          <w:p w14:paraId="148AC3D2" w14:textId="77777777" w:rsidR="00163202" w:rsidRPr="00E2081E" w:rsidRDefault="00163202" w:rsidP="00163202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2A870C6F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4BA32" w14:textId="2B466DA8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35,116</w:t>
            </w:r>
          </w:p>
        </w:tc>
        <w:tc>
          <w:tcPr>
            <w:tcW w:w="239" w:type="dxa"/>
          </w:tcPr>
          <w:p w14:paraId="5C97C8A9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9D396" w14:textId="47E9A018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25,719</w:t>
            </w:r>
          </w:p>
        </w:tc>
        <w:tc>
          <w:tcPr>
            <w:tcW w:w="305" w:type="dxa"/>
          </w:tcPr>
          <w:p w14:paraId="1C36F351" w14:textId="77777777" w:rsidR="00163202" w:rsidRPr="00E2081E" w:rsidRDefault="00163202" w:rsidP="0016320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12B65" w14:textId="68AF9F4B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</w:tr>
      <w:tr w:rsidR="00163202" w:rsidRPr="00E2081E" w14:paraId="54A92B55" w14:textId="77777777" w:rsidTr="00163202">
        <w:tc>
          <w:tcPr>
            <w:tcW w:w="3870" w:type="dxa"/>
          </w:tcPr>
          <w:p w14:paraId="19C40692" w14:textId="77777777" w:rsidR="00163202" w:rsidRPr="00E2081E" w:rsidRDefault="00163202" w:rsidP="00163202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03CC49E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064F9002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35544F74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</w:tcPr>
          <w:p w14:paraId="7E78EDDA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5" w:type="dxa"/>
          </w:tcPr>
          <w:p w14:paraId="0049C6CD" w14:textId="77777777" w:rsidR="00163202" w:rsidRPr="00E2081E" w:rsidRDefault="00163202" w:rsidP="0016320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95C4AAA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63202" w:rsidRPr="000F2BBF" w14:paraId="4A236F6B" w14:textId="77777777" w:rsidTr="00163202">
        <w:tc>
          <w:tcPr>
            <w:tcW w:w="3870" w:type="dxa"/>
          </w:tcPr>
          <w:p w14:paraId="689FF859" w14:textId="77777777" w:rsidR="00163202" w:rsidRPr="00E2081E" w:rsidRDefault="00163202" w:rsidP="00163202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5C075535" w14:textId="77777777" w:rsidR="00163202" w:rsidRPr="00E2081E" w:rsidRDefault="00163202" w:rsidP="001632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left w:val="nil"/>
              <w:bottom w:val="double" w:sz="4" w:space="0" w:color="auto"/>
              <w:right w:val="nil"/>
            </w:tcBorders>
          </w:tcPr>
          <w:p w14:paraId="205CBB28" w14:textId="5A8631FD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92,392</w:t>
            </w:r>
          </w:p>
        </w:tc>
        <w:tc>
          <w:tcPr>
            <w:tcW w:w="239" w:type="dxa"/>
          </w:tcPr>
          <w:p w14:paraId="2084AC66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left w:val="nil"/>
              <w:bottom w:val="double" w:sz="4" w:space="0" w:color="auto"/>
              <w:right w:val="nil"/>
            </w:tcBorders>
          </w:tcPr>
          <w:p w14:paraId="1CD687BE" w14:textId="33E4E80C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52,163</w:t>
            </w:r>
          </w:p>
        </w:tc>
        <w:tc>
          <w:tcPr>
            <w:tcW w:w="305" w:type="dxa"/>
          </w:tcPr>
          <w:p w14:paraId="6D2250D3" w14:textId="77777777" w:rsidR="00163202" w:rsidRPr="00E2081E" w:rsidRDefault="00163202" w:rsidP="001632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8838F75" w14:textId="2DC268B9" w:rsidR="00163202" w:rsidRPr="000F2BBF" w:rsidRDefault="00163202" w:rsidP="001632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3,227</w:t>
            </w:r>
          </w:p>
        </w:tc>
      </w:tr>
    </w:tbl>
    <w:p w14:paraId="4C7635A2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6DF478EA" w14:textId="067BEC2A" w:rsidR="00251A10" w:rsidRDefault="00251A10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p w14:paraId="5B1FC898" w14:textId="73E7A41D" w:rsidR="00944659" w:rsidRDefault="00944659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88FD4FD" w14:textId="60EAA97A" w:rsidR="00BE2555" w:rsidRDefault="00BE2555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57496AC" w14:textId="04C506CD" w:rsidR="00BE2555" w:rsidRDefault="00BE2555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5A2906F" w14:textId="188BC160" w:rsidR="00BE2555" w:rsidRDefault="00BE2555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4864B8D" w14:textId="6F0D4B98" w:rsidR="00BE2555" w:rsidRDefault="00BE2555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C19EB38" w14:textId="4F910CC0" w:rsidR="00BE2555" w:rsidRDefault="00BE2555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AA2F440" w14:textId="77777777" w:rsidR="00E42F0D" w:rsidRDefault="00E42F0D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DC17C41" w14:textId="02C8B6F0" w:rsidR="00944659" w:rsidRDefault="00944659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91EC943" w14:textId="77777777" w:rsidR="00944659" w:rsidRPr="000F2BBF" w:rsidRDefault="00944659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56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608"/>
        <w:gridCol w:w="239"/>
        <w:gridCol w:w="1471"/>
        <w:gridCol w:w="236"/>
        <w:gridCol w:w="1350"/>
      </w:tblGrid>
      <w:tr w:rsidR="00251A10" w:rsidRPr="000F2BBF" w14:paraId="4FAFC5EB" w14:textId="77777777" w:rsidTr="001D0F4B">
        <w:tc>
          <w:tcPr>
            <w:tcW w:w="3870" w:type="dxa"/>
            <w:hideMark/>
          </w:tcPr>
          <w:p w14:paraId="3528D078" w14:textId="77777777" w:rsidR="00251A10" w:rsidRPr="000F2BBF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79D24FA0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5"/>
          </w:tcPr>
          <w:p w14:paraId="1445AAA2" w14:textId="42EEEBB4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95F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51A10" w:rsidRPr="000F2BBF" w14:paraId="38689FB9" w14:textId="77777777" w:rsidTr="0044110A">
        <w:trPr>
          <w:trHeight w:val="1604"/>
        </w:trPr>
        <w:tc>
          <w:tcPr>
            <w:tcW w:w="3870" w:type="dxa"/>
            <w:vAlign w:val="bottom"/>
          </w:tcPr>
          <w:p w14:paraId="2548A3A3" w14:textId="77777777" w:rsidR="00251A10" w:rsidRPr="000F2BBF" w:rsidRDefault="00251A10" w:rsidP="0044110A">
            <w:pPr>
              <w:spacing w:line="240" w:lineRule="auto"/>
              <w:ind w:left="583" w:hanging="58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A60D4" w14:textId="77777777" w:rsidR="00251A10" w:rsidRPr="000F2BBF" w:rsidRDefault="00251A10" w:rsidP="0044110A">
            <w:pPr>
              <w:spacing w:line="240" w:lineRule="auto"/>
              <w:ind w:left="583" w:hanging="58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1A331" w14:textId="77777777" w:rsidR="00251A10" w:rsidRPr="000F2BBF" w:rsidRDefault="00251A10" w:rsidP="0044110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87E8A82" w14:textId="621DA7D4" w:rsidR="00251A10" w:rsidRPr="000F2BBF" w:rsidRDefault="0044110A" w:rsidP="0044110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2" w:type="dxa"/>
          </w:tcPr>
          <w:p w14:paraId="399472DF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hideMark/>
          </w:tcPr>
          <w:p w14:paraId="0F07A018" w14:textId="77777777" w:rsidR="00251A10" w:rsidRPr="000F2BBF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56C58" w14:textId="77777777" w:rsidR="00251A10" w:rsidRPr="000F2BBF" w:rsidRDefault="00251A10" w:rsidP="001D0F4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296A4B94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6DE23DE9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hideMark/>
          </w:tcPr>
          <w:p w14:paraId="1B6E08FC" w14:textId="77777777" w:rsidR="00251A10" w:rsidRPr="000F2BBF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675B7067" w14:textId="77777777" w:rsidR="00251A10" w:rsidRPr="000F2BBF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39F41CD9" w14:textId="77777777" w:rsidR="00251A10" w:rsidRPr="000F2BBF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65038D37" w14:textId="77777777" w:rsidR="00251A10" w:rsidRPr="000F2BBF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544D75C2" w14:textId="77777777" w:rsidR="00251A10" w:rsidRPr="000F2BBF" w:rsidRDefault="00251A10" w:rsidP="001D0F4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3AAB7A34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7BF7DA" w14:textId="77777777" w:rsidR="00251A10" w:rsidRPr="000F2BBF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1E053AB" w14:textId="77777777" w:rsidR="00251A10" w:rsidRPr="000F2BBF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F2BBF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05F68910" w14:textId="77777777" w:rsidR="00251A10" w:rsidRPr="000F2BBF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5DF4D84B" w14:textId="77777777" w:rsidR="00251A10" w:rsidRPr="000F2BBF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151A98E7" w14:textId="77777777" w:rsidR="00251A10" w:rsidRPr="000F2BBF" w:rsidRDefault="00251A10" w:rsidP="001D0F4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51A10" w:rsidRPr="000F2BBF" w14:paraId="4B4ED11D" w14:textId="77777777" w:rsidTr="001D0F4B">
        <w:tc>
          <w:tcPr>
            <w:tcW w:w="3870" w:type="dxa"/>
          </w:tcPr>
          <w:p w14:paraId="20C452D4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6AA4198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5"/>
            <w:hideMark/>
          </w:tcPr>
          <w:p w14:paraId="6CA32EFF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51A10" w:rsidRPr="000F2BBF" w14:paraId="7A4334E5" w14:textId="77777777" w:rsidTr="001D0F4B">
        <w:tc>
          <w:tcPr>
            <w:tcW w:w="7470" w:type="dxa"/>
            <w:gridSpan w:val="5"/>
          </w:tcPr>
          <w:p w14:paraId="29B935B4" w14:textId="65DB1156" w:rsidR="00251A10" w:rsidRPr="000F2BBF" w:rsidRDefault="00895FAB" w:rsidP="001D0F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1A10"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251A10" w:rsidRPr="000F2BBF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="00251A10"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</w:t>
            </w:r>
            <w:r w:rsidR="00A5661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ไม่มีการ</w:t>
            </w:r>
            <w:r w:rsidR="00251A10"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เปลี่ยนแปลงเงื่อนไขการชำระหนี้</w:t>
            </w:r>
          </w:p>
        </w:tc>
        <w:tc>
          <w:tcPr>
            <w:tcW w:w="236" w:type="dxa"/>
          </w:tcPr>
          <w:p w14:paraId="414E1102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EF52AA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1A10" w:rsidRPr="000F2BBF" w14:paraId="001FC381" w14:textId="77777777" w:rsidTr="001D0F4B">
        <w:tc>
          <w:tcPr>
            <w:tcW w:w="3870" w:type="dxa"/>
            <w:hideMark/>
          </w:tcPr>
          <w:p w14:paraId="7F51402E" w14:textId="77777777" w:rsidR="00251A10" w:rsidRPr="000F2BBF" w:rsidRDefault="00251A10" w:rsidP="001D0F4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6B1822D0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17FC7A61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F959B" w14:textId="77777777" w:rsidR="00251A10" w:rsidRPr="000F2BBF" w:rsidRDefault="00251A10" w:rsidP="001D0F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4B4841" w14:textId="77777777" w:rsidR="00251A10" w:rsidRPr="000F2BBF" w:rsidRDefault="00251A10" w:rsidP="001D0F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5FAB" w:rsidRPr="000F2BBF" w14:paraId="572AB37F" w14:textId="77777777" w:rsidTr="001D0F4B">
        <w:tc>
          <w:tcPr>
            <w:tcW w:w="3870" w:type="dxa"/>
            <w:hideMark/>
          </w:tcPr>
          <w:p w14:paraId="5D9BCFD4" w14:textId="77777777" w:rsidR="00895FAB" w:rsidRPr="000F2BBF" w:rsidRDefault="00895FAB" w:rsidP="00895FAB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3D80D90D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13139234" w14:textId="704BB08A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65,915</w:t>
            </w:r>
          </w:p>
        </w:tc>
        <w:tc>
          <w:tcPr>
            <w:tcW w:w="239" w:type="dxa"/>
          </w:tcPr>
          <w:p w14:paraId="70DC9D7E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5A92EB59" w14:textId="4E17ADFF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27,870</w:t>
            </w:r>
          </w:p>
        </w:tc>
        <w:tc>
          <w:tcPr>
            <w:tcW w:w="236" w:type="dxa"/>
          </w:tcPr>
          <w:p w14:paraId="515BA9D8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FAE9E" w14:textId="71C5C32F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895FAB" w:rsidRPr="000F2BBF" w14:paraId="1D9F8E13" w14:textId="77777777" w:rsidTr="001D0F4B">
        <w:tc>
          <w:tcPr>
            <w:tcW w:w="3870" w:type="dxa"/>
            <w:hideMark/>
          </w:tcPr>
          <w:p w14:paraId="1C34EFA6" w14:textId="77777777" w:rsidR="00895FAB" w:rsidRPr="000F2BBF" w:rsidRDefault="00895FAB" w:rsidP="00895FAB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35DA64FC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660DB6F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CEFA88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4B6DF8A4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87F1F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61B667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FAB" w:rsidRPr="000F2BBF" w14:paraId="09650D22" w14:textId="77777777" w:rsidTr="001D0F4B">
        <w:tc>
          <w:tcPr>
            <w:tcW w:w="3870" w:type="dxa"/>
            <w:hideMark/>
          </w:tcPr>
          <w:p w14:paraId="0D1A1DBC" w14:textId="77777777" w:rsidR="00895FAB" w:rsidRPr="000F2BBF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DF37CEE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10C82D0" w14:textId="3CA35686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6,029</w:t>
            </w:r>
          </w:p>
        </w:tc>
        <w:tc>
          <w:tcPr>
            <w:tcW w:w="239" w:type="dxa"/>
          </w:tcPr>
          <w:p w14:paraId="180342ED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502B3E03" w14:textId="35FC9DEE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4,047</w:t>
            </w:r>
          </w:p>
        </w:tc>
        <w:tc>
          <w:tcPr>
            <w:tcW w:w="236" w:type="dxa"/>
          </w:tcPr>
          <w:p w14:paraId="25F6D09C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ADAA25" w14:textId="33434F28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895FAB" w:rsidRPr="000F2BBF" w14:paraId="592FF143" w14:textId="77777777" w:rsidTr="001D0F4B">
        <w:tc>
          <w:tcPr>
            <w:tcW w:w="3870" w:type="dxa"/>
            <w:hideMark/>
          </w:tcPr>
          <w:p w14:paraId="04B593F7" w14:textId="77777777" w:rsidR="00895FAB" w:rsidRPr="000F2BBF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44FA3090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4D25E93E" w14:textId="1F3DEC8A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5,585</w:t>
            </w:r>
          </w:p>
        </w:tc>
        <w:tc>
          <w:tcPr>
            <w:tcW w:w="239" w:type="dxa"/>
          </w:tcPr>
          <w:p w14:paraId="4271BCB3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2060FC51" w14:textId="401CBD78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4,650</w:t>
            </w:r>
          </w:p>
        </w:tc>
        <w:tc>
          <w:tcPr>
            <w:tcW w:w="236" w:type="dxa"/>
          </w:tcPr>
          <w:p w14:paraId="43BC685F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CE027" w14:textId="1B080E7D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895FAB" w:rsidRPr="000F2BBF" w14:paraId="052E2271" w14:textId="77777777" w:rsidTr="001D0F4B">
        <w:tc>
          <w:tcPr>
            <w:tcW w:w="3870" w:type="dxa"/>
            <w:hideMark/>
          </w:tcPr>
          <w:p w14:paraId="1F4780EB" w14:textId="77777777" w:rsidR="00895FAB" w:rsidRPr="000F2BBF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529683A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70903D07" w14:textId="400C4DD1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39" w:type="dxa"/>
          </w:tcPr>
          <w:p w14:paraId="68822C14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64E1E2E4" w14:textId="5702C870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236" w:type="dxa"/>
          </w:tcPr>
          <w:p w14:paraId="48CA26AF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AE9F5" w14:textId="74D2EBAA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895FAB" w:rsidRPr="000F2BBF" w14:paraId="67A463A1" w14:textId="77777777" w:rsidTr="001D0F4B">
        <w:tc>
          <w:tcPr>
            <w:tcW w:w="3870" w:type="dxa"/>
            <w:hideMark/>
          </w:tcPr>
          <w:p w14:paraId="55EBF2A3" w14:textId="77777777" w:rsidR="00895FAB" w:rsidRPr="000F2BBF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7C829C9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34F7E44E" w14:textId="73860F2F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39" w:type="dxa"/>
          </w:tcPr>
          <w:p w14:paraId="24FE4779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4A08BD34" w14:textId="47EEEBC8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236" w:type="dxa"/>
          </w:tcPr>
          <w:p w14:paraId="4C4F6256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7C4D0B" w14:textId="06ADB54C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</w:tr>
      <w:tr w:rsidR="00895FAB" w:rsidRPr="000F2BBF" w14:paraId="60234A39" w14:textId="77777777" w:rsidTr="001D0F4B">
        <w:tc>
          <w:tcPr>
            <w:tcW w:w="3870" w:type="dxa"/>
            <w:hideMark/>
          </w:tcPr>
          <w:p w14:paraId="288F0004" w14:textId="77777777" w:rsidR="00895FAB" w:rsidRPr="000F2BBF" w:rsidRDefault="00895FAB" w:rsidP="00895FAB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1005BD8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5D01E65" w14:textId="0E5B5460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39" w:type="dxa"/>
          </w:tcPr>
          <w:p w14:paraId="2C2AF9FC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7C5049A" w14:textId="576FC60E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236" w:type="dxa"/>
          </w:tcPr>
          <w:p w14:paraId="2C4E496F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3F7B9" w14:textId="1196C670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895FAB" w:rsidRPr="000F2BBF" w14:paraId="69C8F205" w14:textId="77777777" w:rsidTr="001D0F4B">
        <w:tc>
          <w:tcPr>
            <w:tcW w:w="3870" w:type="dxa"/>
          </w:tcPr>
          <w:p w14:paraId="44E35AA0" w14:textId="77777777" w:rsidR="00895FAB" w:rsidRPr="000F2BBF" w:rsidRDefault="00895FAB" w:rsidP="00895FAB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1897DF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277F" w14:textId="329D7271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82,598</w:t>
            </w:r>
          </w:p>
        </w:tc>
        <w:tc>
          <w:tcPr>
            <w:tcW w:w="239" w:type="dxa"/>
          </w:tcPr>
          <w:p w14:paraId="6702F2AD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B1E2" w14:textId="69ACE42B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41,058</w:t>
            </w:r>
          </w:p>
        </w:tc>
        <w:tc>
          <w:tcPr>
            <w:tcW w:w="236" w:type="dxa"/>
          </w:tcPr>
          <w:p w14:paraId="55C91F8A" w14:textId="77777777" w:rsidR="00895FAB" w:rsidRPr="000F2BBF" w:rsidRDefault="00895FAB" w:rsidP="00895FAB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BD577" w14:textId="0D65FDB5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6,285</w:t>
            </w:r>
          </w:p>
        </w:tc>
      </w:tr>
      <w:tr w:rsidR="00895FAB" w:rsidRPr="000F2BBF" w14:paraId="3F30E8D3" w14:textId="77777777" w:rsidTr="001D0F4B">
        <w:tc>
          <w:tcPr>
            <w:tcW w:w="3870" w:type="dxa"/>
            <w:hideMark/>
          </w:tcPr>
          <w:p w14:paraId="5CF9A812" w14:textId="77777777" w:rsidR="00895FAB" w:rsidRPr="000F2BBF" w:rsidRDefault="00895FAB" w:rsidP="00895FAB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70B196D9" w14:textId="77777777" w:rsidR="00895FAB" w:rsidRPr="000F2BBF" w:rsidRDefault="00895FAB" w:rsidP="00895FAB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0F2B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67F4FAA4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F3665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0A5D200F" w14:textId="77F6C34A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(5,712)</w:t>
            </w:r>
          </w:p>
        </w:tc>
        <w:tc>
          <w:tcPr>
            <w:tcW w:w="239" w:type="dxa"/>
          </w:tcPr>
          <w:p w14:paraId="31A3A5F5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62E1F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105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BF22F" w14:textId="05443854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6D5CF" w14:textId="77777777" w:rsidR="00895FAB" w:rsidRPr="000F2BBF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03995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83D28B" w14:textId="443E0DD4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FAB" w:rsidRPr="000F2BBF" w14:paraId="0A27B25D" w14:textId="77777777" w:rsidTr="001D0F4B">
        <w:tc>
          <w:tcPr>
            <w:tcW w:w="3870" w:type="dxa"/>
            <w:hideMark/>
          </w:tcPr>
          <w:p w14:paraId="5260C7AF" w14:textId="77777777" w:rsidR="00895FAB" w:rsidRPr="000F2BBF" w:rsidRDefault="00895FAB" w:rsidP="00895FAB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65D96707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26B4E" w14:textId="2F5C52ED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76,886</w:t>
            </w:r>
          </w:p>
        </w:tc>
        <w:tc>
          <w:tcPr>
            <w:tcW w:w="239" w:type="dxa"/>
          </w:tcPr>
          <w:p w14:paraId="54EB8187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4EAFD" w14:textId="2AD9EA70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41,058</w:t>
            </w:r>
          </w:p>
        </w:tc>
        <w:tc>
          <w:tcPr>
            <w:tcW w:w="236" w:type="dxa"/>
          </w:tcPr>
          <w:p w14:paraId="2847C8AC" w14:textId="77777777" w:rsidR="00895FAB" w:rsidRPr="000F2BBF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A4360" w14:textId="73E34DB8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6,285</w:t>
            </w:r>
          </w:p>
        </w:tc>
      </w:tr>
      <w:tr w:rsidR="00895FAB" w:rsidRPr="000F2BBF" w14:paraId="2C3C0D59" w14:textId="77777777" w:rsidTr="001D0F4B">
        <w:tc>
          <w:tcPr>
            <w:tcW w:w="3870" w:type="dxa"/>
          </w:tcPr>
          <w:p w14:paraId="2FF25042" w14:textId="77777777" w:rsidR="00895FAB" w:rsidRPr="000F2BBF" w:rsidRDefault="00895FAB" w:rsidP="00895FAB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DFDCFD6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B391C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86A9E18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FDE07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6358E2D" w14:textId="77777777" w:rsidR="00895FAB" w:rsidRPr="000F2BBF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C5A2B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5FAB" w:rsidRPr="000F2BBF" w14:paraId="3DA4B5B3" w14:textId="77777777" w:rsidTr="001D0F4B">
        <w:tc>
          <w:tcPr>
            <w:tcW w:w="3870" w:type="dxa"/>
            <w:hideMark/>
          </w:tcPr>
          <w:p w14:paraId="16D8CE33" w14:textId="77777777" w:rsidR="00895FAB" w:rsidRPr="000F2BBF" w:rsidRDefault="00895FAB" w:rsidP="00895FA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166B3D37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2B1833C9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A876076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</w:tcPr>
          <w:p w14:paraId="168C82C9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20C6C" w14:textId="77777777" w:rsidR="00895FAB" w:rsidRPr="000F2BBF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2355F0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FAB" w:rsidRPr="000F2BBF" w14:paraId="6BE32924" w14:textId="77777777" w:rsidTr="001D0F4B">
        <w:tc>
          <w:tcPr>
            <w:tcW w:w="3870" w:type="dxa"/>
          </w:tcPr>
          <w:p w14:paraId="2B384442" w14:textId="4C5FFE68" w:rsidR="00895FAB" w:rsidRPr="000F2BBF" w:rsidRDefault="00895FAB" w:rsidP="00895FA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82" w:type="dxa"/>
          </w:tcPr>
          <w:p w14:paraId="289F6BC0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06F55B14" w14:textId="3B50E3C0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8A7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39" w:type="dxa"/>
          </w:tcPr>
          <w:p w14:paraId="0DB3B5D5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</w:tcPr>
          <w:p w14:paraId="42535C42" w14:textId="4C96C04E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8A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13072C71" w14:textId="77777777" w:rsidR="00895FAB" w:rsidRPr="000F2BBF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40A413" w14:textId="46206BD0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8A7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895FAB" w:rsidRPr="000F2BBF" w14:paraId="66F02F3D" w14:textId="77777777" w:rsidTr="00895FAB">
        <w:tc>
          <w:tcPr>
            <w:tcW w:w="3870" w:type="dxa"/>
            <w:hideMark/>
          </w:tcPr>
          <w:p w14:paraId="09B8B133" w14:textId="77777777" w:rsidR="00895FAB" w:rsidRPr="000F2BBF" w:rsidRDefault="00895FAB" w:rsidP="00895FAB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0F2BB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0D72B09F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3E036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E0AF4B6" w14:textId="0DCD5A2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(19)</w:t>
            </w:r>
          </w:p>
        </w:tc>
        <w:tc>
          <w:tcPr>
            <w:tcW w:w="239" w:type="dxa"/>
          </w:tcPr>
          <w:p w14:paraId="355ACC0D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FDE0E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105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46D54D" w14:textId="20D69269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71B754" w14:textId="77777777" w:rsidR="00895FAB" w:rsidRPr="000F2BBF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E9B78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232FDE" w14:textId="2A3F1E9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FAB" w:rsidRPr="000F2BBF" w14:paraId="5EB1FCB6" w14:textId="77777777" w:rsidTr="00895FAB">
        <w:tc>
          <w:tcPr>
            <w:tcW w:w="3870" w:type="dxa"/>
            <w:hideMark/>
          </w:tcPr>
          <w:p w14:paraId="27511DF7" w14:textId="77777777" w:rsidR="00895FAB" w:rsidRPr="000F2BBF" w:rsidRDefault="00895FAB" w:rsidP="00895FA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6DF7484C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D74F5" w14:textId="5FAAD78E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39" w:type="dxa"/>
          </w:tcPr>
          <w:p w14:paraId="2D9CC3D4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17A46" w14:textId="2DE8178A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7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238CBC9A" w14:textId="77777777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3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2C2C72" w14:textId="7AF03B09" w:rsidR="00895FAB" w:rsidRPr="000F2BBF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2D6E66A5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7F649783" w14:textId="5236F7C8" w:rsidR="00251A10" w:rsidRDefault="00251A10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p w14:paraId="21CC9571" w14:textId="78C02729" w:rsidR="00212331" w:rsidRDefault="00212331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AB3A84" w14:textId="709C5161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7EADCE4" w14:textId="7B743B77" w:rsidR="00237412" w:rsidRDefault="00237412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1A3CB7" w14:textId="77777777" w:rsidR="001556B4" w:rsidRDefault="001556B4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5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577"/>
        <w:gridCol w:w="239"/>
        <w:gridCol w:w="1502"/>
        <w:gridCol w:w="305"/>
        <w:gridCol w:w="1350"/>
      </w:tblGrid>
      <w:tr w:rsidR="00895FAB" w:rsidRPr="00E2081E" w14:paraId="2E2B79B7" w14:textId="77777777" w:rsidTr="00895FAB">
        <w:tc>
          <w:tcPr>
            <w:tcW w:w="3870" w:type="dxa"/>
          </w:tcPr>
          <w:p w14:paraId="62CBDB99" w14:textId="77777777" w:rsidR="00895FAB" w:rsidRPr="000F2BBF" w:rsidRDefault="00895FAB" w:rsidP="00895FA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1B46AF4" w14:textId="77777777" w:rsidR="00895FAB" w:rsidRPr="000F2BBF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</w:tcPr>
          <w:p w14:paraId="4177DB79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FAB" w:rsidRPr="00E2081E" w14:paraId="1F2D8FA1" w14:textId="77777777" w:rsidTr="00895FAB">
        <w:trPr>
          <w:trHeight w:val="1604"/>
        </w:trPr>
        <w:tc>
          <w:tcPr>
            <w:tcW w:w="3870" w:type="dxa"/>
          </w:tcPr>
          <w:p w14:paraId="54E92344" w14:textId="77777777" w:rsidR="00895FAB" w:rsidRPr="00E2081E" w:rsidRDefault="00895FAB" w:rsidP="00895FAB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AD3FA" w14:textId="77777777" w:rsidR="00895FAB" w:rsidRPr="00E2081E" w:rsidRDefault="00895FAB" w:rsidP="00895FAB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2E35B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F8E31D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D2DAD32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  <w:hideMark/>
          </w:tcPr>
          <w:p w14:paraId="1C5A32F4" w14:textId="77777777" w:rsidR="00895FAB" w:rsidRPr="00E2081E" w:rsidRDefault="00895FAB" w:rsidP="00895FA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6181AC" w14:textId="77777777" w:rsidR="00895FAB" w:rsidRPr="00E2081E" w:rsidRDefault="00895FAB" w:rsidP="00895FAB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76B884D0" w14:textId="77777777" w:rsidR="00895FAB" w:rsidRPr="00E2081E" w:rsidRDefault="00895FAB" w:rsidP="00895FAB">
            <w:pPr>
              <w:spacing w:line="240" w:lineRule="auto"/>
              <w:ind w:left="-93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1FCC1DE5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2" w:type="dxa"/>
            <w:hideMark/>
          </w:tcPr>
          <w:p w14:paraId="74A39741" w14:textId="77777777" w:rsidR="00895FAB" w:rsidRPr="00E2081E" w:rsidRDefault="00895FAB" w:rsidP="00895FA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42EE9A3D" w14:textId="77777777" w:rsidR="00895FAB" w:rsidRPr="00E2081E" w:rsidRDefault="00895FAB" w:rsidP="00895FA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569FF94A" w14:textId="77777777" w:rsidR="00895FAB" w:rsidRPr="00E2081E" w:rsidRDefault="00895FAB" w:rsidP="00895FA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522B71A2" w14:textId="77777777" w:rsidR="00895FAB" w:rsidRPr="00E2081E" w:rsidRDefault="00895FAB" w:rsidP="00895FA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67B34750" w14:textId="77777777" w:rsidR="00895FAB" w:rsidRPr="00E2081E" w:rsidRDefault="00895FAB" w:rsidP="00895FA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305" w:type="dxa"/>
          </w:tcPr>
          <w:p w14:paraId="63C3C4BE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F9073" w14:textId="77777777" w:rsidR="00895FAB" w:rsidRPr="00E2081E" w:rsidRDefault="00895FAB" w:rsidP="00895FA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5358D67" w14:textId="77777777" w:rsidR="00895FAB" w:rsidRPr="00E2081E" w:rsidRDefault="00895FAB" w:rsidP="00895FAB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627E8B65" w14:textId="77777777" w:rsidR="00895FAB" w:rsidRPr="00E2081E" w:rsidRDefault="00895FAB" w:rsidP="00895FA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2BB69FDF" w14:textId="77777777" w:rsidR="00895FAB" w:rsidRPr="00E2081E" w:rsidRDefault="00895FAB" w:rsidP="00895FA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1820035C" w14:textId="77777777" w:rsidR="00895FAB" w:rsidRPr="00E2081E" w:rsidRDefault="00895FAB" w:rsidP="00895FAB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895FAB" w:rsidRPr="00E2081E" w14:paraId="70FBA370" w14:textId="77777777" w:rsidTr="00895FAB">
        <w:tc>
          <w:tcPr>
            <w:tcW w:w="3870" w:type="dxa"/>
          </w:tcPr>
          <w:p w14:paraId="31EBD799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3FBAE6B1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  <w:hideMark/>
          </w:tcPr>
          <w:p w14:paraId="0030F38A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95FAB" w:rsidRPr="00E2081E" w14:paraId="79DB8E08" w14:textId="77777777" w:rsidTr="00895FAB">
        <w:tc>
          <w:tcPr>
            <w:tcW w:w="7470" w:type="dxa"/>
            <w:gridSpan w:val="5"/>
          </w:tcPr>
          <w:p w14:paraId="00B9E346" w14:textId="77777777" w:rsidR="00895FAB" w:rsidRPr="00E2081E" w:rsidRDefault="00895FAB" w:rsidP="00895F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  <w:tc>
          <w:tcPr>
            <w:tcW w:w="305" w:type="dxa"/>
          </w:tcPr>
          <w:p w14:paraId="76509F5C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FE8FB3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5FAB" w:rsidRPr="00E2081E" w14:paraId="1081B05F" w14:textId="77777777" w:rsidTr="00895FAB">
        <w:tc>
          <w:tcPr>
            <w:tcW w:w="3870" w:type="dxa"/>
            <w:hideMark/>
          </w:tcPr>
          <w:p w14:paraId="76E4B819" w14:textId="77777777" w:rsidR="00895FAB" w:rsidRPr="00E2081E" w:rsidRDefault="00895FAB" w:rsidP="00895FAB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3F778633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67643AC0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0B2ECAFE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2E33B0" w14:textId="77777777" w:rsidR="00895FAB" w:rsidRPr="00E2081E" w:rsidRDefault="00895FAB" w:rsidP="00895F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5FAB" w:rsidRPr="00E2081E" w14:paraId="1AF07B6D" w14:textId="77777777" w:rsidTr="00895FAB">
        <w:tc>
          <w:tcPr>
            <w:tcW w:w="3870" w:type="dxa"/>
            <w:hideMark/>
          </w:tcPr>
          <w:p w14:paraId="5A57E049" w14:textId="77777777" w:rsidR="00895FAB" w:rsidRPr="00E2081E" w:rsidRDefault="00895FAB" w:rsidP="00895FAB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78443E10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6D0DDB14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27,749</w:t>
            </w:r>
          </w:p>
        </w:tc>
        <w:tc>
          <w:tcPr>
            <w:tcW w:w="239" w:type="dxa"/>
          </w:tcPr>
          <w:p w14:paraId="479A846D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DD734AC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18,264</w:t>
            </w:r>
          </w:p>
        </w:tc>
        <w:tc>
          <w:tcPr>
            <w:tcW w:w="305" w:type="dxa"/>
          </w:tcPr>
          <w:p w14:paraId="140C739E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BC32AA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  <w:tr w:rsidR="00895FAB" w:rsidRPr="00E2081E" w14:paraId="26371B59" w14:textId="77777777" w:rsidTr="00895FAB">
        <w:tc>
          <w:tcPr>
            <w:tcW w:w="3870" w:type="dxa"/>
            <w:hideMark/>
          </w:tcPr>
          <w:p w14:paraId="16BBCC02" w14:textId="77777777" w:rsidR="00895FAB" w:rsidRPr="00E2081E" w:rsidRDefault="00895FAB" w:rsidP="00895FAB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3D8E202D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107521B6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9B01E7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6DA5035C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6E7ED7C8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28FB23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FAB" w:rsidRPr="00E2081E" w14:paraId="0772F82A" w14:textId="77777777" w:rsidTr="00895FAB">
        <w:tc>
          <w:tcPr>
            <w:tcW w:w="3870" w:type="dxa"/>
            <w:hideMark/>
          </w:tcPr>
          <w:p w14:paraId="2B20F090" w14:textId="77777777" w:rsidR="00895FAB" w:rsidRPr="00E2081E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9B985E0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4D51B9B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7,582</w:t>
            </w:r>
          </w:p>
        </w:tc>
        <w:tc>
          <w:tcPr>
            <w:tcW w:w="239" w:type="dxa"/>
          </w:tcPr>
          <w:p w14:paraId="534F7FEB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2BEB48AB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  <w:tc>
          <w:tcPr>
            <w:tcW w:w="305" w:type="dxa"/>
          </w:tcPr>
          <w:p w14:paraId="7C4F89FB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D556D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895FAB" w:rsidRPr="00E2081E" w14:paraId="27F01492" w14:textId="77777777" w:rsidTr="00895FAB">
        <w:tc>
          <w:tcPr>
            <w:tcW w:w="3870" w:type="dxa"/>
            <w:hideMark/>
          </w:tcPr>
          <w:p w14:paraId="60A71442" w14:textId="77777777" w:rsidR="00895FAB" w:rsidRPr="00E2081E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04C1203E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7FFE8C16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7,624</w:t>
            </w:r>
          </w:p>
        </w:tc>
        <w:tc>
          <w:tcPr>
            <w:tcW w:w="239" w:type="dxa"/>
          </w:tcPr>
          <w:p w14:paraId="63513694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DA7BF15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5,486</w:t>
            </w:r>
          </w:p>
        </w:tc>
        <w:tc>
          <w:tcPr>
            <w:tcW w:w="305" w:type="dxa"/>
          </w:tcPr>
          <w:p w14:paraId="675A5102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E2A567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</w:tr>
      <w:tr w:rsidR="00895FAB" w:rsidRPr="00E2081E" w14:paraId="0BF7FD85" w14:textId="77777777" w:rsidTr="00895FAB">
        <w:tc>
          <w:tcPr>
            <w:tcW w:w="3870" w:type="dxa"/>
            <w:hideMark/>
          </w:tcPr>
          <w:p w14:paraId="4051E8B3" w14:textId="77777777" w:rsidR="00895FAB" w:rsidRPr="00E2081E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158F5B1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6CD658E5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39" w:type="dxa"/>
          </w:tcPr>
          <w:p w14:paraId="761D41F9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5B78E62A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305" w:type="dxa"/>
          </w:tcPr>
          <w:p w14:paraId="4822CB13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D56E5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895FAB" w:rsidRPr="00E2081E" w14:paraId="63F669FA" w14:textId="77777777" w:rsidTr="00895FAB">
        <w:tc>
          <w:tcPr>
            <w:tcW w:w="3870" w:type="dxa"/>
            <w:hideMark/>
          </w:tcPr>
          <w:p w14:paraId="43C5840C" w14:textId="77777777" w:rsidR="00895FAB" w:rsidRPr="00E2081E" w:rsidRDefault="00895FAB" w:rsidP="00895FAB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0B67AB10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231A2B1A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39" w:type="dxa"/>
          </w:tcPr>
          <w:p w14:paraId="3DF45751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61C69438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305" w:type="dxa"/>
          </w:tcPr>
          <w:p w14:paraId="1A31015C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0DF82B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895FAB" w:rsidRPr="00E2081E" w14:paraId="5582FA0C" w14:textId="77777777" w:rsidTr="00895FAB">
        <w:tc>
          <w:tcPr>
            <w:tcW w:w="3870" w:type="dxa"/>
            <w:hideMark/>
          </w:tcPr>
          <w:p w14:paraId="7F4C8C49" w14:textId="77777777" w:rsidR="00895FAB" w:rsidRPr="00E2081E" w:rsidRDefault="00895FAB" w:rsidP="00895FAB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6AEBF03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68E29E8B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39" w:type="dxa"/>
          </w:tcPr>
          <w:p w14:paraId="58E92D23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4756E1C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305" w:type="dxa"/>
          </w:tcPr>
          <w:p w14:paraId="280DEC35" w14:textId="77777777" w:rsidR="00895FAB" w:rsidRPr="00144783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2B8465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895FAB" w:rsidRPr="00E2081E" w14:paraId="40E2756E" w14:textId="77777777" w:rsidTr="00895FAB">
        <w:tc>
          <w:tcPr>
            <w:tcW w:w="3870" w:type="dxa"/>
          </w:tcPr>
          <w:p w14:paraId="1CBF72A8" w14:textId="77777777" w:rsidR="00895FAB" w:rsidRPr="00E2081E" w:rsidRDefault="00895FAB" w:rsidP="00895FAB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E57C4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9F803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44,227</w:t>
            </w:r>
          </w:p>
        </w:tc>
        <w:tc>
          <w:tcPr>
            <w:tcW w:w="239" w:type="dxa"/>
          </w:tcPr>
          <w:p w14:paraId="7DCC3DAA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693E7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30,044</w:t>
            </w:r>
          </w:p>
        </w:tc>
        <w:tc>
          <w:tcPr>
            <w:tcW w:w="305" w:type="dxa"/>
          </w:tcPr>
          <w:p w14:paraId="3D44C32F" w14:textId="77777777" w:rsidR="00895FAB" w:rsidRPr="00144783" w:rsidRDefault="00895FAB" w:rsidP="00895FAB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0B9B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3,494</w:t>
            </w:r>
          </w:p>
        </w:tc>
      </w:tr>
      <w:tr w:rsidR="00895FAB" w:rsidRPr="00E2081E" w14:paraId="3BC6C590" w14:textId="77777777" w:rsidTr="00895FAB">
        <w:tc>
          <w:tcPr>
            <w:tcW w:w="3870" w:type="dxa"/>
            <w:hideMark/>
          </w:tcPr>
          <w:p w14:paraId="4ABFDAC5" w14:textId="77777777" w:rsidR="00895FAB" w:rsidRPr="00E2081E" w:rsidRDefault="00895FAB" w:rsidP="00895FAB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3D38A14A" w14:textId="77777777" w:rsidR="00895FAB" w:rsidRPr="00E2081E" w:rsidRDefault="00895FAB" w:rsidP="00895FAB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E208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081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40907909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0305B" w14:textId="77777777" w:rsidR="00895FAB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DCBBD9F" w14:textId="77777777" w:rsidR="00895FAB" w:rsidRPr="00144783" w:rsidRDefault="00895FAB" w:rsidP="005F69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23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(3,514)</w:t>
            </w:r>
          </w:p>
        </w:tc>
        <w:tc>
          <w:tcPr>
            <w:tcW w:w="239" w:type="dxa"/>
          </w:tcPr>
          <w:p w14:paraId="7C3636D4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265F4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E1854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78A854C9" w14:textId="77777777" w:rsidR="00895FAB" w:rsidRPr="00144783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9900A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A7B491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FAB" w:rsidRPr="00E2081E" w14:paraId="1300E8CA" w14:textId="77777777" w:rsidTr="00895FAB">
        <w:tc>
          <w:tcPr>
            <w:tcW w:w="3870" w:type="dxa"/>
            <w:hideMark/>
          </w:tcPr>
          <w:p w14:paraId="53960991" w14:textId="77777777" w:rsidR="00895FAB" w:rsidRPr="00E2081E" w:rsidRDefault="00895FAB" w:rsidP="00895FAB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3DF9DADD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E2C4C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40,713</w:t>
            </w:r>
          </w:p>
        </w:tc>
        <w:tc>
          <w:tcPr>
            <w:tcW w:w="239" w:type="dxa"/>
          </w:tcPr>
          <w:p w14:paraId="13063B8D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73ED3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30,044</w:t>
            </w:r>
          </w:p>
        </w:tc>
        <w:tc>
          <w:tcPr>
            <w:tcW w:w="305" w:type="dxa"/>
          </w:tcPr>
          <w:p w14:paraId="09A2241C" w14:textId="77777777" w:rsidR="00895FAB" w:rsidRPr="00144783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FF89A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3,494</w:t>
            </w:r>
          </w:p>
        </w:tc>
      </w:tr>
      <w:tr w:rsidR="00895FAB" w:rsidRPr="00E2081E" w14:paraId="3249061E" w14:textId="77777777" w:rsidTr="00895FAB">
        <w:tc>
          <w:tcPr>
            <w:tcW w:w="3870" w:type="dxa"/>
          </w:tcPr>
          <w:p w14:paraId="24EF53BE" w14:textId="77777777" w:rsidR="00895FAB" w:rsidRPr="00E2081E" w:rsidRDefault="00895FAB" w:rsidP="00895FAB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C6C6902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3605220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7DF852F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</w:tcPr>
          <w:p w14:paraId="3A94C74B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5" w:type="dxa"/>
          </w:tcPr>
          <w:p w14:paraId="78AE6D2C" w14:textId="77777777" w:rsidR="00895FAB" w:rsidRPr="00144783" w:rsidRDefault="00895FAB" w:rsidP="00895FAB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9F2486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5FAB" w:rsidRPr="000F2BBF" w14:paraId="34BDA85E" w14:textId="77777777" w:rsidTr="00895FAB">
        <w:tc>
          <w:tcPr>
            <w:tcW w:w="3870" w:type="dxa"/>
          </w:tcPr>
          <w:p w14:paraId="367C73C8" w14:textId="77777777" w:rsidR="00895FAB" w:rsidRPr="00E2081E" w:rsidRDefault="00895FAB" w:rsidP="00895FAB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8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5F72930D" w14:textId="77777777" w:rsidR="00895FAB" w:rsidRPr="00E2081E" w:rsidRDefault="00895FAB" w:rsidP="00895F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left w:val="nil"/>
              <w:bottom w:val="double" w:sz="4" w:space="0" w:color="auto"/>
              <w:right w:val="nil"/>
            </w:tcBorders>
          </w:tcPr>
          <w:p w14:paraId="498039E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117,979</w:t>
            </w:r>
          </w:p>
        </w:tc>
        <w:tc>
          <w:tcPr>
            <w:tcW w:w="239" w:type="dxa"/>
          </w:tcPr>
          <w:p w14:paraId="573B41FE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left w:val="nil"/>
              <w:bottom w:val="double" w:sz="4" w:space="0" w:color="auto"/>
              <w:right w:val="nil"/>
            </w:tcBorders>
          </w:tcPr>
          <w:p w14:paraId="175F81A5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71,271</w:t>
            </w:r>
          </w:p>
        </w:tc>
        <w:tc>
          <w:tcPr>
            <w:tcW w:w="305" w:type="dxa"/>
          </w:tcPr>
          <w:p w14:paraId="45FD5EA6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424D9A1" w14:textId="77777777" w:rsidR="00895FAB" w:rsidRPr="00144783" w:rsidRDefault="00895FAB" w:rsidP="0089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9,933</w:t>
            </w:r>
          </w:p>
        </w:tc>
      </w:tr>
    </w:tbl>
    <w:p w14:paraId="19CF4100" w14:textId="36763A9C" w:rsidR="00212331" w:rsidRDefault="00212331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9AC4AE" w14:textId="77777777" w:rsidR="00895FAB" w:rsidRDefault="00895FAB" w:rsidP="00895FAB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2BBF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p w14:paraId="70B356A0" w14:textId="2B0F1DCE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DF72E0A" w14:textId="0EAE3D68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D76775A" w14:textId="54CD96DA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211D42" w14:textId="076C54AE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1F959AC" w14:textId="35F1F9BF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F06DB32" w14:textId="6513D997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8F5A2F" w14:textId="27839F3B" w:rsidR="00895FAB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F807252" w14:textId="77777777" w:rsidR="00895FAB" w:rsidRPr="000F2BBF" w:rsidRDefault="00895FAB" w:rsidP="00251A10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15876E" w14:textId="036D2412" w:rsidR="00251A10" w:rsidRPr="000F2BBF" w:rsidRDefault="00251A10" w:rsidP="00251A10">
      <w:pPr>
        <w:spacing w:line="240" w:lineRule="auto"/>
        <w:ind w:left="567"/>
        <w:jc w:val="thaiDistribute"/>
        <w:rPr>
          <w:rFonts w:asciiTheme="majorHAnsi" w:hAnsiTheme="majorHAnsi" w:cstheme="majorHAnsi"/>
          <w:sz w:val="30"/>
          <w:szCs w:val="30"/>
        </w:rPr>
      </w:pPr>
      <w:r w:rsidRPr="000F2BBF">
        <w:rPr>
          <w:rFonts w:asciiTheme="majorHAnsi" w:hAnsiTheme="majorHAnsi" w:cstheme="majorHAnsi"/>
          <w:sz w:val="30"/>
          <w:szCs w:val="30"/>
          <w:cs/>
        </w:rPr>
        <w:lastRenderedPageBreak/>
        <w:t>ณ</w:t>
      </w:r>
      <w:r w:rsidRPr="000F2BBF">
        <w:rPr>
          <w:rFonts w:asciiTheme="majorHAnsi" w:hAnsiTheme="majorHAnsi" w:cstheme="majorHAnsi"/>
          <w:sz w:val="30"/>
          <w:szCs w:val="30"/>
        </w:rPr>
        <w:t xml:space="preserve"> </w:t>
      </w:r>
      <w:r w:rsidRPr="000F2BBF">
        <w:rPr>
          <w:rFonts w:asciiTheme="majorHAnsi" w:hAnsiTheme="majorHAnsi" w:cstheme="majorHAnsi"/>
          <w:sz w:val="30"/>
          <w:szCs w:val="30"/>
          <w:cs/>
        </w:rPr>
        <w:t>วันที่</w:t>
      </w:r>
      <w:r w:rsidRPr="000F2BBF">
        <w:rPr>
          <w:rFonts w:asciiTheme="majorHAnsi" w:hAnsiTheme="majorHAnsi" w:cstheme="majorHAnsi"/>
          <w:sz w:val="30"/>
          <w:szCs w:val="30"/>
        </w:rPr>
        <w:t xml:space="preserve"> </w:t>
      </w:r>
      <w:r w:rsidR="00235BAA">
        <w:rPr>
          <w:rFonts w:asciiTheme="majorHAnsi" w:hAnsiTheme="majorHAnsi" w:cstheme="majorHAnsi"/>
          <w:sz w:val="30"/>
          <w:szCs w:val="30"/>
        </w:rPr>
        <w:t>31</w:t>
      </w:r>
      <w:r w:rsidR="00235BAA">
        <w:rPr>
          <w:rFonts w:asciiTheme="majorHAnsi" w:hAnsiTheme="majorHAnsi" w:cstheme="majorHAnsi" w:hint="cs"/>
          <w:sz w:val="30"/>
          <w:szCs w:val="30"/>
          <w:cs/>
        </w:rPr>
        <w:t xml:space="preserve"> มีนาคม </w:t>
      </w:r>
      <w:r w:rsidR="00235BAA">
        <w:rPr>
          <w:rFonts w:asciiTheme="majorHAnsi" w:hAnsiTheme="majorHAnsi" w:cstheme="majorHAnsi"/>
          <w:sz w:val="30"/>
          <w:szCs w:val="30"/>
        </w:rPr>
        <w:t>2565</w:t>
      </w:r>
      <w:r w:rsidRPr="000F2BBF">
        <w:rPr>
          <w:rFonts w:asciiTheme="majorHAnsi" w:hAnsiTheme="majorHAnsi" w:cstheme="majorHAnsi"/>
          <w:sz w:val="30"/>
          <w:szCs w:val="30"/>
        </w:rPr>
        <w:t xml:space="preserve"> </w:t>
      </w:r>
      <w:r w:rsidRPr="000F2BBF">
        <w:rPr>
          <w:rFonts w:asciiTheme="majorHAnsi" w:hAnsiTheme="majorHAnsi" w:cstheme="majorHAnsi" w:hint="cs"/>
          <w:sz w:val="30"/>
          <w:szCs w:val="30"/>
          <w:cs/>
        </w:rPr>
        <w:t xml:space="preserve">และ </w:t>
      </w:r>
      <w:r w:rsidRPr="000F2BBF">
        <w:rPr>
          <w:rFonts w:asciiTheme="majorHAnsi" w:hAnsiTheme="majorHAnsi" w:cstheme="majorHAnsi"/>
          <w:sz w:val="30"/>
          <w:szCs w:val="30"/>
        </w:rPr>
        <w:t xml:space="preserve">31 </w:t>
      </w:r>
      <w:r w:rsidRPr="000F2BBF">
        <w:rPr>
          <w:rFonts w:asciiTheme="majorHAnsi" w:hAnsiTheme="majorHAnsi" w:cstheme="majorHAnsi" w:hint="cs"/>
          <w:sz w:val="30"/>
          <w:szCs w:val="30"/>
          <w:cs/>
        </w:rPr>
        <w:t>ธันวาคม</w:t>
      </w:r>
      <w:r w:rsidRPr="000F2BBF">
        <w:rPr>
          <w:rFonts w:asciiTheme="majorHAnsi" w:hAnsiTheme="majorHAnsi" w:cstheme="majorHAnsi"/>
          <w:sz w:val="30"/>
          <w:szCs w:val="30"/>
        </w:rPr>
        <w:t xml:space="preserve"> 256</w:t>
      </w:r>
      <w:r w:rsidR="00235BAA">
        <w:rPr>
          <w:rFonts w:asciiTheme="majorHAnsi" w:hAnsiTheme="majorHAnsi" w:cstheme="majorHAnsi"/>
          <w:sz w:val="30"/>
          <w:szCs w:val="30"/>
        </w:rPr>
        <w:t>4</w:t>
      </w:r>
      <w:r w:rsidRPr="000F2BBF">
        <w:rPr>
          <w:rFonts w:asciiTheme="majorHAnsi" w:hAnsiTheme="majorHAnsi" w:cstheme="majorHAnsi"/>
          <w:sz w:val="30"/>
          <w:szCs w:val="30"/>
        </w:rPr>
        <w:t xml:space="preserve"> </w:t>
      </w:r>
      <w:r w:rsidRPr="000F2BBF">
        <w:rPr>
          <w:rFonts w:asciiTheme="majorHAnsi" w:hAnsiTheme="majorHAnsi" w:cstheme="majorHAnsi"/>
          <w:sz w:val="30"/>
          <w:szCs w:val="30"/>
          <w:cs/>
        </w:rPr>
        <w:t>ผลรวมของเงินลงทุนขั้นต้นตามสัญญาผ่อนชำระและมูลค่าปัจจุบันของจำนวนเงินขั้นต่ำที่ลูกหนี้ต้องจ่ายตามการผ่อนชำระ แสดงได้ดังนี้</w:t>
      </w:r>
    </w:p>
    <w:p w14:paraId="41F97721" w14:textId="77777777" w:rsidR="00251A10" w:rsidRPr="000F2BBF" w:rsidRDefault="00251A10" w:rsidP="00251A10">
      <w:pPr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34"/>
        <w:gridCol w:w="1449"/>
        <w:gridCol w:w="236"/>
        <w:gridCol w:w="1387"/>
        <w:gridCol w:w="236"/>
        <w:gridCol w:w="1346"/>
        <w:gridCol w:w="236"/>
        <w:gridCol w:w="1410"/>
      </w:tblGrid>
      <w:tr w:rsidR="00251A10" w:rsidRPr="000F2BBF" w14:paraId="2F78A408" w14:textId="77777777" w:rsidTr="001D0F4B">
        <w:trPr>
          <w:cantSplit/>
        </w:trPr>
        <w:tc>
          <w:tcPr>
            <w:tcW w:w="2934" w:type="dxa"/>
          </w:tcPr>
          <w:p w14:paraId="1A5C039C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57032A3F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A10" w:rsidRPr="000F2BBF" w14:paraId="2BF61D1B" w14:textId="77777777" w:rsidTr="001D0F4B">
        <w:trPr>
          <w:cantSplit/>
        </w:trPr>
        <w:tc>
          <w:tcPr>
            <w:tcW w:w="2934" w:type="dxa"/>
          </w:tcPr>
          <w:p w14:paraId="42398506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14:paraId="33B100E9" w14:textId="62A1A63E" w:rsidR="00251A10" w:rsidRPr="00235BAA" w:rsidRDefault="00235BAA" w:rsidP="001D0F4B">
            <w:pPr>
              <w:pStyle w:val="30"/>
              <w:tabs>
                <w:tab w:val="clear" w:pos="360"/>
                <w:tab w:val="clear" w:pos="720"/>
              </w:tabs>
              <w:ind w:left="-111" w:right="-15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31 มีนาคม </w:t>
            </w: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87CBA4C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14:paraId="5403AC4E" w14:textId="3FD6F5DE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0F2BB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 xml:space="preserve"> 25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6</w:t>
            </w:r>
            <w:r w:rsidR="00235BAA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</w:t>
            </w:r>
          </w:p>
        </w:tc>
      </w:tr>
      <w:tr w:rsidR="00251A10" w:rsidRPr="000F2BBF" w14:paraId="6868C365" w14:textId="77777777" w:rsidTr="001D0F4B">
        <w:trPr>
          <w:cantSplit/>
        </w:trPr>
        <w:tc>
          <w:tcPr>
            <w:tcW w:w="2934" w:type="dxa"/>
          </w:tcPr>
          <w:p w14:paraId="1BC75673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494C31C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1D6087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010CE35A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14:paraId="667AB209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C0CE1E9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435007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2621912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251A10" w:rsidRPr="000F2BBF" w14:paraId="028ADEB1" w14:textId="77777777" w:rsidTr="001D0F4B">
        <w:trPr>
          <w:cantSplit/>
        </w:trPr>
        <w:tc>
          <w:tcPr>
            <w:tcW w:w="2934" w:type="dxa"/>
          </w:tcPr>
          <w:p w14:paraId="161CDD33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6C5EA965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0695668E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C8C0791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14:paraId="130AFF13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7E834A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1237A4DC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BBC5161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</w:tr>
      <w:tr w:rsidR="00251A10" w:rsidRPr="000F2BBF" w14:paraId="6656CA29" w14:textId="77777777" w:rsidTr="001D0F4B">
        <w:trPr>
          <w:cantSplit/>
        </w:trPr>
        <w:tc>
          <w:tcPr>
            <w:tcW w:w="2934" w:type="dxa"/>
          </w:tcPr>
          <w:p w14:paraId="248DE7DF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730518FF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259CEE51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06F60B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14:paraId="1BDCE973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4F4AC62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3985E9A5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16121B3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251A10" w:rsidRPr="000F2BBF" w14:paraId="7E2FCEFC" w14:textId="77777777" w:rsidTr="001D0F4B">
        <w:trPr>
          <w:cantSplit/>
        </w:trPr>
        <w:tc>
          <w:tcPr>
            <w:tcW w:w="2934" w:type="dxa"/>
          </w:tcPr>
          <w:p w14:paraId="2A966395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6677190D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02090455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EF7E6FA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14:paraId="7764E434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493987F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5D4E38D8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CE7A84A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</w:tr>
      <w:tr w:rsidR="00251A10" w:rsidRPr="000F2BBF" w14:paraId="6705D104" w14:textId="77777777" w:rsidTr="001D0F4B">
        <w:trPr>
          <w:cantSplit/>
        </w:trPr>
        <w:tc>
          <w:tcPr>
            <w:tcW w:w="2934" w:type="dxa"/>
          </w:tcPr>
          <w:p w14:paraId="0B248AEB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3F2061B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46E0FE25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0829E18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14:paraId="6DF7D196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3063A6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766BB064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C5AEB69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</w:tr>
      <w:tr w:rsidR="00251A10" w:rsidRPr="000F2BBF" w14:paraId="0D4D8333" w14:textId="77777777" w:rsidTr="001D0F4B">
        <w:trPr>
          <w:cantSplit/>
        </w:trPr>
        <w:tc>
          <w:tcPr>
            <w:tcW w:w="2934" w:type="dxa"/>
          </w:tcPr>
          <w:p w14:paraId="6530774B" w14:textId="77777777" w:rsidR="00251A10" w:rsidRPr="000F2BBF" w:rsidRDefault="00251A10" w:rsidP="001D0F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F5D6738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B56693" w:rsidRPr="000F2BBF" w14:paraId="5A9E640D" w14:textId="77777777" w:rsidTr="001D0F4B">
        <w:trPr>
          <w:cantSplit/>
        </w:trPr>
        <w:tc>
          <w:tcPr>
            <w:tcW w:w="2934" w:type="dxa"/>
          </w:tcPr>
          <w:p w14:paraId="71AEE350" w14:textId="77777777" w:rsidR="00B56693" w:rsidRPr="000F2BBF" w:rsidRDefault="00B56693" w:rsidP="00B56693">
            <w:pPr>
              <w:tabs>
                <w:tab w:val="clear" w:pos="454"/>
                <w:tab w:val="left" w:pos="442"/>
              </w:tabs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14:paraId="5D535F35" w14:textId="22757BBF" w:rsidR="00B56693" w:rsidRPr="00713179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80,563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786ADD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0A88EBB" w14:textId="629B2963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68,146</w:t>
            </w:r>
          </w:p>
        </w:tc>
        <w:tc>
          <w:tcPr>
            <w:tcW w:w="236" w:type="dxa"/>
            <w:vAlign w:val="bottom"/>
          </w:tcPr>
          <w:p w14:paraId="1D786BBC" w14:textId="77777777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2FC9CFEF" w14:textId="5C0D44FB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110,567</w:t>
            </w:r>
          </w:p>
        </w:tc>
        <w:tc>
          <w:tcPr>
            <w:tcW w:w="236" w:type="dxa"/>
            <w:vAlign w:val="bottom"/>
          </w:tcPr>
          <w:p w14:paraId="6C3AC5FC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25CA3D4C" w14:textId="4C29231F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90,326</w:t>
            </w:r>
          </w:p>
        </w:tc>
      </w:tr>
      <w:tr w:rsidR="00B56693" w:rsidRPr="000F2BBF" w14:paraId="570213B0" w14:textId="77777777" w:rsidTr="001D0F4B">
        <w:trPr>
          <w:cantSplit/>
        </w:trPr>
        <w:tc>
          <w:tcPr>
            <w:tcW w:w="2934" w:type="dxa"/>
          </w:tcPr>
          <w:p w14:paraId="09711F97" w14:textId="77777777" w:rsidR="00B56693" w:rsidRPr="000F2BBF" w:rsidRDefault="00B56693" w:rsidP="00B56693">
            <w:pPr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เกินกว่าหนึ่งปี</w:t>
            </w: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3D5A7AA" w14:textId="407467FF" w:rsidR="00B56693" w:rsidRPr="00713179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36,543</w:t>
            </w:r>
          </w:p>
        </w:tc>
        <w:tc>
          <w:tcPr>
            <w:tcW w:w="236" w:type="dxa"/>
            <w:vAlign w:val="bottom"/>
          </w:tcPr>
          <w:p w14:paraId="468E0D5C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52A34BC7" w14:textId="208C40BF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32,147</w:t>
            </w:r>
          </w:p>
        </w:tc>
        <w:tc>
          <w:tcPr>
            <w:tcW w:w="236" w:type="dxa"/>
            <w:vAlign w:val="bottom"/>
          </w:tcPr>
          <w:p w14:paraId="5D9EE476" w14:textId="77777777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3AF7489" w14:textId="518613D3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50,704</w:t>
            </w:r>
          </w:p>
        </w:tc>
        <w:tc>
          <w:tcPr>
            <w:tcW w:w="236" w:type="dxa"/>
            <w:vAlign w:val="bottom"/>
          </w:tcPr>
          <w:p w14:paraId="6D16744C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1788139" w14:textId="3EE4BC23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44,361</w:t>
            </w:r>
          </w:p>
        </w:tc>
      </w:tr>
      <w:tr w:rsidR="00B56693" w:rsidRPr="000F2BBF" w14:paraId="66EECA17" w14:textId="77777777" w:rsidTr="001D0F4B">
        <w:trPr>
          <w:cantSplit/>
        </w:trPr>
        <w:tc>
          <w:tcPr>
            <w:tcW w:w="2934" w:type="dxa"/>
          </w:tcPr>
          <w:p w14:paraId="05BA38AF" w14:textId="77777777" w:rsidR="00B56693" w:rsidRPr="000F2BBF" w:rsidRDefault="00B56693" w:rsidP="00B56693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41D3AB5" w14:textId="20C6A505" w:rsidR="00B56693" w:rsidRPr="00713179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117,106</w:t>
            </w:r>
          </w:p>
        </w:tc>
        <w:tc>
          <w:tcPr>
            <w:tcW w:w="236" w:type="dxa"/>
            <w:vAlign w:val="bottom"/>
          </w:tcPr>
          <w:p w14:paraId="0062273F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8482B" w14:textId="7D1D748B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100,293</w:t>
            </w:r>
          </w:p>
        </w:tc>
        <w:tc>
          <w:tcPr>
            <w:tcW w:w="236" w:type="dxa"/>
            <w:vAlign w:val="bottom"/>
          </w:tcPr>
          <w:p w14:paraId="174580E0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 w:hanging="3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06DDEC6" w14:textId="2304C024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161,271</w:t>
            </w:r>
          </w:p>
        </w:tc>
        <w:tc>
          <w:tcPr>
            <w:tcW w:w="236" w:type="dxa"/>
            <w:vAlign w:val="bottom"/>
          </w:tcPr>
          <w:p w14:paraId="7208441E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A2C35" w14:textId="649C64C5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134,687</w:t>
            </w:r>
          </w:p>
        </w:tc>
      </w:tr>
      <w:tr w:rsidR="00B56693" w:rsidRPr="000F2BBF" w14:paraId="07ACCEC6" w14:textId="77777777" w:rsidTr="001D0F4B">
        <w:trPr>
          <w:cantSplit/>
        </w:trPr>
        <w:tc>
          <w:tcPr>
            <w:tcW w:w="2934" w:type="dxa"/>
          </w:tcPr>
          <w:p w14:paraId="71CBB037" w14:textId="77777777" w:rsidR="00B56693" w:rsidRPr="000F2BBF" w:rsidRDefault="00B56693" w:rsidP="00B56693">
            <w:pPr>
              <w:tabs>
                <w:tab w:val="clear" w:pos="2580"/>
                <w:tab w:val="left" w:pos="172"/>
                <w:tab w:val="left" w:pos="2376"/>
              </w:tabs>
              <w:spacing w:line="240" w:lineRule="auto"/>
              <w:ind w:left="-8" w:right="-108" w:hanging="4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หัก 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E342258" w14:textId="30AD06A5" w:rsidR="00B56693" w:rsidRPr="00713179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(16,813)</w:t>
            </w:r>
          </w:p>
        </w:tc>
        <w:tc>
          <w:tcPr>
            <w:tcW w:w="236" w:type="dxa"/>
            <w:vAlign w:val="bottom"/>
          </w:tcPr>
          <w:p w14:paraId="21166742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vAlign w:val="bottom"/>
          </w:tcPr>
          <w:p w14:paraId="738407EB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30C460" w14:textId="77777777" w:rsidR="00B56693" w:rsidRPr="000F2BBF" w:rsidRDefault="00B56693" w:rsidP="00B56693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8EA500D" w14:textId="546D2C20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(26,584)</w:t>
            </w:r>
          </w:p>
        </w:tc>
        <w:tc>
          <w:tcPr>
            <w:tcW w:w="236" w:type="dxa"/>
            <w:vAlign w:val="bottom"/>
          </w:tcPr>
          <w:p w14:paraId="200DA68A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14:paraId="46BACF3A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B56693" w:rsidRPr="000F2BBF" w14:paraId="7B2B1E69" w14:textId="77777777" w:rsidTr="001D0F4B">
        <w:trPr>
          <w:cantSplit/>
        </w:trPr>
        <w:tc>
          <w:tcPr>
            <w:tcW w:w="2934" w:type="dxa"/>
          </w:tcPr>
          <w:p w14:paraId="0B852839" w14:textId="77777777" w:rsidR="00B56693" w:rsidRPr="000F2BBF" w:rsidRDefault="00B56693" w:rsidP="00B56693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22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</w:t>
            </w: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ผ่อนชำระ</w:t>
            </w: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4BF38" w14:textId="7B994860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100,293</w:t>
            </w:r>
          </w:p>
        </w:tc>
        <w:tc>
          <w:tcPr>
            <w:tcW w:w="236" w:type="dxa"/>
            <w:vAlign w:val="bottom"/>
          </w:tcPr>
          <w:p w14:paraId="4A0876C6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1C162F2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FDAFA9" w14:textId="77777777" w:rsidR="00B56693" w:rsidRPr="000F2BBF" w:rsidRDefault="00B56693" w:rsidP="00B56693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8C6C1" w14:textId="4689A048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134,687</w:t>
            </w:r>
          </w:p>
        </w:tc>
        <w:tc>
          <w:tcPr>
            <w:tcW w:w="236" w:type="dxa"/>
            <w:vAlign w:val="bottom"/>
          </w:tcPr>
          <w:p w14:paraId="07FDA439" w14:textId="77777777" w:rsidR="00B56693" w:rsidRPr="000F2BBF" w:rsidRDefault="00B56693" w:rsidP="00B56693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HAnsi" w:hAnsiTheme="majorHAnsi" w:cstheme="majorHAns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2891C479" w14:textId="77777777" w:rsidR="00B56693" w:rsidRPr="000F2BBF" w:rsidRDefault="00B56693" w:rsidP="00B56693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</w:tbl>
    <w:p w14:paraId="403A94C9" w14:textId="77777777" w:rsidR="00251A10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34"/>
        <w:gridCol w:w="1449"/>
        <w:gridCol w:w="236"/>
        <w:gridCol w:w="1387"/>
        <w:gridCol w:w="236"/>
        <w:gridCol w:w="1346"/>
        <w:gridCol w:w="236"/>
        <w:gridCol w:w="1410"/>
      </w:tblGrid>
      <w:tr w:rsidR="00251A10" w:rsidRPr="000F2BBF" w14:paraId="691B0E6B" w14:textId="77777777" w:rsidTr="001D0F4B">
        <w:trPr>
          <w:cantSplit/>
        </w:trPr>
        <w:tc>
          <w:tcPr>
            <w:tcW w:w="2934" w:type="dxa"/>
          </w:tcPr>
          <w:p w14:paraId="226AB990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735D9B48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693" w:rsidRPr="000F2BBF" w14:paraId="66E8AE34" w14:textId="77777777" w:rsidTr="001D0F4B">
        <w:trPr>
          <w:cantSplit/>
        </w:trPr>
        <w:tc>
          <w:tcPr>
            <w:tcW w:w="2934" w:type="dxa"/>
          </w:tcPr>
          <w:p w14:paraId="4E05030D" w14:textId="77777777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14:paraId="3152DDF1" w14:textId="634D9540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</w:tabs>
              <w:ind w:left="-111" w:right="-15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31 มีนาคม </w:t>
            </w: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31946AF" w14:textId="77777777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14:paraId="0BB98324" w14:textId="3529BD04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0F2BB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 xml:space="preserve"> 25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6</w:t>
            </w: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</w:t>
            </w:r>
          </w:p>
        </w:tc>
      </w:tr>
      <w:tr w:rsidR="00251A10" w:rsidRPr="000F2BBF" w14:paraId="74EA8244" w14:textId="77777777" w:rsidTr="001D0F4B">
        <w:trPr>
          <w:cantSplit/>
        </w:trPr>
        <w:tc>
          <w:tcPr>
            <w:tcW w:w="2934" w:type="dxa"/>
          </w:tcPr>
          <w:p w14:paraId="076FEE97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6C20C755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8BF5B9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45E9F22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14:paraId="4D0BCEE4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0CDE1D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B1DDD8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B98831C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251A10" w:rsidRPr="000F2BBF" w14:paraId="18B65663" w14:textId="77777777" w:rsidTr="001D0F4B">
        <w:trPr>
          <w:cantSplit/>
        </w:trPr>
        <w:tc>
          <w:tcPr>
            <w:tcW w:w="2934" w:type="dxa"/>
          </w:tcPr>
          <w:p w14:paraId="63945446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4C71FF16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4C53B9EC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3105EC9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14:paraId="66112CDE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BF33769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7CA18D29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CB14BD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</w:tr>
      <w:tr w:rsidR="00251A10" w:rsidRPr="000F2BBF" w14:paraId="42779511" w14:textId="77777777" w:rsidTr="001D0F4B">
        <w:trPr>
          <w:cantSplit/>
        </w:trPr>
        <w:tc>
          <w:tcPr>
            <w:tcW w:w="2934" w:type="dxa"/>
          </w:tcPr>
          <w:p w14:paraId="261CD60E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3B4C9281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039D3A48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1D18059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14:paraId="1D35A5E9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E2A8B6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3131B067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A4920AE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251A10" w:rsidRPr="000F2BBF" w14:paraId="1E895F95" w14:textId="77777777" w:rsidTr="001D0F4B">
        <w:trPr>
          <w:cantSplit/>
        </w:trPr>
        <w:tc>
          <w:tcPr>
            <w:tcW w:w="2934" w:type="dxa"/>
          </w:tcPr>
          <w:p w14:paraId="009E8F90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5DF62761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4751AA8D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308C142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14:paraId="21EAD93F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99CF85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25EEF845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BB7356C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</w:tr>
      <w:tr w:rsidR="00251A10" w:rsidRPr="000F2BBF" w14:paraId="0F044761" w14:textId="77777777" w:rsidTr="001D0F4B">
        <w:trPr>
          <w:cantSplit/>
        </w:trPr>
        <w:tc>
          <w:tcPr>
            <w:tcW w:w="2934" w:type="dxa"/>
          </w:tcPr>
          <w:p w14:paraId="17248776" w14:textId="77777777" w:rsidR="00251A10" w:rsidRPr="000F2BBF" w:rsidRDefault="00251A10" w:rsidP="001D0F4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6F6D7369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54F1702A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D68E030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14:paraId="4B6D5E9D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DD38A52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776E4B18" w14:textId="77777777" w:rsidR="00251A10" w:rsidRPr="000F2BBF" w:rsidRDefault="00251A10" w:rsidP="001D0F4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D43D9B8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</w:tr>
      <w:tr w:rsidR="00251A10" w:rsidRPr="000F2BBF" w14:paraId="46780B6E" w14:textId="77777777" w:rsidTr="001D0F4B">
        <w:trPr>
          <w:cantSplit/>
        </w:trPr>
        <w:tc>
          <w:tcPr>
            <w:tcW w:w="2934" w:type="dxa"/>
          </w:tcPr>
          <w:p w14:paraId="32331E6B" w14:textId="77777777" w:rsidR="00251A10" w:rsidRPr="000F2BBF" w:rsidRDefault="00251A10" w:rsidP="001D0F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6E22C1F7" w14:textId="77777777" w:rsidR="00251A10" w:rsidRPr="000F2BBF" w:rsidRDefault="00251A10" w:rsidP="001D0F4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B56693" w:rsidRPr="000F2BBF" w14:paraId="53D557D6" w14:textId="77777777" w:rsidTr="001D0F4B">
        <w:trPr>
          <w:cantSplit/>
        </w:trPr>
        <w:tc>
          <w:tcPr>
            <w:tcW w:w="2934" w:type="dxa"/>
          </w:tcPr>
          <w:p w14:paraId="065B479E" w14:textId="77777777" w:rsidR="00B56693" w:rsidRPr="000F2BBF" w:rsidRDefault="00B56693" w:rsidP="00B56693">
            <w:pPr>
              <w:tabs>
                <w:tab w:val="clear" w:pos="454"/>
                <w:tab w:val="left" w:pos="442"/>
              </w:tabs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14:paraId="76D724E7" w14:textId="56B2749A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72,966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6AFAE13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0CB5E7FF" w14:textId="3700996F" w:rsidR="00B56693" w:rsidRPr="00012F1B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61,664</w:t>
            </w:r>
          </w:p>
        </w:tc>
        <w:tc>
          <w:tcPr>
            <w:tcW w:w="236" w:type="dxa"/>
            <w:vAlign w:val="bottom"/>
          </w:tcPr>
          <w:p w14:paraId="3991D3FD" w14:textId="77777777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2A7E6D26" w14:textId="6563A82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94,137</w:t>
            </w:r>
          </w:p>
        </w:tc>
        <w:tc>
          <w:tcPr>
            <w:tcW w:w="236" w:type="dxa"/>
            <w:vAlign w:val="bottom"/>
          </w:tcPr>
          <w:p w14:paraId="4F2E1548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35F35A20" w14:textId="3E8D64C2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74,442</w:t>
            </w:r>
          </w:p>
        </w:tc>
      </w:tr>
      <w:tr w:rsidR="00B56693" w:rsidRPr="000F2BBF" w14:paraId="56E0B028" w14:textId="77777777" w:rsidTr="001D0F4B">
        <w:trPr>
          <w:cantSplit/>
        </w:trPr>
        <w:tc>
          <w:tcPr>
            <w:tcW w:w="2934" w:type="dxa"/>
          </w:tcPr>
          <w:p w14:paraId="3A97A142" w14:textId="77777777" w:rsidR="00B56693" w:rsidRPr="000F2BBF" w:rsidRDefault="00B56693" w:rsidP="00B56693">
            <w:pPr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เกินกว่าหนึ่งปี</w:t>
            </w: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61225C2" w14:textId="0A380D52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35,043</w:t>
            </w:r>
          </w:p>
        </w:tc>
        <w:tc>
          <w:tcPr>
            <w:tcW w:w="236" w:type="dxa"/>
            <w:vAlign w:val="bottom"/>
          </w:tcPr>
          <w:p w14:paraId="613F79F0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5B35CCB2" w14:textId="14A25145" w:rsidR="00B56693" w:rsidRPr="00012F1B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30,728</w:t>
            </w:r>
          </w:p>
        </w:tc>
        <w:tc>
          <w:tcPr>
            <w:tcW w:w="236" w:type="dxa"/>
            <w:vAlign w:val="bottom"/>
          </w:tcPr>
          <w:p w14:paraId="39FAA0B5" w14:textId="77777777" w:rsidR="00B56693" w:rsidRPr="000F2BBF" w:rsidRDefault="00B56693" w:rsidP="00B56693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EF403A3" w14:textId="500A9FE3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49,823</w:t>
            </w:r>
          </w:p>
        </w:tc>
        <w:tc>
          <w:tcPr>
            <w:tcW w:w="236" w:type="dxa"/>
            <w:vAlign w:val="bottom"/>
          </w:tcPr>
          <w:p w14:paraId="523C73C8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432AB40" w14:textId="42EF2670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43,537</w:t>
            </w:r>
          </w:p>
        </w:tc>
      </w:tr>
      <w:tr w:rsidR="00B56693" w:rsidRPr="000F2BBF" w14:paraId="5C66192E" w14:textId="77777777" w:rsidTr="001D0F4B">
        <w:trPr>
          <w:cantSplit/>
        </w:trPr>
        <w:tc>
          <w:tcPr>
            <w:tcW w:w="2934" w:type="dxa"/>
          </w:tcPr>
          <w:p w14:paraId="04D2DCC1" w14:textId="77777777" w:rsidR="00B56693" w:rsidRPr="000F2BBF" w:rsidRDefault="00B56693" w:rsidP="00B56693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86B9302" w14:textId="79BA07B4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108,009</w:t>
            </w:r>
          </w:p>
        </w:tc>
        <w:tc>
          <w:tcPr>
            <w:tcW w:w="236" w:type="dxa"/>
            <w:vAlign w:val="bottom"/>
          </w:tcPr>
          <w:p w14:paraId="41F384B9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7949C" w14:textId="025073E4" w:rsidR="00B56693" w:rsidRPr="00012F1B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92,392</w:t>
            </w:r>
          </w:p>
        </w:tc>
        <w:tc>
          <w:tcPr>
            <w:tcW w:w="236" w:type="dxa"/>
            <w:vAlign w:val="bottom"/>
          </w:tcPr>
          <w:p w14:paraId="0D4CF1A0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 w:hanging="3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BDE4F81" w14:textId="4F56D8A6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143,960</w:t>
            </w:r>
          </w:p>
        </w:tc>
        <w:tc>
          <w:tcPr>
            <w:tcW w:w="236" w:type="dxa"/>
            <w:vAlign w:val="bottom"/>
          </w:tcPr>
          <w:p w14:paraId="7A9CF388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7A948" w14:textId="2329FA2F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117,979</w:t>
            </w:r>
          </w:p>
        </w:tc>
      </w:tr>
      <w:tr w:rsidR="00B56693" w:rsidRPr="000F2BBF" w14:paraId="7355A7F2" w14:textId="77777777" w:rsidTr="001D0F4B">
        <w:trPr>
          <w:cantSplit/>
        </w:trPr>
        <w:tc>
          <w:tcPr>
            <w:tcW w:w="2934" w:type="dxa"/>
          </w:tcPr>
          <w:p w14:paraId="53E0D473" w14:textId="77777777" w:rsidR="00B56693" w:rsidRPr="000F2BBF" w:rsidRDefault="00B56693" w:rsidP="00B56693">
            <w:pPr>
              <w:tabs>
                <w:tab w:val="clear" w:pos="2580"/>
                <w:tab w:val="left" w:pos="172"/>
                <w:tab w:val="left" w:pos="2376"/>
              </w:tabs>
              <w:spacing w:line="240" w:lineRule="auto"/>
              <w:ind w:left="-8" w:right="-108" w:hanging="4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หัก 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3431857" w14:textId="3CB3F065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(15,617)</w:t>
            </w:r>
          </w:p>
        </w:tc>
        <w:tc>
          <w:tcPr>
            <w:tcW w:w="236" w:type="dxa"/>
            <w:vAlign w:val="bottom"/>
          </w:tcPr>
          <w:p w14:paraId="7009B644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vAlign w:val="bottom"/>
          </w:tcPr>
          <w:p w14:paraId="3FA247DD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ABB82F" w14:textId="77777777" w:rsidR="00B56693" w:rsidRPr="000F2BBF" w:rsidRDefault="00B56693" w:rsidP="00B56693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9C5C72F" w14:textId="0073729B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(25,981)</w:t>
            </w:r>
          </w:p>
        </w:tc>
        <w:tc>
          <w:tcPr>
            <w:tcW w:w="236" w:type="dxa"/>
            <w:vAlign w:val="bottom"/>
          </w:tcPr>
          <w:p w14:paraId="0376FCF7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14:paraId="06D34DA0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B56693" w:rsidRPr="000F2BBF" w14:paraId="33B7C844" w14:textId="77777777" w:rsidTr="001D0F4B">
        <w:trPr>
          <w:cantSplit/>
        </w:trPr>
        <w:tc>
          <w:tcPr>
            <w:tcW w:w="2934" w:type="dxa"/>
          </w:tcPr>
          <w:p w14:paraId="3818F14A" w14:textId="77777777" w:rsidR="00B56693" w:rsidRPr="000F2BBF" w:rsidRDefault="00B56693" w:rsidP="00B56693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22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</w:t>
            </w: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ผ่อนชำระ</w:t>
            </w: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D7FD2" w14:textId="31085CFA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92,392</w:t>
            </w:r>
          </w:p>
        </w:tc>
        <w:tc>
          <w:tcPr>
            <w:tcW w:w="236" w:type="dxa"/>
            <w:vAlign w:val="bottom"/>
          </w:tcPr>
          <w:p w14:paraId="454D7042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6D86D11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DCFDE3" w14:textId="77777777" w:rsidR="00B56693" w:rsidRPr="000F2BBF" w:rsidRDefault="00B56693" w:rsidP="00B56693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4F010" w14:textId="6D0FAFE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117,979</w:t>
            </w:r>
          </w:p>
        </w:tc>
        <w:tc>
          <w:tcPr>
            <w:tcW w:w="236" w:type="dxa"/>
            <w:vAlign w:val="bottom"/>
          </w:tcPr>
          <w:p w14:paraId="7C7A86BA" w14:textId="77777777" w:rsidR="00B56693" w:rsidRPr="000F2BBF" w:rsidRDefault="00B56693" w:rsidP="00B56693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HAnsi" w:hAnsiTheme="majorHAnsi" w:cstheme="majorHAns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038F8396" w14:textId="77777777" w:rsidR="00B56693" w:rsidRPr="000F2BBF" w:rsidRDefault="00B56693" w:rsidP="00B56693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</w:tbl>
    <w:p w14:paraId="2C8AAA14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  <w:cs/>
        </w:rPr>
      </w:pPr>
      <w:r w:rsidRPr="000F2BBF">
        <w:rPr>
          <w:rFonts w:asciiTheme="majorHAnsi" w:hAnsiTheme="majorHAnsi" w:cstheme="majorHAnsi"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การเปลี่ยนแปลงเงื่อนไขการชำระหนี้ของลูกหนี้ผ่อนชำระ</w:t>
      </w:r>
    </w:p>
    <w:p w14:paraId="5EAB7EC8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</w:p>
    <w:p w14:paraId="742B9D5D" w14:textId="0B2A000C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  <w:r w:rsidRPr="000F2BBF">
        <w:rPr>
          <w:rFonts w:asciiTheme="majorHAnsi" w:hAnsiTheme="majorHAnsi" w:cstheme="majorHAnsi"/>
          <w:spacing w:val="-4"/>
          <w:sz w:val="30"/>
          <w:szCs w:val="30"/>
          <w:cs/>
        </w:rPr>
        <w:t>งบ</w:t>
      </w:r>
      <w:r w:rsidRPr="000F2BBF">
        <w:rPr>
          <w:rFonts w:asciiTheme="majorHAnsi" w:hAnsiTheme="majorHAnsi" w:cstheme="majorHAnsi"/>
          <w:spacing w:val="4"/>
          <w:sz w:val="30"/>
          <w:szCs w:val="30"/>
          <w:cs/>
        </w:rPr>
        <w:t>การเงิน</w:t>
      </w:r>
      <w:r w:rsidRPr="000F2BBF">
        <w:rPr>
          <w:rFonts w:asciiTheme="majorHAnsi" w:hAnsiTheme="majorHAnsi" w:cstheme="majorHAnsi"/>
          <w:spacing w:val="-4"/>
          <w:sz w:val="30"/>
          <w:szCs w:val="30"/>
          <w:cs/>
        </w:rPr>
        <w:t>สำหรั</w:t>
      </w:r>
      <w:r w:rsidRPr="000F2BBF">
        <w:rPr>
          <w:rFonts w:asciiTheme="majorHAnsi" w:hAnsiTheme="majorHAnsi" w:cstheme="majorHAnsi" w:hint="cs"/>
          <w:spacing w:val="-4"/>
          <w:sz w:val="30"/>
          <w:szCs w:val="30"/>
          <w:cs/>
        </w:rPr>
        <w:t>บงวด</w:t>
      </w:r>
      <w:r w:rsidR="00B56693">
        <w:rPr>
          <w:rFonts w:asciiTheme="majorHAnsi" w:hAnsiTheme="majorHAnsi" w:cstheme="majorHAnsi" w:hint="cs"/>
          <w:spacing w:val="-4"/>
          <w:sz w:val="30"/>
          <w:szCs w:val="30"/>
          <w:cs/>
        </w:rPr>
        <w:t>สาม</w:t>
      </w:r>
      <w:r w:rsidRPr="000F2BBF">
        <w:rPr>
          <w:rFonts w:asciiTheme="majorHAnsi" w:hAnsiTheme="majorHAnsi" w:cstheme="majorHAnsi" w:hint="cs"/>
          <w:spacing w:val="-4"/>
          <w:sz w:val="30"/>
          <w:szCs w:val="30"/>
          <w:cs/>
        </w:rPr>
        <w:t>เดือนสิ้นสุด</w:t>
      </w:r>
      <w:r w:rsidRPr="000F2BBF">
        <w:rPr>
          <w:rFonts w:asciiTheme="majorHAnsi" w:hAnsiTheme="majorHAnsi" w:cstheme="majorHAnsi"/>
          <w:spacing w:val="-4"/>
          <w:sz w:val="30"/>
          <w:szCs w:val="30"/>
          <w:cs/>
        </w:rPr>
        <w:t xml:space="preserve">วันที่ </w:t>
      </w:r>
      <w:r w:rsidR="00B56693">
        <w:rPr>
          <w:rFonts w:asciiTheme="majorHAnsi" w:hAnsiTheme="majorHAnsi" w:cstheme="majorHAnsi"/>
          <w:sz w:val="30"/>
          <w:szCs w:val="30"/>
        </w:rPr>
        <w:t>31</w:t>
      </w:r>
      <w:r w:rsidR="00B56693">
        <w:rPr>
          <w:rFonts w:asciiTheme="majorHAnsi" w:hAnsiTheme="majorHAnsi" w:cstheme="majorHAnsi" w:hint="cs"/>
          <w:sz w:val="30"/>
          <w:szCs w:val="30"/>
          <w:cs/>
        </w:rPr>
        <w:t xml:space="preserve"> มีนาคม </w:t>
      </w:r>
      <w:r w:rsidR="00B56693">
        <w:rPr>
          <w:rFonts w:asciiTheme="majorHAnsi" w:hAnsiTheme="majorHAnsi" w:cstheme="majorHAnsi"/>
          <w:sz w:val="30"/>
          <w:szCs w:val="30"/>
        </w:rPr>
        <w:t>2565</w:t>
      </w:r>
      <w:r w:rsidRPr="000F2BBF">
        <w:rPr>
          <w:rFonts w:asciiTheme="majorHAnsi" w:hAnsiTheme="majorHAnsi" w:cstheme="majorHAnsi"/>
          <w:sz w:val="30"/>
          <w:szCs w:val="30"/>
        </w:rPr>
        <w:t xml:space="preserve"> </w:t>
      </w:r>
      <w:r w:rsidRPr="000F2BBF">
        <w:rPr>
          <w:rFonts w:asciiTheme="majorHAnsi" w:hAnsiTheme="majorHAnsi" w:cstheme="majorHAnsi" w:hint="cs"/>
          <w:sz w:val="30"/>
          <w:szCs w:val="30"/>
          <w:cs/>
        </w:rPr>
        <w:t xml:space="preserve">และ </w:t>
      </w:r>
      <w:r w:rsidRPr="000F2BBF">
        <w:rPr>
          <w:rFonts w:asciiTheme="majorHAnsi" w:hAnsiTheme="majorHAnsi" w:cstheme="majorHAnsi"/>
          <w:sz w:val="30"/>
          <w:szCs w:val="30"/>
        </w:rPr>
        <w:t>256</w:t>
      </w:r>
      <w:r w:rsidR="00B56693">
        <w:rPr>
          <w:rFonts w:asciiTheme="majorHAnsi" w:hAnsiTheme="majorHAnsi" w:cstheme="majorHAnsi"/>
          <w:sz w:val="30"/>
          <w:szCs w:val="30"/>
        </w:rPr>
        <w:t>4</w:t>
      </w:r>
      <w:r w:rsidRPr="000F2BBF">
        <w:rPr>
          <w:rFonts w:asciiTheme="majorHAnsi" w:hAnsiTheme="majorHAnsi" w:cstheme="majorHAnsi"/>
          <w:sz w:val="30"/>
          <w:szCs w:val="30"/>
        </w:rPr>
        <w:t xml:space="preserve"> </w:t>
      </w:r>
      <w:r w:rsidRPr="000F2BBF">
        <w:rPr>
          <w:rFonts w:asciiTheme="majorHAnsi" w:hAnsiTheme="majorHAnsi" w:cstheme="majorHAnsi"/>
          <w:spacing w:val="-4"/>
          <w:sz w:val="30"/>
          <w:szCs w:val="30"/>
          <w:cs/>
        </w:rPr>
        <w:t>ได้รวมผลของการเปลี่ยนแปลงเงื่อนไขการชำระหนี้ของลูกหนี้ผ่อนชำระด้วยการเปลี่ยนแปลงเงื่อนไขดังนี้</w:t>
      </w:r>
      <w:r w:rsidRPr="000F2BBF">
        <w:rPr>
          <w:rFonts w:asciiTheme="majorHAnsi" w:hAnsiTheme="majorHAnsi" w:cstheme="majorHAnsi"/>
          <w:i/>
          <w:iCs/>
          <w:spacing w:val="-4"/>
          <w:sz w:val="30"/>
          <w:szCs w:val="30"/>
          <w:cs/>
        </w:rPr>
        <w:t xml:space="preserve"> </w:t>
      </w:r>
    </w:p>
    <w:p w14:paraId="4840E967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251A10" w:rsidRPr="000F2BBF" w14:paraId="56C40068" w14:textId="77777777" w:rsidTr="001D0F4B">
        <w:tc>
          <w:tcPr>
            <w:tcW w:w="5328" w:type="dxa"/>
            <w:shd w:val="clear" w:color="auto" w:fill="auto"/>
          </w:tcPr>
          <w:p w14:paraId="7D46EE8E" w14:textId="77777777" w:rsidR="00251A10" w:rsidRPr="000F2BBF" w:rsidRDefault="00251A10" w:rsidP="001D0F4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253AAB22" w14:textId="77777777" w:rsidR="00251A10" w:rsidRPr="000F2BBF" w:rsidRDefault="00251A10" w:rsidP="001D0F4B">
            <w:pPr>
              <w:ind w:right="-2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/ </w:t>
            </w: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A10" w:rsidRPr="000F2BBF" w14:paraId="4A0CAC23" w14:textId="77777777" w:rsidTr="001D0F4B">
        <w:tc>
          <w:tcPr>
            <w:tcW w:w="5328" w:type="dxa"/>
            <w:shd w:val="clear" w:color="auto" w:fill="auto"/>
          </w:tcPr>
          <w:p w14:paraId="38507371" w14:textId="77777777" w:rsidR="00251A10" w:rsidRPr="000F2BBF" w:rsidRDefault="00251A10" w:rsidP="001D0F4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016991D8" w14:textId="442E1726" w:rsidR="00251A10" w:rsidRPr="000F2BBF" w:rsidRDefault="00251A10" w:rsidP="001D0F4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สำหรั</w:t>
            </w:r>
            <w:r w:rsidRPr="000F2BBF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บงวด</w:t>
            </w:r>
            <w:r w:rsidR="00B56693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สาม</w:t>
            </w:r>
            <w:r w:rsidRPr="000F2BBF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เดือนสิ้นสุด</w:t>
            </w: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 xml:space="preserve">วันที่ </w:t>
            </w: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B56693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B56693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51A10" w:rsidRPr="000F2BBF" w14:paraId="7E3C884A" w14:textId="77777777" w:rsidTr="001D0F4B">
        <w:tc>
          <w:tcPr>
            <w:tcW w:w="5328" w:type="dxa"/>
            <w:shd w:val="clear" w:color="auto" w:fill="auto"/>
          </w:tcPr>
          <w:p w14:paraId="63349C0C" w14:textId="77777777" w:rsidR="00251A10" w:rsidRPr="000F2BBF" w:rsidRDefault="00251A10" w:rsidP="001D0F4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4535BC9" w14:textId="1167E1E4" w:rsidR="00251A10" w:rsidRPr="000F2BBF" w:rsidRDefault="00251A10" w:rsidP="001D0F4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256</w:t>
            </w:r>
            <w:r w:rsidR="00B56693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3CF52FA5" w14:textId="77777777" w:rsidR="00251A10" w:rsidRPr="000F2BBF" w:rsidRDefault="00251A10" w:rsidP="001D0F4B">
            <w:pPr>
              <w:ind w:right="-28"/>
              <w:jc w:val="thaiDistribute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31B013" w14:textId="0679E8E2" w:rsidR="00251A10" w:rsidRPr="000F2BBF" w:rsidRDefault="00251A10" w:rsidP="001D0F4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256</w:t>
            </w:r>
            <w:r w:rsidR="00B56693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4</w:t>
            </w:r>
          </w:p>
        </w:tc>
      </w:tr>
      <w:tr w:rsidR="00251A10" w:rsidRPr="000F2BBF" w14:paraId="2AE321AF" w14:textId="77777777" w:rsidTr="001D0F4B">
        <w:tc>
          <w:tcPr>
            <w:tcW w:w="5328" w:type="dxa"/>
            <w:shd w:val="clear" w:color="auto" w:fill="auto"/>
          </w:tcPr>
          <w:p w14:paraId="73457258" w14:textId="77777777" w:rsidR="00251A10" w:rsidRPr="000F2BBF" w:rsidRDefault="00251A10" w:rsidP="001D0F4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4A4096B9" w14:textId="77777777" w:rsidR="00251A10" w:rsidRPr="000F2BBF" w:rsidRDefault="00251A10" w:rsidP="001D0F4B">
            <w:pPr>
              <w:ind w:right="-28"/>
              <w:jc w:val="center"/>
              <w:rPr>
                <w:rFonts w:asciiTheme="majorHAnsi" w:hAnsiTheme="majorHAnsi" w:cstheme="majorHAnsi"/>
                <w:i/>
                <w:iCs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51A10" w:rsidRPr="000F2BBF" w14:paraId="0AFF7DDA" w14:textId="77777777" w:rsidTr="001D0F4B">
        <w:tc>
          <w:tcPr>
            <w:tcW w:w="5328" w:type="dxa"/>
            <w:shd w:val="clear" w:color="auto" w:fill="auto"/>
          </w:tcPr>
          <w:p w14:paraId="668FEE52" w14:textId="77777777" w:rsidR="00251A10" w:rsidRPr="000F2BBF" w:rsidRDefault="00251A10" w:rsidP="001D0F4B">
            <w:pPr>
              <w:ind w:left="108" w:hanging="63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ลูกหนี้ผ่อนชำระ</w:t>
            </w: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3AB69F06" w14:textId="77777777" w:rsidR="00251A10" w:rsidRPr="000F2BBF" w:rsidRDefault="00251A10" w:rsidP="001D0F4B">
            <w:pPr>
              <w:tabs>
                <w:tab w:val="decimal" w:pos="1350"/>
              </w:tabs>
              <w:spacing w:line="240" w:lineRule="auto"/>
              <w:ind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51A10" w:rsidRPr="000F2BBF" w14:paraId="7EF5E416" w14:textId="77777777" w:rsidTr="001D0F4B">
        <w:tc>
          <w:tcPr>
            <w:tcW w:w="5328" w:type="dxa"/>
            <w:shd w:val="clear" w:color="auto" w:fill="auto"/>
          </w:tcPr>
          <w:p w14:paraId="068BD16A" w14:textId="77777777" w:rsidR="00251A10" w:rsidRPr="000F2BBF" w:rsidRDefault="00251A10" w:rsidP="001D0F4B">
            <w:pPr>
              <w:tabs>
                <w:tab w:val="clear" w:pos="227"/>
                <w:tab w:val="left" w:pos="405"/>
              </w:tabs>
              <w:ind w:left="108" w:firstLine="27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3CED9258" w14:textId="77777777" w:rsidR="00251A10" w:rsidRPr="000F2BBF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11414B6" w14:textId="77777777" w:rsidR="00251A10" w:rsidRPr="000F2BBF" w:rsidRDefault="00251A10" w:rsidP="001D0F4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A6B3C51" w14:textId="77777777" w:rsidR="00251A10" w:rsidRPr="000F2BBF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B56693" w:rsidRPr="000F2BBF" w14:paraId="3C9D7FDC" w14:textId="77777777" w:rsidTr="001D0F4B">
        <w:tc>
          <w:tcPr>
            <w:tcW w:w="5328" w:type="dxa"/>
            <w:shd w:val="clear" w:color="auto" w:fill="auto"/>
          </w:tcPr>
          <w:p w14:paraId="3A3C24B1" w14:textId="77777777" w:rsidR="00B56693" w:rsidRPr="000F2BBF" w:rsidRDefault="00B56693" w:rsidP="00B56693">
            <w:pPr>
              <w:ind w:left="108" w:firstLine="27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30586827" w14:textId="4303CF86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27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6,442</w:t>
            </w:r>
          </w:p>
        </w:tc>
        <w:tc>
          <w:tcPr>
            <w:tcW w:w="360" w:type="dxa"/>
            <w:shd w:val="clear" w:color="auto" w:fill="auto"/>
          </w:tcPr>
          <w:p w14:paraId="4AA06F71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-108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7E022A3" w14:textId="402B2808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9,640</w:t>
            </w:r>
          </w:p>
        </w:tc>
      </w:tr>
      <w:tr w:rsidR="00B56693" w:rsidRPr="000F2BBF" w14:paraId="7BD65B9F" w14:textId="77777777" w:rsidTr="001D0F4B">
        <w:tc>
          <w:tcPr>
            <w:tcW w:w="5328" w:type="dxa"/>
            <w:shd w:val="clear" w:color="auto" w:fill="auto"/>
            <w:vAlign w:val="bottom"/>
          </w:tcPr>
          <w:p w14:paraId="013F010E" w14:textId="77777777" w:rsidR="00B56693" w:rsidRPr="000F2BBF" w:rsidRDefault="00B56693" w:rsidP="00B56693">
            <w:pPr>
              <w:spacing w:line="240" w:lineRule="auto"/>
              <w:ind w:left="360" w:hanging="22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0F2BBF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6918194D" w14:textId="550FF633" w:rsidR="00B56693" w:rsidRPr="000F2BBF" w:rsidRDefault="00BE2555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27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6,558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C8F870C" w14:textId="77777777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93CC821" w14:textId="188516F2" w:rsidR="00B56693" w:rsidRPr="000F2BBF" w:rsidRDefault="00B56693" w:rsidP="00B5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9,779</w:t>
            </w:r>
          </w:p>
        </w:tc>
      </w:tr>
    </w:tbl>
    <w:p w14:paraId="6985E775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</w:p>
    <w:p w14:paraId="510D67B8" w14:textId="501BCC0F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0F2BBF">
        <w:rPr>
          <w:rFonts w:asciiTheme="minorHAnsi" w:hAnsiTheme="minorHAnsi" w:cstheme="minorHAnsi"/>
          <w:spacing w:val="-4"/>
          <w:sz w:val="30"/>
          <w:szCs w:val="30"/>
          <w:cs/>
        </w:rPr>
        <w:t>รายได้ดอกเบี้ยจากการเปลี่ยนแปลงเงื่อนไขการชำระหนี้ที่รับรู้สำหรับ</w:t>
      </w:r>
      <w:r w:rsidRPr="000F2BBF">
        <w:rPr>
          <w:rFonts w:asciiTheme="minorHAnsi" w:hAnsiTheme="minorHAnsi" w:cstheme="minorHAnsi" w:hint="cs"/>
          <w:spacing w:val="-4"/>
          <w:sz w:val="30"/>
          <w:szCs w:val="30"/>
          <w:cs/>
        </w:rPr>
        <w:t>งวด</w:t>
      </w:r>
      <w:r w:rsidR="00B56693">
        <w:rPr>
          <w:rFonts w:asciiTheme="minorHAnsi" w:hAnsiTheme="minorHAnsi" w:cstheme="minorHAnsi" w:hint="cs"/>
          <w:spacing w:val="-4"/>
          <w:sz w:val="30"/>
          <w:szCs w:val="30"/>
          <w:cs/>
        </w:rPr>
        <w:t>สาม</w:t>
      </w:r>
      <w:r w:rsidRPr="000F2BBF">
        <w:rPr>
          <w:rFonts w:asciiTheme="minorHAnsi" w:hAnsiTheme="minorHAnsi" w:cstheme="minorHAnsi" w:hint="cs"/>
          <w:spacing w:val="-4"/>
          <w:sz w:val="30"/>
          <w:szCs w:val="30"/>
          <w:cs/>
        </w:rPr>
        <w:t>เดือน</w:t>
      </w:r>
      <w:r w:rsidRPr="000F2BBF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สิ้นสุดวันที่ </w:t>
      </w:r>
      <w:r w:rsidRPr="000F2BBF">
        <w:rPr>
          <w:rFonts w:asciiTheme="majorHAnsi" w:hAnsiTheme="majorHAnsi" w:cstheme="majorHAnsi"/>
          <w:sz w:val="30"/>
          <w:szCs w:val="30"/>
        </w:rPr>
        <w:t>3</w:t>
      </w:r>
      <w:r w:rsidR="00B56693">
        <w:rPr>
          <w:rFonts w:asciiTheme="majorHAnsi" w:hAnsiTheme="majorHAnsi" w:cstheme="majorHAnsi"/>
          <w:sz w:val="30"/>
          <w:szCs w:val="30"/>
        </w:rPr>
        <w:t>1</w:t>
      </w:r>
      <w:r w:rsidR="00B56693">
        <w:rPr>
          <w:rFonts w:asciiTheme="majorHAnsi" w:hAnsiTheme="majorHAnsi" w:cstheme="majorHAnsi" w:hint="cs"/>
          <w:sz w:val="30"/>
          <w:szCs w:val="30"/>
          <w:cs/>
        </w:rPr>
        <w:t xml:space="preserve"> มีนาคม </w:t>
      </w:r>
      <w:r w:rsidR="00B56693">
        <w:rPr>
          <w:rFonts w:asciiTheme="majorHAnsi" w:hAnsiTheme="majorHAnsi" w:cstheme="majorHAnsi"/>
          <w:sz w:val="30"/>
          <w:szCs w:val="30"/>
        </w:rPr>
        <w:t>2565</w:t>
      </w:r>
      <w:r w:rsidRPr="000F2BBF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0F2BBF">
        <w:rPr>
          <w:rFonts w:asciiTheme="majorHAnsi" w:hAnsiTheme="majorHAnsi" w:cstheme="majorHAnsi"/>
          <w:sz w:val="30"/>
          <w:szCs w:val="30"/>
          <w:cs/>
        </w:rPr>
        <w:br/>
      </w:r>
      <w:r w:rsidRPr="000F2BBF">
        <w:rPr>
          <w:rFonts w:asciiTheme="minorHAnsi" w:hAnsiTheme="minorHAnsi" w:cstheme="minorHAnsi" w:hint="cs"/>
          <w:spacing w:val="-4"/>
          <w:sz w:val="30"/>
          <w:szCs w:val="30"/>
          <w:cs/>
        </w:rPr>
        <w:t>มี</w:t>
      </w:r>
      <w:r w:rsidRPr="000F2BBF">
        <w:rPr>
          <w:rFonts w:asciiTheme="minorHAnsi" w:hAnsiTheme="minorHAnsi" w:cstheme="minorHAnsi"/>
          <w:spacing w:val="-4"/>
          <w:sz w:val="30"/>
          <w:szCs w:val="30"/>
          <w:cs/>
        </w:rPr>
        <w:t>จำนวน</w:t>
      </w:r>
      <w:r w:rsidRPr="000F2BBF">
        <w:rPr>
          <w:rFonts w:asciiTheme="minorHAnsi" w:hAnsiTheme="minorHAnsi" w:cstheme="minorHAnsi" w:hint="cs"/>
          <w:spacing w:val="-4"/>
          <w:sz w:val="30"/>
          <w:szCs w:val="30"/>
          <w:cs/>
        </w:rPr>
        <w:t xml:space="preserve"> </w:t>
      </w:r>
      <w:r w:rsidR="00BE2555">
        <w:rPr>
          <w:rFonts w:asciiTheme="minorHAnsi" w:hAnsiTheme="minorHAnsi" w:cstheme="minorHAnsi"/>
          <w:spacing w:val="-4"/>
          <w:sz w:val="30"/>
          <w:szCs w:val="30"/>
        </w:rPr>
        <w:t>4.57</w:t>
      </w:r>
      <w:r w:rsidRPr="000F2BBF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F2BBF">
        <w:rPr>
          <w:rFonts w:asciiTheme="minorHAnsi" w:hAnsiTheme="minorHAnsi" w:cstheme="minorHAnsi" w:hint="cs"/>
          <w:spacing w:val="-4"/>
          <w:sz w:val="30"/>
          <w:szCs w:val="30"/>
          <w:cs/>
        </w:rPr>
        <w:t xml:space="preserve">ล้านบาท </w:t>
      </w:r>
      <w:r w:rsidRPr="000F2BBF">
        <w:rPr>
          <w:rFonts w:asciiTheme="minorHAnsi" w:hAnsiTheme="minorHAnsi" w:cstheme="minorHAnsi"/>
          <w:i/>
          <w:iCs/>
          <w:spacing w:val="-4"/>
          <w:sz w:val="30"/>
          <w:szCs w:val="30"/>
          <w:cs/>
        </w:rPr>
        <w:t>(</w:t>
      </w:r>
      <w:r w:rsidRPr="000F2BBF">
        <w:rPr>
          <w:rFonts w:asciiTheme="minorHAnsi" w:hAnsiTheme="minorHAnsi" w:cstheme="minorHAnsi"/>
          <w:i/>
          <w:iCs/>
          <w:spacing w:val="-4"/>
          <w:sz w:val="30"/>
          <w:szCs w:val="30"/>
        </w:rPr>
        <w:t>256</w:t>
      </w:r>
      <w:r w:rsidR="00B56693">
        <w:rPr>
          <w:rFonts w:asciiTheme="minorHAnsi" w:hAnsiTheme="minorHAnsi" w:cstheme="minorHAnsi"/>
          <w:i/>
          <w:iCs/>
          <w:spacing w:val="-4"/>
          <w:sz w:val="30"/>
          <w:szCs w:val="30"/>
        </w:rPr>
        <w:t>4</w:t>
      </w:r>
      <w:r w:rsidR="00B56693">
        <w:rPr>
          <w:rFonts w:asciiTheme="minorHAnsi" w:hAnsiTheme="minorHAnsi" w:cstheme="minorHAnsi"/>
          <w:i/>
          <w:iCs/>
          <w:sz w:val="30"/>
          <w:szCs w:val="30"/>
        </w:rPr>
        <w:t>: 4.51</w:t>
      </w:r>
      <w:r w:rsidRPr="000F2BBF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 ล้านบาท</w:t>
      </w:r>
      <w:r w:rsidRPr="000F2BBF">
        <w:rPr>
          <w:rFonts w:asciiTheme="minorHAnsi" w:hAnsiTheme="minorHAnsi" w:cstheme="minorHAnsi"/>
          <w:i/>
          <w:iCs/>
          <w:sz w:val="30"/>
          <w:szCs w:val="30"/>
          <w:cs/>
        </w:rPr>
        <w:t>)</w:t>
      </w:r>
    </w:p>
    <w:p w14:paraId="0A50CD1F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8D9D87B" w14:textId="77777777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rPr>
          <w:rFonts w:asciiTheme="minorHAnsi" w:hAnsiTheme="minorHAnsi" w:cstheme="minorHAnsi"/>
          <w:spacing w:val="-4"/>
          <w:sz w:val="30"/>
          <w:szCs w:val="30"/>
          <w:cs/>
        </w:rPr>
      </w:pPr>
      <w:r w:rsidRPr="000F2BBF">
        <w:rPr>
          <w:rFonts w:asciiTheme="minorHAnsi" w:hAnsiTheme="minorHAnsi" w:cstheme="minorHAnsi"/>
          <w:spacing w:val="-4"/>
          <w:sz w:val="30"/>
          <w:szCs w:val="30"/>
          <w:cs/>
        </w:rPr>
        <w:t>เงินสดที่รับชำระหนี้ผ่อนชำระที่มีการเปลี่ยนแปลงเงื่อนไขการชำระหนี้ มีดังนี้</w:t>
      </w:r>
      <w:r w:rsidRPr="000F2BBF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F2BBF">
        <w:rPr>
          <w:rFonts w:asciiTheme="minorHAnsi" w:hAnsiTheme="minorHAnsi" w:cstheme="minorHAnsi"/>
          <w:spacing w:val="-4"/>
          <w:sz w:val="30"/>
          <w:szCs w:val="30"/>
          <w:cs/>
        </w:rPr>
        <w:br/>
      </w:r>
    </w:p>
    <w:tbl>
      <w:tblPr>
        <w:tblW w:w="909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091"/>
        <w:gridCol w:w="169"/>
        <w:gridCol w:w="630"/>
        <w:gridCol w:w="180"/>
        <w:gridCol w:w="459"/>
        <w:gridCol w:w="153"/>
        <w:gridCol w:w="981"/>
        <w:gridCol w:w="153"/>
        <w:gridCol w:w="324"/>
        <w:gridCol w:w="78"/>
        <w:gridCol w:w="1155"/>
        <w:gridCol w:w="360"/>
        <w:gridCol w:w="1107"/>
      </w:tblGrid>
      <w:tr w:rsidR="00251A10" w:rsidRPr="000F2BBF" w14:paraId="2DBA7139" w14:textId="77777777" w:rsidTr="001D0F4B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2C5B2" w14:textId="77777777" w:rsidR="00251A10" w:rsidRPr="000F2BBF" w:rsidRDefault="00251A10" w:rsidP="001D0F4B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6FD6D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52E8B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74C35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3728F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EA19B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28A7FFD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tcBorders>
              <w:left w:val="nil"/>
              <w:right w:val="nil"/>
            </w:tcBorders>
          </w:tcPr>
          <w:p w14:paraId="765CEE17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6D8BF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5602E8" w14:textId="3ED0DEC2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rtl/>
                <w:cs/>
                <w:lang w:val="en-US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B2737C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251A10" w:rsidRPr="000F2BBF" w14:paraId="0967750E" w14:textId="77777777" w:rsidTr="001D0F4B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663C2" w14:textId="77777777" w:rsidR="00251A10" w:rsidRPr="000F2BBF" w:rsidRDefault="00251A10" w:rsidP="001D0F4B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DF153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FF3EB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D2E1A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E69F9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436B9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4E412B3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tcBorders>
              <w:left w:val="nil"/>
              <w:right w:val="nil"/>
            </w:tcBorders>
          </w:tcPr>
          <w:p w14:paraId="4CAE3F68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36594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CAEB8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1A10" w:rsidRPr="000F2BBF" w14:paraId="0CFDF4FC" w14:textId="77777777" w:rsidTr="001D0F4B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25401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15D93DD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DFE5588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430DA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2EB24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3BD02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6FC86" w14:textId="396F05B8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</w:t>
            </w:r>
            <w:r w:rsidR="00B5669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271D4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5A0FD" w14:textId="3FDD3539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B56693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</w:t>
            </w:r>
          </w:p>
        </w:tc>
      </w:tr>
      <w:tr w:rsidR="00251A10" w:rsidRPr="000F2BBF" w14:paraId="231A558C" w14:textId="77777777" w:rsidTr="001D0F4B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C30AE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9D4417A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EE0BCFD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EFD51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8EA3C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EE986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1788B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1A10" w:rsidRPr="000F2BBF" w14:paraId="05F55A5C" w14:textId="77777777" w:rsidTr="001D0F4B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0A8A9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5633C33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B096471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F1CD1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148A1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C2600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A9BDA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9C978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2E12D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51A10" w:rsidRPr="000F2BBF" w14:paraId="2376C8F3" w14:textId="77777777" w:rsidTr="001D0F4B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83B30" w14:textId="7F4D0AF8" w:rsidR="00251A10" w:rsidRPr="000F2BBF" w:rsidRDefault="00251A10" w:rsidP="001D0F4B">
            <w:pPr>
              <w:ind w:left="304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 w:rsidR="00B566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สาม</w:t>
            </w:r>
            <w:r w:rsidRPr="000F2BB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B56693">
              <w:rPr>
                <w:rFonts w:ascii="Angsana New" w:hAnsi="Angsana New"/>
                <w:sz w:val="30"/>
                <w:szCs w:val="30"/>
              </w:rPr>
              <w:t>31</w:t>
            </w:r>
            <w:r w:rsidR="00B5669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5B236A04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8A70386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F3759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B1AFD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72497" w14:textId="77777777" w:rsidR="00251A10" w:rsidRPr="000F2BBF" w:rsidRDefault="00251A10" w:rsidP="001D0F4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3960A" w14:textId="7223821A" w:rsidR="00251A10" w:rsidRPr="000F2BBF" w:rsidRDefault="00BE2555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84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10,998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FC7AA" w14:textId="77777777" w:rsidR="00251A10" w:rsidRPr="000F2BBF" w:rsidRDefault="00251A10" w:rsidP="001D0F4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B89EB" w14:textId="52F2F65D" w:rsidR="00251A10" w:rsidRPr="000F2BBF" w:rsidRDefault="00B56693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8,053</w:t>
            </w:r>
          </w:p>
        </w:tc>
      </w:tr>
    </w:tbl>
    <w:p w14:paraId="1F07DE2F" w14:textId="77777777" w:rsidR="00251A10" w:rsidRPr="000F2BBF" w:rsidRDefault="00251A10" w:rsidP="00251A10">
      <w:pPr>
        <w:tabs>
          <w:tab w:val="clear" w:pos="454"/>
          <w:tab w:val="clear" w:pos="680"/>
        </w:tabs>
        <w:ind w:right="-28"/>
        <w:jc w:val="thaiDistribute"/>
        <w:rPr>
          <w:rFonts w:asciiTheme="minorHAnsi" w:hAnsiTheme="minorHAnsi" w:cstheme="minorHAnsi"/>
          <w:spacing w:val="4"/>
          <w:sz w:val="30"/>
          <w:szCs w:val="30"/>
          <w:cs/>
        </w:rPr>
      </w:pPr>
    </w:p>
    <w:p w14:paraId="0BE364A1" w14:textId="77777777" w:rsidR="00251A10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pacing w:val="4"/>
          <w:sz w:val="30"/>
          <w:szCs w:val="30"/>
          <w:cs/>
        </w:rPr>
      </w:pPr>
      <w:r>
        <w:rPr>
          <w:rFonts w:asciiTheme="minorHAnsi" w:hAnsiTheme="minorHAnsi" w:cstheme="minorHAnsi"/>
          <w:spacing w:val="4"/>
          <w:sz w:val="30"/>
          <w:szCs w:val="30"/>
          <w:cs/>
        </w:rPr>
        <w:br w:type="page"/>
      </w:r>
    </w:p>
    <w:p w14:paraId="2D9826C4" w14:textId="456B5F0E" w:rsidR="00251A10" w:rsidRPr="000F2BBF" w:rsidRDefault="00251A10" w:rsidP="0025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spacing w:val="4"/>
          <w:sz w:val="30"/>
          <w:szCs w:val="30"/>
        </w:rPr>
      </w:pPr>
      <w:r w:rsidRPr="000F2BBF">
        <w:rPr>
          <w:rFonts w:asciiTheme="minorHAnsi" w:hAnsiTheme="minorHAnsi" w:cstheme="minorHAnsi"/>
          <w:spacing w:val="4"/>
          <w:sz w:val="30"/>
          <w:szCs w:val="30"/>
          <w:cs/>
        </w:rPr>
        <w:lastRenderedPageBreak/>
        <w:t xml:space="preserve">ณ วันที่ </w:t>
      </w:r>
      <w:r w:rsidR="00B56693">
        <w:rPr>
          <w:rFonts w:asciiTheme="minorHAnsi" w:hAnsiTheme="minorHAnsi" w:cstheme="minorHAnsi"/>
          <w:spacing w:val="4"/>
          <w:sz w:val="30"/>
          <w:szCs w:val="30"/>
        </w:rPr>
        <w:t>31</w:t>
      </w:r>
      <w:r w:rsidR="00B56693">
        <w:rPr>
          <w:rFonts w:asciiTheme="minorHAnsi" w:hAnsiTheme="minorHAnsi" w:cstheme="minorHAnsi" w:hint="cs"/>
          <w:spacing w:val="4"/>
          <w:sz w:val="30"/>
          <w:szCs w:val="30"/>
          <w:cs/>
        </w:rPr>
        <w:t xml:space="preserve"> มีนาคม </w:t>
      </w:r>
      <w:r w:rsidR="00B56693">
        <w:rPr>
          <w:rFonts w:asciiTheme="minorHAnsi" w:hAnsiTheme="minorHAnsi" w:cstheme="minorHAnsi"/>
          <w:spacing w:val="4"/>
          <w:sz w:val="30"/>
          <w:szCs w:val="30"/>
        </w:rPr>
        <w:t>2565</w:t>
      </w:r>
      <w:r w:rsidRPr="000F2BBF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Pr="000F2BBF">
        <w:rPr>
          <w:rFonts w:asciiTheme="minorHAnsi" w:hAnsiTheme="minorHAnsi" w:cstheme="minorHAnsi" w:hint="cs"/>
          <w:spacing w:val="4"/>
          <w:sz w:val="30"/>
          <w:szCs w:val="30"/>
          <w:cs/>
        </w:rPr>
        <w:t xml:space="preserve">และ </w:t>
      </w:r>
      <w:r w:rsidRPr="000F2BBF">
        <w:rPr>
          <w:rFonts w:asciiTheme="minorHAnsi" w:hAnsiTheme="minorHAnsi" w:cstheme="minorHAnsi"/>
          <w:spacing w:val="4"/>
          <w:sz w:val="30"/>
          <w:szCs w:val="30"/>
        </w:rPr>
        <w:t xml:space="preserve">31 </w:t>
      </w:r>
      <w:r w:rsidRPr="000F2BBF">
        <w:rPr>
          <w:rFonts w:asciiTheme="minorHAnsi" w:hAnsiTheme="minorHAnsi" w:cstheme="minorHAnsi"/>
          <w:spacing w:val="4"/>
          <w:sz w:val="30"/>
          <w:szCs w:val="30"/>
          <w:cs/>
        </w:rPr>
        <w:t>ธันวาคม</w:t>
      </w:r>
      <w:r w:rsidRPr="000F2BBF">
        <w:rPr>
          <w:rFonts w:asciiTheme="minorHAnsi" w:hAnsiTheme="minorHAnsi" w:cstheme="minorHAnsi"/>
          <w:spacing w:val="4"/>
          <w:sz w:val="30"/>
          <w:szCs w:val="30"/>
        </w:rPr>
        <w:t xml:space="preserve"> 256</w:t>
      </w:r>
      <w:r w:rsidR="00B56693">
        <w:rPr>
          <w:rFonts w:asciiTheme="minorHAnsi" w:hAnsiTheme="minorHAnsi" w:cstheme="minorHAnsi"/>
          <w:spacing w:val="4"/>
          <w:sz w:val="30"/>
          <w:szCs w:val="30"/>
        </w:rPr>
        <w:t>4</w:t>
      </w:r>
      <w:r w:rsidRPr="000F2BBF">
        <w:rPr>
          <w:rFonts w:asciiTheme="minorHAnsi" w:hAnsiTheme="minorHAnsi" w:cstheme="minorHAnsi"/>
          <w:spacing w:val="4"/>
          <w:sz w:val="30"/>
          <w:szCs w:val="30"/>
          <w:cs/>
        </w:rPr>
        <w:t xml:space="preserve"> ลูกหนี้ผ่อนชำระที่มีการเปลี่ยนแปลงเงื่อนไขการชำระหนี้แล้วมียอดคงค้างดังนี้</w:t>
      </w:r>
      <w:r w:rsidRPr="000F2BBF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</w:p>
    <w:p w14:paraId="41140279" w14:textId="77777777" w:rsidR="00251A10" w:rsidRPr="003F214E" w:rsidRDefault="00251A10" w:rsidP="00251A10">
      <w:pPr>
        <w:ind w:left="540" w:right="-28"/>
        <w:jc w:val="thaiDistribute"/>
        <w:rPr>
          <w:rFonts w:asciiTheme="minorHAnsi" w:hAnsiTheme="minorHAnsi" w:cstheme="minorHAnsi"/>
          <w:spacing w:val="-4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526"/>
        <w:gridCol w:w="1185"/>
        <w:gridCol w:w="355"/>
        <w:gridCol w:w="1114"/>
      </w:tblGrid>
      <w:tr w:rsidR="00251A10" w:rsidRPr="000F2BBF" w14:paraId="49F3DA72" w14:textId="77777777" w:rsidTr="001D0F4B">
        <w:tc>
          <w:tcPr>
            <w:tcW w:w="6526" w:type="dxa"/>
            <w:shd w:val="clear" w:color="auto" w:fill="auto"/>
          </w:tcPr>
          <w:p w14:paraId="37AFAA8F" w14:textId="77777777" w:rsidR="00251A10" w:rsidRPr="000F2BBF" w:rsidRDefault="00251A10" w:rsidP="001D0F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692EF82E" w14:textId="47E64344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  <w:r w:rsidR="00E3448E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</w:p>
        </w:tc>
      </w:tr>
      <w:tr w:rsidR="00251A10" w:rsidRPr="000F2BBF" w14:paraId="6545DEE5" w14:textId="77777777" w:rsidTr="001D0F4B">
        <w:tc>
          <w:tcPr>
            <w:tcW w:w="6526" w:type="dxa"/>
            <w:shd w:val="clear" w:color="auto" w:fill="auto"/>
          </w:tcPr>
          <w:p w14:paraId="2B102A2C" w14:textId="77777777" w:rsidR="00251A10" w:rsidRPr="000F2BBF" w:rsidRDefault="00251A10" w:rsidP="001D0F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262E9CE6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A10" w:rsidRPr="000F2BBF" w14:paraId="4A4F5896" w14:textId="77777777" w:rsidTr="001D0F4B">
        <w:tc>
          <w:tcPr>
            <w:tcW w:w="6526" w:type="dxa"/>
            <w:shd w:val="clear" w:color="auto" w:fill="auto"/>
          </w:tcPr>
          <w:p w14:paraId="4484F200" w14:textId="77777777" w:rsidR="00251A10" w:rsidRPr="000F2BBF" w:rsidRDefault="00251A10" w:rsidP="001D0F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3B44B8AD" w14:textId="52B7772F" w:rsidR="00251A10" w:rsidRPr="000F2BBF" w:rsidRDefault="00B56693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pacing w:val="4"/>
                <w:sz w:val="30"/>
                <w:szCs w:val="30"/>
              </w:rPr>
              <w:t>31</w:t>
            </w:r>
            <w:r>
              <w:rPr>
                <w:rFonts w:asciiTheme="minorHAnsi" w:hAnsiTheme="minorHAnsi" w:cstheme="minorHAnsi" w:hint="cs"/>
                <w:spacing w:val="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55" w:type="dxa"/>
            <w:shd w:val="clear" w:color="auto" w:fill="auto"/>
          </w:tcPr>
          <w:p w14:paraId="566D940C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4D569F9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pacing w:val="4"/>
                <w:sz w:val="30"/>
                <w:szCs w:val="30"/>
              </w:rPr>
              <w:t xml:space="preserve">31 </w:t>
            </w:r>
            <w:r w:rsidRPr="000F2BBF">
              <w:rPr>
                <w:rFonts w:asciiTheme="minorHAnsi" w:hAnsiTheme="minorHAnsi" w:cstheme="minorHAnsi"/>
                <w:spacing w:val="4"/>
                <w:sz w:val="30"/>
                <w:szCs w:val="30"/>
                <w:cs/>
              </w:rPr>
              <w:t>ธันวาคม</w:t>
            </w:r>
          </w:p>
        </w:tc>
      </w:tr>
      <w:tr w:rsidR="00251A10" w:rsidRPr="000F2BBF" w14:paraId="2A3496C4" w14:textId="77777777" w:rsidTr="001D0F4B">
        <w:tc>
          <w:tcPr>
            <w:tcW w:w="6526" w:type="dxa"/>
            <w:shd w:val="clear" w:color="auto" w:fill="auto"/>
          </w:tcPr>
          <w:p w14:paraId="6106583E" w14:textId="77777777" w:rsidR="00251A10" w:rsidRPr="000F2BBF" w:rsidRDefault="00251A10" w:rsidP="001D0F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B7435FD" w14:textId="4E821C33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B56693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355" w:type="dxa"/>
            <w:shd w:val="clear" w:color="auto" w:fill="auto"/>
          </w:tcPr>
          <w:p w14:paraId="4448013A" w14:textId="7777777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63F181" w14:textId="15F488B7" w:rsidR="00251A10" w:rsidRPr="000F2BBF" w:rsidRDefault="00251A10" w:rsidP="001D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B56693"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</w:tr>
      <w:tr w:rsidR="00251A10" w:rsidRPr="000F2BBF" w14:paraId="273F1227" w14:textId="77777777" w:rsidTr="001D0F4B">
        <w:tc>
          <w:tcPr>
            <w:tcW w:w="6526" w:type="dxa"/>
            <w:shd w:val="clear" w:color="auto" w:fill="auto"/>
          </w:tcPr>
          <w:p w14:paraId="3E8899D2" w14:textId="77777777" w:rsidR="00251A10" w:rsidRPr="000F2BBF" w:rsidRDefault="00251A10" w:rsidP="001D0F4B">
            <w:pPr>
              <w:rPr>
                <w:rFonts w:asciiTheme="minorHAnsi" w:hAnsiTheme="minorHAnsi" w:cstheme="minorHAns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1981E51C" w14:textId="77777777" w:rsidR="00251A10" w:rsidRPr="000F2BBF" w:rsidRDefault="00251A10" w:rsidP="001D0F4B">
            <w:pPr>
              <w:jc w:val="center"/>
              <w:rPr>
                <w:rFonts w:asciiTheme="minorHAnsi" w:hAnsiTheme="minorHAnsi" w:cstheme="minorHAnsi"/>
                <w:i/>
                <w:iCs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51A10" w:rsidRPr="000F2BBF" w14:paraId="1A42264D" w14:textId="77777777" w:rsidTr="001D0F4B">
        <w:trPr>
          <w:trHeight w:val="380"/>
        </w:trPr>
        <w:tc>
          <w:tcPr>
            <w:tcW w:w="6526" w:type="dxa"/>
            <w:shd w:val="clear" w:color="auto" w:fill="auto"/>
          </w:tcPr>
          <w:p w14:paraId="39A837BD" w14:textId="77777777" w:rsidR="00251A10" w:rsidRPr="000F2BBF" w:rsidRDefault="00251A10" w:rsidP="001D0F4B">
            <w:pPr>
              <w:tabs>
                <w:tab w:val="clear" w:pos="227"/>
              </w:tabs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ลูกหนี้ผ่อนชำระ</w:t>
            </w:r>
            <w:r w:rsidRPr="000F2BBF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185" w:type="dxa"/>
            <w:shd w:val="clear" w:color="auto" w:fill="auto"/>
          </w:tcPr>
          <w:p w14:paraId="056F11C6" w14:textId="77777777" w:rsidR="00251A10" w:rsidRPr="000F2BBF" w:rsidRDefault="00251A10" w:rsidP="001D0F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55" w:type="dxa"/>
            <w:shd w:val="clear" w:color="auto" w:fill="auto"/>
          </w:tcPr>
          <w:p w14:paraId="110990AE" w14:textId="77777777" w:rsidR="00251A10" w:rsidRPr="000F2BBF" w:rsidRDefault="00251A10" w:rsidP="001D0F4B">
            <w:pPr>
              <w:tabs>
                <w:tab w:val="decimal" w:pos="1152"/>
              </w:tabs>
              <w:spacing w:line="240" w:lineRule="auto"/>
              <w:ind w:right="-12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001C15" w14:textId="77777777" w:rsidR="00251A10" w:rsidRPr="000F2BBF" w:rsidRDefault="00251A10" w:rsidP="001D0F4B">
            <w:pPr>
              <w:tabs>
                <w:tab w:val="decimal" w:pos="1152"/>
              </w:tabs>
              <w:spacing w:line="240" w:lineRule="auto"/>
              <w:ind w:right="-12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51A10" w:rsidRPr="000F2BBF" w14:paraId="448A4A8E" w14:textId="77777777" w:rsidTr="001D0F4B">
        <w:tc>
          <w:tcPr>
            <w:tcW w:w="6526" w:type="dxa"/>
            <w:shd w:val="clear" w:color="auto" w:fill="auto"/>
          </w:tcPr>
          <w:p w14:paraId="76C41530" w14:textId="77777777" w:rsidR="00251A10" w:rsidRPr="000F2BBF" w:rsidRDefault="00251A10" w:rsidP="001D0F4B">
            <w:pPr>
              <w:tabs>
                <w:tab w:val="clear" w:pos="454"/>
              </w:tabs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pacing w:val="-4"/>
                <w:sz w:val="30"/>
                <w:szCs w:val="30"/>
              </w:rPr>
              <w:tab/>
            </w:r>
            <w:r w:rsidRPr="000F2BBF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5B6DBBA3" w14:textId="792AAD77" w:rsidR="00251A10" w:rsidRPr="004C08C7" w:rsidRDefault="00BE2555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4C08C7">
              <w:rPr>
                <w:rFonts w:asciiTheme="minorHAnsi" w:hAnsiTheme="minorHAnsi" w:cstheme="minorHAnsi"/>
                <w:sz w:val="30"/>
                <w:szCs w:val="30"/>
              </w:rPr>
              <w:t>38,128</w:t>
            </w:r>
          </w:p>
        </w:tc>
        <w:tc>
          <w:tcPr>
            <w:tcW w:w="355" w:type="dxa"/>
            <w:shd w:val="clear" w:color="auto" w:fill="auto"/>
          </w:tcPr>
          <w:p w14:paraId="1BC436F5" w14:textId="77777777" w:rsidR="00251A10" w:rsidRPr="004C08C7" w:rsidRDefault="00251A10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517D0735" w14:textId="26CF765A" w:rsidR="00251A10" w:rsidRPr="004C08C7" w:rsidRDefault="00B56693" w:rsidP="001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4C08C7">
              <w:rPr>
                <w:rFonts w:asciiTheme="minorHAnsi" w:hAnsiTheme="minorHAnsi" w:cstheme="minorHAnsi"/>
                <w:sz w:val="30"/>
                <w:szCs w:val="30"/>
              </w:rPr>
              <w:t>44,227</w:t>
            </w:r>
          </w:p>
        </w:tc>
      </w:tr>
    </w:tbl>
    <w:p w14:paraId="085AFC4F" w14:textId="77777777" w:rsidR="00251A10" w:rsidRPr="000F2BBF" w:rsidRDefault="00251A10" w:rsidP="00251A10">
      <w:pPr>
        <w:ind w:left="648" w:right="-36"/>
        <w:jc w:val="thaiDistribute"/>
        <w:rPr>
          <w:rFonts w:asciiTheme="minorHAnsi" w:hAnsiTheme="minorHAnsi" w:cstheme="minorHAnsi"/>
          <w:color w:val="FF0000"/>
          <w:sz w:val="30"/>
          <w:szCs w:val="30"/>
          <w:cs/>
        </w:rPr>
      </w:pPr>
    </w:p>
    <w:p w14:paraId="258E2A8F" w14:textId="0B216008" w:rsidR="00251A10" w:rsidRPr="000F2BBF" w:rsidRDefault="00251A10" w:rsidP="00251A10">
      <w:pPr>
        <w:pStyle w:val="BodyText2"/>
        <w:ind w:left="540"/>
        <w:rPr>
          <w:rFonts w:asciiTheme="minorHAnsi" w:hAnsiTheme="minorHAnsi"/>
        </w:rPr>
      </w:pPr>
      <w:r w:rsidRPr="000F2BBF">
        <w:rPr>
          <w:rFonts w:asciiTheme="minorHAnsi" w:hAnsiTheme="minorHAnsi" w:cstheme="minorHAnsi"/>
          <w:spacing w:val="2"/>
          <w:cs/>
        </w:rPr>
        <w:t>บริษัทได้มีการเปลี่ยนแปลงเงื่อนไขการชำระหนี้โดยการเปลี่ยนแปลงระยะเวลาการรับชำระหนี้ให้แก่ลูกหนี้</w:t>
      </w:r>
      <w:r w:rsidRPr="000F2BBF">
        <w:rPr>
          <w:rFonts w:asciiTheme="minorHAnsi" w:hAnsiTheme="minorHAnsi" w:cstheme="minorHAnsi"/>
          <w:spacing w:val="2"/>
          <w:cs/>
        </w:rPr>
        <w:br/>
        <w:t>ตามสัญญาขายผ่อนชำระบางรายที่มียอดหนี้เกินกำหนดชำระ ณ วันที่</w:t>
      </w:r>
      <w:r w:rsidRPr="000F2BBF">
        <w:rPr>
          <w:rFonts w:asciiTheme="minorHAnsi" w:hAnsiTheme="minorHAnsi" w:cstheme="minorHAnsi" w:hint="cs"/>
          <w:spacing w:val="2"/>
          <w:cs/>
        </w:rPr>
        <w:t xml:space="preserve"> </w:t>
      </w:r>
      <w:r w:rsidR="00B56693">
        <w:rPr>
          <w:rFonts w:asciiTheme="minorHAnsi" w:hAnsiTheme="minorHAnsi" w:cstheme="minorHAnsi"/>
          <w:spacing w:val="2"/>
          <w:lang w:val="en-US"/>
        </w:rPr>
        <w:t>31</w:t>
      </w:r>
      <w:r w:rsidR="00B56693">
        <w:rPr>
          <w:rFonts w:asciiTheme="minorHAnsi" w:hAnsiTheme="minorHAnsi" w:cstheme="minorHAnsi" w:hint="cs"/>
          <w:spacing w:val="2"/>
          <w:cs/>
          <w:lang w:val="en-US"/>
        </w:rPr>
        <w:t xml:space="preserve"> มีนาคม </w:t>
      </w:r>
      <w:r w:rsidR="00B56693">
        <w:rPr>
          <w:rFonts w:asciiTheme="minorHAnsi" w:hAnsiTheme="minorHAnsi" w:cstheme="minorHAnsi"/>
          <w:spacing w:val="2"/>
          <w:lang w:val="en-US"/>
        </w:rPr>
        <w:t>2565</w:t>
      </w:r>
      <w:r w:rsidRPr="000F2BBF">
        <w:rPr>
          <w:rFonts w:asciiTheme="minorHAnsi" w:hAnsiTheme="minorHAnsi" w:cstheme="minorHAnsi"/>
          <w:spacing w:val="2"/>
        </w:rPr>
        <w:t xml:space="preserve"> </w:t>
      </w:r>
      <w:r w:rsidRPr="000F2BBF">
        <w:rPr>
          <w:rFonts w:asciiTheme="minorHAnsi" w:hAnsiTheme="minorHAnsi" w:cstheme="minorHAnsi"/>
          <w:spacing w:val="2"/>
          <w:cs/>
        </w:rPr>
        <w:t>ลูกหนี้ที่เข้าร่วมโครงการทั้งหมดจำนวน</w:t>
      </w:r>
      <w:r w:rsidRPr="000F2BBF">
        <w:rPr>
          <w:rFonts w:asciiTheme="minorHAnsi" w:hAnsiTheme="minorHAnsi" w:cstheme="minorHAnsi"/>
          <w:spacing w:val="2"/>
        </w:rPr>
        <w:t xml:space="preserve"> </w:t>
      </w:r>
      <w:r w:rsidR="00BE2555">
        <w:rPr>
          <w:rFonts w:asciiTheme="minorHAnsi" w:hAnsiTheme="minorHAnsi" w:cstheme="minorHAnsi"/>
          <w:spacing w:val="2"/>
          <w:lang w:val="en-US"/>
        </w:rPr>
        <w:t>3,589</w:t>
      </w:r>
      <w:r w:rsidRPr="000F2BBF">
        <w:rPr>
          <w:rFonts w:asciiTheme="minorHAnsi" w:hAnsiTheme="minorHAnsi" w:cstheme="minorHAnsi"/>
          <w:spacing w:val="2"/>
        </w:rPr>
        <w:t xml:space="preserve"> </w:t>
      </w:r>
      <w:r w:rsidRPr="000F2BBF">
        <w:rPr>
          <w:rFonts w:asciiTheme="minorHAnsi" w:hAnsiTheme="minorHAnsi" w:cstheme="minorHAnsi"/>
          <w:spacing w:val="2"/>
          <w:cs/>
        </w:rPr>
        <w:t xml:space="preserve">สัญญา </w:t>
      </w:r>
      <w:r w:rsidRPr="000F2BBF">
        <w:rPr>
          <w:rFonts w:asciiTheme="minorHAnsi" w:hAnsiTheme="minorHAnsi" w:cstheme="minorHAnsi"/>
          <w:i/>
          <w:iCs/>
          <w:spacing w:val="2"/>
        </w:rPr>
        <w:t xml:space="preserve">(31 </w:t>
      </w:r>
      <w:r w:rsidRPr="000F2BBF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Pr="000F2BBF">
        <w:rPr>
          <w:rFonts w:asciiTheme="minorHAnsi" w:hAnsiTheme="minorHAnsi" w:cstheme="minorHAnsi"/>
          <w:i/>
          <w:iCs/>
          <w:spacing w:val="2"/>
        </w:rPr>
        <w:t>25</w:t>
      </w:r>
      <w:r w:rsidR="00B56693">
        <w:rPr>
          <w:rFonts w:asciiTheme="minorHAnsi" w:hAnsiTheme="minorHAnsi" w:cstheme="minorHAnsi"/>
          <w:i/>
          <w:iCs/>
          <w:spacing w:val="2"/>
          <w:lang w:val="en-US"/>
        </w:rPr>
        <w:t>64</w:t>
      </w:r>
      <w:r w:rsidRPr="000F2BBF">
        <w:rPr>
          <w:rFonts w:asciiTheme="minorHAnsi" w:hAnsiTheme="minorHAnsi" w:cstheme="minorHAnsi"/>
          <w:i/>
          <w:iCs/>
          <w:spacing w:val="2"/>
        </w:rPr>
        <w:t xml:space="preserve">: </w:t>
      </w:r>
      <w:r w:rsidR="00B56693">
        <w:rPr>
          <w:rFonts w:asciiTheme="minorHAnsi" w:hAnsiTheme="minorHAnsi" w:cstheme="minorHAnsi"/>
          <w:i/>
          <w:iCs/>
          <w:spacing w:val="2"/>
          <w:lang w:val="en-US"/>
        </w:rPr>
        <w:t>3,523</w:t>
      </w:r>
      <w:r w:rsidRPr="000F2BBF">
        <w:rPr>
          <w:rFonts w:asciiTheme="minorHAnsi" w:hAnsiTheme="minorHAnsi" w:cstheme="minorHAnsi"/>
          <w:i/>
          <w:iCs/>
          <w:spacing w:val="2"/>
        </w:rPr>
        <w:t xml:space="preserve"> </w:t>
      </w:r>
      <w:r w:rsidRPr="000F2BBF">
        <w:rPr>
          <w:rFonts w:asciiTheme="minorHAnsi" w:hAnsiTheme="minorHAnsi" w:cstheme="minorHAnsi"/>
          <w:i/>
          <w:iCs/>
          <w:spacing w:val="2"/>
          <w:cs/>
        </w:rPr>
        <w:t>สัญญา)</w:t>
      </w:r>
      <w:r w:rsidRPr="000F2BBF">
        <w:rPr>
          <w:rFonts w:asciiTheme="minorHAnsi" w:hAnsiTheme="minorHAnsi" w:cstheme="minorHAnsi"/>
          <w:spacing w:val="2"/>
          <w:cs/>
        </w:rPr>
        <w:t xml:space="preserve"> โดยมีจำนวนหนี้คงค้างหลังเปลี่ยนแปลงเงื่อนไขการชำระหนี้ </w:t>
      </w:r>
      <w:r w:rsidRPr="000F2BBF">
        <w:rPr>
          <w:rFonts w:asciiTheme="minorHAnsi" w:hAnsiTheme="minorHAnsi" w:cstheme="minorHAnsi" w:hint="cs"/>
          <w:spacing w:val="2"/>
          <w:cs/>
        </w:rPr>
        <w:t xml:space="preserve">มีจำนวนเงินรวม </w:t>
      </w:r>
      <w:r w:rsidR="00BE2555">
        <w:rPr>
          <w:rFonts w:asciiTheme="minorHAnsi" w:hAnsiTheme="minorHAnsi" w:cstheme="minorHAnsi"/>
          <w:spacing w:val="2"/>
          <w:lang w:val="en-US"/>
        </w:rPr>
        <w:t>38.13</w:t>
      </w:r>
      <w:r w:rsidRPr="000F2BBF">
        <w:rPr>
          <w:rFonts w:asciiTheme="minorHAnsi" w:hAnsiTheme="minorHAnsi" w:cstheme="minorHAnsi"/>
          <w:spacing w:val="2"/>
        </w:rPr>
        <w:t xml:space="preserve"> </w:t>
      </w:r>
      <w:r w:rsidRPr="000F2BBF">
        <w:rPr>
          <w:rFonts w:asciiTheme="minorHAnsi" w:hAnsiTheme="minorHAnsi" w:cstheme="minorHAnsi"/>
          <w:spacing w:val="2"/>
          <w:cs/>
        </w:rPr>
        <w:t xml:space="preserve">ล้านบาท </w:t>
      </w:r>
      <w:r w:rsidRPr="000F2BBF">
        <w:rPr>
          <w:rFonts w:asciiTheme="minorHAnsi" w:hAnsiTheme="minorHAnsi" w:cstheme="minorHAnsi"/>
          <w:i/>
          <w:iCs/>
          <w:spacing w:val="2"/>
        </w:rPr>
        <w:t xml:space="preserve">(31 </w:t>
      </w:r>
      <w:r w:rsidRPr="000F2BBF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Pr="000F2BBF">
        <w:rPr>
          <w:rFonts w:asciiTheme="minorHAnsi" w:hAnsiTheme="minorHAnsi" w:cstheme="minorHAnsi"/>
          <w:i/>
          <w:iCs/>
          <w:spacing w:val="2"/>
        </w:rPr>
        <w:t>25</w:t>
      </w:r>
      <w:r w:rsidRPr="000F2BBF">
        <w:rPr>
          <w:rFonts w:asciiTheme="minorHAnsi" w:hAnsiTheme="minorHAnsi" w:cstheme="minorHAnsi"/>
          <w:i/>
          <w:iCs/>
          <w:spacing w:val="2"/>
          <w:lang w:val="en-US"/>
        </w:rPr>
        <w:t>6</w:t>
      </w:r>
      <w:r w:rsidR="00B56693">
        <w:rPr>
          <w:rFonts w:asciiTheme="minorHAnsi" w:hAnsiTheme="minorHAnsi" w:cstheme="minorHAnsi"/>
          <w:i/>
          <w:iCs/>
          <w:spacing w:val="2"/>
          <w:lang w:val="en-US"/>
        </w:rPr>
        <w:t>4</w:t>
      </w:r>
      <w:r w:rsidRPr="000F2BBF">
        <w:rPr>
          <w:rFonts w:asciiTheme="minorHAnsi" w:hAnsiTheme="minorHAnsi" w:cstheme="minorHAnsi"/>
          <w:i/>
          <w:iCs/>
          <w:spacing w:val="2"/>
        </w:rPr>
        <w:t>:</w:t>
      </w:r>
      <w:r w:rsidR="00DC1FF7">
        <w:rPr>
          <w:rFonts w:asciiTheme="minorHAnsi" w:hAnsiTheme="minorHAnsi" w:cstheme="minorHAnsi" w:hint="cs"/>
          <w:i/>
          <w:iCs/>
          <w:spacing w:val="2"/>
          <w:cs/>
        </w:rPr>
        <w:t xml:space="preserve"> </w:t>
      </w:r>
      <w:r w:rsidR="00DC1FF7">
        <w:rPr>
          <w:rFonts w:asciiTheme="minorHAnsi" w:hAnsiTheme="minorHAnsi" w:cstheme="minorHAnsi"/>
          <w:i/>
          <w:iCs/>
          <w:spacing w:val="2"/>
          <w:lang w:val="en-US"/>
        </w:rPr>
        <w:t xml:space="preserve">44.23 </w:t>
      </w:r>
      <w:r w:rsidRPr="000F2BBF">
        <w:rPr>
          <w:rFonts w:asciiTheme="minorHAnsi" w:hAnsiTheme="minorHAnsi" w:cstheme="minorHAnsi"/>
          <w:i/>
          <w:iCs/>
          <w:spacing w:val="2"/>
          <w:cs/>
        </w:rPr>
        <w:t>ล้านบาท)</w:t>
      </w:r>
      <w:r w:rsidRPr="000F2BBF">
        <w:rPr>
          <w:rFonts w:asciiTheme="minorHAnsi" w:hAnsiTheme="minorHAnsi" w:cstheme="minorHAnsi"/>
          <w:spacing w:val="2"/>
          <w:cs/>
        </w:rPr>
        <w:t xml:space="preserve"> คิดเป็นร้อยล</w:t>
      </w:r>
      <w:r w:rsidRPr="000F2BBF">
        <w:rPr>
          <w:rFonts w:asciiTheme="minorHAnsi" w:hAnsiTheme="minorHAnsi" w:cstheme="minorHAnsi" w:hint="cs"/>
          <w:spacing w:val="2"/>
          <w:cs/>
        </w:rPr>
        <w:t>ะ</w:t>
      </w:r>
      <w:r w:rsidRPr="000F2BBF">
        <w:rPr>
          <w:rFonts w:asciiTheme="minorHAnsi" w:hAnsiTheme="minorHAnsi" w:cstheme="minorHAnsi"/>
          <w:spacing w:val="2"/>
          <w:lang w:val="en-US"/>
        </w:rPr>
        <w:t xml:space="preserve"> </w:t>
      </w:r>
      <w:r w:rsidR="00BE2555">
        <w:rPr>
          <w:rFonts w:asciiTheme="minorHAnsi" w:hAnsiTheme="minorHAnsi" w:cstheme="minorHAnsi"/>
          <w:spacing w:val="2"/>
          <w:lang w:val="en-US"/>
        </w:rPr>
        <w:t>41.27</w:t>
      </w:r>
      <w:r w:rsidRPr="000F2BBF">
        <w:rPr>
          <w:rFonts w:asciiTheme="minorHAnsi" w:hAnsiTheme="minorHAnsi" w:cstheme="minorHAnsi"/>
          <w:spacing w:val="2"/>
          <w:cs/>
        </w:rPr>
        <w:br/>
      </w:r>
      <w:r w:rsidRPr="00644474">
        <w:rPr>
          <w:rFonts w:asciiTheme="minorHAnsi" w:hAnsiTheme="minorHAnsi" w:cstheme="minorHAnsi"/>
          <w:i/>
          <w:iCs/>
          <w:spacing w:val="-4"/>
        </w:rPr>
        <w:t xml:space="preserve">(31 </w:t>
      </w:r>
      <w:r w:rsidRPr="00644474">
        <w:rPr>
          <w:rFonts w:asciiTheme="minorHAnsi" w:hAnsiTheme="minorHAnsi" w:cstheme="minorHAnsi" w:hint="cs"/>
          <w:i/>
          <w:iCs/>
          <w:spacing w:val="-4"/>
          <w:cs/>
        </w:rPr>
        <w:t xml:space="preserve">ธันวาคม </w:t>
      </w:r>
      <w:r w:rsidRPr="00644474">
        <w:rPr>
          <w:rFonts w:asciiTheme="minorHAnsi" w:hAnsiTheme="minorHAnsi" w:cstheme="minorHAnsi"/>
          <w:i/>
          <w:iCs/>
          <w:spacing w:val="-4"/>
        </w:rPr>
        <w:t>25</w:t>
      </w:r>
      <w:r w:rsidRPr="00644474">
        <w:rPr>
          <w:rFonts w:asciiTheme="minorHAnsi" w:hAnsiTheme="minorHAnsi" w:cstheme="minorHAnsi"/>
          <w:i/>
          <w:iCs/>
          <w:spacing w:val="-4"/>
          <w:lang w:val="en-US"/>
        </w:rPr>
        <w:t>6</w:t>
      </w:r>
      <w:r w:rsidR="00B56693" w:rsidRPr="00644474">
        <w:rPr>
          <w:rFonts w:asciiTheme="minorHAnsi" w:hAnsiTheme="minorHAnsi" w:cstheme="minorHAnsi"/>
          <w:i/>
          <w:iCs/>
          <w:spacing w:val="-4"/>
          <w:lang w:val="en-US"/>
        </w:rPr>
        <w:t>4</w:t>
      </w:r>
      <w:r w:rsidRPr="00644474">
        <w:rPr>
          <w:rFonts w:asciiTheme="minorHAnsi" w:hAnsiTheme="minorHAnsi" w:cstheme="minorHAnsi"/>
          <w:i/>
          <w:iCs/>
          <w:spacing w:val="-4"/>
        </w:rPr>
        <w:t xml:space="preserve">: </w:t>
      </w:r>
      <w:r w:rsidRPr="00644474">
        <w:rPr>
          <w:rFonts w:asciiTheme="minorHAnsi" w:hAnsiTheme="minorHAnsi" w:cstheme="minorHAnsi"/>
          <w:i/>
          <w:iCs/>
          <w:spacing w:val="-4"/>
          <w:cs/>
        </w:rPr>
        <w:t xml:space="preserve">ร้อยละ </w:t>
      </w:r>
      <w:r w:rsidR="00B56693" w:rsidRPr="00644474">
        <w:rPr>
          <w:rFonts w:asciiTheme="minorHAnsi" w:hAnsiTheme="minorHAnsi" w:cstheme="minorHAnsi"/>
          <w:i/>
          <w:iCs/>
          <w:spacing w:val="-4"/>
          <w:lang w:val="en-US"/>
        </w:rPr>
        <w:t>37.49</w:t>
      </w:r>
      <w:r w:rsidRPr="00644474">
        <w:rPr>
          <w:rFonts w:asciiTheme="minorHAnsi" w:hAnsiTheme="minorHAnsi" w:cstheme="minorHAnsi"/>
          <w:i/>
          <w:iCs/>
          <w:spacing w:val="-4"/>
          <w:cs/>
        </w:rPr>
        <w:t>)</w:t>
      </w:r>
      <w:r w:rsidRPr="00644474">
        <w:rPr>
          <w:rFonts w:asciiTheme="minorHAnsi" w:hAnsiTheme="minorHAnsi" w:cstheme="minorHAnsi"/>
          <w:spacing w:val="-4"/>
          <w:cs/>
        </w:rPr>
        <w:t xml:space="preserve"> ของลูกหนี้</w:t>
      </w:r>
      <w:r w:rsidR="00644474" w:rsidRPr="00644474">
        <w:rPr>
          <w:rFonts w:asciiTheme="minorHAnsi" w:hAnsiTheme="minorHAnsi" w:cstheme="minorHAnsi" w:hint="cs"/>
          <w:spacing w:val="-4"/>
          <w:cs/>
        </w:rPr>
        <w:t>ผ่อนชำระ</w:t>
      </w:r>
      <w:r w:rsidRPr="00644474">
        <w:rPr>
          <w:rFonts w:asciiTheme="minorHAnsi" w:hAnsiTheme="minorHAnsi" w:cstheme="minorHAnsi"/>
          <w:spacing w:val="-4"/>
          <w:cs/>
        </w:rPr>
        <w:t>ทั้งสิ้น ทั้งนี้บริษัทได้คำนวณมูลค่าที่คาดว่าจะได้รับคืนของหนี้</w:t>
      </w:r>
      <w:r w:rsidRPr="000F2BBF">
        <w:rPr>
          <w:rFonts w:asciiTheme="minorHAnsi" w:hAnsiTheme="minorHAnsi" w:cstheme="minorHAnsi" w:hint="cs"/>
          <w:spacing w:val="2"/>
          <w:cs/>
        </w:rPr>
        <w:t xml:space="preserve">    </w:t>
      </w:r>
      <w:r w:rsidRPr="000F2BBF">
        <w:rPr>
          <w:rFonts w:asciiTheme="minorHAnsi" w:hAnsiTheme="minorHAnsi" w:cstheme="minorHAnsi"/>
          <w:spacing w:val="2"/>
          <w:cs/>
        </w:rPr>
        <w:t>หลัง</w:t>
      </w:r>
      <w:r w:rsidRPr="000F2BBF">
        <w:rPr>
          <w:rFonts w:asciiTheme="minorHAnsi" w:hAnsiTheme="minorHAnsi" w:cstheme="minorHAnsi"/>
          <w:spacing w:val="-6"/>
          <w:cs/>
        </w:rPr>
        <w:t xml:space="preserve">การเปลี่ยนแปลงเงื่อนไขการชำระหนี้ </w:t>
      </w:r>
      <w:r w:rsidRPr="000F2BBF">
        <w:rPr>
          <w:rFonts w:asciiTheme="minorHAnsi" w:hAnsiTheme="minorHAnsi"/>
          <w:spacing w:val="-6"/>
          <w:cs/>
        </w:rPr>
        <w:t>และบันทึกค่าเผื่อ</w:t>
      </w:r>
      <w:r w:rsidRPr="000F2BBF">
        <w:rPr>
          <w:rFonts w:asciiTheme="minorHAnsi" w:hAnsiTheme="minorHAnsi" w:hint="cs"/>
          <w:spacing w:val="-6"/>
          <w:cs/>
        </w:rPr>
        <w:t>ผลขาดทุนด้านเครดิตที่คาดว่าจะเกิดขึ้น</w:t>
      </w:r>
      <w:r w:rsidRPr="000F2BBF">
        <w:rPr>
          <w:rFonts w:asciiTheme="minorHAnsi" w:hAnsiTheme="minorHAnsi"/>
          <w:spacing w:val="-6"/>
          <w:cs/>
        </w:rPr>
        <w:t>จำนว</w:t>
      </w:r>
      <w:r w:rsidRPr="000F2BBF">
        <w:rPr>
          <w:rFonts w:asciiTheme="minorHAnsi" w:hAnsiTheme="minorHAnsi" w:hint="cs"/>
          <w:spacing w:val="-6"/>
          <w:cs/>
        </w:rPr>
        <w:t>น</w:t>
      </w:r>
      <w:r w:rsidRPr="000F2BBF">
        <w:rPr>
          <w:rFonts w:asciiTheme="minorHAnsi" w:hAnsiTheme="minorHAnsi"/>
          <w:spacing w:val="-6"/>
          <w:lang w:val="en-US"/>
        </w:rPr>
        <w:t xml:space="preserve">                     </w:t>
      </w:r>
      <w:r w:rsidR="00BE2555">
        <w:rPr>
          <w:rFonts w:asciiTheme="minorHAnsi" w:hAnsiTheme="minorHAnsi"/>
          <w:spacing w:val="-6"/>
          <w:lang w:val="en-US"/>
        </w:rPr>
        <w:t>1.43</w:t>
      </w:r>
      <w:r w:rsidRPr="000F2BBF">
        <w:rPr>
          <w:rFonts w:asciiTheme="minorHAnsi" w:hAnsiTheme="minorHAnsi"/>
          <w:spacing w:val="-6"/>
          <w:lang w:val="en-US"/>
        </w:rPr>
        <w:t xml:space="preserve"> </w:t>
      </w:r>
      <w:r w:rsidRPr="000F2BBF">
        <w:rPr>
          <w:rFonts w:asciiTheme="minorHAnsi" w:hAnsiTheme="minorHAnsi"/>
          <w:spacing w:val="-6"/>
          <w:cs/>
        </w:rPr>
        <w:t>ล้าน</w:t>
      </w:r>
      <w:r w:rsidRPr="000F2BBF">
        <w:rPr>
          <w:rFonts w:asciiTheme="minorHAnsi" w:hAnsiTheme="minorHAnsi" w:hint="cs"/>
          <w:spacing w:val="-6"/>
          <w:cs/>
        </w:rPr>
        <w:t>บ</w:t>
      </w:r>
      <w:r w:rsidRPr="000F2BBF">
        <w:rPr>
          <w:rFonts w:asciiTheme="minorHAnsi" w:hAnsiTheme="minorHAnsi"/>
          <w:spacing w:val="-6"/>
          <w:cs/>
        </w:rPr>
        <w:t>าท</w:t>
      </w:r>
      <w:r w:rsidRPr="000F2BBF">
        <w:rPr>
          <w:rFonts w:asciiTheme="minorHAnsi" w:hAnsiTheme="minorHAnsi" w:hint="cs"/>
          <w:spacing w:val="2"/>
          <w:cs/>
        </w:rPr>
        <w:t xml:space="preserve"> </w:t>
      </w:r>
      <w:r w:rsidRPr="000F2BBF">
        <w:rPr>
          <w:rFonts w:asciiTheme="minorHAnsi" w:hAnsiTheme="minorHAnsi" w:cstheme="minorHAnsi"/>
          <w:i/>
          <w:iCs/>
          <w:spacing w:val="2"/>
        </w:rPr>
        <w:t xml:space="preserve">(31 </w:t>
      </w:r>
      <w:r w:rsidRPr="000F2BBF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Pr="000F2BBF">
        <w:rPr>
          <w:rFonts w:asciiTheme="minorHAnsi" w:hAnsiTheme="minorHAnsi" w:cstheme="minorHAnsi"/>
          <w:i/>
          <w:iCs/>
          <w:spacing w:val="2"/>
        </w:rPr>
        <w:t>256</w:t>
      </w:r>
      <w:r w:rsidR="00B56693">
        <w:rPr>
          <w:rFonts w:asciiTheme="minorHAnsi" w:hAnsiTheme="minorHAnsi" w:cstheme="minorHAnsi"/>
          <w:i/>
          <w:iCs/>
          <w:spacing w:val="2"/>
          <w:lang w:val="en-US"/>
        </w:rPr>
        <w:t>4</w:t>
      </w:r>
      <w:r w:rsidRPr="000F2BBF">
        <w:rPr>
          <w:rFonts w:asciiTheme="minorHAnsi" w:hAnsiTheme="minorHAnsi" w:cstheme="minorHAnsi"/>
          <w:i/>
          <w:iCs/>
          <w:spacing w:val="2"/>
          <w:lang w:val="en-US"/>
        </w:rPr>
        <w:t xml:space="preserve">: </w:t>
      </w:r>
      <w:r w:rsidR="00B56693">
        <w:rPr>
          <w:rFonts w:asciiTheme="minorHAnsi" w:hAnsiTheme="minorHAnsi" w:cstheme="minorHAnsi"/>
          <w:i/>
          <w:iCs/>
          <w:spacing w:val="2"/>
          <w:lang w:val="en-US"/>
        </w:rPr>
        <w:t>3.49</w:t>
      </w:r>
      <w:r w:rsidRPr="000F2BBF">
        <w:rPr>
          <w:rFonts w:asciiTheme="minorHAnsi" w:hAnsiTheme="minorHAnsi" w:cstheme="minorHAnsi"/>
          <w:i/>
          <w:iCs/>
          <w:spacing w:val="2"/>
          <w:lang w:val="en-US"/>
        </w:rPr>
        <w:t xml:space="preserve"> </w:t>
      </w:r>
      <w:r w:rsidRPr="000F2BBF">
        <w:rPr>
          <w:rFonts w:asciiTheme="minorHAnsi" w:hAnsiTheme="minorHAnsi"/>
          <w:i/>
          <w:iCs/>
          <w:spacing w:val="2"/>
          <w:cs/>
        </w:rPr>
        <w:t>ล้านบาท)</w:t>
      </w:r>
      <w:r w:rsidRPr="000F2BBF">
        <w:rPr>
          <w:rFonts w:asciiTheme="minorHAnsi" w:hAnsiTheme="minorHAnsi"/>
          <w:cs/>
        </w:rPr>
        <w:t xml:space="preserve"> </w:t>
      </w:r>
    </w:p>
    <w:p w14:paraId="218B36C3" w14:textId="03EEA44B" w:rsidR="008B16AA" w:rsidRDefault="008B16AA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75219248" w14:textId="23F5C779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26F2356A" w14:textId="34F7EFC9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26B6C86A" w14:textId="4D334E8B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445901A3" w14:textId="25A0AD92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202F8E56" w14:textId="5B7439FB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14E129A1" w14:textId="1D06B7FE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25CD4F16" w14:textId="505FC13A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0484BDCB" w14:textId="7371C18D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6E1B2FE3" w14:textId="24090670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0948AA9E" w14:textId="43C61E27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227FA532" w14:textId="15F13FA4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63232D33" w14:textId="5789E753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607C4746" w14:textId="1AC72664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65189BA0" w14:textId="7C172608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1F1B0A1A" w14:textId="77777777" w:rsidR="004324C0" w:rsidRDefault="004324C0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1BE87BAF" w14:textId="40DDA471" w:rsidR="008B16AA" w:rsidRDefault="008B16AA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11FA61EA" w14:textId="4D8AFFD6" w:rsidR="008B16AA" w:rsidRDefault="008B16AA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68858690" w14:textId="658829A3" w:rsidR="008B16AA" w:rsidRDefault="008B16AA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33B23E90" w14:textId="5816E6D0" w:rsidR="008B16AA" w:rsidRDefault="008B16AA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01A1A4DD" w14:textId="77777777" w:rsidR="008B16AA" w:rsidRPr="00E11229" w:rsidRDefault="008B16AA" w:rsidP="007E0176">
      <w:pPr>
        <w:pStyle w:val="BodyText2"/>
        <w:ind w:left="540"/>
        <w:rPr>
          <w:rFonts w:asciiTheme="minorHAnsi" w:hAnsiTheme="minorHAnsi"/>
          <w:sz w:val="20"/>
          <w:szCs w:val="20"/>
          <w:lang w:val="en-US"/>
        </w:rPr>
      </w:pPr>
    </w:p>
    <w:p w14:paraId="749BA139" w14:textId="47578D5A" w:rsidR="007E0176" w:rsidRPr="000F2BBF" w:rsidRDefault="00CC5191" w:rsidP="00CC5191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lastRenderedPageBreak/>
        <w:t>เงินลงทุนในบริษัทย่อยและการร่วมค้า</w:t>
      </w:r>
    </w:p>
    <w:p w14:paraId="0DEE2782" w14:textId="77777777" w:rsidR="00AD7506" w:rsidRPr="00BD31B1" w:rsidRDefault="00AD7506" w:rsidP="007E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0"/>
          <w:szCs w:val="20"/>
          <w:cs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895"/>
        <w:gridCol w:w="237"/>
        <w:gridCol w:w="1223"/>
        <w:gridCol w:w="236"/>
        <w:gridCol w:w="1227"/>
      </w:tblGrid>
      <w:tr w:rsidR="00EF6350" w:rsidRPr="000F2BBF" w14:paraId="482790FE" w14:textId="77777777" w:rsidTr="00AC1833">
        <w:trPr>
          <w:tblHeader/>
        </w:trPr>
        <w:tc>
          <w:tcPr>
            <w:tcW w:w="5310" w:type="dxa"/>
            <w:vAlign w:val="bottom"/>
          </w:tcPr>
          <w:p w14:paraId="333F5A8D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081ABB7" w14:textId="055E7BBB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66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B566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B566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B566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5" w:type="dxa"/>
            <w:vAlign w:val="bottom"/>
          </w:tcPr>
          <w:p w14:paraId="29A552D0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4666CC68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0BC7943" w14:textId="3D6C9C1B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984E41F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303893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6F74BE6" w14:textId="28E74F63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6350" w:rsidRPr="000F2BBF" w14:paraId="44DEE5C3" w14:textId="77777777" w:rsidTr="00AC1833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0F24354" w14:textId="3F1E2611" w:rsidR="00EF6350" w:rsidRPr="00552C7C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590DCC4C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37733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FE08F1B" w14:textId="4E1D15BE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6350" w:rsidRPr="000F2BBF" w14:paraId="0D36F9F1" w14:textId="77777777" w:rsidTr="00AC1833">
        <w:tc>
          <w:tcPr>
            <w:tcW w:w="5310" w:type="dxa"/>
            <w:vAlign w:val="bottom"/>
          </w:tcPr>
          <w:p w14:paraId="36213ECF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473644A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DB4399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BBD20D1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A0E2C5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286853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D29" w:rsidRPr="000F2BBF" w14:paraId="0F84CD2F" w14:textId="77777777" w:rsidTr="00AC1833">
        <w:tc>
          <w:tcPr>
            <w:tcW w:w="5310" w:type="dxa"/>
            <w:vAlign w:val="bottom"/>
          </w:tcPr>
          <w:p w14:paraId="152FEB22" w14:textId="518945C3" w:rsidR="00C91D29" w:rsidRPr="00B25DFA" w:rsidRDefault="00A8032A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5DFA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C91D29" w:rsidRPr="00B25DF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="00C91D29" w:rsidRPr="00B25DFA">
              <w:rPr>
                <w:rFonts w:asciiTheme="majorBidi" w:hAnsiTheme="majorBidi"/>
                <w:sz w:val="30"/>
                <w:szCs w:val="30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895" w:type="dxa"/>
          </w:tcPr>
          <w:p w14:paraId="6A5C3517" w14:textId="7CF61FC0" w:rsidR="00C91D29" w:rsidRPr="00B25DFA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E6DA6F8" w14:textId="77777777" w:rsidR="00C91D29" w:rsidRPr="00B25DFA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FAB5C58" w14:textId="77777777" w:rsidR="00C91D29" w:rsidRPr="00B25DFA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ind w:left="-88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C029DAB" w14:textId="77777777" w:rsidR="00C91D29" w:rsidRPr="00B25DFA" w:rsidRDefault="00C91D29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B679325" w14:textId="3944A5CA" w:rsidR="00C91D29" w:rsidRPr="00C76FF8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56,000</w:t>
            </w:r>
          </w:p>
        </w:tc>
      </w:tr>
      <w:tr w:rsidR="0099588B" w:rsidRPr="000F2BBF" w14:paraId="6D3ABB8F" w14:textId="77777777" w:rsidTr="00AC1833">
        <w:tc>
          <w:tcPr>
            <w:tcW w:w="5310" w:type="dxa"/>
            <w:vAlign w:val="bottom"/>
          </w:tcPr>
          <w:p w14:paraId="48AE0B9E" w14:textId="6FBA3949" w:rsidR="0099588B" w:rsidRPr="002536FE" w:rsidRDefault="00A8032A" w:rsidP="009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99588B" w:rsidRPr="002536FE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 w:rsidR="002536FE" w:rsidRPr="002536FE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="002536FE" w:rsidRPr="002536FE">
              <w:rPr>
                <w:rFonts w:asciiTheme="majorBidi" w:hAnsiTheme="majorBidi"/>
                <w:sz w:val="30"/>
                <w:szCs w:val="30"/>
                <w:cs/>
              </w:rPr>
              <w:t xml:space="preserve"> เลตเตอร์ โพสต์ เซอร์วิส จำกัด</w:t>
            </w:r>
          </w:p>
        </w:tc>
        <w:tc>
          <w:tcPr>
            <w:tcW w:w="895" w:type="dxa"/>
          </w:tcPr>
          <w:p w14:paraId="58008E2E" w14:textId="29742A3E" w:rsidR="0099588B" w:rsidRPr="002536FE" w:rsidRDefault="00C4216C" w:rsidP="00995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85B5620" w14:textId="77777777" w:rsidR="0099588B" w:rsidRPr="002536FE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03D42E" w14:textId="61E88111" w:rsidR="0099588B" w:rsidRPr="002536FE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4EFB849" w14:textId="77777777" w:rsidR="0099588B" w:rsidRPr="002536FE" w:rsidRDefault="0099588B" w:rsidP="009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B7D9E9E" w14:textId="2F09D08C" w:rsidR="0099588B" w:rsidRPr="00C76FF8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42,000</w:t>
            </w:r>
          </w:p>
        </w:tc>
      </w:tr>
      <w:tr w:rsidR="00552C7C" w:rsidRPr="000F2BBF" w14:paraId="153080AB" w14:textId="77777777" w:rsidTr="00AC1833">
        <w:tc>
          <w:tcPr>
            <w:tcW w:w="5310" w:type="dxa"/>
            <w:vAlign w:val="bottom"/>
          </w:tcPr>
          <w:p w14:paraId="4D5D6CC1" w14:textId="399B75AA" w:rsidR="00552C7C" w:rsidRPr="00B56693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>เอ็มพ้อยท์เอ็กซ์เพรส จำกัด</w:t>
            </w:r>
          </w:p>
        </w:tc>
        <w:tc>
          <w:tcPr>
            <w:tcW w:w="895" w:type="dxa"/>
          </w:tcPr>
          <w:p w14:paraId="142202DB" w14:textId="688556C6" w:rsidR="00552C7C" w:rsidRPr="00C4216C" w:rsidRDefault="00C4216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21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77D43DC2" w14:textId="77777777" w:rsidR="00552C7C" w:rsidRPr="00B56693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24523024" w14:textId="055C3E96" w:rsidR="00552C7C" w:rsidRPr="00B56693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00DA7E1" w14:textId="77777777" w:rsidR="00552C7C" w:rsidRPr="00B56693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6EE0B34" w14:textId="7348D227" w:rsidR="00552C7C" w:rsidRPr="00C76FF8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24,000</w:t>
            </w:r>
          </w:p>
        </w:tc>
      </w:tr>
      <w:tr w:rsidR="00552C7C" w:rsidRPr="000F2BBF" w14:paraId="02957BCB" w14:textId="77777777" w:rsidTr="00AC1833">
        <w:tc>
          <w:tcPr>
            <w:tcW w:w="5310" w:type="dxa"/>
            <w:vAlign w:val="bottom"/>
          </w:tcPr>
          <w:p w14:paraId="4BAD5D41" w14:textId="51A642FC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>เพย์โพสต์ เซอร์วิส จำกัด</w:t>
            </w:r>
          </w:p>
        </w:tc>
        <w:tc>
          <w:tcPr>
            <w:tcW w:w="895" w:type="dxa"/>
          </w:tcPr>
          <w:p w14:paraId="54DF6758" w14:textId="5E5EEA5B" w:rsidR="00552C7C" w:rsidRPr="00C4216C" w:rsidRDefault="00C4216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21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198C87EB" w14:textId="77777777" w:rsidR="00552C7C" w:rsidRPr="00B56693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3F46F9E5" w14:textId="3ED9B83D" w:rsidR="00552C7C" w:rsidRPr="00B56693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0ED9086" w14:textId="77777777" w:rsidR="00552C7C" w:rsidRPr="00B56693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4CE1F59" w14:textId="441996FE" w:rsidR="00552C7C" w:rsidRPr="00C76FF8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56,250</w:t>
            </w:r>
          </w:p>
        </w:tc>
      </w:tr>
      <w:tr w:rsidR="00552C7C" w:rsidRPr="000F2BBF" w14:paraId="13BEFC30" w14:textId="77777777" w:rsidTr="00AC1833">
        <w:tc>
          <w:tcPr>
            <w:tcW w:w="5310" w:type="dxa"/>
            <w:vAlign w:val="bottom"/>
          </w:tcPr>
          <w:p w14:paraId="7BAA2873" w14:textId="14BCA945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ซิตี้ซอฟท์ อินโฟเทค จำกัด</w:t>
            </w:r>
          </w:p>
        </w:tc>
        <w:tc>
          <w:tcPr>
            <w:tcW w:w="895" w:type="dxa"/>
          </w:tcPr>
          <w:p w14:paraId="49DECA46" w14:textId="7A518BA2" w:rsidR="00552C7C" w:rsidRPr="00C4216C" w:rsidRDefault="00C4216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21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0302BB12" w14:textId="77777777" w:rsidR="00552C7C" w:rsidRPr="00B56693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1ACF5AA3" w14:textId="417DDB65" w:rsidR="00552C7C" w:rsidRPr="00B56693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FD4E26E" w14:textId="77777777" w:rsidR="00552C7C" w:rsidRPr="00B56693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44FF5DD1" w14:textId="68FEC745" w:rsidR="00552C7C" w:rsidRPr="00C76FF8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58,500</w:t>
            </w:r>
          </w:p>
        </w:tc>
      </w:tr>
      <w:tr w:rsidR="00C55BBC" w:rsidRPr="000F2BBF" w14:paraId="5F7419C2" w14:textId="77777777" w:rsidTr="00616225">
        <w:tc>
          <w:tcPr>
            <w:tcW w:w="5310" w:type="dxa"/>
            <w:vAlign w:val="bottom"/>
          </w:tcPr>
          <w:p w14:paraId="62ED9950" w14:textId="77777777" w:rsidR="00C55BBC" w:rsidRPr="002536FE" w:rsidRDefault="00C55BBC" w:rsidP="0061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D0DD9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เงินลงทุนในบริษัท สบาย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สปีด</w:t>
            </w:r>
            <w:r w:rsidRPr="00FD0DD9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501F8D9E" w14:textId="77777777" w:rsidR="00C55BBC" w:rsidRPr="00B56693" w:rsidRDefault="00C55BBC" w:rsidP="006162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6588D464" w14:textId="77777777" w:rsidR="00C55BBC" w:rsidRPr="00B56693" w:rsidRDefault="00C55BBC" w:rsidP="006162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4D48F30B" w14:textId="77777777" w:rsidR="00C55BBC" w:rsidRPr="00B56693" w:rsidRDefault="00C55BBC" w:rsidP="00616225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2A0CA5C" w14:textId="77777777" w:rsidR="00C55BBC" w:rsidRPr="00B56693" w:rsidRDefault="00C55BBC" w:rsidP="0061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D7FEB55" w14:textId="77777777" w:rsidR="00C55BBC" w:rsidRPr="00C76FF8" w:rsidRDefault="00C55BBC" w:rsidP="0061622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333,000</w:t>
            </w:r>
          </w:p>
        </w:tc>
      </w:tr>
      <w:tr w:rsidR="00552C7C" w:rsidRPr="000F2BBF" w14:paraId="7E1332C2" w14:textId="77777777" w:rsidTr="00AC1833">
        <w:tc>
          <w:tcPr>
            <w:tcW w:w="5310" w:type="dxa"/>
            <w:vAlign w:val="bottom"/>
          </w:tcPr>
          <w:p w14:paraId="4B99C1EE" w14:textId="73737FC8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สบาย </w:t>
            </w: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>ดิจิตอล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64B19682" w14:textId="77777777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E7EB45" w14:textId="77777777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B397B13" w14:textId="3C48F833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7336CE8" w14:textId="77777777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AE5D46E" w14:textId="75B15563" w:rsidR="00552C7C" w:rsidRPr="00C553BB" w:rsidRDefault="00C553BB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553B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2,250</w:t>
            </w:r>
          </w:p>
        </w:tc>
      </w:tr>
      <w:tr w:rsidR="00552C7C" w:rsidRPr="000F2BBF" w14:paraId="28DAA51D" w14:textId="77777777" w:rsidTr="00AC1833">
        <w:tc>
          <w:tcPr>
            <w:tcW w:w="5310" w:type="dxa"/>
            <w:vAlign w:val="bottom"/>
          </w:tcPr>
          <w:p w14:paraId="580C7198" w14:textId="4B883DEE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สบาย </w:t>
            </w: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>แอคเซลเลอเรเตอร์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706EC7D5" w14:textId="77777777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F51AA2" w14:textId="77777777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A0B9431" w14:textId="38C5E445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940DF64" w14:textId="77777777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8C6ACA8" w14:textId="4E25E4B9" w:rsidR="00552C7C" w:rsidRPr="00C553BB" w:rsidRDefault="00C553BB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553B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250</w:t>
            </w:r>
          </w:p>
        </w:tc>
      </w:tr>
      <w:tr w:rsidR="00552C7C" w:rsidRPr="000F2BBF" w14:paraId="3E5F4239" w14:textId="77777777" w:rsidTr="00AC1833">
        <w:tc>
          <w:tcPr>
            <w:tcW w:w="5310" w:type="dxa"/>
            <w:vAlign w:val="bottom"/>
          </w:tcPr>
          <w:p w14:paraId="2DE89046" w14:textId="7F83F9B4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สปีดดี้ เอ็กซ์เพรส เซอร์วิส จำกัด</w:t>
            </w:r>
          </w:p>
        </w:tc>
        <w:tc>
          <w:tcPr>
            <w:tcW w:w="895" w:type="dxa"/>
          </w:tcPr>
          <w:p w14:paraId="4DF39895" w14:textId="77777777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316D17" w14:textId="77777777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432C07B" w14:textId="1AD2F95E" w:rsidR="00552C7C" w:rsidRPr="002536FE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A0F0035" w14:textId="77777777" w:rsidR="00552C7C" w:rsidRPr="002536FE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C87BCB5" w14:textId="29E0D81B" w:rsidR="00552C7C" w:rsidRPr="00E94E1D" w:rsidRDefault="00E94E1D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E94E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125</w:t>
            </w:r>
          </w:p>
        </w:tc>
      </w:tr>
      <w:tr w:rsidR="00967EFC" w:rsidRPr="000F2BBF" w14:paraId="54BA2246" w14:textId="77777777" w:rsidTr="005966D5">
        <w:tc>
          <w:tcPr>
            <w:tcW w:w="5310" w:type="dxa"/>
            <w:vAlign w:val="bottom"/>
          </w:tcPr>
          <w:p w14:paraId="00810627" w14:textId="77777777" w:rsidR="00967EFC" w:rsidRPr="00B25DFA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25DFA">
              <w:rPr>
                <w:rFonts w:asciiTheme="majorBidi" w:hAnsiTheme="majorBidi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895" w:type="dxa"/>
          </w:tcPr>
          <w:p w14:paraId="70D5BA2A" w14:textId="77777777" w:rsidR="00967EFC" w:rsidRPr="00B25DF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53DFB5" w14:textId="77777777" w:rsidR="00967EFC" w:rsidRPr="00B25DF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6BA1145" w14:textId="77777777" w:rsidR="00967EFC" w:rsidRPr="00B25DF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358132" w14:textId="77777777" w:rsidR="00967EFC" w:rsidRPr="00B25DFA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A4231" w14:textId="77777777" w:rsidR="00967EFC" w:rsidRPr="00E94E1D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E94E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300,387</w:t>
            </w:r>
          </w:p>
        </w:tc>
      </w:tr>
      <w:tr w:rsidR="00967EFC" w:rsidRPr="000F2BBF" w14:paraId="0C92C268" w14:textId="77777777" w:rsidTr="005966D5">
        <w:tc>
          <w:tcPr>
            <w:tcW w:w="5310" w:type="dxa"/>
            <w:vAlign w:val="bottom"/>
          </w:tcPr>
          <w:p w14:paraId="03C1B46B" w14:textId="77777777" w:rsidR="00967EFC" w:rsidRPr="00DC0385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  <w:r w:rsidRPr="00DC038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 วีดีพี โฮลดิ้ง จำกัด</w:t>
            </w:r>
          </w:p>
        </w:tc>
        <w:tc>
          <w:tcPr>
            <w:tcW w:w="895" w:type="dxa"/>
          </w:tcPr>
          <w:p w14:paraId="3933304F" w14:textId="77777777" w:rsidR="00967EFC" w:rsidRPr="00DC0385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D10C74" w14:textId="77777777" w:rsidR="00967EFC" w:rsidRPr="00DC0385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DD7C277" w14:textId="77777777" w:rsidR="00967EFC" w:rsidRPr="00DC0385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4C20AD" w14:textId="77777777" w:rsidR="00967EFC" w:rsidRPr="00DC0385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88E77B1" w14:textId="77777777" w:rsidR="00967EFC" w:rsidRPr="00C76FF8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(317,809)</w:t>
            </w:r>
          </w:p>
        </w:tc>
      </w:tr>
      <w:tr w:rsidR="00967EFC" w:rsidRPr="000F2BBF" w14:paraId="144F6AC9" w14:textId="77777777" w:rsidTr="005966D5">
        <w:tc>
          <w:tcPr>
            <w:tcW w:w="5310" w:type="dxa"/>
            <w:vAlign w:val="bottom"/>
          </w:tcPr>
          <w:p w14:paraId="629BAD5A" w14:textId="77777777" w:rsidR="00967EFC" w:rsidRPr="00DC0385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3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โอนเงินลงทุนในบริษัท </w:t>
            </w:r>
            <w:r w:rsidRPr="00DC0385">
              <w:rPr>
                <w:rFonts w:asciiTheme="majorBidi" w:hAnsiTheme="majorBidi"/>
                <w:sz w:val="30"/>
                <w:szCs w:val="30"/>
                <w:cs/>
              </w:rPr>
              <w:t>เดอะ เลตเตอร์ โพสต์ เซอร์วิส จำกัด</w:t>
            </w:r>
          </w:p>
        </w:tc>
        <w:tc>
          <w:tcPr>
            <w:tcW w:w="895" w:type="dxa"/>
          </w:tcPr>
          <w:p w14:paraId="09564441" w14:textId="77777777" w:rsidR="00967EFC" w:rsidRPr="00DC0385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8538A5" w14:textId="77777777" w:rsidR="00967EFC" w:rsidRPr="00DC0385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ADAF347" w14:textId="77777777" w:rsidR="00967EFC" w:rsidRPr="00DC0385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B39C66" w14:textId="77777777" w:rsidR="00967EFC" w:rsidRPr="00DC0385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83B1F8" w14:textId="77777777" w:rsidR="00967EFC" w:rsidRPr="00C76FF8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(42,000)</w:t>
            </w:r>
          </w:p>
        </w:tc>
      </w:tr>
      <w:tr w:rsidR="00967EFC" w:rsidRPr="000F2BBF" w14:paraId="04441AB4" w14:textId="77777777" w:rsidTr="005966D5">
        <w:tc>
          <w:tcPr>
            <w:tcW w:w="5310" w:type="dxa"/>
            <w:vAlign w:val="bottom"/>
          </w:tcPr>
          <w:p w14:paraId="45C065E1" w14:textId="77777777" w:rsidR="00967EFC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โอนเงินลงทุนใน</w:t>
            </w:r>
            <w:r w:rsidRPr="00DC0385">
              <w:rPr>
                <w:rFonts w:asciiTheme="majorBidi" w:hAnsiTheme="majorBidi"/>
                <w:sz w:val="30"/>
                <w:szCs w:val="30"/>
                <w:cs/>
              </w:rPr>
              <w:t>บริษัท เอ็มพ้อยท์เอ็กซ์เพรส จำกัด</w:t>
            </w:r>
          </w:p>
        </w:tc>
        <w:tc>
          <w:tcPr>
            <w:tcW w:w="895" w:type="dxa"/>
          </w:tcPr>
          <w:p w14:paraId="01113FCF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0DC99E3A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0AC7C921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B9C7E" w14:textId="77777777" w:rsidR="00967EFC" w:rsidRPr="00B56693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2F5105" w14:textId="77777777" w:rsidR="00967EFC" w:rsidRPr="00C76FF8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</w:t>
            </w: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24,000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</w:tr>
      <w:tr w:rsidR="00967EFC" w:rsidRPr="000F2BBF" w14:paraId="5512E259" w14:textId="77777777" w:rsidTr="005966D5">
        <w:tc>
          <w:tcPr>
            <w:tcW w:w="5310" w:type="dxa"/>
            <w:vAlign w:val="bottom"/>
          </w:tcPr>
          <w:p w14:paraId="43C11A39" w14:textId="77777777" w:rsidR="00967EFC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 w:rsidRPr="002536FE">
              <w:rPr>
                <w:rFonts w:asciiTheme="majorBidi" w:hAnsiTheme="majorBidi"/>
                <w:sz w:val="30"/>
                <w:szCs w:val="30"/>
                <w:cs/>
              </w:rPr>
              <w:t>เพย์โพสต์ เซอร์วิส จำกัด</w:t>
            </w:r>
          </w:p>
        </w:tc>
        <w:tc>
          <w:tcPr>
            <w:tcW w:w="895" w:type="dxa"/>
          </w:tcPr>
          <w:p w14:paraId="6217C456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44D409F5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158ED95E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35AB10" w14:textId="77777777" w:rsidR="00967EFC" w:rsidRPr="00B56693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39F05C54" w14:textId="77777777" w:rsidR="00967EFC" w:rsidRPr="00C76FF8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</w:t>
            </w:r>
            <w:r w:rsidRPr="00C76FF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56,250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</w:tr>
      <w:tr w:rsidR="00967EFC" w:rsidRPr="000F2BBF" w14:paraId="39F8AA94" w14:textId="77777777" w:rsidTr="005966D5">
        <w:tc>
          <w:tcPr>
            <w:tcW w:w="5310" w:type="dxa"/>
            <w:vAlign w:val="bottom"/>
          </w:tcPr>
          <w:p w14:paraId="0EAB46DE" w14:textId="77777777" w:rsidR="00967EFC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Pr="002536FE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 w:rsidRPr="00C76FF8">
              <w:rPr>
                <w:rFonts w:asciiTheme="majorBidi" w:hAnsiTheme="majorBidi"/>
                <w:sz w:val="30"/>
                <w:szCs w:val="30"/>
                <w:cs/>
              </w:rPr>
              <w:t>เอ.ที.พี.เฟรนด์ เซอร์วิส จำกัด</w:t>
            </w:r>
          </w:p>
        </w:tc>
        <w:tc>
          <w:tcPr>
            <w:tcW w:w="895" w:type="dxa"/>
          </w:tcPr>
          <w:p w14:paraId="5BCA6479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7E7D6E23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2CF74268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25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BB55D7" w14:textId="77777777" w:rsidR="00967EFC" w:rsidRPr="00B56693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41D8EC93" w14:textId="77777777" w:rsidR="00967EFC" w:rsidRPr="00C76FF8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(207,750)</w:t>
            </w:r>
          </w:p>
        </w:tc>
      </w:tr>
      <w:tr w:rsidR="00967EFC" w:rsidRPr="000F2BBF" w14:paraId="5BE81F89" w14:textId="77777777" w:rsidTr="005966D5">
        <w:tc>
          <w:tcPr>
            <w:tcW w:w="5310" w:type="dxa"/>
            <w:vAlign w:val="bottom"/>
          </w:tcPr>
          <w:p w14:paraId="50825662" w14:textId="77777777" w:rsidR="00967EFC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โอนเงินลงทุนในบริษัท สปีดดี้ เอ็กซ์เพรส เซอร์วิส จำกัด</w:t>
            </w:r>
          </w:p>
        </w:tc>
        <w:tc>
          <w:tcPr>
            <w:tcW w:w="895" w:type="dxa"/>
          </w:tcPr>
          <w:p w14:paraId="3338D694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268CB19A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7E861F82" w14:textId="77777777" w:rsidR="00967EFC" w:rsidRPr="00B56693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536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3B1C3" w14:textId="77777777" w:rsidR="00967EFC" w:rsidRPr="00B56693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437789A4" w14:textId="77777777" w:rsidR="00967EFC" w:rsidRPr="00C76FF8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(125)</w:t>
            </w:r>
          </w:p>
        </w:tc>
      </w:tr>
      <w:tr w:rsidR="008B16AA" w:rsidRPr="000F2BBF" w14:paraId="2A907C97" w14:textId="77777777" w:rsidTr="00AC1833">
        <w:tc>
          <w:tcPr>
            <w:tcW w:w="5310" w:type="dxa"/>
            <w:vAlign w:val="bottom"/>
          </w:tcPr>
          <w:p w14:paraId="1789BC2F" w14:textId="77777777" w:rsidR="008B16AA" w:rsidRPr="00552C7C" w:rsidRDefault="008B16AA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95" w:type="dxa"/>
          </w:tcPr>
          <w:p w14:paraId="1A0510EC" w14:textId="77777777" w:rsidR="008B16AA" w:rsidRPr="00B56693" w:rsidRDefault="008B16AA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4F66E9E7" w14:textId="77777777" w:rsidR="008B16AA" w:rsidRPr="00B56693" w:rsidRDefault="008B16AA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3A28174A" w14:textId="77777777" w:rsidR="008B16AA" w:rsidRPr="00B56693" w:rsidRDefault="008B16AA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123997" w14:textId="77777777" w:rsidR="008B16AA" w:rsidRPr="00B56693" w:rsidRDefault="008B16AA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6938292C" w14:textId="77777777" w:rsidR="008B16AA" w:rsidRPr="00B56693" w:rsidRDefault="008B16AA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2F1FAC" w:rsidRPr="000F2BBF" w14:paraId="2FE48C13" w14:textId="77777777" w:rsidTr="00AC1833">
        <w:tc>
          <w:tcPr>
            <w:tcW w:w="5310" w:type="dxa"/>
            <w:vAlign w:val="bottom"/>
          </w:tcPr>
          <w:p w14:paraId="68282D09" w14:textId="77777777" w:rsidR="002F1FAC" w:rsidRPr="00DC0385" w:rsidRDefault="002F1FAC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0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95" w:type="dxa"/>
          </w:tcPr>
          <w:p w14:paraId="685494CC" w14:textId="77777777" w:rsidR="002F1FAC" w:rsidRPr="00DC0385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DD50D8" w14:textId="77777777" w:rsidR="002F1FAC" w:rsidRPr="00DC0385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873362D" w14:textId="77777777" w:rsidR="002F1FAC" w:rsidRPr="00DC0385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F22FAB" w14:textId="77777777" w:rsidR="002F1FAC" w:rsidRPr="00DC0385" w:rsidRDefault="002F1FAC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41B8C5D" w14:textId="77777777" w:rsidR="002F1FAC" w:rsidRPr="00DC0385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72FAD" w:rsidRPr="00DC0385" w14:paraId="7E223559" w14:textId="77777777" w:rsidTr="00AC1833">
        <w:tc>
          <w:tcPr>
            <w:tcW w:w="5310" w:type="dxa"/>
            <w:vAlign w:val="bottom"/>
          </w:tcPr>
          <w:p w14:paraId="5CB21CB6" w14:textId="28AB4C4A" w:rsidR="00D72FAD" w:rsidRPr="00DC0385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038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DC03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0385">
              <w:rPr>
                <w:rFonts w:asciiTheme="majorBidi" w:hAnsiTheme="majorBidi" w:hint="cs"/>
                <w:sz w:val="30"/>
                <w:szCs w:val="30"/>
                <w:cs/>
              </w:rPr>
              <w:t>แพลท ฟินเซิร์ฟ</w:t>
            </w:r>
            <w:r w:rsidRPr="00DC0385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38045ADE" w14:textId="77777777" w:rsidR="00D72FAD" w:rsidRPr="00DC0385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1ECDF1" w14:textId="77777777" w:rsidR="00D72FAD" w:rsidRPr="00DC0385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ACF617B" w14:textId="6648021E" w:rsidR="00D72FAD" w:rsidRPr="00DC0385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1,130,000</w:t>
            </w:r>
          </w:p>
        </w:tc>
        <w:tc>
          <w:tcPr>
            <w:tcW w:w="236" w:type="dxa"/>
            <w:vAlign w:val="bottom"/>
          </w:tcPr>
          <w:p w14:paraId="70DB77BC" w14:textId="77777777" w:rsidR="00D72FAD" w:rsidRPr="00DC0385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8D4F26" w14:textId="0B7D05E9" w:rsidR="00D72FAD" w:rsidRPr="000D349C" w:rsidRDefault="00D72FAD" w:rsidP="00D72FA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1,130,000</w:t>
            </w:r>
          </w:p>
        </w:tc>
      </w:tr>
      <w:tr w:rsidR="00D72FAD" w:rsidRPr="00552C7C" w14:paraId="2B8A663A" w14:textId="77777777" w:rsidTr="00AC1833">
        <w:tc>
          <w:tcPr>
            <w:tcW w:w="5310" w:type="dxa"/>
            <w:vAlign w:val="bottom"/>
          </w:tcPr>
          <w:p w14:paraId="7A0E5E2D" w14:textId="3600E619" w:rsidR="00D72FAD" w:rsidRPr="00552C7C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552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C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เทโร สบาย </w:t>
            </w:r>
            <w:r w:rsidRPr="00552C7C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895" w:type="dxa"/>
          </w:tcPr>
          <w:p w14:paraId="143FD1E5" w14:textId="77777777" w:rsidR="00D72FAD" w:rsidRPr="00552C7C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4073E" w14:textId="77777777" w:rsidR="00D72FAD" w:rsidRPr="00552C7C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B76D98B" w14:textId="738632CE" w:rsidR="00D72FAD" w:rsidRPr="00552C7C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  <w:vAlign w:val="bottom"/>
          </w:tcPr>
          <w:p w14:paraId="4984ABCC" w14:textId="77777777" w:rsidR="00D72FAD" w:rsidRPr="00552C7C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1BF8628" w14:textId="34D89339" w:rsidR="00D72FAD" w:rsidRPr="000D349C" w:rsidRDefault="00D72FAD" w:rsidP="00D72FA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125</w:t>
            </w:r>
          </w:p>
        </w:tc>
      </w:tr>
      <w:tr w:rsidR="00D72FAD" w:rsidRPr="00552C7C" w14:paraId="4F4ABD5C" w14:textId="77777777" w:rsidTr="00AC1833">
        <w:tc>
          <w:tcPr>
            <w:tcW w:w="5310" w:type="dxa"/>
            <w:vAlign w:val="bottom"/>
          </w:tcPr>
          <w:p w14:paraId="03AC791A" w14:textId="7E50CDDA" w:rsidR="00D72FAD" w:rsidRPr="00552C7C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C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เงินลงทุนในบริษัท ฟอร์ทสมาร์ท สบาย เทค จำกัด </w:t>
            </w:r>
          </w:p>
        </w:tc>
        <w:tc>
          <w:tcPr>
            <w:tcW w:w="895" w:type="dxa"/>
          </w:tcPr>
          <w:p w14:paraId="0AAE7F9D" w14:textId="77777777" w:rsidR="00D72FAD" w:rsidRPr="00552C7C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62611B" w14:textId="77777777" w:rsidR="00D72FAD" w:rsidRPr="00552C7C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034360E" w14:textId="7E57F6FA" w:rsidR="00D72FAD" w:rsidRPr="00552C7C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  <w:vAlign w:val="bottom"/>
          </w:tcPr>
          <w:p w14:paraId="7E0A8A7A" w14:textId="77777777" w:rsidR="00D72FAD" w:rsidRPr="00552C7C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56F70E3" w14:textId="0B2A80D5" w:rsidR="00D72FAD" w:rsidRPr="000D349C" w:rsidRDefault="00D72FAD" w:rsidP="00D72FA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500</w:t>
            </w:r>
          </w:p>
        </w:tc>
      </w:tr>
    </w:tbl>
    <w:p w14:paraId="60EB4569" w14:textId="63840B70" w:rsidR="00B50492" w:rsidRDefault="00B50492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BB7AC51" w14:textId="305A7718" w:rsidR="00840B07" w:rsidRDefault="00840B07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19979B21" w14:textId="36DB438F" w:rsidR="00840B07" w:rsidRDefault="00840B07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14BBA22A" w14:textId="77777777" w:rsidR="00840B07" w:rsidRDefault="00840B07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2A59035" w14:textId="775BE03F" w:rsidR="008C0EFF" w:rsidRPr="009A1A83" w:rsidRDefault="008C0EFF" w:rsidP="008C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66B38">
        <w:rPr>
          <w:rFonts w:ascii="Angsana New" w:hAnsi="Angsana New"/>
          <w:b/>
          <w:sz w:val="30"/>
          <w:szCs w:val="30"/>
          <w:cs/>
        </w:rPr>
        <w:lastRenderedPageBreak/>
        <w:t>ใน</w:t>
      </w:r>
      <w:r w:rsidRPr="00E66B38">
        <w:rPr>
          <w:rFonts w:ascii="Angsana New" w:hAnsi="Angsana New" w:hint="cs"/>
          <w:b/>
          <w:sz w:val="30"/>
          <w:szCs w:val="30"/>
          <w:cs/>
        </w:rPr>
        <w:t xml:space="preserve">เดือนมกราคม </w:t>
      </w:r>
      <w:r w:rsidRPr="00E66B38">
        <w:rPr>
          <w:rFonts w:ascii="Angsana New" w:hAnsi="Angsana New"/>
          <w:bCs/>
          <w:sz w:val="30"/>
          <w:szCs w:val="30"/>
        </w:rPr>
        <w:t>2565</w:t>
      </w:r>
      <w:r w:rsidRPr="00E66B38">
        <w:rPr>
          <w:rFonts w:ascii="Angsana New" w:hAnsi="Angsana New"/>
          <w:b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E66B38">
        <w:rPr>
          <w:rFonts w:ascii="Angsana New" w:hAnsi="Angsana New" w:hint="cs"/>
          <w:b/>
          <w:sz w:val="30"/>
          <w:szCs w:val="30"/>
          <w:cs/>
        </w:rPr>
        <w:t>เอ.ที.พี. เฟรนด์ เซอร์วิส จำกัด</w:t>
      </w:r>
      <w:r w:rsidRPr="00E66B38">
        <w:rPr>
          <w:rFonts w:ascii="Angsana New" w:hAnsi="Angsana New"/>
          <w:b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z w:val="30"/>
          <w:szCs w:val="30"/>
          <w:cs/>
        </w:rPr>
        <w:t>ซึ่งเป็นบริษัทย่อย</w:t>
      </w:r>
      <w:r w:rsidRPr="00E66B38">
        <w:rPr>
          <w:rFonts w:ascii="Angsana New" w:hAnsi="Angsana New"/>
          <w:b/>
          <w:spacing w:val="-6"/>
          <w:sz w:val="30"/>
          <w:szCs w:val="30"/>
          <w:cs/>
        </w:rPr>
        <w:t>เพิ่มเติมร้อยละ</w:t>
      </w:r>
      <w:r w:rsidRPr="00E66B38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E66B38">
        <w:rPr>
          <w:rFonts w:ascii="Angsana New" w:hAnsi="Angsana New"/>
          <w:bCs/>
          <w:spacing w:val="-6"/>
          <w:sz w:val="30"/>
          <w:szCs w:val="30"/>
        </w:rPr>
        <w:t>14</w:t>
      </w:r>
      <w:r w:rsidRPr="00E66B38">
        <w:rPr>
          <w:rFonts w:ascii="Angsana New" w:hAnsi="Angsana New" w:hint="cs"/>
          <w:bCs/>
          <w:spacing w:val="-6"/>
          <w:sz w:val="30"/>
          <w:szCs w:val="30"/>
          <w:cs/>
        </w:rPr>
        <w:t xml:space="preserve"> </w:t>
      </w:r>
      <w:r w:rsidRPr="00E66B38">
        <w:rPr>
          <w:rFonts w:ascii="Angsana New" w:hAnsi="Angsana New"/>
          <w:b/>
          <w:spacing w:val="-6"/>
          <w:sz w:val="30"/>
          <w:szCs w:val="30"/>
          <w:cs/>
        </w:rPr>
        <w:t xml:space="preserve">เป็นเงินสดจำนวน </w:t>
      </w:r>
      <w:r w:rsidRPr="00E66B38">
        <w:rPr>
          <w:rFonts w:ascii="Angsana New" w:hAnsi="Angsana New"/>
          <w:bCs/>
          <w:spacing w:val="-6"/>
          <w:sz w:val="30"/>
          <w:szCs w:val="30"/>
        </w:rPr>
        <w:t>56</w:t>
      </w:r>
      <w:r w:rsidRPr="00E66B3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E66B38">
        <w:rPr>
          <w:rFonts w:ascii="Angsana New" w:hAnsi="Angsana New"/>
          <w:bCs/>
          <w:spacing w:val="-6"/>
          <w:sz w:val="30"/>
          <w:szCs w:val="30"/>
        </w:rPr>
        <w:t>43</w:t>
      </w:r>
      <w:r w:rsidRPr="00E66B3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pacing w:val="-6"/>
          <w:sz w:val="30"/>
          <w:szCs w:val="30"/>
          <w:cs/>
        </w:rPr>
        <w:t xml:space="preserve">เป็นร้อยละ </w:t>
      </w:r>
      <w:r w:rsidRPr="00E66B38">
        <w:rPr>
          <w:rFonts w:ascii="Angsana New" w:hAnsi="Angsana New"/>
          <w:bCs/>
          <w:spacing w:val="-6"/>
          <w:sz w:val="30"/>
          <w:szCs w:val="30"/>
        </w:rPr>
        <w:t>57</w:t>
      </w:r>
      <w:r w:rsidRPr="00E66B3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pacing w:val="-6"/>
          <w:sz w:val="30"/>
          <w:szCs w:val="30"/>
          <w:cs/>
        </w:rPr>
        <w:t xml:space="preserve">มูลค่าตามบัญชีของสินทรัพย์สุทธิของบริษัท </w:t>
      </w:r>
      <w:r w:rsidRPr="00E66B38">
        <w:rPr>
          <w:rFonts w:ascii="Angsana New" w:hAnsi="Angsana New" w:hint="cs"/>
          <w:b/>
          <w:spacing w:val="-6"/>
          <w:sz w:val="30"/>
          <w:szCs w:val="30"/>
          <w:cs/>
        </w:rPr>
        <w:t>เอ.ที.พี.เฟรนด์ เซอร์วิส จำกัด</w:t>
      </w:r>
      <w:r w:rsidRPr="00E66B3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pacing w:val="-6"/>
          <w:sz w:val="30"/>
          <w:szCs w:val="30"/>
          <w:cs/>
        </w:rPr>
        <w:t>ในงบการเงินของกลุ่มบริษัท ณ วันที่ซื้อ</w:t>
      </w:r>
      <w:r w:rsidR="00E66B38" w:rsidRPr="00E66B38">
        <w:rPr>
          <w:rFonts w:ascii="Angsana New" w:hAnsi="Angsana New"/>
          <w:b/>
          <w:spacing w:val="-6"/>
          <w:sz w:val="30"/>
          <w:szCs w:val="30"/>
        </w:rPr>
        <w:t xml:space="preserve">   </w:t>
      </w:r>
      <w:r w:rsidRPr="00E66B38">
        <w:rPr>
          <w:rFonts w:ascii="Angsana New" w:hAnsi="Angsana New"/>
          <w:b/>
          <w:sz w:val="30"/>
          <w:szCs w:val="30"/>
          <w:cs/>
        </w:rPr>
        <w:t xml:space="preserve">เป็นเงินจำนวน </w:t>
      </w:r>
      <w:r w:rsidR="00E66B38" w:rsidRPr="00E66B38">
        <w:rPr>
          <w:rFonts w:ascii="Angsana New" w:hAnsi="Angsana New"/>
          <w:bCs/>
          <w:sz w:val="30"/>
          <w:szCs w:val="30"/>
        </w:rPr>
        <w:t>1</w:t>
      </w:r>
      <w:r w:rsidR="009A1A83">
        <w:rPr>
          <w:rFonts w:ascii="Angsana New" w:hAnsi="Angsana New"/>
          <w:bCs/>
          <w:sz w:val="30"/>
          <w:szCs w:val="30"/>
        </w:rPr>
        <w:t>08</w:t>
      </w:r>
      <w:r w:rsidR="00E66B38" w:rsidRPr="00E66B38">
        <w:rPr>
          <w:rFonts w:ascii="Angsana New" w:hAnsi="Angsana New"/>
          <w:bCs/>
          <w:sz w:val="30"/>
          <w:szCs w:val="30"/>
        </w:rPr>
        <w:t>.</w:t>
      </w:r>
      <w:r w:rsidR="009A1A83">
        <w:rPr>
          <w:rFonts w:ascii="Angsana New" w:hAnsi="Angsana New"/>
          <w:bCs/>
          <w:sz w:val="30"/>
          <w:szCs w:val="30"/>
        </w:rPr>
        <w:t>49</w:t>
      </w:r>
      <w:r w:rsidRPr="00E66B38">
        <w:rPr>
          <w:rFonts w:ascii="Angsana New" w:hAnsi="Angsana New"/>
          <w:b/>
          <w:sz w:val="30"/>
          <w:szCs w:val="30"/>
        </w:rPr>
        <w:t xml:space="preserve"> </w:t>
      </w:r>
      <w:r w:rsidRPr="00E66B38">
        <w:rPr>
          <w:rFonts w:ascii="Angsana New" w:hAnsi="Angsana New"/>
          <w:b/>
          <w:sz w:val="30"/>
          <w:szCs w:val="30"/>
          <w:cs/>
        </w:rPr>
        <w:t>ล้านบา</w:t>
      </w:r>
      <w:r w:rsidRPr="009A1A83">
        <w:rPr>
          <w:rFonts w:ascii="Angsana New" w:hAnsi="Angsana New"/>
          <w:b/>
          <w:sz w:val="30"/>
          <w:szCs w:val="30"/>
          <w:cs/>
        </w:rPr>
        <w:t xml:space="preserve">ท กลุ่มบริษัทรับรู้ส่วนได้เสียที่ไม่มีอำนาจควบคุมลดลงเป็นจำนวน </w:t>
      </w:r>
      <w:r w:rsidRPr="009A1A83">
        <w:rPr>
          <w:rFonts w:ascii="Angsana New" w:hAnsi="Angsana New"/>
          <w:bCs/>
          <w:sz w:val="30"/>
          <w:szCs w:val="30"/>
        </w:rPr>
        <w:t>1</w:t>
      </w:r>
      <w:r w:rsidR="0032650E">
        <w:rPr>
          <w:rFonts w:ascii="Angsana New" w:hAnsi="Angsana New"/>
          <w:bCs/>
          <w:sz w:val="30"/>
          <w:szCs w:val="30"/>
        </w:rPr>
        <w:t>5</w:t>
      </w:r>
      <w:r w:rsidRPr="009A1A83">
        <w:rPr>
          <w:rFonts w:ascii="Angsana New" w:hAnsi="Angsana New"/>
          <w:bCs/>
          <w:sz w:val="30"/>
          <w:szCs w:val="30"/>
        </w:rPr>
        <w:t>.</w:t>
      </w:r>
      <w:r w:rsidR="0032650E">
        <w:rPr>
          <w:rFonts w:ascii="Angsana New" w:hAnsi="Angsana New"/>
          <w:bCs/>
          <w:sz w:val="30"/>
          <w:szCs w:val="30"/>
        </w:rPr>
        <w:t>19</w:t>
      </w:r>
      <w:r w:rsidRPr="009A1A83">
        <w:rPr>
          <w:rFonts w:ascii="Angsana New" w:hAnsi="Angsana New"/>
          <w:b/>
          <w:sz w:val="30"/>
          <w:szCs w:val="30"/>
        </w:rPr>
        <w:t xml:space="preserve"> </w:t>
      </w:r>
      <w:r w:rsidRPr="009A1A83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E66B38" w:rsidRPr="009A1A83">
        <w:rPr>
          <w:rFonts w:ascii="Angsana New" w:hAnsi="Angsana New"/>
          <w:b/>
          <w:sz w:val="30"/>
          <w:szCs w:val="30"/>
        </w:rPr>
        <w:t xml:space="preserve">  </w:t>
      </w:r>
      <w:r w:rsidRPr="009A1A83">
        <w:rPr>
          <w:rFonts w:ascii="Angsana New" w:hAnsi="Angsana New"/>
          <w:b/>
          <w:sz w:val="30"/>
          <w:szCs w:val="30"/>
          <w:cs/>
        </w:rPr>
        <w:t xml:space="preserve">ซึ่งเกิดจากการเปลี่ยนแปลงส่วนของเจ้าของในบริษัท </w:t>
      </w:r>
      <w:r w:rsidRPr="009A1A83">
        <w:rPr>
          <w:rFonts w:ascii="Angsana New" w:hAnsi="Angsana New" w:hint="cs"/>
          <w:b/>
          <w:sz w:val="30"/>
          <w:szCs w:val="30"/>
          <w:cs/>
        </w:rPr>
        <w:t>เอ.ที.พี.เฟรนด์ เซอร์วิส จำกัด</w:t>
      </w:r>
    </w:p>
    <w:p w14:paraId="00A204FA" w14:textId="77777777" w:rsidR="008C0EFF" w:rsidRDefault="008C0EFF" w:rsidP="00840B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1ADB0FA" w14:textId="6FC556DB" w:rsidR="00840B07" w:rsidRDefault="00840B07" w:rsidP="00840B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840B07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Pr="00840B07">
        <w:rPr>
          <w:rFonts w:ascii="Angsana New" w:hAnsi="Angsana New"/>
          <w:bCs/>
          <w:sz w:val="30"/>
          <w:szCs w:val="30"/>
        </w:rPr>
        <w:t>14</w:t>
      </w:r>
      <w:r w:rsidRPr="00840B07">
        <w:rPr>
          <w:rFonts w:ascii="Angsana New" w:hAnsi="Angsana New"/>
          <w:bCs/>
          <w:sz w:val="30"/>
          <w:szCs w:val="30"/>
          <w:cs/>
        </w:rPr>
        <w:t xml:space="preserve"> </w:t>
      </w:r>
      <w:r w:rsidRPr="00840B07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Pr="00840B07">
        <w:rPr>
          <w:rFonts w:ascii="Angsana New" w:hAnsi="Angsana New"/>
          <w:bCs/>
          <w:sz w:val="30"/>
          <w:szCs w:val="30"/>
        </w:rPr>
        <w:t>2565</w:t>
      </w:r>
      <w:r w:rsidRPr="00840B07">
        <w:rPr>
          <w:rFonts w:ascii="Angsana New" w:hAnsi="Angsana New"/>
          <w:b/>
          <w:sz w:val="30"/>
          <w:szCs w:val="30"/>
          <w:cs/>
        </w:rPr>
        <w:t xml:space="preserve"> บริษัทได้จัดตั้งบริษัท</w:t>
      </w:r>
      <w:r>
        <w:rPr>
          <w:rFonts w:ascii="Angsana New" w:hAnsi="Angsana New" w:hint="cs"/>
          <w:b/>
          <w:sz w:val="30"/>
          <w:szCs w:val="30"/>
          <w:cs/>
        </w:rPr>
        <w:t>ดังต่อไปนี้</w:t>
      </w:r>
    </w:p>
    <w:p w14:paraId="677D9584" w14:textId="5C1CC0E6" w:rsidR="00840B07" w:rsidRDefault="00840B07" w:rsidP="00840B07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 w:rsidRPr="00A11D6B">
        <w:rPr>
          <w:rFonts w:ascii="Angsana New" w:hAnsi="Angsana New"/>
          <w:b/>
          <w:spacing w:val="-6"/>
          <w:sz w:val="30"/>
          <w:szCs w:val="30"/>
          <w:cs/>
        </w:rPr>
        <w:t>บริษัท สบาย ดิจิตอล จำกัด โดยมีทุนจดทะเบียนจำนวน</w:t>
      </w:r>
      <w:r w:rsidR="002348B4" w:rsidRPr="00A11D6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2348B4" w:rsidRPr="00A11D6B">
        <w:rPr>
          <w:rFonts w:ascii="Angsana New" w:hAnsi="Angsana New"/>
          <w:bCs/>
          <w:spacing w:val="-6"/>
          <w:sz w:val="30"/>
          <w:szCs w:val="30"/>
        </w:rPr>
        <w:t>10</w:t>
      </w:r>
      <w:r w:rsidRPr="00A11D6B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A11D6B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</w:t>
      </w:r>
      <w:r w:rsidR="00A11D6B" w:rsidRPr="00A11D6B">
        <w:rPr>
          <w:rFonts w:ascii="Angsana New" w:hAnsi="Angsana New"/>
          <w:bCs/>
          <w:spacing w:val="-6"/>
          <w:sz w:val="30"/>
          <w:szCs w:val="30"/>
        </w:rPr>
        <w:t>(</w:t>
      </w:r>
      <w:r w:rsidRPr="00A11D6B">
        <w:rPr>
          <w:rFonts w:ascii="Angsana New" w:hAnsi="Angsana New"/>
          <w:b/>
          <w:spacing w:val="-6"/>
          <w:sz w:val="30"/>
          <w:szCs w:val="30"/>
          <w:cs/>
        </w:rPr>
        <w:t xml:space="preserve">หุ้นสามัญจำนวน </w:t>
      </w:r>
      <w:r w:rsidR="002348B4" w:rsidRPr="00A11D6B">
        <w:rPr>
          <w:rFonts w:ascii="Angsana New" w:hAnsi="Angsana New"/>
          <w:bCs/>
          <w:spacing w:val="-6"/>
          <w:sz w:val="30"/>
          <w:szCs w:val="30"/>
        </w:rPr>
        <w:t>1</w:t>
      </w:r>
      <w:r w:rsidRPr="00A11D6B">
        <w:rPr>
          <w:rFonts w:ascii="Angsana New" w:hAnsi="Angsana New"/>
          <w:b/>
          <w:spacing w:val="-6"/>
          <w:sz w:val="30"/>
          <w:szCs w:val="30"/>
          <w:cs/>
        </w:rPr>
        <w:t xml:space="preserve"> ล้านหุ้น มูลค่าที่ตราไว้</w:t>
      </w:r>
      <w:r w:rsidR="00A11D6B">
        <w:rPr>
          <w:rFonts w:ascii="Angsana New" w:hAnsi="Angsana New"/>
          <w:b/>
          <w:spacing w:val="-6"/>
          <w:sz w:val="30"/>
          <w:szCs w:val="30"/>
        </w:rPr>
        <w:t xml:space="preserve">   </w:t>
      </w:r>
      <w:r w:rsidRPr="00840B07">
        <w:rPr>
          <w:rFonts w:ascii="Angsana New" w:hAnsi="Angsana New"/>
          <w:b/>
          <w:sz w:val="30"/>
          <w:szCs w:val="30"/>
          <w:cs/>
        </w:rPr>
        <w:t>หุ้นละ</w:t>
      </w:r>
      <w:r w:rsidR="002348B4">
        <w:rPr>
          <w:rFonts w:ascii="Angsana New" w:hAnsi="Angsana New"/>
          <w:b/>
          <w:sz w:val="30"/>
          <w:szCs w:val="30"/>
        </w:rPr>
        <w:t xml:space="preserve"> </w:t>
      </w:r>
      <w:r w:rsidR="002348B4" w:rsidRPr="002348B4">
        <w:rPr>
          <w:rFonts w:ascii="Angsana New" w:hAnsi="Angsana New"/>
          <w:bCs/>
          <w:sz w:val="30"/>
          <w:szCs w:val="30"/>
        </w:rPr>
        <w:t>10</w:t>
      </w:r>
      <w:r w:rsidRPr="002348B4">
        <w:rPr>
          <w:rFonts w:ascii="Angsana New" w:hAnsi="Angsana New"/>
          <w:bCs/>
          <w:sz w:val="30"/>
          <w:szCs w:val="30"/>
          <w:cs/>
        </w:rPr>
        <w:t xml:space="preserve"> </w:t>
      </w:r>
      <w:r w:rsidRPr="00840B07">
        <w:rPr>
          <w:rFonts w:ascii="Angsana New" w:hAnsi="Angsana New"/>
          <w:b/>
          <w:sz w:val="30"/>
          <w:szCs w:val="30"/>
          <w:cs/>
        </w:rPr>
        <w:t>บาท</w:t>
      </w:r>
      <w:r w:rsidR="00A11D6B" w:rsidRPr="00F774ED">
        <w:rPr>
          <w:rFonts w:ascii="Angsana New" w:hAnsi="Angsana New"/>
          <w:bCs/>
          <w:sz w:val="30"/>
          <w:szCs w:val="30"/>
        </w:rPr>
        <w:t>)</w:t>
      </w:r>
      <w:r w:rsidRPr="00F774ED">
        <w:rPr>
          <w:rFonts w:ascii="Angsana New" w:hAnsi="Angsana New"/>
          <w:b/>
          <w:sz w:val="30"/>
          <w:szCs w:val="30"/>
          <w:cs/>
        </w:rPr>
        <w:t xml:space="preserve"> โดยมีการเรียกชำระค่าหุ้นเริ่มแรกร้อยละ </w:t>
      </w:r>
      <w:r w:rsidR="002348B4" w:rsidRPr="00F774ED">
        <w:rPr>
          <w:rFonts w:ascii="Angsana New" w:hAnsi="Angsana New"/>
          <w:bCs/>
          <w:sz w:val="30"/>
          <w:szCs w:val="30"/>
        </w:rPr>
        <w:t>25</w:t>
      </w:r>
      <w:r w:rsidRPr="00F774ED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 </w:t>
      </w:r>
      <w:r w:rsidR="002348B4" w:rsidRPr="00F774ED">
        <w:rPr>
          <w:rFonts w:ascii="Angsana New" w:hAnsi="Angsana New"/>
          <w:bCs/>
          <w:sz w:val="30"/>
          <w:szCs w:val="30"/>
        </w:rPr>
        <w:t>2.25</w:t>
      </w:r>
      <w:r w:rsidRPr="00F774ED">
        <w:rPr>
          <w:rFonts w:ascii="Angsana New" w:hAnsi="Angsana New"/>
          <w:b/>
          <w:sz w:val="30"/>
          <w:szCs w:val="30"/>
          <w:cs/>
        </w:rPr>
        <w:t xml:space="preserve"> ล้านบาท ทำให้บริษัท</w:t>
      </w:r>
      <w:r w:rsidR="002348B4" w:rsidRPr="00F774ED">
        <w:rPr>
          <w:rFonts w:ascii="Angsana New" w:hAnsi="Angsana New"/>
          <w:b/>
          <w:sz w:val="30"/>
          <w:szCs w:val="30"/>
        </w:rPr>
        <w:t xml:space="preserve">          </w:t>
      </w:r>
      <w:r w:rsidRPr="00F774ED">
        <w:rPr>
          <w:rFonts w:ascii="Angsana New" w:hAnsi="Angsana New"/>
          <w:b/>
          <w:sz w:val="30"/>
          <w:szCs w:val="30"/>
          <w:cs/>
        </w:rPr>
        <w:t>มีส่วนได้เสียในบริ</w:t>
      </w:r>
      <w:r w:rsidRPr="00840B07">
        <w:rPr>
          <w:rFonts w:ascii="Angsana New" w:hAnsi="Angsana New"/>
          <w:b/>
          <w:sz w:val="30"/>
          <w:szCs w:val="30"/>
          <w:cs/>
        </w:rPr>
        <w:t>ษัทย่อยดังกล่าวร้อยละ</w:t>
      </w:r>
      <w:r w:rsidRPr="002348B4">
        <w:rPr>
          <w:rFonts w:ascii="Angsana New" w:hAnsi="Angsana New"/>
          <w:bCs/>
          <w:sz w:val="30"/>
          <w:szCs w:val="30"/>
          <w:cs/>
        </w:rPr>
        <w:t xml:space="preserve"> </w:t>
      </w:r>
      <w:r w:rsidR="00A11D6B">
        <w:rPr>
          <w:rFonts w:ascii="Angsana New" w:hAnsi="Angsana New"/>
          <w:bCs/>
          <w:sz w:val="30"/>
          <w:szCs w:val="30"/>
        </w:rPr>
        <w:t>89.99</w:t>
      </w:r>
      <w:r w:rsidRPr="00840B07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</w:t>
      </w:r>
      <w:r w:rsidR="00F774ED">
        <w:rPr>
          <w:rFonts w:ascii="Angsana New" w:hAnsi="Angsana New"/>
          <w:b/>
          <w:sz w:val="30"/>
          <w:szCs w:val="30"/>
        </w:rPr>
        <w:t xml:space="preserve"> </w:t>
      </w:r>
      <w:r w:rsidR="00F774ED" w:rsidRPr="00F774ED">
        <w:rPr>
          <w:rFonts w:ascii="Angsana New" w:hAnsi="Angsana New"/>
          <w:b/>
          <w:sz w:val="30"/>
          <w:szCs w:val="30"/>
          <w:cs/>
        </w:rPr>
        <w:t>บริษัทย่อยดังกล่าว</w:t>
      </w:r>
      <w:r w:rsidR="00F774ED">
        <w:rPr>
          <w:rFonts w:ascii="Angsana New" w:hAnsi="Angsana New"/>
          <w:b/>
          <w:sz w:val="30"/>
          <w:szCs w:val="30"/>
        </w:rPr>
        <w:t xml:space="preserve">                </w:t>
      </w:r>
      <w:r w:rsidR="00F774ED" w:rsidRPr="00F774ED">
        <w:rPr>
          <w:rFonts w:ascii="Angsana New" w:hAnsi="Angsana New"/>
          <w:b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 w:rsidR="00F774ED" w:rsidRPr="00F774ED">
        <w:rPr>
          <w:rFonts w:ascii="Angsana New" w:hAnsi="Angsana New"/>
          <w:bCs/>
          <w:sz w:val="30"/>
          <w:szCs w:val="30"/>
        </w:rPr>
        <w:t>14</w:t>
      </w:r>
      <w:r w:rsidR="00F774ED" w:rsidRPr="00F774ED">
        <w:rPr>
          <w:rFonts w:ascii="Angsana New" w:hAnsi="Angsana New"/>
          <w:b/>
          <w:sz w:val="30"/>
          <w:szCs w:val="30"/>
        </w:rPr>
        <w:t xml:space="preserve"> </w:t>
      </w:r>
      <w:r w:rsidR="00F774ED" w:rsidRPr="00F774ED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="00F774ED" w:rsidRPr="00F774ED">
        <w:rPr>
          <w:rFonts w:ascii="Angsana New" w:hAnsi="Angsana New"/>
          <w:bCs/>
          <w:sz w:val="30"/>
          <w:szCs w:val="30"/>
        </w:rPr>
        <w:t>2565</w:t>
      </w:r>
    </w:p>
    <w:p w14:paraId="66A77CF7" w14:textId="659B6528" w:rsidR="00A11D6B" w:rsidRDefault="00840B07" w:rsidP="0005316C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 w:rsidRPr="00A11D6B">
        <w:rPr>
          <w:rFonts w:ascii="Angsana New" w:hAnsi="Angsana New" w:hint="cs"/>
          <w:b/>
          <w:sz w:val="30"/>
          <w:szCs w:val="30"/>
          <w:cs/>
        </w:rPr>
        <w:t xml:space="preserve">บริษัท </w:t>
      </w:r>
      <w:r w:rsidRPr="00A11D6B">
        <w:rPr>
          <w:rFonts w:ascii="Angsana New" w:hAnsi="Angsana New"/>
          <w:b/>
          <w:sz w:val="30"/>
          <w:szCs w:val="30"/>
          <w:cs/>
        </w:rPr>
        <w:t>สบาย แอคเซลเลอเรเตอร์</w:t>
      </w:r>
      <w:r w:rsidR="00A11D6B" w:rsidRPr="00A11D6B">
        <w:rPr>
          <w:rFonts w:ascii="Angsana New" w:hAnsi="Angsana New"/>
          <w:b/>
          <w:sz w:val="30"/>
          <w:szCs w:val="30"/>
        </w:rPr>
        <w:t xml:space="preserve"> </w:t>
      </w:r>
      <w:r w:rsidR="00A11D6B" w:rsidRPr="00A11D6B">
        <w:rPr>
          <w:rFonts w:ascii="Angsana New" w:hAnsi="Angsana New" w:hint="cs"/>
          <w:b/>
          <w:sz w:val="30"/>
          <w:szCs w:val="30"/>
          <w:cs/>
        </w:rPr>
        <w:t>จำกัด</w:t>
      </w:r>
      <w:r w:rsidRPr="00A11D6B">
        <w:rPr>
          <w:rFonts w:ascii="Angsana New" w:hAnsi="Angsana New"/>
          <w:b/>
          <w:sz w:val="30"/>
          <w:szCs w:val="30"/>
          <w:cs/>
        </w:rPr>
        <w:t xml:space="preserve"> </w:t>
      </w:r>
      <w:r w:rsidR="00A11D6B" w:rsidRPr="00A11D6B">
        <w:rPr>
          <w:rFonts w:ascii="Angsana New" w:hAnsi="Angsana New"/>
          <w:b/>
          <w:sz w:val="30"/>
          <w:szCs w:val="30"/>
          <w:cs/>
        </w:rPr>
        <w:t>โดยมีทุนจดทะเบียนจำนวน</w:t>
      </w:r>
      <w:r w:rsidR="00A11D6B" w:rsidRPr="00A11D6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11D6B" w:rsidRPr="00A11D6B">
        <w:rPr>
          <w:rFonts w:ascii="Angsana New" w:hAnsi="Angsana New"/>
          <w:bCs/>
          <w:sz w:val="30"/>
          <w:szCs w:val="30"/>
        </w:rPr>
        <w:t>1</w:t>
      </w:r>
      <w:r w:rsidR="00A11D6B" w:rsidRPr="00A11D6B">
        <w:rPr>
          <w:rFonts w:ascii="Angsana New" w:hAnsi="Angsana New"/>
          <w:bCs/>
          <w:sz w:val="30"/>
          <w:szCs w:val="30"/>
          <w:cs/>
        </w:rPr>
        <w:t xml:space="preserve"> </w:t>
      </w:r>
      <w:r w:rsidR="00A11D6B" w:rsidRPr="00A11D6B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A11D6B" w:rsidRPr="00A11D6B">
        <w:rPr>
          <w:rFonts w:ascii="Angsana New" w:hAnsi="Angsana New"/>
          <w:bCs/>
          <w:sz w:val="30"/>
          <w:szCs w:val="30"/>
        </w:rPr>
        <w:t>(</w:t>
      </w:r>
      <w:r w:rsidR="00A11D6B" w:rsidRPr="00A11D6B">
        <w:rPr>
          <w:rFonts w:ascii="Angsana New" w:hAnsi="Angsana New"/>
          <w:b/>
          <w:sz w:val="30"/>
          <w:szCs w:val="30"/>
          <w:cs/>
        </w:rPr>
        <w:t xml:space="preserve">หุ้นสามัญจำนวน </w:t>
      </w:r>
      <w:r w:rsidR="00A11D6B" w:rsidRPr="00A11D6B">
        <w:rPr>
          <w:rFonts w:ascii="Angsana New" w:hAnsi="Angsana New"/>
          <w:bCs/>
          <w:sz w:val="30"/>
          <w:szCs w:val="30"/>
        </w:rPr>
        <w:t>100,000</w:t>
      </w:r>
      <w:r w:rsidR="00A11D6B" w:rsidRPr="00A11D6B">
        <w:rPr>
          <w:rFonts w:ascii="Angsana New" w:hAnsi="Angsana New"/>
          <w:b/>
          <w:sz w:val="30"/>
          <w:szCs w:val="30"/>
        </w:rPr>
        <w:t xml:space="preserve"> </w:t>
      </w:r>
      <w:r w:rsidR="00A11D6B" w:rsidRPr="00A11D6B">
        <w:rPr>
          <w:rFonts w:ascii="Angsana New" w:hAnsi="Angsana New"/>
          <w:b/>
          <w:sz w:val="30"/>
          <w:szCs w:val="30"/>
          <w:cs/>
        </w:rPr>
        <w:t xml:space="preserve">หุ้น มูลค่าที่ตราไว้หุ้นละ </w:t>
      </w:r>
      <w:r w:rsidR="00A11D6B" w:rsidRPr="00A11D6B">
        <w:rPr>
          <w:rFonts w:ascii="Angsana New" w:hAnsi="Angsana New"/>
          <w:bCs/>
          <w:sz w:val="30"/>
          <w:szCs w:val="30"/>
        </w:rPr>
        <w:t>10</w:t>
      </w:r>
      <w:r w:rsidR="00A11D6B" w:rsidRPr="00A11D6B">
        <w:rPr>
          <w:rFonts w:ascii="Angsana New" w:hAnsi="Angsana New"/>
          <w:b/>
          <w:sz w:val="30"/>
          <w:szCs w:val="30"/>
          <w:cs/>
        </w:rPr>
        <w:t xml:space="preserve"> บาท</w:t>
      </w:r>
      <w:r w:rsidR="00A11D6B" w:rsidRPr="00F774ED">
        <w:rPr>
          <w:rFonts w:ascii="Angsana New" w:hAnsi="Angsana New"/>
          <w:b/>
          <w:sz w:val="30"/>
          <w:szCs w:val="30"/>
        </w:rPr>
        <w:t>)</w:t>
      </w:r>
      <w:r w:rsidR="00A11D6B" w:rsidRPr="00F774ED">
        <w:rPr>
          <w:rFonts w:ascii="Angsana New" w:hAnsi="Angsana New"/>
          <w:b/>
          <w:sz w:val="30"/>
          <w:szCs w:val="30"/>
          <w:cs/>
        </w:rPr>
        <w:t xml:space="preserve"> โดยมีการเรียกชำระค่าหุ้นเริ่มแรกร้อยละ </w:t>
      </w:r>
      <w:r w:rsidR="00A11D6B" w:rsidRPr="00F774ED">
        <w:rPr>
          <w:rFonts w:ascii="Angsana New" w:hAnsi="Angsana New"/>
          <w:bCs/>
          <w:sz w:val="30"/>
          <w:szCs w:val="30"/>
        </w:rPr>
        <w:t>25</w:t>
      </w:r>
      <w:r w:rsidR="00A11D6B" w:rsidRPr="00F774ED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</w:t>
      </w:r>
      <w:r w:rsidR="00A11D6B" w:rsidRPr="00F774ED">
        <w:rPr>
          <w:rFonts w:ascii="Angsana New" w:hAnsi="Angsana New"/>
          <w:b/>
          <w:sz w:val="30"/>
          <w:szCs w:val="30"/>
        </w:rPr>
        <w:t xml:space="preserve"> </w:t>
      </w:r>
      <w:r w:rsidR="00A11D6B" w:rsidRPr="00F774ED">
        <w:rPr>
          <w:rFonts w:ascii="Angsana New" w:hAnsi="Angsana New"/>
          <w:bCs/>
          <w:sz w:val="30"/>
          <w:szCs w:val="30"/>
        </w:rPr>
        <w:t>0.25</w:t>
      </w:r>
      <w:r w:rsidR="00A11D6B" w:rsidRPr="00F774ED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 w:rsidR="00A11D6B" w:rsidRPr="00F774ED">
        <w:rPr>
          <w:rFonts w:ascii="Angsana New" w:hAnsi="Angsana New"/>
          <w:b/>
          <w:sz w:val="30"/>
          <w:szCs w:val="30"/>
        </w:rPr>
        <w:t xml:space="preserve">  </w:t>
      </w:r>
      <w:r w:rsidR="00A11D6B" w:rsidRPr="00F774ED">
        <w:rPr>
          <w:rFonts w:ascii="Angsana New" w:hAnsi="Angsana New"/>
          <w:b/>
          <w:sz w:val="30"/>
          <w:szCs w:val="30"/>
          <w:cs/>
        </w:rPr>
        <w:t xml:space="preserve">ทำให้บริษัทมีส่วนได้เสียในบริษัทย่อยดังกล่าวร้อยละ </w:t>
      </w:r>
      <w:r w:rsidR="00A11D6B" w:rsidRPr="00F774ED">
        <w:rPr>
          <w:rFonts w:ascii="Angsana New" w:hAnsi="Angsana New"/>
          <w:bCs/>
          <w:sz w:val="30"/>
          <w:szCs w:val="30"/>
        </w:rPr>
        <w:t>99.99</w:t>
      </w:r>
      <w:r w:rsidR="00A11D6B" w:rsidRPr="00F774ED">
        <w:rPr>
          <w:rFonts w:ascii="Angsana New" w:hAnsi="Angsana New"/>
          <w:bCs/>
          <w:sz w:val="30"/>
          <w:szCs w:val="30"/>
          <w:cs/>
        </w:rPr>
        <w:t xml:space="preserve"> </w:t>
      </w:r>
      <w:r w:rsidR="00A11D6B" w:rsidRPr="00F774ED">
        <w:rPr>
          <w:rFonts w:ascii="Angsana New" w:hAnsi="Angsana New"/>
          <w:b/>
          <w:sz w:val="30"/>
          <w:szCs w:val="30"/>
          <w:cs/>
        </w:rPr>
        <w:t>ของทุนจดทะเบียนและชำระแล้ว บริษัทย่อยดังกล่าวได้จดทะเบียนกับกระทรวงพ</w:t>
      </w:r>
      <w:r w:rsidR="00A11D6B" w:rsidRPr="00A11D6B">
        <w:rPr>
          <w:rFonts w:ascii="Angsana New" w:hAnsi="Angsana New"/>
          <w:b/>
          <w:sz w:val="30"/>
          <w:szCs w:val="30"/>
          <w:cs/>
        </w:rPr>
        <w:t xml:space="preserve">าณิชย์เมื่อวันที่ </w:t>
      </w:r>
      <w:r w:rsidR="00A11D6B" w:rsidRPr="00A11D6B">
        <w:rPr>
          <w:rFonts w:ascii="Angsana New" w:hAnsi="Angsana New"/>
          <w:bCs/>
          <w:sz w:val="30"/>
          <w:szCs w:val="30"/>
        </w:rPr>
        <w:t>14</w:t>
      </w:r>
      <w:r w:rsidR="00A11D6B" w:rsidRPr="00A11D6B">
        <w:rPr>
          <w:rFonts w:ascii="Angsana New" w:hAnsi="Angsana New"/>
          <w:b/>
          <w:sz w:val="30"/>
          <w:szCs w:val="30"/>
          <w:cs/>
        </w:rPr>
        <w:t xml:space="preserve"> มกราคม</w:t>
      </w:r>
      <w:r w:rsidR="00A11D6B">
        <w:rPr>
          <w:rFonts w:ascii="Angsana New" w:hAnsi="Angsana New"/>
          <w:b/>
          <w:sz w:val="30"/>
          <w:szCs w:val="30"/>
        </w:rPr>
        <w:t xml:space="preserve"> </w:t>
      </w:r>
      <w:r w:rsidR="00A11D6B" w:rsidRPr="00A11D6B">
        <w:rPr>
          <w:rFonts w:ascii="Angsana New" w:hAnsi="Angsana New"/>
          <w:bCs/>
          <w:sz w:val="30"/>
          <w:szCs w:val="30"/>
        </w:rPr>
        <w:t>2565</w:t>
      </w:r>
    </w:p>
    <w:p w14:paraId="2DAA163A" w14:textId="0AE2BA45" w:rsidR="00ED0D28" w:rsidRPr="00DA24C7" w:rsidRDefault="004B3E4E" w:rsidP="00ED0D28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 w:rsidRPr="00ED0D28">
        <w:rPr>
          <w:rFonts w:ascii="Angsana New" w:hAnsi="Angsana New"/>
          <w:b/>
          <w:spacing w:val="-8"/>
          <w:sz w:val="30"/>
          <w:szCs w:val="30"/>
          <w:cs/>
        </w:rPr>
        <w:t>บริษัท สปีดดี้ เอ็กซ์เพรส</w:t>
      </w:r>
      <w:r w:rsidR="00B22ECA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="00B22ECA">
        <w:rPr>
          <w:rFonts w:ascii="Angsana New" w:hAnsi="Angsana New" w:hint="cs"/>
          <w:b/>
          <w:spacing w:val="-8"/>
          <w:sz w:val="30"/>
          <w:szCs w:val="30"/>
          <w:cs/>
        </w:rPr>
        <w:t>เซอร์วิส</w:t>
      </w:r>
      <w:r w:rsidRPr="00ED0D28">
        <w:rPr>
          <w:rFonts w:ascii="Angsana New" w:hAnsi="Angsana New"/>
          <w:b/>
          <w:spacing w:val="-8"/>
          <w:sz w:val="30"/>
          <w:szCs w:val="30"/>
          <w:cs/>
        </w:rPr>
        <w:t xml:space="preserve"> จำกัด </w:t>
      </w:r>
      <w:r w:rsidR="00464DDB" w:rsidRPr="00ED0D28">
        <w:rPr>
          <w:rFonts w:ascii="Angsana New" w:hAnsi="Angsana New"/>
          <w:b/>
          <w:spacing w:val="-8"/>
          <w:sz w:val="30"/>
          <w:szCs w:val="30"/>
          <w:cs/>
        </w:rPr>
        <w:t>โดยมีทุนจดทะเบียนจำนวน</w:t>
      </w:r>
      <w:r w:rsidR="00464DDB" w:rsidRPr="00ED0D28">
        <w:rPr>
          <w:rFonts w:ascii="Angsana New" w:hAnsi="Angsana New" w:hint="cs"/>
          <w:bCs/>
          <w:spacing w:val="-8"/>
          <w:sz w:val="30"/>
          <w:szCs w:val="30"/>
          <w:cs/>
        </w:rPr>
        <w:t xml:space="preserve"> </w:t>
      </w:r>
      <w:r w:rsidR="00464DDB" w:rsidRPr="00ED0D28">
        <w:rPr>
          <w:rFonts w:ascii="Angsana New" w:hAnsi="Angsana New"/>
          <w:bCs/>
          <w:spacing w:val="-8"/>
          <w:sz w:val="30"/>
          <w:szCs w:val="30"/>
        </w:rPr>
        <w:t>1</w:t>
      </w:r>
      <w:r w:rsidR="00464DDB" w:rsidRPr="00ED0D28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</w:t>
      </w:r>
      <w:r w:rsidR="00464DDB" w:rsidRPr="00ED0D28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="00A11D6B" w:rsidRPr="00ED0D28">
        <w:rPr>
          <w:rFonts w:ascii="Angsana New" w:hAnsi="Angsana New"/>
          <w:bCs/>
          <w:spacing w:val="-8"/>
          <w:sz w:val="30"/>
          <w:szCs w:val="30"/>
        </w:rPr>
        <w:t>(</w:t>
      </w:r>
      <w:r w:rsidR="00464DDB" w:rsidRPr="00ED0D28">
        <w:rPr>
          <w:rFonts w:ascii="Angsana New" w:hAnsi="Angsana New"/>
          <w:b/>
          <w:spacing w:val="-8"/>
          <w:sz w:val="30"/>
          <w:szCs w:val="30"/>
          <w:cs/>
        </w:rPr>
        <w:t>หุ้นสามัญจำนวน</w:t>
      </w:r>
      <w:r w:rsidR="00464DDB" w:rsidRPr="00ED0D28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="00A11D6B" w:rsidRPr="00ED0D28">
        <w:rPr>
          <w:rFonts w:ascii="Angsana New" w:hAnsi="Angsana New"/>
          <w:bCs/>
          <w:spacing w:val="-8"/>
          <w:sz w:val="30"/>
          <w:szCs w:val="30"/>
        </w:rPr>
        <w:t>1</w:t>
      </w:r>
      <w:r w:rsidR="00B22ECA">
        <w:rPr>
          <w:rFonts w:ascii="Angsana New" w:hAnsi="Angsana New"/>
          <w:bCs/>
          <w:spacing w:val="-8"/>
          <w:sz w:val="30"/>
          <w:szCs w:val="30"/>
        </w:rPr>
        <w:t xml:space="preserve">00,000 </w:t>
      </w:r>
      <w:r w:rsidR="00464DDB" w:rsidRPr="00ED0D28">
        <w:rPr>
          <w:rFonts w:ascii="Angsana New" w:hAnsi="Angsana New"/>
          <w:b/>
          <w:spacing w:val="-8"/>
          <w:sz w:val="30"/>
          <w:szCs w:val="30"/>
          <w:cs/>
        </w:rPr>
        <w:t xml:space="preserve">หุ้น </w:t>
      </w:r>
      <w:r w:rsidR="00B22ECA">
        <w:rPr>
          <w:rFonts w:ascii="Angsana New" w:hAnsi="Angsana New"/>
          <w:b/>
          <w:spacing w:val="-8"/>
          <w:sz w:val="30"/>
          <w:szCs w:val="30"/>
        </w:rPr>
        <w:br/>
      </w:r>
      <w:r w:rsidR="00464DDB" w:rsidRPr="00ED0D28">
        <w:rPr>
          <w:rFonts w:ascii="Angsana New" w:hAnsi="Angsana New"/>
          <w:b/>
          <w:spacing w:val="-8"/>
          <w:sz w:val="30"/>
          <w:szCs w:val="30"/>
          <w:cs/>
        </w:rPr>
        <w:t>มูลค่าที่ตราไว้</w:t>
      </w:r>
      <w:r w:rsidR="00464DDB" w:rsidRPr="00ED0D28">
        <w:rPr>
          <w:rFonts w:ascii="Angsana New" w:hAnsi="Angsana New"/>
          <w:b/>
          <w:sz w:val="30"/>
          <w:szCs w:val="30"/>
          <w:cs/>
        </w:rPr>
        <w:t>หุ้นละ</w:t>
      </w:r>
      <w:r w:rsidR="00ED0D28" w:rsidRPr="00ED0D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D0D28" w:rsidRPr="00ED0D28">
        <w:rPr>
          <w:rFonts w:ascii="Angsana New" w:hAnsi="Angsana New"/>
          <w:bCs/>
          <w:sz w:val="30"/>
          <w:szCs w:val="30"/>
        </w:rPr>
        <w:t>10</w:t>
      </w:r>
      <w:r w:rsidR="00464DDB" w:rsidRPr="00ED0D28">
        <w:rPr>
          <w:rFonts w:ascii="Angsana New" w:hAnsi="Angsana New"/>
          <w:b/>
          <w:sz w:val="30"/>
          <w:szCs w:val="30"/>
          <w:cs/>
        </w:rPr>
        <w:t xml:space="preserve"> บาท</w:t>
      </w:r>
      <w:r w:rsidR="00A11D6B" w:rsidRPr="00ED0D28">
        <w:rPr>
          <w:rFonts w:ascii="Angsana New" w:hAnsi="Angsana New"/>
          <w:b/>
          <w:sz w:val="30"/>
          <w:szCs w:val="30"/>
        </w:rPr>
        <w:t xml:space="preserve">) </w:t>
      </w:r>
      <w:r w:rsidRPr="00ED0D28">
        <w:rPr>
          <w:rFonts w:ascii="Angsana New" w:hAnsi="Angsana New"/>
          <w:b/>
          <w:sz w:val="30"/>
          <w:szCs w:val="30"/>
          <w:cs/>
        </w:rPr>
        <w:t xml:space="preserve">โดยมีการเรียกชำระทุนเริ่มแรกร้อยละ </w:t>
      </w:r>
      <w:r w:rsidRPr="00ED0D28">
        <w:rPr>
          <w:rFonts w:ascii="Angsana New" w:hAnsi="Angsana New"/>
          <w:bCs/>
          <w:sz w:val="30"/>
          <w:szCs w:val="30"/>
        </w:rPr>
        <w:t>25</w:t>
      </w:r>
      <w:r w:rsidR="00A11D6B" w:rsidRPr="00ED0D28">
        <w:rPr>
          <w:rFonts w:ascii="Angsana New" w:hAnsi="Angsana New"/>
          <w:b/>
          <w:sz w:val="30"/>
          <w:szCs w:val="30"/>
        </w:rPr>
        <w:t xml:space="preserve"> </w:t>
      </w:r>
      <w:r w:rsidRPr="00ED0D28">
        <w:rPr>
          <w:rFonts w:ascii="Angsana New" w:hAnsi="Angsana New"/>
          <w:b/>
          <w:sz w:val="30"/>
          <w:szCs w:val="30"/>
          <w:cs/>
        </w:rPr>
        <w:t>คิดเป็นจำนวนเงิน</w:t>
      </w:r>
      <w:r w:rsidRPr="00ED0D28">
        <w:rPr>
          <w:rFonts w:ascii="Angsana New" w:hAnsi="Angsana New"/>
          <w:bCs/>
          <w:sz w:val="30"/>
          <w:szCs w:val="30"/>
          <w:cs/>
        </w:rPr>
        <w:t xml:space="preserve"> </w:t>
      </w:r>
      <w:r w:rsidRPr="00ED0D28">
        <w:rPr>
          <w:rFonts w:ascii="Angsana New" w:hAnsi="Angsana New"/>
          <w:bCs/>
          <w:sz w:val="30"/>
          <w:szCs w:val="30"/>
        </w:rPr>
        <w:t>0.13</w:t>
      </w:r>
      <w:r w:rsidRPr="00ED0D28">
        <w:rPr>
          <w:rFonts w:ascii="Angsana New" w:hAnsi="Angsana New"/>
          <w:b/>
          <w:sz w:val="30"/>
          <w:szCs w:val="30"/>
        </w:rPr>
        <w:t xml:space="preserve"> </w:t>
      </w:r>
      <w:r w:rsidRPr="00ED0D28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B22ECA">
        <w:rPr>
          <w:rFonts w:ascii="Angsana New" w:hAnsi="Angsana New"/>
          <w:b/>
          <w:sz w:val="30"/>
          <w:szCs w:val="30"/>
        </w:rPr>
        <w:br/>
      </w:r>
      <w:r w:rsidRPr="00ED0D28">
        <w:rPr>
          <w:rFonts w:ascii="Angsana New" w:hAnsi="Angsana New"/>
          <w:b/>
          <w:sz w:val="30"/>
          <w:szCs w:val="30"/>
          <w:cs/>
        </w:rPr>
        <w:t xml:space="preserve">ทำให้บริษัทมีส่วนได้เสียในบริษัทดังกล่าวร้อยละ </w:t>
      </w:r>
      <w:r w:rsidRPr="00ED0D28">
        <w:rPr>
          <w:rFonts w:ascii="Angsana New" w:hAnsi="Angsana New"/>
          <w:bCs/>
          <w:sz w:val="30"/>
          <w:szCs w:val="30"/>
        </w:rPr>
        <w:t>49.99</w:t>
      </w:r>
      <w:r w:rsidRPr="00ED0D28">
        <w:rPr>
          <w:rFonts w:ascii="Angsana New" w:hAnsi="Angsana New"/>
          <w:b/>
          <w:sz w:val="30"/>
          <w:szCs w:val="30"/>
        </w:rPr>
        <w:t xml:space="preserve"> </w:t>
      </w:r>
      <w:r w:rsidRPr="00ED0D28">
        <w:rPr>
          <w:rFonts w:ascii="Angsana New" w:hAnsi="Angsana New"/>
          <w:b/>
          <w:sz w:val="30"/>
          <w:szCs w:val="30"/>
          <w:cs/>
        </w:rPr>
        <w:t>ของทุนจดทะเบียนและชำระแล้ว</w:t>
      </w:r>
      <w:r w:rsidR="00ED0D28" w:rsidRPr="00ED0D28">
        <w:rPr>
          <w:rFonts w:ascii="Angsana New" w:hAnsi="Angsana New"/>
          <w:b/>
          <w:sz w:val="30"/>
          <w:szCs w:val="30"/>
        </w:rPr>
        <w:t xml:space="preserve"> </w:t>
      </w:r>
      <w:r w:rsidR="00ED0D28" w:rsidRPr="00ED0D28">
        <w:rPr>
          <w:rFonts w:ascii="Angsana New" w:hAnsi="Angsana New"/>
          <w:b/>
          <w:sz w:val="30"/>
          <w:szCs w:val="30"/>
          <w:cs/>
        </w:rPr>
        <w:t xml:space="preserve">บริษัทย่อยดังกล่าวได้จดทะเบียนกับกระทรวงพาณิชย์เมื่อวันที่ </w:t>
      </w:r>
      <w:r w:rsidR="00ED0D28" w:rsidRPr="00ED0D28">
        <w:rPr>
          <w:rFonts w:ascii="Angsana New" w:hAnsi="Angsana New"/>
          <w:bCs/>
          <w:sz w:val="30"/>
          <w:szCs w:val="30"/>
        </w:rPr>
        <w:t>14</w:t>
      </w:r>
      <w:r w:rsidR="00ED0D28" w:rsidRPr="00ED0D28">
        <w:rPr>
          <w:rFonts w:ascii="Angsana New" w:hAnsi="Angsana New"/>
          <w:b/>
          <w:sz w:val="30"/>
          <w:szCs w:val="30"/>
          <w:cs/>
        </w:rPr>
        <w:t xml:space="preserve"> มกราคม </w:t>
      </w:r>
      <w:r w:rsidR="00ED0D28" w:rsidRPr="00ED0D28">
        <w:rPr>
          <w:rFonts w:ascii="Angsana New" w:hAnsi="Angsana New"/>
          <w:bCs/>
          <w:sz w:val="30"/>
          <w:szCs w:val="30"/>
        </w:rPr>
        <w:t>2565</w:t>
      </w:r>
    </w:p>
    <w:p w14:paraId="21296B54" w14:textId="248E8E0A" w:rsidR="00DA24C7" w:rsidRPr="00DA24C7" w:rsidRDefault="00DA24C7" w:rsidP="00DA24C7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pacing w:val="-8"/>
          <w:sz w:val="30"/>
          <w:szCs w:val="30"/>
        </w:rPr>
      </w:pP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บริษัท สบาย สปีด จำกัด โดยมีทุนจดทะเบียนจำนวน </w:t>
      </w:r>
      <w:r w:rsidRPr="00DA24C7">
        <w:rPr>
          <w:rFonts w:ascii="Angsana New" w:hAnsi="Angsana New"/>
          <w:bCs/>
          <w:spacing w:val="-8"/>
          <w:sz w:val="30"/>
          <w:szCs w:val="30"/>
        </w:rPr>
        <w:t>333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 </w:t>
      </w:r>
      <w:r w:rsidRPr="00DA24C7">
        <w:rPr>
          <w:rFonts w:ascii="Angsana New" w:hAnsi="Angsana New"/>
          <w:bCs/>
          <w:spacing w:val="-8"/>
          <w:sz w:val="30"/>
          <w:szCs w:val="30"/>
        </w:rPr>
        <w:t>(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หุ้นสามัญจำนวน</w:t>
      </w:r>
      <w:r w:rsidRPr="00DA24C7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Cs/>
          <w:spacing w:val="-8"/>
          <w:sz w:val="30"/>
          <w:szCs w:val="30"/>
        </w:rPr>
        <w:t>33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ล้านหุ้น มูลค่าที่ตราไว้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  </w:t>
      </w:r>
      <w:r>
        <w:rPr>
          <w:rFonts w:ascii="Angsana New" w:hAnsi="Angsana New" w:hint="cs"/>
          <w:b/>
          <w:spacing w:val="-8"/>
          <w:sz w:val="30"/>
          <w:szCs w:val="30"/>
          <w:cs/>
        </w:rPr>
        <w:t xml:space="preserve">   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หุ้นละ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DA24C7">
        <w:rPr>
          <w:rFonts w:ascii="Angsana New" w:hAnsi="Angsana New"/>
          <w:bCs/>
          <w:spacing w:val="-8"/>
          <w:sz w:val="30"/>
          <w:szCs w:val="30"/>
        </w:rPr>
        <w:t>10</w:t>
      </w:r>
      <w:r w:rsidRPr="00DA24C7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บาท</w:t>
      </w:r>
      <w:r w:rsidRPr="00DA24C7">
        <w:rPr>
          <w:rFonts w:ascii="Angsana New" w:hAnsi="Angsana New"/>
          <w:bCs/>
          <w:spacing w:val="-8"/>
          <w:sz w:val="30"/>
          <w:szCs w:val="30"/>
        </w:rPr>
        <w:t>)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 บริษัทได้ชำระค่าหุ้นโดยการโอนหุ้นสามัญทั้งหมดของบริษัท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เอ.ที.พี.เฟรนด์ เซอร์วิส จำกัด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 บริษัท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เดอะ เลตเตอร์ โพสต์ เซอร์วิส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จำกัด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>บริษัท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 เอ็มพ้อยท์เอ็กซ์เพรส จำกัด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บริษัท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เพย์โพสต์ เซอร์วิส จำกัด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และ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บริษัท สปีดดี้ เอ็กซ์เพรส เซอร์วิส จำกัด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เป็นจำนวนเงิน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Cs/>
          <w:spacing w:val="-8"/>
          <w:sz w:val="30"/>
          <w:szCs w:val="30"/>
        </w:rPr>
        <w:t>330.</w:t>
      </w:r>
      <w:r w:rsidR="00B22ECA">
        <w:rPr>
          <w:rFonts w:ascii="Angsana New" w:hAnsi="Angsana New"/>
          <w:bCs/>
          <w:spacing w:val="-8"/>
          <w:sz w:val="30"/>
          <w:szCs w:val="30"/>
        </w:rPr>
        <w:t>13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="00724CB4">
        <w:rPr>
          <w:rFonts w:ascii="Angsana New" w:hAnsi="Angsana New" w:hint="cs"/>
          <w:b/>
          <w:spacing w:val="-8"/>
          <w:sz w:val="30"/>
          <w:szCs w:val="30"/>
          <w:cs/>
        </w:rPr>
        <w:t xml:space="preserve">ให้แก่บริษัท </w:t>
      </w:r>
      <w:r w:rsidR="00724CB4" w:rsidRPr="00724CB4">
        <w:rPr>
          <w:rFonts w:ascii="Angsana New" w:hAnsi="Angsana New"/>
          <w:b/>
          <w:spacing w:val="-8"/>
          <w:sz w:val="30"/>
          <w:szCs w:val="30"/>
          <w:cs/>
        </w:rPr>
        <w:t>สบาย สปีด จำกัด</w:t>
      </w:r>
      <w:r w:rsidR="00724CB4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และคงค้างเป็นเจ้าหนี้จำนวน </w:t>
      </w:r>
      <w:r w:rsidRPr="00DA24C7">
        <w:rPr>
          <w:rFonts w:ascii="Angsana New" w:hAnsi="Angsana New"/>
          <w:bCs/>
          <w:spacing w:val="-8"/>
          <w:sz w:val="30"/>
          <w:szCs w:val="30"/>
        </w:rPr>
        <w:t>2.50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>ล้านบาท</w:t>
      </w:r>
      <w:r w:rsidRPr="00DA24C7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>ทำ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>ให้บริษัทมีส่วนได้เสียในบริษัทย่อยดังกล่าวร้อยละ</w:t>
      </w:r>
      <w:r w:rsidRPr="00DA24C7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DA24C7">
        <w:rPr>
          <w:rFonts w:ascii="Angsana New" w:hAnsi="Angsana New"/>
          <w:bCs/>
          <w:spacing w:val="-8"/>
          <w:sz w:val="30"/>
          <w:szCs w:val="30"/>
        </w:rPr>
        <w:t>99.99</w:t>
      </w:r>
      <w:r w:rsidRPr="00DA24C7">
        <w:rPr>
          <w:rFonts w:ascii="Angsana New" w:hAnsi="Angsana New"/>
          <w:b/>
          <w:spacing w:val="-8"/>
          <w:sz w:val="30"/>
          <w:szCs w:val="30"/>
          <w:cs/>
        </w:rPr>
        <w:t xml:space="preserve"> ของทุนจดทะเบียนและชำระแล้ว บริษัทย่อยดังกล่าว</w:t>
      </w:r>
      <w:r w:rsidRPr="00BC77E5">
        <w:rPr>
          <w:rFonts w:ascii="Angsana New" w:hAnsi="Angsana New"/>
          <w:b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 w:rsidRPr="00BC77E5">
        <w:rPr>
          <w:rFonts w:ascii="Angsana New" w:hAnsi="Angsana New"/>
          <w:bCs/>
          <w:sz w:val="30"/>
          <w:szCs w:val="30"/>
        </w:rPr>
        <w:t>14</w:t>
      </w:r>
      <w:r w:rsidRPr="00BC77E5">
        <w:rPr>
          <w:rFonts w:ascii="Angsana New" w:hAnsi="Angsana New"/>
          <w:b/>
          <w:sz w:val="30"/>
          <w:szCs w:val="30"/>
        </w:rPr>
        <w:t xml:space="preserve"> </w:t>
      </w:r>
      <w:r w:rsidRPr="00BC77E5">
        <w:rPr>
          <w:rFonts w:ascii="Angsana New" w:hAnsi="Angsana New" w:hint="cs"/>
          <w:b/>
          <w:sz w:val="30"/>
          <w:szCs w:val="30"/>
          <w:cs/>
        </w:rPr>
        <w:t xml:space="preserve">มกราคม </w:t>
      </w:r>
      <w:r w:rsidRPr="00BC77E5">
        <w:rPr>
          <w:rFonts w:ascii="Angsana New" w:hAnsi="Angsana New"/>
          <w:bCs/>
          <w:sz w:val="30"/>
          <w:szCs w:val="30"/>
        </w:rPr>
        <w:t>2565</w:t>
      </w:r>
    </w:p>
    <w:p w14:paraId="2E419D87" w14:textId="71238948" w:rsidR="004B3E4E" w:rsidRPr="00A11D6B" w:rsidRDefault="004B3E4E" w:rsidP="00787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E8A0628" w14:textId="60BF6E1F" w:rsidR="00216A28" w:rsidRPr="006C3F32" w:rsidRDefault="00787931" w:rsidP="006C3F32">
      <w:pPr>
        <w:ind w:left="540"/>
        <w:jc w:val="thaiDistribute"/>
        <w:rPr>
          <w:rFonts w:asciiTheme="minorHAnsi" w:hAnsiTheme="minorHAnsi"/>
          <w:spacing w:val="-2"/>
          <w:sz w:val="30"/>
          <w:szCs w:val="30"/>
          <w:cs/>
        </w:rPr>
      </w:pPr>
      <w:r w:rsidRPr="006C3F32">
        <w:rPr>
          <w:rFonts w:asciiTheme="minorHAnsi" w:hAnsiTheme="minorHAnsi"/>
          <w:spacing w:val="-2"/>
          <w:sz w:val="30"/>
          <w:szCs w:val="30"/>
          <w:cs/>
        </w:rPr>
        <w:t>เมื่อวัน</w:t>
      </w:r>
      <w:r w:rsidRPr="00050595">
        <w:rPr>
          <w:rFonts w:asciiTheme="minorHAnsi" w:hAnsiTheme="minorHAnsi"/>
          <w:spacing w:val="-2"/>
          <w:sz w:val="30"/>
          <w:szCs w:val="30"/>
          <w:cs/>
        </w:rPr>
        <w:t xml:space="preserve">ที่ </w:t>
      </w:r>
      <w:r w:rsidR="00E93FAC">
        <w:rPr>
          <w:rFonts w:asciiTheme="minorHAnsi" w:hAnsiTheme="minorHAnsi"/>
          <w:spacing w:val="-2"/>
          <w:sz w:val="30"/>
          <w:szCs w:val="30"/>
        </w:rPr>
        <w:t>2</w:t>
      </w:r>
      <w:r w:rsidR="00050595" w:rsidRPr="00050595">
        <w:rPr>
          <w:rFonts w:asciiTheme="minorHAnsi" w:hAnsiTheme="minorHAnsi"/>
          <w:spacing w:val="-2"/>
          <w:sz w:val="30"/>
          <w:szCs w:val="30"/>
        </w:rPr>
        <w:t xml:space="preserve">5 </w:t>
      </w:r>
      <w:r w:rsidR="00050595" w:rsidRPr="00050595">
        <w:rPr>
          <w:rFonts w:asciiTheme="minorHAnsi" w:hAnsiTheme="minorHAnsi" w:hint="cs"/>
          <w:spacing w:val="-2"/>
          <w:sz w:val="30"/>
          <w:szCs w:val="30"/>
          <w:cs/>
        </w:rPr>
        <w:t>กุมภา</w:t>
      </w:r>
      <w:r w:rsidR="00050595">
        <w:rPr>
          <w:rFonts w:asciiTheme="minorHAnsi" w:hAnsiTheme="minorHAnsi" w:hint="cs"/>
          <w:spacing w:val="-2"/>
          <w:sz w:val="30"/>
          <w:szCs w:val="30"/>
          <w:cs/>
        </w:rPr>
        <w:t xml:space="preserve">พันธ์ </w:t>
      </w:r>
      <w:r w:rsidR="00050595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 xml:space="preserve">บริษัทได้ชำระค่าหุ้นเพิ่มทุนของบริษัท </w:t>
      </w:r>
      <w:r w:rsidRPr="006C3F32">
        <w:rPr>
          <w:rFonts w:asciiTheme="minorHAnsi" w:hAnsiTheme="minorHAnsi" w:hint="cs"/>
          <w:spacing w:val="-2"/>
          <w:sz w:val="30"/>
          <w:szCs w:val="30"/>
          <w:cs/>
        </w:rPr>
        <w:t>ทีบีเอสพี จำกัด (มหาชน)</w:t>
      </w:r>
      <w:r w:rsidR="00E10EF1" w:rsidRPr="006C3F32">
        <w:rPr>
          <w:rFonts w:asciiTheme="minorHAnsi" w:hAnsiTheme="minorHAnsi" w:hint="cs"/>
          <w:spacing w:val="-2"/>
          <w:sz w:val="30"/>
          <w:szCs w:val="30"/>
          <w:cs/>
        </w:rPr>
        <w:t xml:space="preserve"> ที่</w:t>
      </w:r>
      <w:r w:rsidR="00E10EF1" w:rsidRPr="006C3F32">
        <w:rPr>
          <w:rFonts w:asciiTheme="minorHAnsi" w:hAnsiTheme="minorHAnsi"/>
          <w:spacing w:val="-2"/>
          <w:sz w:val="30"/>
          <w:szCs w:val="30"/>
          <w:cs/>
        </w:rPr>
        <w:t>เสนอขายให้แก่</w:t>
      </w:r>
      <w:r w:rsidR="00E10EF1" w:rsidRPr="006C3F32">
        <w:rPr>
          <w:rFonts w:asciiTheme="minorHAnsi" w:hAnsiTheme="minorHAnsi" w:hint="cs"/>
          <w:spacing w:val="-2"/>
          <w:sz w:val="30"/>
          <w:szCs w:val="30"/>
          <w:cs/>
        </w:rPr>
        <w:t xml:space="preserve">                    </w:t>
      </w:r>
      <w:r w:rsidR="00E10EF1" w:rsidRPr="006C3F32">
        <w:rPr>
          <w:rFonts w:asciiTheme="minorHAnsi" w:hAnsiTheme="minorHAnsi"/>
          <w:spacing w:val="-2"/>
          <w:sz w:val="30"/>
          <w:szCs w:val="30"/>
          <w:cs/>
        </w:rPr>
        <w:t xml:space="preserve">ผู้ถือหุ้นเดิมตามสัดส่วนการถือหุ้นในอัตราส่วน </w:t>
      </w:r>
      <w:r w:rsidR="006C3F32" w:rsidRPr="006C3F32">
        <w:rPr>
          <w:rFonts w:asciiTheme="minorHAnsi" w:hAnsiTheme="minorHAnsi"/>
          <w:spacing w:val="-2"/>
          <w:sz w:val="30"/>
          <w:szCs w:val="30"/>
        </w:rPr>
        <w:t>5</w:t>
      </w:r>
      <w:r w:rsidR="00E10EF1" w:rsidRPr="006C3F32">
        <w:rPr>
          <w:rFonts w:asciiTheme="minorHAnsi" w:hAnsiTheme="minorHAnsi"/>
          <w:spacing w:val="-2"/>
          <w:sz w:val="30"/>
          <w:szCs w:val="30"/>
          <w:cs/>
        </w:rPr>
        <w:t xml:space="preserve"> หุ้นสามัญเดิมต่อ </w:t>
      </w:r>
      <w:r w:rsidR="005A4999">
        <w:rPr>
          <w:rFonts w:asciiTheme="minorHAnsi" w:hAnsiTheme="minorHAnsi"/>
          <w:spacing w:val="-2"/>
          <w:sz w:val="30"/>
          <w:szCs w:val="30"/>
        </w:rPr>
        <w:t>1</w:t>
      </w:r>
      <w:r w:rsidR="00E10EF1" w:rsidRPr="006C3F32">
        <w:rPr>
          <w:rFonts w:asciiTheme="minorHAnsi" w:hAnsiTheme="minorHAnsi"/>
          <w:spacing w:val="-2"/>
          <w:sz w:val="30"/>
          <w:szCs w:val="30"/>
          <w:cs/>
        </w:rPr>
        <w:t xml:space="preserve"> หุ้นสามัญ</w:t>
      </w:r>
      <w:r w:rsidR="006C3F32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 w:rsidR="00E93FAC">
        <w:rPr>
          <w:rFonts w:asciiTheme="minorHAnsi" w:hAnsiTheme="minorHAnsi"/>
          <w:spacing w:val="-2"/>
          <w:sz w:val="30"/>
          <w:szCs w:val="30"/>
        </w:rPr>
        <w:t>3</w:t>
      </w:r>
      <w:r w:rsidRPr="006C3F32">
        <w:rPr>
          <w:rFonts w:asciiTheme="minorHAnsi" w:hAnsiTheme="minorHAnsi"/>
          <w:spacing w:val="-2"/>
          <w:sz w:val="30"/>
          <w:szCs w:val="30"/>
        </w:rPr>
        <w:t xml:space="preserve">0.04 </w:t>
      </w:r>
      <w:r w:rsidRPr="006C3F32">
        <w:rPr>
          <w:rFonts w:asciiTheme="minorHAnsi" w:hAnsiTheme="minorHAnsi" w:hint="cs"/>
          <w:spacing w:val="-2"/>
          <w:sz w:val="30"/>
          <w:szCs w:val="30"/>
          <w:cs/>
        </w:rPr>
        <w:t>ล้าน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>หุ้น</w:t>
      </w:r>
      <w:r w:rsidR="006C3F32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>มูลค่าที่ตราไว้</w:t>
      </w:r>
      <w:r w:rsidRPr="006C3F32">
        <w:rPr>
          <w:rFonts w:asciiTheme="minorHAnsi" w:hAnsiTheme="minorHAnsi"/>
          <w:spacing w:val="-6"/>
          <w:sz w:val="30"/>
          <w:szCs w:val="30"/>
          <w:cs/>
        </w:rPr>
        <w:t>หุ้นล</w:t>
      </w:r>
      <w:r w:rsidRPr="006C3F32">
        <w:rPr>
          <w:rFonts w:asciiTheme="minorHAnsi" w:hAnsiTheme="minorHAnsi" w:hint="cs"/>
          <w:spacing w:val="-6"/>
          <w:sz w:val="30"/>
          <w:szCs w:val="30"/>
          <w:cs/>
        </w:rPr>
        <w:t xml:space="preserve">ะ </w:t>
      </w:r>
      <w:r w:rsidRPr="006C3F32">
        <w:rPr>
          <w:rFonts w:asciiTheme="minorHAnsi" w:hAnsiTheme="minorHAnsi"/>
          <w:spacing w:val="-6"/>
          <w:sz w:val="30"/>
          <w:szCs w:val="30"/>
        </w:rPr>
        <w:t xml:space="preserve">1 </w:t>
      </w:r>
      <w:r w:rsidRPr="006C3F32">
        <w:rPr>
          <w:rFonts w:asciiTheme="minorHAnsi" w:hAnsiTheme="minorHAnsi"/>
          <w:spacing w:val="-6"/>
          <w:sz w:val="30"/>
          <w:szCs w:val="30"/>
          <w:cs/>
        </w:rPr>
        <w:t>บาท ในราคาเสนอขายหุ้นละ</w:t>
      </w:r>
      <w:r w:rsidRPr="006C3F32">
        <w:rPr>
          <w:rFonts w:asciiTheme="minorHAnsi" w:hAnsiTheme="minorHAnsi"/>
          <w:spacing w:val="-6"/>
          <w:sz w:val="30"/>
          <w:szCs w:val="30"/>
        </w:rPr>
        <w:t xml:space="preserve"> 10 </w:t>
      </w:r>
      <w:r w:rsidRPr="006C3F32">
        <w:rPr>
          <w:rFonts w:asciiTheme="minorHAnsi" w:hAnsiTheme="minorHAnsi"/>
          <w:spacing w:val="-6"/>
          <w:sz w:val="30"/>
          <w:szCs w:val="30"/>
          <w:cs/>
        </w:rPr>
        <w:t>บาท คิดเป็นจำนวนเงิน</w:t>
      </w:r>
      <w:r w:rsidRPr="006C3F32">
        <w:rPr>
          <w:rFonts w:asciiTheme="minorHAnsi" w:hAnsiTheme="minorHAnsi"/>
          <w:spacing w:val="-6"/>
          <w:sz w:val="30"/>
          <w:szCs w:val="30"/>
        </w:rPr>
        <w:t xml:space="preserve"> 300.39</w:t>
      </w:r>
      <w:r w:rsidRPr="006C3F32">
        <w:rPr>
          <w:rFonts w:asciiTheme="minorHAnsi" w:hAnsiTheme="minorHAnsi"/>
          <w:spacing w:val="-6"/>
          <w:sz w:val="30"/>
          <w:szCs w:val="30"/>
          <w:cs/>
        </w:rPr>
        <w:t xml:space="preserve"> ล้านบาท</w:t>
      </w:r>
      <w:r w:rsidR="00E10EF1" w:rsidRPr="006C3F32">
        <w:rPr>
          <w:rFonts w:asciiTheme="minorHAnsi" w:hAnsiTheme="minorHAnsi" w:hint="cs"/>
          <w:spacing w:val="-6"/>
          <w:sz w:val="30"/>
          <w:szCs w:val="30"/>
          <w:cs/>
        </w:rPr>
        <w:t xml:space="preserve"> ทำให้</w:t>
      </w:r>
      <w:r w:rsidRPr="006C3F32">
        <w:rPr>
          <w:rFonts w:asciiTheme="minorHAnsi" w:hAnsiTheme="minorHAnsi"/>
          <w:spacing w:val="-6"/>
          <w:sz w:val="30"/>
          <w:szCs w:val="30"/>
          <w:cs/>
        </w:rPr>
        <w:t>บริษัทมีส่วนได้เสีย</w:t>
      </w:r>
      <w:r w:rsidR="006C3F32">
        <w:rPr>
          <w:rFonts w:asciiTheme="minorHAnsi" w:hAnsiTheme="minorHAnsi" w:hint="cs"/>
          <w:spacing w:val="-6"/>
          <w:sz w:val="30"/>
          <w:szCs w:val="30"/>
          <w:cs/>
        </w:rPr>
        <w:t xml:space="preserve">                         </w:t>
      </w:r>
      <w:r w:rsidRPr="006C3F32">
        <w:rPr>
          <w:rFonts w:asciiTheme="minorHAnsi" w:hAnsiTheme="minorHAnsi"/>
          <w:spacing w:val="-6"/>
          <w:sz w:val="30"/>
          <w:szCs w:val="30"/>
          <w:cs/>
        </w:rPr>
        <w:t>ในบริษัท</w:t>
      </w:r>
      <w:r w:rsidRPr="006C3F32">
        <w:rPr>
          <w:rFonts w:asciiTheme="minorHAnsi" w:hAnsiTheme="minorHAnsi" w:hint="cs"/>
          <w:spacing w:val="-6"/>
          <w:sz w:val="30"/>
          <w:szCs w:val="30"/>
          <w:cs/>
        </w:rPr>
        <w:t>ย่อย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>ดังกล่าวร้อยละ</w:t>
      </w:r>
      <w:r w:rsidRPr="006C3F32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6C3F32">
        <w:rPr>
          <w:rFonts w:asciiTheme="minorHAnsi" w:hAnsiTheme="minorHAnsi"/>
          <w:spacing w:val="-2"/>
          <w:sz w:val="30"/>
          <w:szCs w:val="30"/>
        </w:rPr>
        <w:t xml:space="preserve">73.60 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 xml:space="preserve">ของทุนจดทะเบียนและชำระแล้ว บริษัทย่อยดังกล่าวได้จดทะเบียนเพิ่มทุนกับกระทรวงพาณิชย์เมื่อวันที่ </w:t>
      </w:r>
      <w:r w:rsidR="00E93FAC">
        <w:rPr>
          <w:rFonts w:asciiTheme="minorHAnsi" w:hAnsiTheme="minorHAnsi"/>
          <w:spacing w:val="-2"/>
          <w:sz w:val="30"/>
          <w:szCs w:val="30"/>
        </w:rPr>
        <w:t>2</w:t>
      </w:r>
      <w:r w:rsidR="00E10EF1" w:rsidRPr="006C3F32">
        <w:rPr>
          <w:rFonts w:asciiTheme="minorHAnsi" w:hAnsiTheme="minorHAnsi"/>
          <w:spacing w:val="-2"/>
          <w:sz w:val="30"/>
          <w:szCs w:val="30"/>
        </w:rPr>
        <w:t>0</w:t>
      </w:r>
      <w:r w:rsidRPr="006C3F32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="00E10EF1" w:rsidRPr="006C3F32">
        <w:rPr>
          <w:rFonts w:asciiTheme="minorHAnsi" w:hAnsiTheme="minorHAnsi" w:hint="cs"/>
          <w:spacing w:val="-2"/>
          <w:sz w:val="30"/>
          <w:szCs w:val="30"/>
          <w:cs/>
        </w:rPr>
        <w:t xml:space="preserve">มกราคม </w:t>
      </w:r>
      <w:r w:rsidR="00E10EF1" w:rsidRPr="006C3F32">
        <w:rPr>
          <w:rFonts w:asciiTheme="minorHAnsi" w:hAnsiTheme="minorHAnsi"/>
          <w:spacing w:val="-2"/>
          <w:sz w:val="30"/>
          <w:szCs w:val="30"/>
        </w:rPr>
        <w:t>2565</w:t>
      </w:r>
    </w:p>
    <w:p w14:paraId="1FC1AFB4" w14:textId="77777777" w:rsidR="0028780D" w:rsidRPr="000D4F67" w:rsidRDefault="0028780D" w:rsidP="0028780D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0D4F67">
        <w:rPr>
          <w:rFonts w:asciiTheme="minorHAnsi" w:hAnsiTheme="minorHAnsi" w:hint="cs"/>
          <w:spacing w:val="-6"/>
          <w:sz w:val="30"/>
          <w:szCs w:val="30"/>
          <w:cs/>
        </w:rPr>
        <w:lastRenderedPageBreak/>
        <w:t xml:space="preserve">เมื่อวันที่ </w:t>
      </w:r>
      <w:r w:rsidRPr="000D4F67">
        <w:rPr>
          <w:rFonts w:asciiTheme="minorHAnsi" w:hAnsiTheme="minorHAnsi"/>
          <w:spacing w:val="-6"/>
          <w:sz w:val="30"/>
          <w:szCs w:val="30"/>
        </w:rPr>
        <w:t xml:space="preserve">11 </w:t>
      </w:r>
      <w:r w:rsidRPr="000D4F67">
        <w:rPr>
          <w:rFonts w:asciiTheme="minorHAnsi" w:hAnsiTheme="minorHAnsi" w:hint="cs"/>
          <w:spacing w:val="-6"/>
          <w:sz w:val="30"/>
          <w:szCs w:val="30"/>
          <w:cs/>
        </w:rPr>
        <w:t xml:space="preserve">มีนาคม </w:t>
      </w:r>
      <w:r w:rsidRPr="000D4F67">
        <w:rPr>
          <w:rFonts w:asciiTheme="minorHAnsi" w:hAnsiTheme="minorHAnsi"/>
          <w:spacing w:val="-6"/>
          <w:sz w:val="30"/>
          <w:szCs w:val="30"/>
        </w:rPr>
        <w:t xml:space="preserve">2565 </w:t>
      </w:r>
      <w:r w:rsidRPr="000D4F67">
        <w:rPr>
          <w:rFonts w:asciiTheme="minorHAnsi" w:hAnsiTheme="minorHAnsi" w:hint="cs"/>
          <w:spacing w:val="-6"/>
          <w:sz w:val="30"/>
          <w:szCs w:val="30"/>
          <w:cs/>
        </w:rPr>
        <w:t>บริษัทได้ซื้อส่วนได้เสียใน</w:t>
      </w:r>
      <w:r w:rsidRPr="000D4F67">
        <w:rPr>
          <w:rFonts w:asciiTheme="minorHAnsi" w:hAnsiTheme="minorHAnsi"/>
          <w:spacing w:val="-6"/>
          <w:sz w:val="30"/>
          <w:szCs w:val="30"/>
          <w:cs/>
        </w:rPr>
        <w:t xml:space="preserve">บริษัท แพลท ฟินเซิร์ฟ จำกัด จากผู้ถือหุ้นเดิมในสัดส่วนร้อยละ </w:t>
      </w:r>
      <w:r>
        <w:rPr>
          <w:rFonts w:asciiTheme="minorHAnsi" w:hAnsiTheme="minorHAnsi"/>
          <w:spacing w:val="-6"/>
          <w:sz w:val="30"/>
          <w:szCs w:val="30"/>
        </w:rPr>
        <w:t>50</w:t>
      </w:r>
      <w:r w:rsidRPr="000D4F67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Pr="000D4F67">
        <w:rPr>
          <w:rFonts w:asciiTheme="minorHAnsi" w:hAnsiTheme="minorHAnsi"/>
          <w:spacing w:val="-6"/>
          <w:sz w:val="30"/>
          <w:szCs w:val="30"/>
          <w:cs/>
        </w:rPr>
        <w:t>ของทุนจดทะเบียน</w:t>
      </w:r>
      <w:r w:rsidRPr="000D4F67">
        <w:rPr>
          <w:rFonts w:asciiTheme="minorHAnsi" w:hAnsiTheme="minorHAnsi" w:hint="cs"/>
          <w:spacing w:val="-6"/>
          <w:sz w:val="30"/>
          <w:szCs w:val="30"/>
          <w:cs/>
        </w:rPr>
        <w:t>และชำระแล้ว</w:t>
      </w:r>
      <w:r w:rsidRPr="000D4F67">
        <w:rPr>
          <w:rFonts w:asciiTheme="minorHAnsi" w:hAnsiTheme="minorHAnsi"/>
          <w:spacing w:val="-6"/>
          <w:sz w:val="30"/>
          <w:szCs w:val="30"/>
          <w:cs/>
        </w:rPr>
        <w:t xml:space="preserve"> เป็นจำนวนเงิน</w:t>
      </w:r>
      <w:r w:rsidRPr="000D4F67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Pr="000D4F67">
        <w:rPr>
          <w:rFonts w:asciiTheme="minorHAnsi" w:hAnsiTheme="minorHAnsi"/>
          <w:spacing w:val="-6"/>
          <w:sz w:val="30"/>
          <w:szCs w:val="30"/>
        </w:rPr>
        <w:t xml:space="preserve">1,130 </w:t>
      </w:r>
      <w:r w:rsidRPr="000D4F67">
        <w:rPr>
          <w:rFonts w:asciiTheme="minorHAnsi" w:hAnsiTheme="minorHAnsi"/>
          <w:spacing w:val="-6"/>
          <w:sz w:val="30"/>
          <w:szCs w:val="30"/>
          <w:cs/>
        </w:rPr>
        <w:t xml:space="preserve">ล้านบาท โดยเป็นเงินสดจำนวน </w:t>
      </w:r>
      <w:r w:rsidRPr="000D4F67">
        <w:rPr>
          <w:rFonts w:asciiTheme="minorHAnsi" w:hAnsiTheme="minorHAnsi"/>
          <w:spacing w:val="-6"/>
          <w:sz w:val="30"/>
          <w:szCs w:val="30"/>
        </w:rPr>
        <w:t>360</w:t>
      </w:r>
      <w:r w:rsidRPr="000D4F67">
        <w:rPr>
          <w:rFonts w:asciiTheme="minorHAnsi" w:hAnsiTheme="minorHAnsi"/>
          <w:spacing w:val="-6"/>
          <w:sz w:val="30"/>
          <w:szCs w:val="30"/>
          <w:cs/>
        </w:rPr>
        <w:t xml:space="preserve"> ล้านบาท และ</w:t>
      </w:r>
      <w:r w:rsidRPr="000D4F67">
        <w:rPr>
          <w:rFonts w:asciiTheme="minorHAnsi" w:hAnsiTheme="minorHAnsi" w:hint="cs"/>
          <w:spacing w:val="-6"/>
          <w:sz w:val="30"/>
          <w:szCs w:val="30"/>
          <w:cs/>
        </w:rPr>
        <w:t>การออก</w:t>
      </w:r>
      <w:r w:rsidRPr="000D4F67">
        <w:rPr>
          <w:rFonts w:asciiTheme="minorHAnsi" w:hAnsiTheme="minorHAnsi"/>
          <w:spacing w:val="-6"/>
          <w:sz w:val="30"/>
          <w:szCs w:val="30"/>
          <w:cs/>
        </w:rPr>
        <w:t>หุ้น</w:t>
      </w:r>
      <w:r w:rsidRPr="000D4F67">
        <w:rPr>
          <w:rFonts w:asciiTheme="minorHAnsi" w:hAnsiTheme="minorHAnsi"/>
          <w:spacing w:val="-2"/>
          <w:sz w:val="30"/>
          <w:szCs w:val="30"/>
          <w:cs/>
        </w:rPr>
        <w:t xml:space="preserve">เพิ่มทุนให้แก่บุคคลในวงจำกัดจำนวน </w:t>
      </w:r>
      <w:r>
        <w:rPr>
          <w:rFonts w:asciiTheme="minorHAnsi" w:hAnsiTheme="minorHAnsi"/>
          <w:spacing w:val="-2"/>
          <w:sz w:val="30"/>
          <w:szCs w:val="30"/>
        </w:rPr>
        <w:t>70</w:t>
      </w:r>
      <w:r w:rsidRPr="000D4F67">
        <w:rPr>
          <w:rFonts w:asciiTheme="minorHAnsi" w:hAnsiTheme="minorHAnsi"/>
          <w:spacing w:val="-2"/>
          <w:sz w:val="30"/>
          <w:szCs w:val="30"/>
          <w:cs/>
        </w:rPr>
        <w:t xml:space="preserve"> ล้านหุ้น มูลค่าหุ้นละ </w:t>
      </w:r>
      <w:r>
        <w:rPr>
          <w:rFonts w:asciiTheme="minorHAnsi" w:hAnsiTheme="minorHAnsi"/>
          <w:spacing w:val="-2"/>
          <w:sz w:val="30"/>
          <w:szCs w:val="30"/>
        </w:rPr>
        <w:t>11</w:t>
      </w:r>
      <w:r w:rsidRPr="000D4F67">
        <w:rPr>
          <w:rFonts w:asciiTheme="minorHAnsi" w:hAnsiTheme="minorHAnsi"/>
          <w:spacing w:val="-2"/>
          <w:sz w:val="30"/>
          <w:szCs w:val="30"/>
          <w:cs/>
        </w:rPr>
        <w:t xml:space="preserve"> บาท เป็นจำนวนเงิน </w:t>
      </w:r>
      <w:r>
        <w:rPr>
          <w:rFonts w:asciiTheme="minorHAnsi" w:hAnsiTheme="minorHAnsi"/>
          <w:spacing w:val="-2"/>
          <w:sz w:val="30"/>
          <w:szCs w:val="30"/>
        </w:rPr>
        <w:t>770</w:t>
      </w:r>
      <w:r w:rsidRPr="000D4F67">
        <w:rPr>
          <w:rFonts w:asciiTheme="minorHAnsi" w:hAnsiTheme="minorHAnsi"/>
          <w:spacing w:val="-2"/>
          <w:sz w:val="30"/>
          <w:szCs w:val="30"/>
          <w:cs/>
        </w:rPr>
        <w:t xml:space="preserve"> ล้านบาท</w:t>
      </w:r>
    </w:p>
    <w:p w14:paraId="647E47E2" w14:textId="77777777" w:rsidR="0028780D" w:rsidRDefault="0028780D" w:rsidP="00287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B988B7B" w14:textId="1DFE63F9" w:rsidR="0028780D" w:rsidRDefault="0028780D" w:rsidP="0028780D">
      <w:pPr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8B3FB9">
        <w:rPr>
          <w:rFonts w:asciiTheme="minorHAnsi" w:hAnsiTheme="minorHAnsi"/>
          <w:spacing w:val="-6"/>
          <w:sz w:val="30"/>
          <w:szCs w:val="30"/>
          <w:cs/>
        </w:rPr>
        <w:t xml:space="preserve">เมื่อวันที่ </w:t>
      </w:r>
      <w:r>
        <w:rPr>
          <w:rFonts w:asciiTheme="minorHAnsi" w:hAnsiTheme="minorHAnsi"/>
          <w:spacing w:val="-6"/>
          <w:sz w:val="30"/>
          <w:szCs w:val="30"/>
        </w:rPr>
        <w:t xml:space="preserve">24 </w:t>
      </w:r>
      <w:r>
        <w:rPr>
          <w:rFonts w:asciiTheme="minorHAnsi" w:hAnsiTheme="minorHAnsi" w:hint="cs"/>
          <w:spacing w:val="-6"/>
          <w:sz w:val="30"/>
          <w:szCs w:val="30"/>
          <w:cs/>
        </w:rPr>
        <w:t>มีนาคม</w:t>
      </w:r>
      <w:r w:rsidRPr="008B3FB9">
        <w:rPr>
          <w:rFonts w:asciiTheme="minorHAnsi" w:hAnsiTheme="minorHAnsi"/>
          <w:spacing w:val="-6"/>
          <w:sz w:val="30"/>
          <w:szCs w:val="30"/>
          <w:cs/>
        </w:rPr>
        <w:t xml:space="preserve"> </w:t>
      </w:r>
      <w:r w:rsidRPr="008B3FB9">
        <w:rPr>
          <w:rFonts w:asciiTheme="minorHAnsi" w:hAnsiTheme="minorHAnsi"/>
          <w:spacing w:val="-6"/>
          <w:sz w:val="30"/>
          <w:szCs w:val="30"/>
        </w:rPr>
        <w:t>256</w:t>
      </w:r>
      <w:r w:rsidR="004F6E16">
        <w:rPr>
          <w:rFonts w:asciiTheme="minorHAnsi" w:hAnsiTheme="minorHAnsi"/>
          <w:spacing w:val="-6"/>
          <w:sz w:val="30"/>
          <w:szCs w:val="30"/>
        </w:rPr>
        <w:t xml:space="preserve">5 </w:t>
      </w:r>
      <w:r w:rsidRPr="008B3FB9">
        <w:rPr>
          <w:rFonts w:asciiTheme="minorHAnsi" w:hAnsiTheme="minorHAnsi"/>
          <w:spacing w:val="-6"/>
          <w:sz w:val="30"/>
          <w:szCs w:val="30"/>
          <w:cs/>
        </w:rPr>
        <w:t>บริษัทได้เข้าร่วมลงทุนในบริษัท</w:t>
      </w:r>
      <w:r>
        <w:rPr>
          <w:rFonts w:asciiTheme="minorHAnsi" w:hAnsiTheme="minorHAnsi" w:hint="cs"/>
          <w:spacing w:val="-6"/>
          <w:sz w:val="30"/>
          <w:szCs w:val="30"/>
          <w:cs/>
        </w:rPr>
        <w:t>ดังต่อไปนี้</w:t>
      </w:r>
    </w:p>
    <w:p w14:paraId="062BDA7C" w14:textId="616CE4E2" w:rsidR="0028780D" w:rsidRDefault="0028780D" w:rsidP="0028780D">
      <w:pPr>
        <w:tabs>
          <w:tab w:val="clear" w:pos="454"/>
          <w:tab w:val="left" w:pos="720"/>
        </w:tabs>
        <w:ind w:left="900" w:hanging="360"/>
        <w:jc w:val="thaiDistribute"/>
        <w:rPr>
          <w:rFonts w:ascii="Angsana New" w:hAnsi="Angsana New"/>
          <w:b/>
          <w:sz w:val="30"/>
          <w:szCs w:val="30"/>
        </w:rPr>
      </w:pPr>
      <w:r w:rsidRPr="008B3FB9">
        <w:rPr>
          <w:rFonts w:asciiTheme="minorHAnsi" w:hAnsiTheme="minorHAnsi"/>
          <w:spacing w:val="-2"/>
          <w:sz w:val="30"/>
          <w:szCs w:val="30"/>
        </w:rPr>
        <w:t>1)</w:t>
      </w:r>
      <w:r>
        <w:rPr>
          <w:rFonts w:asciiTheme="minorHAnsi" w:hAnsiTheme="minorHAnsi"/>
          <w:spacing w:val="-2"/>
          <w:sz w:val="30"/>
          <w:szCs w:val="30"/>
          <w:cs/>
        </w:rPr>
        <w:tab/>
      </w:r>
      <w:r>
        <w:rPr>
          <w:rFonts w:asciiTheme="minorHAnsi" w:hAnsiTheme="minorHAnsi"/>
          <w:spacing w:val="-2"/>
          <w:sz w:val="30"/>
          <w:szCs w:val="30"/>
          <w:cs/>
        </w:rPr>
        <w:tab/>
      </w:r>
      <w:r w:rsidRPr="008B3FB9">
        <w:rPr>
          <w:rFonts w:asciiTheme="minorHAnsi" w:hAnsiTheme="minorHAnsi" w:hint="cs"/>
          <w:spacing w:val="-2"/>
          <w:sz w:val="30"/>
          <w:szCs w:val="30"/>
          <w:cs/>
        </w:rPr>
        <w:t xml:space="preserve">บริษัท เทโร สบาย จำกัด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>
        <w:rPr>
          <w:rFonts w:asciiTheme="minorHAnsi" w:hAnsiTheme="minorHAnsi"/>
          <w:spacing w:val="-2"/>
          <w:sz w:val="30"/>
          <w:szCs w:val="30"/>
        </w:rPr>
        <w:t>49,998</w:t>
      </w:r>
      <w:r w:rsidRPr="008B3FB9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8B3FB9">
        <w:rPr>
          <w:rFonts w:asciiTheme="minorHAnsi" w:hAnsiTheme="minorHAnsi"/>
          <w:spacing w:val="-2"/>
          <w:sz w:val="30"/>
          <w:szCs w:val="30"/>
        </w:rPr>
        <w:t xml:space="preserve">10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>บาท บริษัทได้ชำระค่าหุ้นร้อยละ</w:t>
      </w:r>
      <w:r>
        <w:rPr>
          <w:rFonts w:asciiTheme="minorHAnsi" w:hAnsiTheme="minorHAnsi"/>
          <w:spacing w:val="-2"/>
          <w:sz w:val="30"/>
          <w:szCs w:val="30"/>
        </w:rPr>
        <w:t xml:space="preserve"> 25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>
        <w:rPr>
          <w:rFonts w:asciiTheme="minorHAnsi" w:hAnsiTheme="minorHAnsi"/>
          <w:spacing w:val="-2"/>
          <w:sz w:val="30"/>
          <w:szCs w:val="30"/>
        </w:rPr>
        <w:t xml:space="preserve">        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คิดเป็นจำนวนเงิน </w:t>
      </w:r>
      <w:r>
        <w:rPr>
          <w:rFonts w:asciiTheme="minorHAnsi" w:hAnsiTheme="minorHAnsi"/>
          <w:spacing w:val="-2"/>
          <w:sz w:val="30"/>
          <w:szCs w:val="30"/>
        </w:rPr>
        <w:t>0.1</w:t>
      </w:r>
      <w:r w:rsidR="003A490F">
        <w:rPr>
          <w:rFonts w:asciiTheme="minorHAnsi" w:hAnsiTheme="minorHAnsi"/>
          <w:spacing w:val="-2"/>
          <w:sz w:val="30"/>
          <w:szCs w:val="30"/>
        </w:rPr>
        <w:t>3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โดยบริษัทมีส่วนได้เสียในบริษัทดังกล่าวร้อยละ</w:t>
      </w:r>
      <w:r>
        <w:rPr>
          <w:rFonts w:asciiTheme="minorHAnsi" w:hAnsiTheme="minorHAnsi"/>
          <w:spacing w:val="-2"/>
          <w:sz w:val="30"/>
          <w:szCs w:val="30"/>
        </w:rPr>
        <w:t xml:space="preserve"> 49.99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 ของทุนจดทะเบียนและชำระแล้ว</w:t>
      </w:r>
    </w:p>
    <w:p w14:paraId="5B6970A1" w14:textId="77777777" w:rsidR="0028780D" w:rsidRDefault="0028780D" w:rsidP="0028780D">
      <w:pPr>
        <w:tabs>
          <w:tab w:val="clear" w:pos="454"/>
          <w:tab w:val="left" w:pos="720"/>
        </w:tabs>
        <w:ind w:left="900" w:hanging="36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Theme="minorHAnsi" w:hAnsiTheme="minorHAnsi"/>
          <w:spacing w:val="-2"/>
          <w:sz w:val="30"/>
          <w:szCs w:val="30"/>
        </w:rPr>
        <w:t>2</w:t>
      </w:r>
      <w:r w:rsidRPr="008B3FB9">
        <w:rPr>
          <w:rFonts w:asciiTheme="minorHAnsi" w:hAnsiTheme="minorHAnsi"/>
          <w:spacing w:val="-2"/>
          <w:sz w:val="30"/>
          <w:szCs w:val="30"/>
        </w:rPr>
        <w:t>)</w:t>
      </w:r>
      <w:r>
        <w:rPr>
          <w:rFonts w:asciiTheme="minorHAnsi" w:hAnsiTheme="minorHAnsi"/>
          <w:spacing w:val="-2"/>
          <w:sz w:val="30"/>
          <w:szCs w:val="30"/>
          <w:cs/>
        </w:rPr>
        <w:tab/>
      </w:r>
      <w:r>
        <w:rPr>
          <w:rFonts w:asciiTheme="minorHAnsi" w:hAnsiTheme="minorHAnsi"/>
          <w:spacing w:val="-2"/>
          <w:sz w:val="30"/>
          <w:szCs w:val="30"/>
          <w:cs/>
        </w:rPr>
        <w:tab/>
      </w:r>
      <w:r w:rsidRPr="008B3FB9">
        <w:rPr>
          <w:rFonts w:asciiTheme="minorHAnsi" w:hAnsiTheme="minorHAnsi" w:hint="cs"/>
          <w:spacing w:val="-2"/>
          <w:sz w:val="30"/>
          <w:szCs w:val="30"/>
          <w:cs/>
        </w:rPr>
        <w:t xml:space="preserve">บริษัท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>ฟอร์ทสมาร์ท สบาย เทค</w:t>
      </w:r>
      <w:r>
        <w:rPr>
          <w:rFonts w:asciiTheme="minorHAnsi" w:hAnsiTheme="minorHAnsi"/>
          <w:spacing w:val="-2"/>
          <w:sz w:val="30"/>
          <w:szCs w:val="30"/>
        </w:rPr>
        <w:t xml:space="preserve"> </w:t>
      </w:r>
      <w:r>
        <w:rPr>
          <w:rFonts w:asciiTheme="minorHAnsi" w:hAnsiTheme="minorHAnsi" w:hint="cs"/>
          <w:spacing w:val="-2"/>
          <w:sz w:val="30"/>
          <w:szCs w:val="30"/>
          <w:cs/>
        </w:rPr>
        <w:t>จำกัด</w:t>
      </w:r>
      <w:r w:rsidRPr="008B3FB9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>
        <w:rPr>
          <w:rFonts w:asciiTheme="minorHAnsi" w:hAnsiTheme="minorHAnsi"/>
          <w:spacing w:val="-2"/>
          <w:sz w:val="30"/>
          <w:szCs w:val="30"/>
        </w:rPr>
        <w:t>49,998</w:t>
      </w:r>
      <w:r w:rsidRPr="008B3FB9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8B3FB9">
        <w:rPr>
          <w:rFonts w:asciiTheme="minorHAnsi" w:hAnsiTheme="minorHAnsi"/>
          <w:spacing w:val="-2"/>
          <w:sz w:val="30"/>
          <w:szCs w:val="30"/>
        </w:rPr>
        <w:t xml:space="preserve">10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>บาท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คิดเป็นจำนวนเงิน </w:t>
      </w:r>
      <w:r>
        <w:rPr>
          <w:rFonts w:asciiTheme="minorHAnsi" w:hAnsiTheme="minorHAnsi"/>
          <w:spacing w:val="-2"/>
          <w:sz w:val="30"/>
          <w:szCs w:val="30"/>
        </w:rPr>
        <w:t>0.50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โดยบริษัทมีส่วนได้เสียในบริษัทดังกล่าวร้อยละ</w:t>
      </w:r>
      <w:r>
        <w:rPr>
          <w:rFonts w:asciiTheme="minorHAnsi" w:hAnsiTheme="minorHAnsi"/>
          <w:spacing w:val="-2"/>
          <w:sz w:val="30"/>
          <w:szCs w:val="30"/>
        </w:rPr>
        <w:t xml:space="preserve"> 49.99</w:t>
      </w:r>
      <w:r w:rsidRPr="008B3FB9">
        <w:rPr>
          <w:rFonts w:asciiTheme="minorHAnsi" w:hAnsiTheme="minorHAnsi"/>
          <w:spacing w:val="-2"/>
          <w:sz w:val="30"/>
          <w:szCs w:val="30"/>
          <w:cs/>
        </w:rPr>
        <w:t xml:space="preserve"> ของทุนจดทะเบียนและชำระแล้ว</w:t>
      </w:r>
    </w:p>
    <w:p w14:paraId="136EE130" w14:textId="77777777" w:rsidR="0028780D" w:rsidRPr="00C00ADB" w:rsidRDefault="0028780D" w:rsidP="00EE7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cyan"/>
          <w:cs/>
        </w:rPr>
      </w:pPr>
    </w:p>
    <w:p w14:paraId="36EA3F12" w14:textId="77777777" w:rsidR="007A4E23" w:rsidRDefault="00E94E1D" w:rsidP="00F774ED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F774ED">
        <w:rPr>
          <w:rFonts w:asciiTheme="minorHAnsi" w:hAnsiTheme="minorHAnsi"/>
          <w:spacing w:val="-2"/>
          <w:sz w:val="30"/>
          <w:szCs w:val="30"/>
          <w:cs/>
        </w:rPr>
        <w:t>ในการประชุม</w:t>
      </w:r>
      <w:r w:rsidR="00F774ED" w:rsidRPr="00F774ED">
        <w:rPr>
          <w:rFonts w:asciiTheme="minorHAnsi" w:hAnsiTheme="minorHAnsi" w:hint="cs"/>
          <w:spacing w:val="-2"/>
          <w:sz w:val="30"/>
          <w:szCs w:val="30"/>
          <w:cs/>
        </w:rPr>
        <w:t xml:space="preserve">สามัญผู้ถือหุ้นประจำปีของบริษัท </w:t>
      </w:r>
      <w:r w:rsidR="00F774ED" w:rsidRPr="00F774ED">
        <w:rPr>
          <w:rFonts w:asciiTheme="minorHAnsi" w:hAnsiTheme="minorHAnsi"/>
          <w:spacing w:val="-2"/>
          <w:sz w:val="30"/>
          <w:szCs w:val="30"/>
          <w:cs/>
        </w:rPr>
        <w:t>วีดีพี โฮลดิ้ง จำกั</w:t>
      </w:r>
      <w:r w:rsidR="00F774ED" w:rsidRPr="00F774ED">
        <w:rPr>
          <w:rFonts w:asciiTheme="minorHAnsi" w:hAnsiTheme="minorHAnsi" w:hint="cs"/>
          <w:spacing w:val="-2"/>
          <w:sz w:val="30"/>
          <w:szCs w:val="30"/>
          <w:cs/>
        </w:rPr>
        <w:t>ด</w:t>
      </w:r>
      <w:r w:rsidR="00F774ED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F774ED">
        <w:rPr>
          <w:rFonts w:asciiTheme="minorHAnsi" w:hAnsiTheme="minorHAnsi"/>
          <w:spacing w:val="-2"/>
          <w:sz w:val="30"/>
          <w:szCs w:val="30"/>
          <w:cs/>
        </w:rPr>
        <w:t xml:space="preserve">เมื่อวันที่ </w:t>
      </w:r>
      <w:r w:rsidR="00F774ED" w:rsidRPr="00F774ED">
        <w:rPr>
          <w:rFonts w:asciiTheme="minorHAnsi" w:hAnsiTheme="minorHAnsi"/>
          <w:spacing w:val="-2"/>
          <w:sz w:val="30"/>
          <w:szCs w:val="30"/>
        </w:rPr>
        <w:t>25</w:t>
      </w:r>
      <w:r w:rsidR="00F774ED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F774ED">
        <w:rPr>
          <w:rFonts w:asciiTheme="minorHAnsi" w:hAnsiTheme="minorHAnsi" w:hint="cs"/>
          <w:spacing w:val="-2"/>
          <w:sz w:val="30"/>
          <w:szCs w:val="30"/>
          <w:cs/>
        </w:rPr>
        <w:t xml:space="preserve">มีนาคม </w:t>
      </w:r>
      <w:r w:rsidR="00F774ED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="00F774ED">
        <w:rPr>
          <w:rFonts w:asciiTheme="minorHAnsi" w:hAnsiTheme="minorHAnsi" w:hint="cs"/>
          <w:spacing w:val="-2"/>
          <w:sz w:val="30"/>
          <w:szCs w:val="30"/>
          <w:cs/>
        </w:rPr>
        <w:t>ผู้ถือหุ้น</w:t>
      </w:r>
      <w:r w:rsidR="007A4E23">
        <w:rPr>
          <w:rFonts w:asciiTheme="minorHAnsi" w:hAnsiTheme="minorHAnsi" w:hint="cs"/>
          <w:spacing w:val="-2"/>
          <w:sz w:val="30"/>
          <w:szCs w:val="30"/>
          <w:cs/>
        </w:rPr>
        <w:t>ของบริษัทย่อย</w:t>
      </w:r>
      <w:r w:rsidRPr="00F774ED">
        <w:rPr>
          <w:rFonts w:asciiTheme="minorHAnsi" w:hAnsiTheme="minorHAnsi"/>
          <w:spacing w:val="-2"/>
          <w:sz w:val="30"/>
          <w:szCs w:val="30"/>
          <w:cs/>
        </w:rPr>
        <w:t>มีมติ</w:t>
      </w:r>
      <w:r w:rsidR="007A4E23">
        <w:rPr>
          <w:rFonts w:asciiTheme="minorHAnsi" w:hAnsiTheme="minorHAnsi" w:hint="cs"/>
          <w:spacing w:val="-2"/>
          <w:sz w:val="30"/>
          <w:szCs w:val="30"/>
          <w:cs/>
        </w:rPr>
        <w:t>ดังต่อไปนี้</w:t>
      </w:r>
    </w:p>
    <w:p w14:paraId="63EA72D3" w14:textId="10223602" w:rsidR="007A4E23" w:rsidRPr="007A4E23" w:rsidRDefault="007A4E23" w:rsidP="007A4E23">
      <w:pPr>
        <w:tabs>
          <w:tab w:val="clear" w:pos="454"/>
          <w:tab w:val="left" w:pos="720"/>
        </w:tabs>
        <w:ind w:left="900" w:hanging="360"/>
        <w:jc w:val="thaiDistribute"/>
        <w:rPr>
          <w:rFonts w:asciiTheme="minorHAnsi" w:hAnsiTheme="minorHAnsi"/>
          <w:spacing w:val="-2"/>
          <w:sz w:val="30"/>
          <w:szCs w:val="30"/>
          <w:cs/>
        </w:rPr>
      </w:pPr>
      <w:r>
        <w:rPr>
          <w:rFonts w:asciiTheme="minorHAnsi" w:hAnsiTheme="minorHAnsi"/>
          <w:spacing w:val="-2"/>
          <w:sz w:val="30"/>
          <w:szCs w:val="30"/>
        </w:rPr>
        <w:t xml:space="preserve">1)    </w:t>
      </w:r>
      <w:r w:rsidR="00E94E1D" w:rsidRPr="007A4E23">
        <w:rPr>
          <w:rFonts w:asciiTheme="minorHAnsi" w:hAnsiTheme="minorHAnsi"/>
          <w:spacing w:val="-2"/>
          <w:sz w:val="30"/>
          <w:szCs w:val="30"/>
          <w:cs/>
        </w:rPr>
        <w:t>อนุมัติ</w:t>
      </w:r>
      <w:r w:rsidRPr="007A4E23">
        <w:rPr>
          <w:rFonts w:asciiTheme="minorHAnsi" w:hAnsiTheme="minorHAnsi"/>
          <w:spacing w:val="-2"/>
          <w:sz w:val="30"/>
          <w:szCs w:val="30"/>
          <w:cs/>
        </w:rPr>
        <w:t>การโอนกิจการทั้งหมดของบริษัท</w:t>
      </w:r>
      <w:r>
        <w:rPr>
          <w:rFonts w:asciiTheme="minorHAnsi" w:hAnsiTheme="minorHAnsi" w:hint="cs"/>
          <w:spacing w:val="-2"/>
          <w:sz w:val="30"/>
          <w:szCs w:val="30"/>
          <w:cs/>
        </w:rPr>
        <w:t>ย่อย</w:t>
      </w:r>
      <w:r w:rsidRPr="007A4E23">
        <w:rPr>
          <w:rFonts w:asciiTheme="minorHAnsi" w:hAnsiTheme="minorHAnsi"/>
          <w:spacing w:val="-2"/>
          <w:sz w:val="30"/>
          <w:szCs w:val="30"/>
          <w:cs/>
        </w:rPr>
        <w:t xml:space="preserve">รวมถึงหุ้นสามัญทั้งหมดของบริษัท เวนดิ้ง พลัส จำกัด ร้อยละ </w:t>
      </w:r>
      <w:r w:rsidRPr="007A4E23">
        <w:rPr>
          <w:rFonts w:asciiTheme="minorHAnsi" w:hAnsiTheme="minorHAnsi"/>
          <w:spacing w:val="-2"/>
          <w:sz w:val="30"/>
          <w:szCs w:val="30"/>
        </w:rPr>
        <w:t xml:space="preserve">86.12 </w:t>
      </w:r>
      <w:r w:rsidRPr="007A4E23">
        <w:rPr>
          <w:rFonts w:asciiTheme="minorHAnsi" w:hAnsiTheme="minorHAnsi"/>
          <w:spacing w:val="-2"/>
          <w:sz w:val="30"/>
          <w:szCs w:val="30"/>
          <w:cs/>
        </w:rPr>
        <w:t>ของทุนจดทะเบียนและชำระแล้ว</w:t>
      </w:r>
      <w:r w:rsidR="00EB060A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7A4E23">
        <w:rPr>
          <w:rFonts w:asciiTheme="minorHAnsi" w:hAnsiTheme="minorHAnsi"/>
          <w:spacing w:val="-2"/>
          <w:sz w:val="30"/>
          <w:szCs w:val="30"/>
          <w:cs/>
        </w:rPr>
        <w:t>ให้แก่บริษัท ทีบีเอสพี จำกัด (มหาชน</w:t>
      </w:r>
      <w:r w:rsidRPr="007A4E23">
        <w:rPr>
          <w:rFonts w:asciiTheme="minorHAnsi" w:hAnsiTheme="minorHAnsi"/>
          <w:spacing w:val="-2"/>
          <w:sz w:val="30"/>
          <w:szCs w:val="30"/>
        </w:rPr>
        <w:t>)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 ทำให้กลุ่มบริษัทมีส่วนได้เสียในบริษัท เวนดิ้ง พลัส จำกัด </w:t>
      </w:r>
      <w:r w:rsidR="00BF4708">
        <w:rPr>
          <w:rFonts w:asciiTheme="minorHAnsi" w:hAnsiTheme="minorHAnsi" w:hint="cs"/>
          <w:spacing w:val="-2"/>
          <w:sz w:val="30"/>
          <w:szCs w:val="30"/>
          <w:cs/>
        </w:rPr>
        <w:t>ลดลง</w:t>
      </w:r>
      <w:r w:rsidR="00BF4708" w:rsidRPr="00BF4708">
        <w:rPr>
          <w:rFonts w:asciiTheme="minorHAnsi" w:hAnsiTheme="minorHAnsi"/>
          <w:spacing w:val="-2"/>
          <w:sz w:val="30"/>
          <w:szCs w:val="30"/>
          <w:cs/>
        </w:rPr>
        <w:t>ร้อยละ</w:t>
      </w:r>
      <w:r w:rsidR="00BF4708">
        <w:rPr>
          <w:rFonts w:asciiTheme="minorHAnsi" w:hAnsiTheme="minorHAnsi"/>
          <w:spacing w:val="-2"/>
          <w:sz w:val="30"/>
          <w:szCs w:val="30"/>
        </w:rPr>
        <w:t xml:space="preserve"> 22.73</w:t>
      </w:r>
      <w:r w:rsidR="00BF4708">
        <w:rPr>
          <w:rFonts w:asciiTheme="minorHAnsi" w:hAnsiTheme="minorHAnsi" w:hint="cs"/>
          <w:spacing w:val="-2"/>
          <w:sz w:val="30"/>
          <w:szCs w:val="30"/>
          <w:cs/>
        </w:rPr>
        <w:t xml:space="preserve"> จากร้อยละ </w:t>
      </w:r>
      <w:r w:rsidR="00BF4708">
        <w:rPr>
          <w:rFonts w:asciiTheme="minorHAnsi" w:hAnsiTheme="minorHAnsi"/>
          <w:spacing w:val="-2"/>
          <w:sz w:val="30"/>
          <w:szCs w:val="30"/>
        </w:rPr>
        <w:t xml:space="preserve">86.12 </w:t>
      </w:r>
      <w:r w:rsidR="00BF4708">
        <w:rPr>
          <w:rFonts w:asciiTheme="minorHAnsi" w:hAnsiTheme="minorHAnsi" w:hint="cs"/>
          <w:spacing w:val="-2"/>
          <w:sz w:val="30"/>
          <w:szCs w:val="30"/>
          <w:cs/>
        </w:rPr>
        <w:t xml:space="preserve">เป็น 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ร้อยละ </w:t>
      </w:r>
      <w:r>
        <w:rPr>
          <w:rFonts w:asciiTheme="minorHAnsi" w:hAnsiTheme="minorHAnsi"/>
          <w:spacing w:val="-2"/>
          <w:sz w:val="30"/>
          <w:szCs w:val="30"/>
        </w:rPr>
        <w:t xml:space="preserve">63.39 </w:t>
      </w:r>
      <w:r>
        <w:rPr>
          <w:rFonts w:asciiTheme="minorHAnsi" w:hAnsiTheme="minorHAnsi" w:hint="cs"/>
          <w:spacing w:val="-2"/>
          <w:sz w:val="30"/>
          <w:szCs w:val="30"/>
          <w:cs/>
        </w:rPr>
        <w:t>ของทุนจดทะเบียนและชำระแล้ว</w:t>
      </w:r>
      <w:r w:rsidR="00BF4708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BF4708" w:rsidRPr="00BF4708">
        <w:rPr>
          <w:rFonts w:asciiTheme="minorHAnsi" w:hAnsiTheme="minorHAnsi"/>
          <w:spacing w:val="-2"/>
          <w:sz w:val="30"/>
          <w:szCs w:val="30"/>
          <w:cs/>
        </w:rPr>
        <w:t>มูลค่าตามบัญชีของสินทรัพย์สุทธิของบริษัท เวนดิ้ง พลัส จำกัด</w:t>
      </w:r>
      <w:r w:rsidR="00BF4708" w:rsidRPr="00BF4708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BF4708" w:rsidRPr="00BF4708">
        <w:rPr>
          <w:rFonts w:asciiTheme="minorHAnsi" w:hAnsiTheme="minorHAnsi"/>
          <w:spacing w:val="-2"/>
          <w:sz w:val="30"/>
          <w:szCs w:val="30"/>
          <w:cs/>
        </w:rPr>
        <w:t>ในงบการเงินของกลุ่มบริษัท ณ วันที่</w:t>
      </w:r>
      <w:r w:rsidR="00861C37">
        <w:rPr>
          <w:rFonts w:asciiTheme="minorHAnsi" w:hAnsiTheme="minorHAnsi" w:hint="cs"/>
          <w:spacing w:val="-2"/>
          <w:sz w:val="30"/>
          <w:szCs w:val="30"/>
          <w:cs/>
        </w:rPr>
        <w:t>เกิดรายการ</w:t>
      </w:r>
      <w:r w:rsidR="00BF4708" w:rsidRPr="00861C37">
        <w:rPr>
          <w:rFonts w:asciiTheme="minorHAnsi" w:hAnsiTheme="minorHAnsi"/>
          <w:spacing w:val="-6"/>
          <w:sz w:val="30"/>
          <w:szCs w:val="30"/>
          <w:cs/>
        </w:rPr>
        <w:t>เป็นเงินจำนวน</w:t>
      </w:r>
      <w:r w:rsidR="00BF4708" w:rsidRPr="00861C37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="00BF4708" w:rsidRPr="00861C37">
        <w:rPr>
          <w:rFonts w:asciiTheme="minorHAnsi" w:hAnsiTheme="minorHAnsi"/>
          <w:spacing w:val="-6"/>
          <w:sz w:val="30"/>
          <w:szCs w:val="30"/>
        </w:rPr>
        <w:t xml:space="preserve">283.51 </w:t>
      </w:r>
      <w:r w:rsidR="00BF4708" w:rsidRPr="00861C37">
        <w:rPr>
          <w:rFonts w:asciiTheme="minorHAnsi" w:hAnsiTheme="minorHAnsi"/>
          <w:spacing w:val="-6"/>
          <w:sz w:val="30"/>
          <w:szCs w:val="30"/>
          <w:cs/>
        </w:rPr>
        <w:t>ล้านบาท กลุ่มบริษัทรับรู้ส่วนได้เสียที่ไม่มีอำนาจควบคุม</w:t>
      </w:r>
      <w:r w:rsidR="005A4999">
        <w:rPr>
          <w:rFonts w:asciiTheme="minorHAnsi" w:hAnsiTheme="minorHAnsi" w:hint="cs"/>
          <w:spacing w:val="-6"/>
          <w:sz w:val="30"/>
          <w:szCs w:val="30"/>
          <w:cs/>
        </w:rPr>
        <w:t>เพิ่มขึ้น</w:t>
      </w:r>
      <w:r w:rsidR="00BF4708" w:rsidRPr="00861C37">
        <w:rPr>
          <w:rFonts w:asciiTheme="minorHAnsi" w:hAnsiTheme="minorHAnsi"/>
          <w:spacing w:val="-6"/>
          <w:sz w:val="30"/>
          <w:szCs w:val="30"/>
          <w:cs/>
        </w:rPr>
        <w:t xml:space="preserve">เป็นจำนวน </w:t>
      </w:r>
      <w:r w:rsidR="00D1134B" w:rsidRPr="00861C37">
        <w:rPr>
          <w:rFonts w:asciiTheme="minorHAnsi" w:hAnsiTheme="minorHAnsi"/>
          <w:spacing w:val="-6"/>
          <w:sz w:val="30"/>
          <w:szCs w:val="30"/>
        </w:rPr>
        <w:t>64.45</w:t>
      </w:r>
      <w:r w:rsidR="00BF4708" w:rsidRPr="00861C37">
        <w:rPr>
          <w:rFonts w:asciiTheme="minorHAnsi" w:hAnsiTheme="minorHAnsi"/>
          <w:spacing w:val="-6"/>
          <w:sz w:val="30"/>
          <w:szCs w:val="30"/>
        </w:rPr>
        <w:t xml:space="preserve"> </w:t>
      </w:r>
      <w:r w:rsidR="00BF4708" w:rsidRPr="00861C37">
        <w:rPr>
          <w:rFonts w:asciiTheme="minorHAnsi" w:hAnsiTheme="minorHAnsi"/>
          <w:spacing w:val="-6"/>
          <w:sz w:val="30"/>
          <w:szCs w:val="30"/>
          <w:cs/>
        </w:rPr>
        <w:t>ล้านบาท</w:t>
      </w:r>
      <w:r w:rsidR="00EB060A">
        <w:rPr>
          <w:rFonts w:asciiTheme="minorHAnsi" w:hAnsiTheme="minorHAnsi" w:hint="cs"/>
          <w:spacing w:val="-2"/>
          <w:sz w:val="30"/>
          <w:szCs w:val="30"/>
          <w:cs/>
        </w:rPr>
        <w:t xml:space="preserve">        </w:t>
      </w:r>
      <w:r w:rsidR="00D1134B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D1134B" w:rsidRPr="00D1134B">
        <w:rPr>
          <w:rFonts w:asciiTheme="minorHAnsi" w:hAnsiTheme="minorHAnsi"/>
          <w:spacing w:val="-2"/>
          <w:sz w:val="30"/>
          <w:szCs w:val="30"/>
          <w:cs/>
        </w:rPr>
        <w:t xml:space="preserve">ซึ่งเกิดจากการเปลี่ยนแปลงส่วนของเจ้าของในบริษัท </w:t>
      </w:r>
      <w:r w:rsidR="00D1134B">
        <w:rPr>
          <w:rFonts w:asciiTheme="minorHAnsi" w:hAnsiTheme="minorHAnsi" w:hint="cs"/>
          <w:spacing w:val="-2"/>
          <w:sz w:val="30"/>
          <w:szCs w:val="30"/>
          <w:cs/>
        </w:rPr>
        <w:t>เวนดิ้ง พลัส จำกัด</w:t>
      </w:r>
    </w:p>
    <w:p w14:paraId="2D57564C" w14:textId="622961CA" w:rsidR="007A4E23" w:rsidRDefault="000D4F67" w:rsidP="000D4F67">
      <w:pPr>
        <w:tabs>
          <w:tab w:val="clear" w:pos="454"/>
          <w:tab w:val="left" w:pos="720"/>
        </w:tabs>
        <w:ind w:left="900" w:hanging="360"/>
        <w:jc w:val="thaiDistribute"/>
        <w:rPr>
          <w:rFonts w:asciiTheme="minorHAnsi" w:hAnsiTheme="minorHAnsi"/>
          <w:spacing w:val="-2"/>
          <w:sz w:val="30"/>
          <w:szCs w:val="30"/>
          <w:cs/>
        </w:rPr>
      </w:pPr>
      <w:r>
        <w:rPr>
          <w:rFonts w:asciiTheme="minorHAnsi" w:hAnsiTheme="minorHAnsi"/>
          <w:spacing w:val="-2"/>
          <w:sz w:val="30"/>
          <w:szCs w:val="30"/>
        </w:rPr>
        <w:t>2)</w:t>
      </w:r>
      <w:r>
        <w:rPr>
          <w:rFonts w:asciiTheme="minorHAnsi" w:hAnsiTheme="minorHAnsi"/>
          <w:spacing w:val="-2"/>
          <w:sz w:val="30"/>
          <w:szCs w:val="30"/>
        </w:rPr>
        <w:tab/>
      </w:r>
      <w:r>
        <w:rPr>
          <w:rFonts w:asciiTheme="minorHAnsi" w:hAnsiTheme="minorHAnsi"/>
          <w:spacing w:val="-2"/>
          <w:sz w:val="30"/>
          <w:szCs w:val="30"/>
          <w:cs/>
        </w:rPr>
        <w:tab/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อนุมัติการเลิกกิจการ ทั้งนี้ บริษัทย่อยดังกล่าวได้คืนทุนบางส่วนแก่บริษัทเป็นจำนวนเงิน </w:t>
      </w:r>
      <w:r>
        <w:rPr>
          <w:rFonts w:asciiTheme="minorHAnsi" w:hAnsiTheme="minorHAnsi"/>
          <w:spacing w:val="-2"/>
          <w:sz w:val="30"/>
          <w:szCs w:val="30"/>
        </w:rPr>
        <w:t xml:space="preserve">317.81 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ล้านบาท </w:t>
      </w:r>
      <w:r w:rsidR="00EB060A">
        <w:rPr>
          <w:rFonts w:asciiTheme="minorHAnsi" w:hAnsiTheme="minorHAnsi" w:hint="cs"/>
          <w:spacing w:val="-2"/>
          <w:sz w:val="30"/>
          <w:szCs w:val="30"/>
          <w:cs/>
        </w:rPr>
        <w:t xml:space="preserve">      และอยู่ระหว่างการชำระบัญชี</w:t>
      </w:r>
    </w:p>
    <w:p w14:paraId="2F16C1B0" w14:textId="17114BD7" w:rsidR="00E94E1D" w:rsidRPr="000F2BBF" w:rsidRDefault="00014A61" w:rsidP="0001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2A347D09" w14:textId="1C8CA836" w:rsidR="00725821" w:rsidRPr="000F2BBF" w:rsidRDefault="00DC0D6B" w:rsidP="00F6504E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lastRenderedPageBreak/>
        <w:t>ที่ดิน อาคาร</w:t>
      </w:r>
      <w:r w:rsidR="00725821" w:rsidRPr="000F2BBF">
        <w:rPr>
          <w:rFonts w:hint="cs"/>
          <w:b/>
          <w:bCs/>
          <w:cs/>
        </w:rPr>
        <w:t>และอุปกรณ์</w:t>
      </w:r>
    </w:p>
    <w:p w14:paraId="664C98D7" w14:textId="1302A0CF" w:rsidR="00B137FC" w:rsidRPr="000F2BBF" w:rsidRDefault="00B137FC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b/>
          <w:bCs/>
          <w:sz w:val="30"/>
          <w:szCs w:val="30"/>
          <w:lang w:val="en-US" w:bidi="th-TH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80"/>
        <w:gridCol w:w="1350"/>
        <w:gridCol w:w="180"/>
        <w:gridCol w:w="1258"/>
      </w:tblGrid>
      <w:tr w:rsidR="00D04EF1" w:rsidRPr="000F2BBF" w14:paraId="1A073D36" w14:textId="77777777" w:rsidTr="00D04EF1">
        <w:trPr>
          <w:cantSplit/>
          <w:tblHeader/>
        </w:trPr>
        <w:tc>
          <w:tcPr>
            <w:tcW w:w="4950" w:type="dxa"/>
            <w:vAlign w:val="bottom"/>
          </w:tcPr>
          <w:p w14:paraId="5A513DA3" w14:textId="120175F2" w:rsidR="00D04EF1" w:rsidRPr="000F2BBF" w:rsidRDefault="00D04EF1" w:rsidP="00654F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33C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33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C33C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="00C33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79B6743F" w14:textId="77777777" w:rsidR="00D04EF1" w:rsidRPr="000F2BBF" w:rsidRDefault="00D04EF1" w:rsidP="00654F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22DEE98" w14:textId="77777777" w:rsidR="00D04EF1" w:rsidRPr="000F2BBF" w:rsidRDefault="00D04EF1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969383" w14:textId="34314B99" w:rsidR="00D04EF1" w:rsidRPr="000F2BBF" w:rsidRDefault="00D04EF1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6A607E5" w14:textId="77777777" w:rsidR="00D04EF1" w:rsidRPr="000F2BBF" w:rsidRDefault="00D04EF1" w:rsidP="00654F2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A89A6F7" w14:textId="77777777" w:rsidR="00D04EF1" w:rsidRPr="000F2BBF" w:rsidRDefault="00D04EF1" w:rsidP="00654F2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DD75C93" w14:textId="69F216C0" w:rsidR="00D04EF1" w:rsidRPr="000F2BBF" w:rsidRDefault="00D04EF1" w:rsidP="00654F28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4EF1" w:rsidRPr="000F2BBF" w14:paraId="5CAA4759" w14:textId="77777777" w:rsidTr="00D04EF1">
        <w:trPr>
          <w:cantSplit/>
        </w:trPr>
        <w:tc>
          <w:tcPr>
            <w:tcW w:w="4950" w:type="dxa"/>
          </w:tcPr>
          <w:p w14:paraId="22C3F0E0" w14:textId="77777777" w:rsidR="00D04EF1" w:rsidRPr="000F2BBF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C73F3" w14:textId="18883168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" w:type="dxa"/>
          </w:tcPr>
          <w:p w14:paraId="51D1CA70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</w:tcPr>
          <w:p w14:paraId="5CF9226B" w14:textId="17271809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EF1" w:rsidRPr="000F2BBF" w14:paraId="61D76BF3" w14:textId="77777777" w:rsidTr="00D04EF1">
        <w:trPr>
          <w:cantSplit/>
        </w:trPr>
        <w:tc>
          <w:tcPr>
            <w:tcW w:w="4950" w:type="dxa"/>
          </w:tcPr>
          <w:p w14:paraId="0B80116E" w14:textId="0481D32A" w:rsidR="00D04EF1" w:rsidRPr="000F2BBF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4B29523F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317988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4517F4" w14:textId="625F375E" w:rsidR="00D04EF1" w:rsidRPr="00D3053A" w:rsidRDefault="00AF1FCE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="0020631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25,003</w:t>
            </w:r>
          </w:p>
        </w:tc>
        <w:tc>
          <w:tcPr>
            <w:tcW w:w="180" w:type="dxa"/>
          </w:tcPr>
          <w:p w14:paraId="74B48FAE" w14:textId="77777777" w:rsidR="00D04EF1" w:rsidRPr="00AF1FCE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DF8EE36" w14:textId="42CFF6B4" w:rsidR="00D04EF1" w:rsidRPr="00AF1FCE" w:rsidRDefault="00AF1FCE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F1FC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17,366</w:t>
            </w:r>
          </w:p>
        </w:tc>
      </w:tr>
      <w:tr w:rsidR="00D04EF1" w:rsidRPr="000F2BBF" w14:paraId="315F8038" w14:textId="77777777" w:rsidTr="00D04EF1">
        <w:trPr>
          <w:cantSplit/>
        </w:trPr>
        <w:tc>
          <w:tcPr>
            <w:tcW w:w="4950" w:type="dxa"/>
          </w:tcPr>
          <w:p w14:paraId="79D25AC6" w14:textId="202E40FF" w:rsidR="00D04EF1" w:rsidRPr="0097044C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44C">
              <w:rPr>
                <w:rFonts w:asciiTheme="majorBidi" w:hAnsiTheme="majorBidi"/>
                <w:sz w:val="30"/>
                <w:szCs w:val="30"/>
                <w:cs/>
              </w:rPr>
              <w:t>ได้มาจากการ</w:t>
            </w:r>
            <w:r w:rsidR="0036566A" w:rsidRPr="0097044C">
              <w:rPr>
                <w:rFonts w:asciiTheme="majorBidi" w:hAnsiTheme="majorBidi" w:hint="cs"/>
                <w:sz w:val="30"/>
                <w:szCs w:val="30"/>
                <w:cs/>
              </w:rPr>
              <w:t>รวมธุรกิจ</w:t>
            </w:r>
            <w:r w:rsidRPr="0097044C">
              <w:rPr>
                <w:rFonts w:asciiTheme="majorBidi" w:hAnsi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15F14CD4" w14:textId="100DCC5A" w:rsidR="00D04EF1" w:rsidRPr="0097044C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704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9E1978C" w14:textId="77777777" w:rsidR="00D04EF1" w:rsidRPr="0097044C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1D0DE5" w14:textId="3A9C8DF5" w:rsidR="00D04EF1" w:rsidRPr="00D3053A" w:rsidRDefault="00AF1FCE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1,932</w:t>
            </w:r>
          </w:p>
        </w:tc>
        <w:tc>
          <w:tcPr>
            <w:tcW w:w="180" w:type="dxa"/>
          </w:tcPr>
          <w:p w14:paraId="26AB02D4" w14:textId="77777777" w:rsidR="00D04EF1" w:rsidRPr="00AF1FCE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998436E" w14:textId="22FED1CA" w:rsidR="00D04EF1" w:rsidRPr="00AF1FCE" w:rsidRDefault="00AF1FCE" w:rsidP="00D3053A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F1FC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D04EF1" w:rsidRPr="000F2BBF" w14:paraId="62344EAA" w14:textId="77777777" w:rsidTr="00D04EF1">
        <w:trPr>
          <w:cantSplit/>
        </w:trPr>
        <w:tc>
          <w:tcPr>
            <w:tcW w:w="4950" w:type="dxa"/>
          </w:tcPr>
          <w:p w14:paraId="07EC5AAD" w14:textId="77777777" w:rsidR="00D04EF1" w:rsidRPr="000F2BBF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115F4B0F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2463A4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CF385F" w14:textId="74FD16DE" w:rsidR="00D04EF1" w:rsidRPr="00D3053A" w:rsidRDefault="00AF1FCE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</w:t>
            </w:r>
            <w:r w:rsidR="0020631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</w:t>
            </w: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20631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969</w:t>
            </w: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BB257A6" w14:textId="77777777" w:rsidR="00D04EF1" w:rsidRPr="00AF1FCE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D94B8E" w14:textId="2D2070C1" w:rsidR="00D04EF1" w:rsidRPr="00AF1FCE" w:rsidRDefault="00AF1FCE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F1FC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(4,074)</w:t>
            </w:r>
          </w:p>
        </w:tc>
      </w:tr>
      <w:tr w:rsidR="00014A61" w:rsidRPr="000F2BBF" w14:paraId="1CC443FE" w14:textId="77777777" w:rsidTr="00014A61">
        <w:trPr>
          <w:cantSplit/>
        </w:trPr>
        <w:tc>
          <w:tcPr>
            <w:tcW w:w="4950" w:type="dxa"/>
          </w:tcPr>
          <w:p w14:paraId="4B3DE302" w14:textId="77777777" w:rsidR="00014A61" w:rsidRDefault="00014A6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โอนไปสินทรัพย์ไม่หมุนเวียนที่จัดประเภทเป็น</w:t>
            </w:r>
          </w:p>
          <w:p w14:paraId="12E65B42" w14:textId="1A509CC3" w:rsidR="00014A61" w:rsidRPr="000F2BBF" w:rsidRDefault="00014A6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1170" w:type="dxa"/>
          </w:tcPr>
          <w:p w14:paraId="2A47A914" w14:textId="77777777" w:rsidR="00014A61" w:rsidRPr="000F2BBF" w:rsidRDefault="00014A6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E1D4A" w14:textId="77777777" w:rsidR="00014A61" w:rsidRPr="000F2BBF" w:rsidRDefault="00014A6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265C1F" w14:textId="7549FD99" w:rsidR="00014A61" w:rsidRPr="00D3053A" w:rsidRDefault="00014A61" w:rsidP="00014A61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(38,400)</w:t>
            </w:r>
          </w:p>
        </w:tc>
        <w:tc>
          <w:tcPr>
            <w:tcW w:w="180" w:type="dxa"/>
            <w:vAlign w:val="bottom"/>
          </w:tcPr>
          <w:p w14:paraId="38A912F7" w14:textId="77777777" w:rsidR="00014A61" w:rsidRPr="00AF1FCE" w:rsidRDefault="00014A61" w:rsidP="00014A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495164" w14:textId="6BE5CB32" w:rsidR="00014A61" w:rsidRPr="00D3053A" w:rsidRDefault="00193B14" w:rsidP="00193B14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B169A3" w:rsidRPr="000F2BBF" w14:paraId="184C4696" w14:textId="77777777" w:rsidTr="00D04EF1">
        <w:trPr>
          <w:cantSplit/>
        </w:trPr>
        <w:tc>
          <w:tcPr>
            <w:tcW w:w="4950" w:type="dxa"/>
          </w:tcPr>
          <w:p w14:paraId="49E6D515" w14:textId="2A0D187D" w:rsidR="00B169A3" w:rsidRPr="000F2BBF" w:rsidRDefault="00B169A3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โอนไปสินทรัพย์เพื่อการให้บริการ</w:t>
            </w:r>
          </w:p>
        </w:tc>
        <w:tc>
          <w:tcPr>
            <w:tcW w:w="1170" w:type="dxa"/>
          </w:tcPr>
          <w:p w14:paraId="378968C9" w14:textId="77777777" w:rsidR="00B169A3" w:rsidRPr="000F2BBF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85BEE9" w14:textId="77777777" w:rsidR="00B169A3" w:rsidRPr="000F2BBF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F9CCF4" w14:textId="6772955C" w:rsidR="00B169A3" w:rsidRPr="00D3053A" w:rsidRDefault="00AF1FCE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(8,329)</w:t>
            </w:r>
          </w:p>
        </w:tc>
        <w:tc>
          <w:tcPr>
            <w:tcW w:w="180" w:type="dxa"/>
          </w:tcPr>
          <w:p w14:paraId="5038A473" w14:textId="77777777" w:rsidR="00B169A3" w:rsidRPr="00AF1FCE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09BAB4" w14:textId="1690222C" w:rsidR="00B169A3" w:rsidRPr="00AF1FCE" w:rsidRDefault="00AF1FCE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(8,329)</w:t>
            </w:r>
          </w:p>
        </w:tc>
      </w:tr>
    </w:tbl>
    <w:p w14:paraId="1DF723CA" w14:textId="77777777" w:rsidR="002A26C4" w:rsidRPr="000F2BBF" w:rsidRDefault="002A26C4" w:rsidP="00795667">
      <w:pPr>
        <w:spacing w:line="240" w:lineRule="auto"/>
        <w:rPr>
          <w:color w:val="FF0000"/>
          <w:sz w:val="2"/>
          <w:szCs w:val="2"/>
        </w:rPr>
      </w:pPr>
    </w:p>
    <w:p w14:paraId="72761FC6" w14:textId="26C61485" w:rsidR="007D607A" w:rsidRDefault="007D607A" w:rsidP="00D84825">
      <w:pPr>
        <w:pStyle w:val="BodyText2"/>
        <w:ind w:left="540"/>
        <w:rPr>
          <w:b/>
          <w:bCs/>
          <w:lang w:val="en-US"/>
        </w:rPr>
      </w:pPr>
    </w:p>
    <w:p w14:paraId="4A943EC3" w14:textId="7ADA9ADC" w:rsidR="00FD5A00" w:rsidRPr="000F2BBF" w:rsidRDefault="00F44682" w:rsidP="00F6504E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b/>
          <w:bCs/>
          <w:cs/>
        </w:rPr>
        <w:t>หนี้สินที่มีภาระดอกเบี้ย</w:t>
      </w:r>
    </w:p>
    <w:p w14:paraId="7AEEDB6E" w14:textId="77777777" w:rsidR="00BB5B4F" w:rsidRDefault="00BB5B4F" w:rsidP="00A917EC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80"/>
        <w:gridCol w:w="1350"/>
        <w:gridCol w:w="180"/>
        <w:gridCol w:w="1258"/>
      </w:tblGrid>
      <w:tr w:rsidR="009C5229" w:rsidRPr="000F2BBF" w14:paraId="7C63A9F4" w14:textId="77777777" w:rsidTr="009C5229">
        <w:trPr>
          <w:cantSplit/>
          <w:tblHeader/>
        </w:trPr>
        <w:tc>
          <w:tcPr>
            <w:tcW w:w="4950" w:type="dxa"/>
            <w:vAlign w:val="bottom"/>
          </w:tcPr>
          <w:p w14:paraId="1FAFBC87" w14:textId="77777777" w:rsidR="009C5229" w:rsidRPr="000F2BBF" w:rsidRDefault="009C5229" w:rsidP="009C52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33E0477B" w14:textId="77777777" w:rsidR="009C5229" w:rsidRPr="000F2BBF" w:rsidRDefault="009C5229" w:rsidP="009C522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E231B9E" w14:textId="77777777" w:rsidR="009C5229" w:rsidRPr="000F2BBF" w:rsidRDefault="009C5229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3E73F62" w14:textId="77777777" w:rsidR="009C5229" w:rsidRPr="000F2BBF" w:rsidRDefault="009C5229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777B47" w14:textId="77777777" w:rsidR="009C5229" w:rsidRPr="000F2BBF" w:rsidRDefault="009C5229" w:rsidP="009C522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7C1231E" w14:textId="77777777" w:rsidR="009C5229" w:rsidRPr="000F2BBF" w:rsidRDefault="009C5229" w:rsidP="009C52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76D04F4" w14:textId="77777777" w:rsidR="009C5229" w:rsidRPr="000F2BBF" w:rsidRDefault="009C5229" w:rsidP="009C52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5229" w:rsidRPr="000F2BBF" w14:paraId="13145BAB" w14:textId="77777777" w:rsidTr="009C5229">
        <w:trPr>
          <w:cantSplit/>
        </w:trPr>
        <w:tc>
          <w:tcPr>
            <w:tcW w:w="4950" w:type="dxa"/>
          </w:tcPr>
          <w:p w14:paraId="167BE104" w14:textId="77777777" w:rsidR="009C5229" w:rsidRPr="000F2BBF" w:rsidRDefault="009C5229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74152B" w14:textId="3EDB1ACD" w:rsidR="009C5229" w:rsidRPr="000F2BBF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55CEDBB" w14:textId="77777777" w:rsidR="009C5229" w:rsidRPr="000F2BBF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</w:tcPr>
          <w:p w14:paraId="39191A57" w14:textId="77777777" w:rsidR="009C5229" w:rsidRPr="000F2BBF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5229" w:rsidRPr="000F2BBF" w14:paraId="67799DE1" w14:textId="77777777" w:rsidTr="009C5229">
        <w:trPr>
          <w:cantSplit/>
        </w:trPr>
        <w:tc>
          <w:tcPr>
            <w:tcW w:w="4950" w:type="dxa"/>
          </w:tcPr>
          <w:p w14:paraId="054B927D" w14:textId="57F4C148" w:rsidR="009C5229" w:rsidRPr="009C5229" w:rsidRDefault="009C5229" w:rsidP="009C52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5229">
              <w:rPr>
                <w:rFonts w:ascii="Angsana New" w:hAnsi="Angsana New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170" w:type="dxa"/>
          </w:tcPr>
          <w:p w14:paraId="3F3F8B52" w14:textId="092EA4C3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D08E54" w14:textId="77777777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F0CF34" w14:textId="5E5E179F" w:rsidR="009C5229" w:rsidRPr="00D3053A" w:rsidRDefault="00792751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204,673</w:t>
            </w:r>
          </w:p>
        </w:tc>
        <w:tc>
          <w:tcPr>
            <w:tcW w:w="180" w:type="dxa"/>
          </w:tcPr>
          <w:p w14:paraId="1B4A01EB" w14:textId="77777777" w:rsidR="009C5229" w:rsidRPr="00C25410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13849F3" w14:textId="4D010566" w:rsidR="009C5229" w:rsidRPr="00C25410" w:rsidRDefault="00387274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52,868</w:t>
            </w:r>
          </w:p>
        </w:tc>
      </w:tr>
      <w:tr w:rsidR="009C5229" w:rsidRPr="000F2BBF" w14:paraId="5FC72AEC" w14:textId="77777777" w:rsidTr="009C5229">
        <w:trPr>
          <w:cantSplit/>
        </w:trPr>
        <w:tc>
          <w:tcPr>
            <w:tcW w:w="4950" w:type="dxa"/>
          </w:tcPr>
          <w:p w14:paraId="3FAAC031" w14:textId="0531CC56" w:rsidR="009C5229" w:rsidRPr="009C5229" w:rsidRDefault="009C5229" w:rsidP="009C52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5229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170" w:type="dxa"/>
          </w:tcPr>
          <w:p w14:paraId="149BFBFC" w14:textId="77777777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EA067" w14:textId="77777777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FC6F8E" w14:textId="6F365879" w:rsidR="009C5229" w:rsidRPr="00D3053A" w:rsidRDefault="00C25410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</w:t>
            </w:r>
            <w:r w:rsidR="00792751"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275,083</w:t>
            </w:r>
            <w:r w:rsidRPr="00D3053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3504FC9" w14:textId="77777777" w:rsidR="009C5229" w:rsidRPr="00C25410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B11AA83" w14:textId="03E5988F" w:rsidR="009C5229" w:rsidRPr="00C25410" w:rsidRDefault="00C25410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2541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(79,496)</w:t>
            </w:r>
          </w:p>
        </w:tc>
      </w:tr>
    </w:tbl>
    <w:p w14:paraId="622B4761" w14:textId="77777777" w:rsidR="00073B05" w:rsidRDefault="00073B05" w:rsidP="00A917EC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696E2B" w14:textId="6C505DCC" w:rsidR="00A917EC" w:rsidRPr="000F2BBF" w:rsidRDefault="00A917EC" w:rsidP="00A917EC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F2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</w:t>
      </w:r>
      <w:r w:rsidR="00484F8C" w:rsidRPr="000F2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0F2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1AB44642" w14:textId="6FEC2191" w:rsidR="00A917EC" w:rsidRDefault="00A917EC" w:rsidP="00A917EC">
      <w:pPr>
        <w:ind w:left="540"/>
        <w:rPr>
          <w:rFonts w:asciiTheme="minorHAnsi" w:hAnsiTheme="minorHAnsi" w:cstheme="minorHAnsi"/>
          <w:sz w:val="30"/>
          <w:szCs w:val="30"/>
        </w:rPr>
      </w:pPr>
    </w:p>
    <w:p w14:paraId="17D78E95" w14:textId="5E91E14E" w:rsidR="00DF2894" w:rsidRPr="00DF2894" w:rsidRDefault="00DF2894" w:rsidP="00DF2894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F2894">
        <w:rPr>
          <w:rFonts w:asciiTheme="minorHAnsi" w:hAnsiTheme="minorHAnsi"/>
          <w:spacing w:val="-2"/>
          <w:sz w:val="30"/>
          <w:szCs w:val="30"/>
          <w:cs/>
        </w:rPr>
        <w:t>ใน</w:t>
      </w:r>
      <w:r w:rsidRPr="00DF2894">
        <w:rPr>
          <w:rFonts w:asciiTheme="minorHAnsi" w:hAnsiTheme="minorHAnsi" w:hint="cs"/>
          <w:spacing w:val="-2"/>
          <w:sz w:val="30"/>
          <w:szCs w:val="30"/>
          <w:cs/>
        </w:rPr>
        <w:t>เดือนมกราคม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บริษัทย่อยแห่งหนึ่งได้ทำสัญญากู้ยืมเงินระยะสั้นเป็นตั๋วสัญญาใช้เงินกับสถาบันการเงินใน</w:t>
      </w:r>
      <w:r w:rsidRPr="00DF2894">
        <w:rPr>
          <w:rFonts w:asciiTheme="minorHAnsi" w:hAnsiTheme="minorHAnsi"/>
          <w:spacing w:val="-6"/>
          <w:sz w:val="30"/>
          <w:szCs w:val="30"/>
          <w:cs/>
        </w:rPr>
        <w:t xml:space="preserve">ประเทศแห่งหนึ่ง จำนวนรวม </w:t>
      </w:r>
      <w:r w:rsidRPr="00DF2894">
        <w:rPr>
          <w:rFonts w:asciiTheme="minorHAnsi" w:hAnsiTheme="minorHAnsi"/>
          <w:spacing w:val="-6"/>
          <w:sz w:val="30"/>
          <w:szCs w:val="30"/>
        </w:rPr>
        <w:t xml:space="preserve">50 </w:t>
      </w:r>
      <w:r w:rsidRPr="00DF2894">
        <w:rPr>
          <w:rFonts w:asciiTheme="minorHAnsi" w:hAnsiTheme="minorHAnsi"/>
          <w:spacing w:val="-6"/>
          <w:sz w:val="30"/>
          <w:szCs w:val="30"/>
          <w:cs/>
        </w:rPr>
        <w:t xml:space="preserve">ล้านบาท ตั๋วสัญญาใช้เงินดังกล่าวมีอัตราดอกเบี้ยร้อยละ </w:t>
      </w:r>
      <w:r w:rsidRPr="00DF2894">
        <w:rPr>
          <w:rFonts w:asciiTheme="minorHAnsi" w:hAnsiTheme="minorHAnsi"/>
          <w:spacing w:val="-6"/>
          <w:sz w:val="30"/>
          <w:szCs w:val="30"/>
        </w:rPr>
        <w:t xml:space="preserve">2 </w:t>
      </w:r>
      <w:r w:rsidRPr="00DF2894">
        <w:rPr>
          <w:rFonts w:asciiTheme="minorHAnsi" w:hAnsiTheme="minorHAnsi"/>
          <w:spacing w:val="-6"/>
          <w:sz w:val="30"/>
          <w:szCs w:val="30"/>
          <w:cs/>
        </w:rPr>
        <w:t xml:space="preserve">ต่อปี </w:t>
      </w:r>
      <w:r w:rsidRPr="00DF2894">
        <w:rPr>
          <w:rFonts w:asciiTheme="minorHAnsi" w:hAnsiTheme="minorHAnsi" w:hint="cs"/>
          <w:spacing w:val="-6"/>
          <w:sz w:val="30"/>
          <w:szCs w:val="30"/>
          <w:cs/>
        </w:rPr>
        <w:t>และ</w:t>
      </w:r>
      <w:r w:rsidRPr="00DF2894">
        <w:rPr>
          <w:rFonts w:asciiTheme="minorHAnsi" w:hAnsiTheme="minorHAnsi"/>
          <w:spacing w:val="-6"/>
          <w:sz w:val="30"/>
          <w:szCs w:val="30"/>
          <w:cs/>
        </w:rPr>
        <w:t>มีกำหนดชำระคืน</w:t>
      </w:r>
      <w:r w:rsidRPr="00DF2894">
        <w:rPr>
          <w:rFonts w:asciiTheme="minorHAnsi" w:hAnsiTheme="minorHAnsi" w:hint="cs"/>
          <w:spacing w:val="-2"/>
          <w:sz w:val="30"/>
          <w:szCs w:val="30"/>
          <w:cs/>
        </w:rPr>
        <w:t xml:space="preserve">ในเดือนเมษายน </w:t>
      </w:r>
      <w:r w:rsidRPr="00DF2894">
        <w:rPr>
          <w:rFonts w:asciiTheme="minorHAnsi" w:hAnsiTheme="minorHAnsi"/>
          <w:spacing w:val="-2"/>
          <w:sz w:val="30"/>
          <w:szCs w:val="30"/>
        </w:rPr>
        <w:t>2565</w:t>
      </w:r>
    </w:p>
    <w:p w14:paraId="1516696F" w14:textId="77777777" w:rsidR="00DF2894" w:rsidRPr="00DF2894" w:rsidRDefault="00DF2894" w:rsidP="00A917EC">
      <w:pPr>
        <w:ind w:left="540"/>
        <w:rPr>
          <w:rFonts w:asciiTheme="minorHAnsi" w:hAnsiTheme="minorHAnsi" w:cstheme="minorHAnsi"/>
          <w:sz w:val="30"/>
          <w:szCs w:val="30"/>
        </w:rPr>
      </w:pPr>
    </w:p>
    <w:p w14:paraId="396EE463" w14:textId="4C6541CB" w:rsidR="00C25410" w:rsidRPr="00DF2894" w:rsidRDefault="00C25410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F2894">
        <w:rPr>
          <w:rFonts w:asciiTheme="minorHAnsi" w:hAnsiTheme="minorHAnsi"/>
          <w:spacing w:val="-2"/>
          <w:sz w:val="30"/>
          <w:szCs w:val="30"/>
          <w:cs/>
        </w:rPr>
        <w:t>ใน</w:t>
      </w:r>
      <w:r w:rsidR="00DF2894" w:rsidRPr="00DF2894">
        <w:rPr>
          <w:rFonts w:asciiTheme="minorHAnsi" w:hAnsiTheme="minorHAnsi" w:hint="cs"/>
          <w:spacing w:val="-2"/>
          <w:sz w:val="30"/>
          <w:szCs w:val="30"/>
          <w:cs/>
        </w:rPr>
        <w:t xml:space="preserve">เดือนมีนาคม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="00DF2894" w:rsidRPr="00DF2894">
        <w:rPr>
          <w:rFonts w:asciiTheme="minorHAnsi" w:hAnsiTheme="minorHAnsi" w:hint="cs"/>
          <w:spacing w:val="-2"/>
          <w:sz w:val="30"/>
          <w:szCs w:val="30"/>
          <w:cs/>
        </w:rPr>
        <w:t xml:space="preserve">        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ในประเทศแห่งหนึ่ง จำนวน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55.09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ล้านบาท ตั๋วสัญญาใช้เงินดังกล่าวมีอัตราดอกเบี้ย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MOR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ลบด้วยร้อยละ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1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ต่อปี และมีกำหนดชำระคืนในเดือนเมษายน </w:t>
      </w:r>
      <w:r w:rsidRPr="00DF2894">
        <w:rPr>
          <w:rFonts w:asciiTheme="minorHAnsi" w:hAnsiTheme="minorHAnsi"/>
          <w:spacing w:val="-2"/>
          <w:sz w:val="30"/>
          <w:szCs w:val="30"/>
        </w:rPr>
        <w:t>2565</w:t>
      </w:r>
    </w:p>
    <w:p w14:paraId="74D2B587" w14:textId="528AE491" w:rsidR="00C25410" w:rsidRPr="00DF2894" w:rsidRDefault="00C25410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</w:p>
    <w:p w14:paraId="48985A50" w14:textId="77777777" w:rsidR="00014A61" w:rsidRDefault="00014A61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  <w:cs/>
        </w:rPr>
      </w:pPr>
      <w:r>
        <w:rPr>
          <w:rFonts w:asciiTheme="minorHAnsi" w:hAnsiTheme="minorHAnsi"/>
          <w:spacing w:val="-2"/>
          <w:sz w:val="30"/>
          <w:szCs w:val="30"/>
          <w:cs/>
        </w:rPr>
        <w:br w:type="page"/>
      </w:r>
    </w:p>
    <w:p w14:paraId="356F7780" w14:textId="57F40CB5" w:rsidR="00C25410" w:rsidRPr="00DF2894" w:rsidRDefault="00C25410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F2894">
        <w:rPr>
          <w:rFonts w:asciiTheme="minorHAnsi" w:hAnsiTheme="minorHAnsi"/>
          <w:spacing w:val="-2"/>
          <w:sz w:val="30"/>
          <w:szCs w:val="30"/>
          <w:cs/>
        </w:rPr>
        <w:lastRenderedPageBreak/>
        <w:t>ใน</w:t>
      </w:r>
      <w:r w:rsidR="00DF2894" w:rsidRPr="00DF2894">
        <w:rPr>
          <w:rFonts w:asciiTheme="minorHAnsi" w:hAnsiTheme="minorHAnsi" w:hint="cs"/>
          <w:spacing w:val="-2"/>
          <w:sz w:val="30"/>
          <w:szCs w:val="30"/>
          <w:cs/>
        </w:rPr>
        <w:t xml:space="preserve">เดือนมีนาคม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="00DF2894" w:rsidRPr="00DF2894">
        <w:rPr>
          <w:rFonts w:asciiTheme="minorHAnsi" w:hAnsiTheme="minorHAnsi" w:hint="cs"/>
          <w:spacing w:val="-2"/>
          <w:sz w:val="30"/>
          <w:szCs w:val="30"/>
          <w:cs/>
        </w:rPr>
        <w:t xml:space="preserve">        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ในประเทศแห่งหนึ่ง จำนวนรวม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41.33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ล้านบาท ตั๋วสัญญาใช้เงินดังกล่าวมีอัตราดอกเบี้ย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MLR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ลบด้วยร้อยละ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0.75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ต่อปี ณ วันที่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31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มีนาคม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ตั๋วสัญญาใช้เงินดังกล่าวมียอดคงเหลือ </w:t>
      </w:r>
      <w:r w:rsidRPr="00DF2894">
        <w:rPr>
          <w:rFonts w:asciiTheme="minorHAnsi" w:hAnsiTheme="minorHAnsi"/>
          <w:spacing w:val="-2"/>
          <w:sz w:val="30"/>
          <w:szCs w:val="30"/>
        </w:rPr>
        <w:t xml:space="preserve">17.93 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ล้านบาท </w:t>
      </w:r>
      <w:r w:rsidR="00DF2894" w:rsidRPr="00DF2894">
        <w:rPr>
          <w:rFonts w:asciiTheme="minorHAnsi" w:hAnsiTheme="minorHAnsi" w:hint="cs"/>
          <w:spacing w:val="-2"/>
          <w:sz w:val="30"/>
          <w:szCs w:val="30"/>
          <w:cs/>
        </w:rPr>
        <w:t>และ</w:t>
      </w:r>
      <w:r w:rsidRPr="00DF2894">
        <w:rPr>
          <w:rFonts w:asciiTheme="minorHAnsi" w:hAnsiTheme="minorHAnsi"/>
          <w:spacing w:val="-2"/>
          <w:sz w:val="30"/>
          <w:szCs w:val="30"/>
          <w:cs/>
        </w:rPr>
        <w:t xml:space="preserve">มีกำหนดชำระคืนในเดือนเมษายน </w:t>
      </w:r>
      <w:r w:rsidRPr="00DF2894">
        <w:rPr>
          <w:rFonts w:asciiTheme="minorHAnsi" w:hAnsiTheme="minorHAnsi"/>
          <w:spacing w:val="-2"/>
          <w:sz w:val="30"/>
          <w:szCs w:val="30"/>
        </w:rPr>
        <w:t>2565</w:t>
      </w:r>
    </w:p>
    <w:p w14:paraId="07181D5F" w14:textId="77777777" w:rsidR="00C25410" w:rsidRPr="00875F77" w:rsidRDefault="00C25410" w:rsidP="00081D6E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F37B314" w14:textId="31C13F36" w:rsidR="00AD104C" w:rsidRPr="00FA7E81" w:rsidRDefault="00AD104C" w:rsidP="00AD104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spacing w:val="-2"/>
        </w:rPr>
      </w:pPr>
      <w:r w:rsidRPr="00FA7E81">
        <w:rPr>
          <w:rFonts w:asciiTheme="minorHAnsi" w:hAnsiTheme="minorHAnsi" w:cstheme="minorHAnsi"/>
          <w:b/>
          <w:bCs/>
          <w:i/>
          <w:iCs/>
          <w:spacing w:val="-2"/>
          <w:cs/>
        </w:rPr>
        <w:t>เงินกู้ยืมระยะยาวจากสถาบันการเงิน</w:t>
      </w:r>
    </w:p>
    <w:p w14:paraId="2818C347" w14:textId="1E4D3752" w:rsidR="00BB4450" w:rsidRPr="00875F77" w:rsidRDefault="00BB4450" w:rsidP="00BB4450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7B386A" w14:textId="2D122446" w:rsidR="00C25410" w:rsidRDefault="00F44B1E" w:rsidP="00073B05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inorHAnsi" w:hAnsiTheme="minorHAnsi"/>
          <w:spacing w:val="-2"/>
          <w:sz w:val="30"/>
          <w:szCs w:val="30"/>
        </w:rPr>
        <w:t xml:space="preserve">13 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มกราคม </w:t>
      </w:r>
      <w:r w:rsidR="00C25410" w:rsidRPr="00C25410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="00C25410" w:rsidRPr="00C25410">
        <w:rPr>
          <w:rFonts w:asciiTheme="minorHAnsi" w:hAnsiTheme="minorHAnsi"/>
          <w:spacing w:val="-2"/>
          <w:sz w:val="30"/>
          <w:szCs w:val="30"/>
          <w:cs/>
        </w:rPr>
        <w:t>บริษัท</w:t>
      </w:r>
      <w:r>
        <w:rPr>
          <w:rFonts w:asciiTheme="minorHAnsi" w:hAnsiTheme="minorHAnsi" w:hint="cs"/>
          <w:spacing w:val="-2"/>
          <w:sz w:val="30"/>
          <w:szCs w:val="30"/>
          <w:cs/>
        </w:rPr>
        <w:t>ได้ทำสัญญา</w:t>
      </w:r>
      <w:r w:rsidR="00C25410" w:rsidRPr="00C25410">
        <w:rPr>
          <w:rFonts w:asciiTheme="minorHAnsi" w:hAnsiTheme="minorHAnsi"/>
          <w:spacing w:val="-2"/>
          <w:sz w:val="30"/>
          <w:szCs w:val="30"/>
          <w:cs/>
        </w:rPr>
        <w:t>กู้</w:t>
      </w:r>
      <w:r>
        <w:rPr>
          <w:rFonts w:asciiTheme="minorHAnsi" w:hAnsiTheme="minorHAnsi" w:hint="cs"/>
          <w:spacing w:val="-2"/>
          <w:sz w:val="30"/>
          <w:szCs w:val="30"/>
          <w:cs/>
        </w:rPr>
        <w:t>ยืมเงินกับสถาบันการเงินในประเทศแห่งหนึ่ง</w:t>
      </w:r>
      <w:r w:rsidR="00C25410" w:rsidRPr="00C25410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 w:rsidR="00C25410" w:rsidRPr="00C25410">
        <w:rPr>
          <w:rFonts w:asciiTheme="minorHAnsi" w:hAnsiTheme="minorHAnsi"/>
          <w:spacing w:val="-2"/>
          <w:sz w:val="30"/>
          <w:szCs w:val="30"/>
        </w:rPr>
        <w:t>7.4</w:t>
      </w:r>
      <w:r>
        <w:rPr>
          <w:rFonts w:asciiTheme="minorHAnsi" w:hAnsiTheme="minorHAnsi"/>
          <w:spacing w:val="-2"/>
          <w:sz w:val="30"/>
          <w:szCs w:val="30"/>
        </w:rPr>
        <w:t>0</w:t>
      </w:r>
      <w:r w:rsidR="00C25410" w:rsidRPr="00C25410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C25410" w:rsidRPr="00C25410">
        <w:rPr>
          <w:rFonts w:asciiTheme="minorHAnsi" w:hAnsiTheme="minorHAnsi"/>
          <w:spacing w:val="-2"/>
          <w:sz w:val="30"/>
          <w:szCs w:val="30"/>
          <w:cs/>
        </w:rPr>
        <w:t>ล้านบาท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F44B1E">
        <w:rPr>
          <w:rFonts w:asciiTheme="minorHAnsi" w:hAnsiTheme="minorHAnsi"/>
          <w:spacing w:val="-2"/>
          <w:sz w:val="30"/>
          <w:szCs w:val="30"/>
          <w:cs/>
        </w:rPr>
        <w:t xml:space="preserve">เงินกู้ยืมดังกล่าวมีอัตราดอกเบี้ย </w:t>
      </w:r>
      <w:r w:rsidRPr="00F44B1E">
        <w:rPr>
          <w:rFonts w:asciiTheme="minorHAnsi" w:hAnsiTheme="minorHAnsi"/>
          <w:spacing w:val="-2"/>
          <w:sz w:val="30"/>
          <w:szCs w:val="30"/>
        </w:rPr>
        <w:t xml:space="preserve">MLR </w:t>
      </w:r>
      <w:r w:rsidRPr="00F44B1E">
        <w:rPr>
          <w:rFonts w:asciiTheme="minorHAnsi" w:hAnsiTheme="minorHAnsi"/>
          <w:spacing w:val="-2"/>
          <w:sz w:val="30"/>
          <w:szCs w:val="30"/>
          <w:cs/>
        </w:rPr>
        <w:t xml:space="preserve">ลบด้วยร้อยละ </w:t>
      </w:r>
      <w:r>
        <w:rPr>
          <w:rFonts w:asciiTheme="minorHAnsi" w:hAnsiTheme="minorHAnsi"/>
          <w:spacing w:val="-2"/>
          <w:sz w:val="30"/>
          <w:szCs w:val="30"/>
        </w:rPr>
        <w:t>1.75</w:t>
      </w:r>
      <w:r w:rsidRPr="00F44B1E">
        <w:rPr>
          <w:rFonts w:asciiTheme="minorHAnsi" w:hAnsiTheme="minorHAnsi"/>
          <w:spacing w:val="-2"/>
          <w:sz w:val="30"/>
          <w:szCs w:val="30"/>
          <w:cs/>
        </w:rPr>
        <w:t xml:space="preserve"> ต่อปี </w:t>
      </w:r>
      <w:r w:rsidR="00D352AA">
        <w:rPr>
          <w:rFonts w:asciiTheme="minorHAnsi" w:hAnsiTheme="minorHAnsi" w:hint="cs"/>
          <w:spacing w:val="-2"/>
          <w:sz w:val="30"/>
          <w:szCs w:val="30"/>
          <w:cs/>
        </w:rPr>
        <w:t>บริษัท</w:t>
      </w:r>
      <w:r w:rsidRPr="00F44B1E">
        <w:rPr>
          <w:rFonts w:asciiTheme="minorHAnsi" w:hAnsiTheme="minorHAnsi"/>
          <w:spacing w:val="-2"/>
          <w:sz w:val="30"/>
          <w:szCs w:val="30"/>
          <w:cs/>
        </w:rPr>
        <w:t>มีข้อผูกพันที่จะต้องปฏิบัติตามเงื่อนไขและข้อจำกัดที่กำหนดในสัญญากู้ยืม เช่น การดำรงอัตราส่วนหนี้สินต่อส่วนของผู้ถือหุ้น</w:t>
      </w:r>
      <w:r w:rsidR="00C25410" w:rsidRPr="00C25410">
        <w:rPr>
          <w:rFonts w:asciiTheme="minorHAnsi" w:hAnsiTheme="minorHAnsi"/>
          <w:spacing w:val="-2"/>
          <w:sz w:val="30"/>
          <w:szCs w:val="30"/>
          <w:cs/>
        </w:rPr>
        <w:t xml:space="preserve"> โดยมีกำหนดชำระ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คืนภายในเดือนมีนาคม </w:t>
      </w:r>
      <w:r>
        <w:rPr>
          <w:rFonts w:asciiTheme="minorHAnsi" w:hAnsiTheme="minorHAnsi"/>
          <w:spacing w:val="-2"/>
          <w:sz w:val="30"/>
          <w:szCs w:val="30"/>
        </w:rPr>
        <w:t>2567</w:t>
      </w:r>
    </w:p>
    <w:p w14:paraId="01937FA5" w14:textId="12947EF6" w:rsidR="004E48A9" w:rsidRDefault="004E48A9" w:rsidP="00073B05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</w:p>
    <w:p w14:paraId="13D79ADE" w14:textId="5C14DAB7" w:rsidR="004E48A9" w:rsidRPr="002D6A1E" w:rsidRDefault="004E48A9" w:rsidP="004E48A9">
      <w:pPr>
        <w:ind w:left="540"/>
        <w:jc w:val="thaiDistribute"/>
        <w:rPr>
          <w:rFonts w:asciiTheme="minorHAnsi" w:hAnsiTheme="minorHAnsi"/>
          <w:i/>
          <w:iCs/>
          <w:spacing w:val="-2"/>
          <w:sz w:val="30"/>
          <w:szCs w:val="30"/>
          <w:cs/>
        </w:rPr>
      </w:pP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ณ วันที่ </w:t>
      </w:r>
      <w:r w:rsidRPr="004E48A9">
        <w:rPr>
          <w:rFonts w:asciiTheme="minorHAnsi" w:hAnsiTheme="minorHAnsi"/>
          <w:spacing w:val="-2"/>
          <w:sz w:val="30"/>
          <w:szCs w:val="30"/>
        </w:rPr>
        <w:t xml:space="preserve">31 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มีนาคม </w:t>
      </w:r>
      <w:r>
        <w:rPr>
          <w:rFonts w:asciiTheme="minorHAnsi" w:hAnsiTheme="minorHAnsi"/>
          <w:spacing w:val="-2"/>
          <w:sz w:val="30"/>
          <w:szCs w:val="30"/>
        </w:rPr>
        <w:t>2565</w:t>
      </w:r>
      <w:r w:rsidRPr="004E48A9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Pr="004E48A9">
        <w:rPr>
          <w:rFonts w:asciiTheme="minorHAnsi" w:hAnsiTheme="minorHAnsi"/>
          <w:spacing w:val="-2"/>
          <w:sz w:val="30"/>
          <w:szCs w:val="30"/>
        </w:rPr>
        <w:t>5</w:t>
      </w:r>
      <w:r>
        <w:rPr>
          <w:rFonts w:asciiTheme="minorHAnsi" w:hAnsiTheme="minorHAnsi"/>
          <w:spacing w:val="-2"/>
          <w:sz w:val="30"/>
          <w:szCs w:val="30"/>
        </w:rPr>
        <w:t>80.35</w:t>
      </w:r>
      <w:r w:rsidRPr="004E48A9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ล้านบาท และ </w:t>
      </w:r>
      <w:r w:rsidRPr="004E48A9">
        <w:rPr>
          <w:rFonts w:asciiTheme="minorHAnsi" w:hAnsiTheme="minorHAnsi"/>
          <w:spacing w:val="-2"/>
          <w:sz w:val="30"/>
          <w:szCs w:val="30"/>
        </w:rPr>
        <w:t>4</w:t>
      </w:r>
      <w:r>
        <w:rPr>
          <w:rFonts w:asciiTheme="minorHAnsi" w:hAnsiTheme="minorHAnsi"/>
          <w:spacing w:val="-2"/>
          <w:sz w:val="30"/>
          <w:szCs w:val="30"/>
        </w:rPr>
        <w:t>0</w:t>
      </w:r>
      <w:r w:rsidRPr="004E48A9">
        <w:rPr>
          <w:rFonts w:asciiTheme="minorHAnsi" w:hAnsiTheme="minorHAnsi"/>
          <w:spacing w:val="-2"/>
          <w:sz w:val="30"/>
          <w:szCs w:val="30"/>
        </w:rPr>
        <w:t>.</w:t>
      </w:r>
      <w:r>
        <w:rPr>
          <w:rFonts w:asciiTheme="minorHAnsi" w:hAnsiTheme="minorHAnsi"/>
          <w:spacing w:val="-2"/>
          <w:sz w:val="30"/>
          <w:szCs w:val="30"/>
        </w:rPr>
        <w:t>58</w:t>
      </w:r>
      <w:r w:rsidRPr="004E48A9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ล้านบาท ตามลำดับ </w:t>
      </w:r>
      <w:r w:rsidRPr="004E48A9">
        <w:rPr>
          <w:rFonts w:asciiTheme="minorHAnsi" w:hAnsiTheme="minorHAnsi" w:hint="cs"/>
          <w:i/>
          <w:iCs/>
          <w:spacing w:val="-2"/>
          <w:sz w:val="30"/>
          <w:szCs w:val="30"/>
          <w:cs/>
        </w:rPr>
        <w:t>(</w:t>
      </w:r>
      <w:r w:rsidRPr="004E48A9">
        <w:rPr>
          <w:rFonts w:asciiTheme="minorHAnsi" w:hAnsiTheme="minorHAnsi"/>
          <w:i/>
          <w:iCs/>
          <w:spacing w:val="-2"/>
          <w:sz w:val="30"/>
          <w:szCs w:val="30"/>
        </w:rPr>
        <w:t xml:space="preserve">31 </w:t>
      </w:r>
      <w:r w:rsidRPr="004E48A9">
        <w:rPr>
          <w:rFonts w:asciiTheme="minorHAnsi" w:hAnsiTheme="minorHAns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4E48A9">
        <w:rPr>
          <w:rFonts w:asciiTheme="minorHAnsi" w:hAnsiTheme="minorHAnsi"/>
          <w:i/>
          <w:iCs/>
          <w:spacing w:val="-2"/>
          <w:sz w:val="30"/>
          <w:szCs w:val="30"/>
        </w:rPr>
        <w:t xml:space="preserve">2564: </w:t>
      </w:r>
      <w:r>
        <w:rPr>
          <w:rFonts w:asciiTheme="minorHAnsi" w:hAnsiTheme="minorHAnsi"/>
          <w:i/>
          <w:iCs/>
          <w:spacing w:val="-2"/>
          <w:sz w:val="30"/>
          <w:szCs w:val="30"/>
        </w:rPr>
        <w:t>517.05</w:t>
      </w:r>
      <w:r w:rsidRPr="004E48A9">
        <w:rPr>
          <w:rFonts w:asciiTheme="minorHAnsi" w:hAnsiTheme="minorHAnsi"/>
          <w:i/>
          <w:iCs/>
          <w:spacing w:val="-2"/>
          <w:sz w:val="30"/>
          <w:szCs w:val="30"/>
        </w:rPr>
        <w:t xml:space="preserve"> </w:t>
      </w:r>
      <w:r w:rsidRPr="004E48A9">
        <w:rPr>
          <w:rFonts w:asciiTheme="minorHAnsi" w:hAnsiTheme="minorHAnsi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Pr="004E48A9">
        <w:rPr>
          <w:rFonts w:asciiTheme="minorHAnsi" w:hAnsiTheme="minorHAnsi"/>
          <w:i/>
          <w:iCs/>
          <w:spacing w:val="-2"/>
          <w:sz w:val="30"/>
          <w:szCs w:val="30"/>
        </w:rPr>
        <w:t>4</w:t>
      </w:r>
      <w:r>
        <w:rPr>
          <w:rFonts w:asciiTheme="minorHAnsi" w:hAnsiTheme="minorHAnsi"/>
          <w:i/>
          <w:iCs/>
          <w:spacing w:val="-2"/>
          <w:sz w:val="30"/>
          <w:szCs w:val="30"/>
        </w:rPr>
        <w:t>5.62</w:t>
      </w:r>
      <w:r w:rsidRPr="004E48A9">
        <w:rPr>
          <w:rFonts w:asciiTheme="minorHAnsi" w:hAnsiTheme="minorHAnsi" w:hint="cs"/>
          <w:i/>
          <w:iCs/>
          <w:spacing w:val="-2"/>
          <w:sz w:val="30"/>
          <w:szCs w:val="30"/>
          <w:cs/>
        </w:rPr>
        <w:t xml:space="preserve"> ล้านบาท ตามลำดับ)</w:t>
      </w: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 ในการนี้</w:t>
      </w:r>
      <w:r>
        <w:rPr>
          <w:rFonts w:asciiTheme="minorHAnsi" w:hAnsiTheme="minorHAnsi"/>
          <w:spacing w:val="-2"/>
          <w:sz w:val="30"/>
          <w:szCs w:val="30"/>
        </w:rPr>
        <w:t xml:space="preserve">         </w:t>
      </w: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 กลุ่มบริษัทและบริษัทได้นำเงินฝากสถาบันการเงินเป็นหลักทรัพย์ค้ำประกันจำนวน </w:t>
      </w:r>
      <w:r w:rsidRPr="004E48A9">
        <w:rPr>
          <w:rFonts w:asciiTheme="minorHAnsi" w:hAnsiTheme="minorHAnsi"/>
          <w:spacing w:val="-2"/>
          <w:sz w:val="30"/>
          <w:szCs w:val="30"/>
        </w:rPr>
        <w:t xml:space="preserve">4 </w:t>
      </w:r>
      <w:r w:rsidRPr="004E48A9">
        <w:rPr>
          <w:rFonts w:asciiTheme="minorHAnsi" w:hAnsiTheme="minorHAnsi" w:hint="cs"/>
          <w:spacing w:val="-2"/>
          <w:sz w:val="30"/>
          <w:szCs w:val="30"/>
          <w:cs/>
        </w:rPr>
        <w:t xml:space="preserve">ล้านบาท </w:t>
      </w:r>
      <w:r w:rsidRPr="002D6A1E">
        <w:rPr>
          <w:rFonts w:asciiTheme="minorHAnsi" w:hAnsiTheme="minorHAnsi"/>
          <w:i/>
          <w:iCs/>
          <w:spacing w:val="-2"/>
          <w:sz w:val="30"/>
          <w:szCs w:val="30"/>
        </w:rPr>
        <w:t>(</w:t>
      </w:r>
      <w:r w:rsidR="002D6A1E" w:rsidRPr="002D6A1E">
        <w:rPr>
          <w:rFonts w:asciiTheme="minorHAnsi" w:hAnsiTheme="minorHAnsi"/>
          <w:i/>
          <w:iCs/>
          <w:spacing w:val="-2"/>
          <w:sz w:val="30"/>
          <w:szCs w:val="30"/>
        </w:rPr>
        <w:t xml:space="preserve">31 </w:t>
      </w:r>
      <w:r w:rsidR="002D6A1E" w:rsidRPr="002D6A1E">
        <w:rPr>
          <w:rFonts w:asciiTheme="minorHAnsi" w:hAnsiTheme="minorHAns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2D6A1E">
        <w:rPr>
          <w:rFonts w:asciiTheme="minorHAnsi" w:hAnsiTheme="minorHAnsi"/>
          <w:i/>
          <w:iCs/>
          <w:spacing w:val="-2"/>
          <w:sz w:val="30"/>
          <w:szCs w:val="30"/>
        </w:rPr>
        <w:t>256</w:t>
      </w:r>
      <w:r w:rsidR="002D6A1E" w:rsidRPr="002D6A1E">
        <w:rPr>
          <w:rFonts w:asciiTheme="minorHAnsi" w:hAnsiTheme="minorHAnsi"/>
          <w:i/>
          <w:iCs/>
          <w:spacing w:val="-2"/>
          <w:sz w:val="30"/>
          <w:szCs w:val="30"/>
        </w:rPr>
        <w:t>4</w:t>
      </w:r>
      <w:r w:rsidRPr="002D6A1E">
        <w:rPr>
          <w:rFonts w:asciiTheme="minorHAnsi" w:hAnsiTheme="minorHAnsi"/>
          <w:i/>
          <w:iCs/>
          <w:spacing w:val="-2"/>
          <w:sz w:val="30"/>
          <w:szCs w:val="30"/>
        </w:rPr>
        <w:t xml:space="preserve">: </w:t>
      </w:r>
      <w:r w:rsidR="002D6A1E" w:rsidRPr="002D6A1E">
        <w:rPr>
          <w:rFonts w:asciiTheme="minorHAnsi" w:hAnsiTheme="minorHAnsi"/>
          <w:i/>
          <w:iCs/>
          <w:spacing w:val="-2"/>
          <w:sz w:val="30"/>
          <w:szCs w:val="30"/>
        </w:rPr>
        <w:t xml:space="preserve">   </w:t>
      </w:r>
      <w:r w:rsidRPr="002D6A1E">
        <w:rPr>
          <w:rFonts w:asciiTheme="minorHAnsi" w:hAnsiTheme="minorHAnsi"/>
          <w:i/>
          <w:iCs/>
          <w:spacing w:val="-2"/>
          <w:sz w:val="30"/>
          <w:szCs w:val="30"/>
        </w:rPr>
        <w:t xml:space="preserve">4 </w:t>
      </w:r>
      <w:r w:rsidRPr="002D6A1E">
        <w:rPr>
          <w:rFonts w:asciiTheme="minorHAnsi" w:hAnsiTheme="minorHAnsi" w:hint="cs"/>
          <w:i/>
          <w:iCs/>
          <w:spacing w:val="-2"/>
          <w:sz w:val="30"/>
          <w:szCs w:val="30"/>
          <w:cs/>
        </w:rPr>
        <w:t>ล้านบาท</w:t>
      </w:r>
      <w:r w:rsidRPr="002D6A1E">
        <w:rPr>
          <w:rFonts w:asciiTheme="minorHAnsi" w:hAnsiTheme="minorHAnsi"/>
          <w:i/>
          <w:iCs/>
          <w:spacing w:val="-2"/>
          <w:sz w:val="30"/>
          <w:szCs w:val="30"/>
        </w:rPr>
        <w:t xml:space="preserve">) </w:t>
      </w:r>
    </w:p>
    <w:p w14:paraId="32DF8B3C" w14:textId="77777777" w:rsidR="00875F77" w:rsidRPr="004E48A9" w:rsidRDefault="00875F77" w:rsidP="00073B05">
      <w:pPr>
        <w:ind w:left="540"/>
        <w:jc w:val="thaiDistribute"/>
        <w:rPr>
          <w:rFonts w:asciiTheme="minorHAnsi" w:hAnsiTheme="minorHAnsi"/>
          <w:spacing w:val="-2"/>
          <w:sz w:val="24"/>
          <w:szCs w:val="24"/>
        </w:rPr>
      </w:pPr>
    </w:p>
    <w:p w14:paraId="3B391D1B" w14:textId="7E2F5C03" w:rsidR="00241010" w:rsidRPr="00241010" w:rsidRDefault="00241010" w:rsidP="000F29D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10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3C76EB48" w14:textId="166E21C4" w:rsidR="00241010" w:rsidRPr="00BD31B1" w:rsidRDefault="00241010" w:rsidP="009C4F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170"/>
        <w:gridCol w:w="720"/>
        <w:gridCol w:w="1620"/>
        <w:gridCol w:w="1620"/>
        <w:gridCol w:w="1440"/>
        <w:gridCol w:w="261"/>
        <w:gridCol w:w="1359"/>
      </w:tblGrid>
      <w:tr w:rsidR="00241010" w:rsidRPr="00CD67B5" w14:paraId="41015FD5" w14:textId="77777777" w:rsidTr="00CD67B5">
        <w:trPr>
          <w:trHeight w:val="272"/>
          <w:tblHeader/>
        </w:trPr>
        <w:tc>
          <w:tcPr>
            <w:tcW w:w="1260" w:type="dxa"/>
            <w:shd w:val="clear" w:color="auto" w:fill="auto"/>
            <w:vAlign w:val="bottom"/>
          </w:tcPr>
          <w:p w14:paraId="0CBF097F" w14:textId="1A038464" w:rsidR="00241010" w:rsidRPr="00CD67B5" w:rsidRDefault="00241010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DC0449" w14:textId="09F84DCF" w:rsidR="00241010" w:rsidRPr="00CD67B5" w:rsidRDefault="009C4FD4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</w:t>
            </w:r>
            <w:r w:rsidR="00241010"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20" w:type="dxa"/>
            <w:vAlign w:val="bottom"/>
          </w:tcPr>
          <w:p w14:paraId="6E9D325E" w14:textId="77777777" w:rsidR="00241010" w:rsidRPr="00CD67B5" w:rsidRDefault="00241010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235CA" w14:textId="77777777" w:rsidR="00241010" w:rsidRPr="00CD67B5" w:rsidRDefault="00241010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F640C1" w14:textId="5116B4C1" w:rsidR="00241010" w:rsidRPr="00CD67B5" w:rsidRDefault="009C4FD4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วันที่ครบ</w:t>
            </w:r>
            <w:r w:rsidR="00241010" w:rsidRPr="00CD67B5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EF2B1" w14:textId="74DFBB42" w:rsidR="00241010" w:rsidRPr="00CD67B5" w:rsidRDefault="009C4FD4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451748E" w14:textId="77777777" w:rsidR="00241010" w:rsidRPr="00CD67B5" w:rsidRDefault="00241010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3F10FA0" w14:textId="5646B68B" w:rsidR="00241010" w:rsidRPr="00CD67B5" w:rsidRDefault="009C4FD4" w:rsidP="00241010">
            <w:pPr>
              <w:ind w:left="-165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C4FD4" w:rsidRPr="00CD67B5" w14:paraId="04557F39" w14:textId="77777777" w:rsidTr="00CD67B5">
        <w:trPr>
          <w:trHeight w:val="272"/>
          <w:tblHeader/>
        </w:trPr>
        <w:tc>
          <w:tcPr>
            <w:tcW w:w="1260" w:type="dxa"/>
            <w:shd w:val="clear" w:color="auto" w:fill="auto"/>
            <w:vAlign w:val="bottom"/>
          </w:tcPr>
          <w:p w14:paraId="274D27EB" w14:textId="77777777" w:rsidR="009C4FD4" w:rsidRPr="00CD67B5" w:rsidRDefault="009C4FD4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0136F7" w14:textId="31BF4064" w:rsidR="009C4FD4" w:rsidRPr="00CD67B5" w:rsidRDefault="009C4FD4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ร้อยละ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bottom"/>
          </w:tcPr>
          <w:p w14:paraId="07A67E58" w14:textId="2BE96005" w:rsidR="009C4FD4" w:rsidRPr="00CD67B5" w:rsidRDefault="009C4FD4" w:rsidP="00241010">
            <w:pPr>
              <w:ind w:left="-11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ปี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49BCEE" w14:textId="77777777" w:rsidR="009C4FD4" w:rsidRPr="00CD67B5" w:rsidRDefault="009C4FD4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E1AA76" w14:textId="77777777" w:rsidR="009C4FD4" w:rsidRPr="00CD67B5" w:rsidRDefault="009C4FD4" w:rsidP="002410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54CF4" w14:textId="62796F3B" w:rsidR="009C4FD4" w:rsidRPr="00CD67B5" w:rsidRDefault="009C4FD4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หน่วย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B760F8C" w14:textId="77777777" w:rsidR="009C4FD4" w:rsidRPr="00CD67B5" w:rsidRDefault="009C4FD4" w:rsidP="0024101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B3F3EB5" w14:textId="6127716E" w:rsidR="009C4FD4" w:rsidRPr="00CD67B5" w:rsidRDefault="009C4FD4" w:rsidP="00241010">
            <w:pPr>
              <w:ind w:left="-165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C4FD4" w:rsidRPr="00CD67B5" w14:paraId="0C830179" w14:textId="77777777" w:rsidTr="00CD67B5">
        <w:tc>
          <w:tcPr>
            <w:tcW w:w="1260" w:type="dxa"/>
            <w:shd w:val="clear" w:color="auto" w:fill="auto"/>
          </w:tcPr>
          <w:p w14:paraId="26CC7D6B" w14:textId="002A2C18" w:rsidR="009C4FD4" w:rsidRPr="00CD67B5" w:rsidRDefault="009C4FD4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</w:rPr>
            </w:pPr>
            <w:r w:rsidRPr="00CD67B5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ครั้งที่</w:t>
            </w:r>
            <w:r w:rsidRPr="00CD67B5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</w:t>
            </w:r>
            <w:r w:rsidRPr="00CD67B5">
              <w:rPr>
                <w:rFonts w:asciiTheme="minorHAnsi" w:hAnsiTheme="minorHAnsi" w:cstheme="minorHAnsi"/>
                <w:sz w:val="28"/>
                <w:szCs w:val="28"/>
              </w:rPr>
              <w:t>1/2565</w:t>
            </w:r>
          </w:p>
        </w:tc>
        <w:tc>
          <w:tcPr>
            <w:tcW w:w="1170" w:type="dxa"/>
            <w:shd w:val="clear" w:color="auto" w:fill="auto"/>
          </w:tcPr>
          <w:p w14:paraId="0DF43B3B" w14:textId="7713C3FE" w:rsidR="009C4FD4" w:rsidRPr="00CD67B5" w:rsidRDefault="009C4FD4" w:rsidP="009C4FD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720" w:type="dxa"/>
          </w:tcPr>
          <w:p w14:paraId="6D90F33D" w14:textId="3D0DEA2C" w:rsidR="009C4FD4" w:rsidRPr="00CD67B5" w:rsidRDefault="009C4FD4" w:rsidP="009C4FD4">
            <w:pPr>
              <w:ind w:left="-104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CD05CD3" w14:textId="79C23A73" w:rsidR="009C4FD4" w:rsidRPr="00CD67B5" w:rsidRDefault="009C4FD4" w:rsidP="009C4FD4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18 </w:t>
            </w: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1085F9A0" w14:textId="6F537D73" w:rsidR="009C4FD4" w:rsidRPr="00CD67B5" w:rsidRDefault="009C4FD4" w:rsidP="009C4FD4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18 </w:t>
            </w: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  <w:shd w:val="clear" w:color="auto" w:fill="auto"/>
          </w:tcPr>
          <w:p w14:paraId="7EC6230C" w14:textId="6D77DD7F" w:rsidR="009C4FD4" w:rsidRPr="00CD67B5" w:rsidRDefault="005D7ACB" w:rsidP="009C4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261" w:type="dxa"/>
            <w:shd w:val="clear" w:color="auto" w:fill="auto"/>
          </w:tcPr>
          <w:p w14:paraId="123B7ED8" w14:textId="77777777" w:rsidR="009C4FD4" w:rsidRPr="00CD67B5" w:rsidRDefault="009C4FD4" w:rsidP="009C4F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F7DE523" w14:textId="0264B69E" w:rsidR="009C4FD4" w:rsidRPr="00BA5D97" w:rsidRDefault="00CD67B5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BA5D97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500,000</w:t>
            </w:r>
          </w:p>
        </w:tc>
      </w:tr>
      <w:tr w:rsidR="00CD67B5" w:rsidRPr="00CD67B5" w14:paraId="066C9441" w14:textId="77777777" w:rsidTr="00CD67B5">
        <w:tc>
          <w:tcPr>
            <w:tcW w:w="3150" w:type="dxa"/>
            <w:gridSpan w:val="3"/>
            <w:shd w:val="clear" w:color="auto" w:fill="auto"/>
          </w:tcPr>
          <w:p w14:paraId="43CA02F2" w14:textId="570338F7" w:rsidR="00CD67B5" w:rsidRPr="00CD67B5" w:rsidRDefault="00CD67B5" w:rsidP="00CD67B5">
            <w:pPr>
              <w:ind w:right="-132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37DFC9AB" w14:textId="77777777" w:rsidR="00CD67B5" w:rsidRPr="00CD67B5" w:rsidRDefault="00CD67B5" w:rsidP="00241010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48711A" w14:textId="77777777" w:rsidR="00CD67B5" w:rsidRPr="00CD67B5" w:rsidRDefault="00CD67B5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27ACF7" w14:textId="63602D5A" w:rsidR="00CD67B5" w:rsidRPr="00CD67B5" w:rsidRDefault="00CD67B5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42235440" w14:textId="77777777" w:rsidR="00CD67B5" w:rsidRPr="00CD67B5" w:rsidRDefault="00CD67B5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6063F0E4" w14:textId="0429BA79" w:rsidR="00CD67B5" w:rsidRPr="00BA5D97" w:rsidRDefault="002B4D05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BA5D97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(6,632)</w:t>
            </w:r>
          </w:p>
        </w:tc>
      </w:tr>
      <w:tr w:rsidR="00CD67B5" w:rsidRPr="00CD67B5" w14:paraId="3BA61274" w14:textId="77777777" w:rsidTr="00CD67B5">
        <w:tc>
          <w:tcPr>
            <w:tcW w:w="1260" w:type="dxa"/>
            <w:shd w:val="clear" w:color="auto" w:fill="auto"/>
          </w:tcPr>
          <w:p w14:paraId="510BC329" w14:textId="1435F4FB" w:rsidR="00CD67B5" w:rsidRPr="00CD67B5" w:rsidRDefault="00CD67B5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CD67B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 xml:space="preserve">หุ้นกู้ </w:t>
            </w:r>
            <w:r w:rsidRPr="00CD67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CD67B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B4AEC83" w14:textId="77777777" w:rsidR="00CD67B5" w:rsidRPr="00CD67B5" w:rsidRDefault="00CD67B5" w:rsidP="0024101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6037A8" w14:textId="77777777" w:rsidR="00CD67B5" w:rsidRPr="00CD67B5" w:rsidRDefault="00CD67B5" w:rsidP="00241010">
            <w:pPr>
              <w:ind w:left="-104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43E83F" w14:textId="77777777" w:rsidR="00CD67B5" w:rsidRPr="00CD67B5" w:rsidRDefault="00CD67B5" w:rsidP="00241010">
            <w:pPr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A3185EA" w14:textId="77777777" w:rsidR="00CD67B5" w:rsidRPr="00CD67B5" w:rsidRDefault="00CD67B5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EB315B" w14:textId="77777777" w:rsidR="00CD67B5" w:rsidRPr="00CD67B5" w:rsidRDefault="00CD67B5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01D1579D" w14:textId="77777777" w:rsidR="00CD67B5" w:rsidRPr="00CD67B5" w:rsidRDefault="00CD67B5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AD68F" w14:textId="7D625240" w:rsidR="00CD67B5" w:rsidRPr="00BA5D97" w:rsidRDefault="0008659C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 w:rsidRPr="00BA5D97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493,368</w:t>
            </w:r>
          </w:p>
        </w:tc>
      </w:tr>
    </w:tbl>
    <w:p w14:paraId="1A121B25" w14:textId="43A82419" w:rsidR="00241010" w:rsidRPr="00BD31B1" w:rsidRDefault="00241010" w:rsidP="000F29D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2D91C4" w14:textId="0E632DB4" w:rsidR="005D7ACB" w:rsidRPr="00906190" w:rsidRDefault="005D7ACB" w:rsidP="005D7AC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06190">
        <w:rPr>
          <w:rFonts w:ascii="Angsana New" w:hAnsi="Angsana New" w:hint="cs"/>
          <w:spacing w:val="-6"/>
          <w:sz w:val="30"/>
          <w:szCs w:val="30"/>
          <w:cs/>
        </w:rPr>
        <w:t>หุ้นกู้</w:t>
      </w:r>
      <w:r w:rsidRPr="00906190">
        <w:rPr>
          <w:rFonts w:ascii="Angsana New" w:hAnsi="Angsana New"/>
          <w:spacing w:val="-6"/>
          <w:sz w:val="30"/>
          <w:szCs w:val="30"/>
          <w:cs/>
        </w:rPr>
        <w:t xml:space="preserve">มีกำหนดชำระดอกเบี้ยทุก </w:t>
      </w:r>
      <w:r w:rsidRPr="00906190">
        <w:rPr>
          <w:rFonts w:ascii="Angsana New" w:hAnsi="Angsana New"/>
          <w:spacing w:val="-6"/>
          <w:sz w:val="30"/>
          <w:szCs w:val="30"/>
        </w:rPr>
        <w:t>3</w:t>
      </w:r>
      <w:r w:rsidRPr="00906190">
        <w:rPr>
          <w:rFonts w:ascii="Angsana New" w:hAnsi="Angsana New"/>
          <w:spacing w:val="-6"/>
          <w:sz w:val="30"/>
          <w:szCs w:val="30"/>
          <w:cs/>
        </w:rPr>
        <w:t xml:space="preserve"> เดือน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E3AE5">
        <w:rPr>
          <w:rFonts w:ascii="Angsana New" w:hAnsi="Angsana New" w:hint="cs"/>
          <w:spacing w:val="-6"/>
          <w:sz w:val="30"/>
          <w:szCs w:val="30"/>
          <w:cs/>
        </w:rPr>
        <w:t xml:space="preserve">ไม่ด้อยสิทธิและไม่มีหลักประกัน 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7B4E5A" w:rsidRPr="00906190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มีข้อ</w:t>
      </w:r>
      <w:r w:rsidRPr="00906190">
        <w:rPr>
          <w:rFonts w:ascii="Angsana New" w:hAnsi="Angsana New"/>
          <w:spacing w:val="-6"/>
          <w:sz w:val="30"/>
          <w:szCs w:val="30"/>
          <w:cs/>
        </w:rPr>
        <w:t>กำหนด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ในการดำรงอัตราส่วน</w:t>
      </w:r>
      <w:r w:rsidRPr="00906190">
        <w:rPr>
          <w:rFonts w:ascii="Angsana New" w:hAnsi="Angsana New"/>
          <w:spacing w:val="-6"/>
          <w:sz w:val="30"/>
          <w:szCs w:val="30"/>
          <w:cs/>
        </w:rPr>
        <w:t>หนี้สิน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สุทธิ</w:t>
      </w:r>
      <w:r w:rsidRPr="00906190">
        <w:rPr>
          <w:rFonts w:ascii="Angsana New" w:hAnsi="Angsana New"/>
          <w:spacing w:val="-6"/>
          <w:sz w:val="30"/>
          <w:szCs w:val="30"/>
          <w:cs/>
        </w:rPr>
        <w:t>ต่อส่วนของผู้ถือหุ้น</w:t>
      </w:r>
    </w:p>
    <w:p w14:paraId="40156458" w14:textId="0FB7580B" w:rsidR="00792751" w:rsidRPr="004E48A9" w:rsidRDefault="00014A61" w:rsidP="00014A61">
      <w:pPr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8A7699B" w14:textId="77777777" w:rsidR="007E5B15" w:rsidRPr="000F2BBF" w:rsidRDefault="008E3F92" w:rsidP="008E3F92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lang w:bidi="ar-SA"/>
        </w:rPr>
      </w:pPr>
      <w:r w:rsidRPr="000F2BBF">
        <w:rPr>
          <w:rFonts w:hint="cs"/>
          <w:b/>
          <w:bCs/>
          <w:cs/>
        </w:rPr>
        <w:lastRenderedPageBreak/>
        <w:t>ทุนเรือนหุ้น</w:t>
      </w:r>
    </w:p>
    <w:p w14:paraId="3B6D0BE0" w14:textId="77777777" w:rsidR="007E5B15" w:rsidRPr="00BD31B1" w:rsidRDefault="007E5B15" w:rsidP="007E5B15">
      <w:pPr>
        <w:pStyle w:val="BodyText2"/>
        <w:rPr>
          <w:cs/>
        </w:rPr>
      </w:pPr>
    </w:p>
    <w:tbl>
      <w:tblPr>
        <w:tblW w:w="91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51"/>
        <w:gridCol w:w="283"/>
        <w:gridCol w:w="1163"/>
        <w:gridCol w:w="243"/>
        <w:gridCol w:w="1146"/>
        <w:gridCol w:w="283"/>
        <w:gridCol w:w="1134"/>
        <w:gridCol w:w="284"/>
        <w:gridCol w:w="992"/>
      </w:tblGrid>
      <w:tr w:rsidR="007E5B15" w:rsidRPr="000F2BBF" w14:paraId="189936A7" w14:textId="77777777" w:rsidTr="007250C6">
        <w:trPr>
          <w:trHeight w:hRule="exact" w:val="403"/>
          <w:tblHeader/>
        </w:trPr>
        <w:tc>
          <w:tcPr>
            <w:tcW w:w="2790" w:type="dxa"/>
          </w:tcPr>
          <w:p w14:paraId="616D6E1C" w14:textId="11922174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E260AEE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547E0F5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09139" w14:textId="428681C4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256</w:t>
            </w:r>
            <w:r w:rsidR="007A6348">
              <w:rPr>
                <w:rFonts w:asciiTheme="minorHAnsi" w:hAnsiTheme="minorHAnsi" w:cstheme="minorHAnsi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36FE5CA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F450F" w14:textId="03EA6A3C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 w:rsidR="007A6348">
              <w:rPr>
                <w:rFonts w:asciiTheme="minorHAnsi" w:hAnsiTheme="minorHAnsi" w:cstheme="minorHAnsi"/>
                <w:bCs/>
                <w:sz w:val="30"/>
                <w:szCs w:val="30"/>
              </w:rPr>
              <w:t>4</w:t>
            </w:r>
          </w:p>
        </w:tc>
      </w:tr>
      <w:tr w:rsidR="007E5B15" w:rsidRPr="000F2BBF" w14:paraId="633B1278" w14:textId="77777777" w:rsidTr="007250C6">
        <w:trPr>
          <w:trHeight w:hRule="exact" w:val="403"/>
          <w:tblHeader/>
        </w:trPr>
        <w:tc>
          <w:tcPr>
            <w:tcW w:w="2790" w:type="dxa"/>
          </w:tcPr>
          <w:p w14:paraId="48D27537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4CE7A2E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6D629080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94E6AFE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06B9313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9F62308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02AACFAA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ED537E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A90575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432DA7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E5B15" w:rsidRPr="000F2BBF" w14:paraId="79AC5FF8" w14:textId="77777777" w:rsidTr="007250C6">
        <w:trPr>
          <w:trHeight w:hRule="exact" w:val="403"/>
          <w:tblHeader/>
        </w:trPr>
        <w:tc>
          <w:tcPr>
            <w:tcW w:w="2790" w:type="dxa"/>
          </w:tcPr>
          <w:p w14:paraId="6C406546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7D7A2CE8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5319B17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245" w:type="dxa"/>
            <w:gridSpan w:val="7"/>
          </w:tcPr>
          <w:p w14:paraId="1BBB40A9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5B15" w:rsidRPr="000F2BBF" w14:paraId="602564A5" w14:textId="77777777" w:rsidTr="007250C6">
        <w:trPr>
          <w:trHeight w:hRule="exact" w:val="403"/>
        </w:trPr>
        <w:tc>
          <w:tcPr>
            <w:tcW w:w="2790" w:type="dxa"/>
          </w:tcPr>
          <w:p w14:paraId="64EA9F5C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</w:tcPr>
          <w:p w14:paraId="17F0666A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5A9C0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49E2243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1953364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3E14F02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A0C4BD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A8454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9776F1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5EEAB0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0F2BBF" w14:paraId="5ED88914" w14:textId="77777777" w:rsidTr="007250C6">
        <w:trPr>
          <w:trHeight w:hRule="exact" w:val="403"/>
        </w:trPr>
        <w:tc>
          <w:tcPr>
            <w:tcW w:w="2790" w:type="dxa"/>
          </w:tcPr>
          <w:p w14:paraId="1592F412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41AA201E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9F06FA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DDB63C3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48EF97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C0645D1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7B1441C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8EB046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0D5FEB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B25A931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3B457E" w:rsidRPr="000F2BBF" w14:paraId="70E3CDB5" w14:textId="77777777" w:rsidTr="007250C6">
        <w:trPr>
          <w:trHeight w:hRule="exact" w:val="403"/>
        </w:trPr>
        <w:tc>
          <w:tcPr>
            <w:tcW w:w="2790" w:type="dxa"/>
          </w:tcPr>
          <w:p w14:paraId="3C258211" w14:textId="77777777" w:rsidR="003B457E" w:rsidRPr="000F2BBF" w:rsidRDefault="003B457E" w:rsidP="003B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1" w:type="dxa"/>
          </w:tcPr>
          <w:p w14:paraId="05FB8A7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DFAB060" w14:textId="77777777" w:rsidR="003B457E" w:rsidRPr="000F2BBF" w:rsidRDefault="003B457E" w:rsidP="003B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54D0381" w14:textId="3EEC3435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B457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1,365,412</w:t>
            </w:r>
          </w:p>
        </w:tc>
        <w:tc>
          <w:tcPr>
            <w:tcW w:w="243" w:type="dxa"/>
          </w:tcPr>
          <w:p w14:paraId="668C4148" w14:textId="77777777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DB143B2" w14:textId="069BB6BD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B457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1,365,412</w:t>
            </w:r>
          </w:p>
        </w:tc>
        <w:tc>
          <w:tcPr>
            <w:tcW w:w="283" w:type="dxa"/>
          </w:tcPr>
          <w:p w14:paraId="047EC3A8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24BC28" w14:textId="46A562D3" w:rsidR="003B457E" w:rsidRPr="007A6348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84" w:type="dxa"/>
          </w:tcPr>
          <w:p w14:paraId="3252FFE2" w14:textId="77777777" w:rsidR="003B457E" w:rsidRPr="007A6348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352F412B" w14:textId="4322FF42" w:rsidR="003B457E" w:rsidRPr="007A6348" w:rsidRDefault="003B457E" w:rsidP="003B457E">
            <w:pPr>
              <w:pStyle w:val="30"/>
              <w:tabs>
                <w:tab w:val="clear" w:pos="360"/>
                <w:tab w:val="clear" w:pos="720"/>
                <w:tab w:val="decimal" w:pos="44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</w:tr>
      <w:tr w:rsidR="007A6348" w:rsidRPr="000F2BBF" w14:paraId="18891781" w14:textId="77777777" w:rsidTr="007250C6">
        <w:trPr>
          <w:trHeight w:hRule="exact" w:val="403"/>
        </w:trPr>
        <w:tc>
          <w:tcPr>
            <w:tcW w:w="2790" w:type="dxa"/>
          </w:tcPr>
          <w:p w14:paraId="5D2A9DE9" w14:textId="79DA6170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51" w:type="dxa"/>
          </w:tcPr>
          <w:p w14:paraId="46F8E503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6771C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CC450E7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2607EB1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AE91ECC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C4F516D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F389DB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FC666F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F27BED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A6348" w:rsidRPr="000F2BBF" w14:paraId="6B5C6BB7" w14:textId="77777777" w:rsidTr="007250C6">
        <w:trPr>
          <w:trHeight w:hRule="exact" w:val="403"/>
        </w:trPr>
        <w:tc>
          <w:tcPr>
            <w:tcW w:w="2790" w:type="dxa"/>
          </w:tcPr>
          <w:p w14:paraId="5E57729F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5BD537E5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DCE28E1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09030DAB" w14:textId="7160EAD1" w:rsidR="007A6348" w:rsidRPr="000F2BBF" w:rsidRDefault="00906190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1,365,412</w:t>
            </w:r>
          </w:p>
        </w:tc>
        <w:tc>
          <w:tcPr>
            <w:tcW w:w="243" w:type="dxa"/>
          </w:tcPr>
          <w:p w14:paraId="55300900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ED62176" w14:textId="3F748C66" w:rsidR="007A6348" w:rsidRPr="000F2BBF" w:rsidRDefault="00906190" w:rsidP="007A6348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1,365,412</w:t>
            </w:r>
          </w:p>
        </w:tc>
        <w:tc>
          <w:tcPr>
            <w:tcW w:w="283" w:type="dxa"/>
          </w:tcPr>
          <w:p w14:paraId="67CE8B40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C0F8DA" w14:textId="641BFC85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050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84" w:type="dxa"/>
          </w:tcPr>
          <w:p w14:paraId="7B17C4E5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9E96F37" w14:textId="0A40CB28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050,000</w:t>
            </w:r>
          </w:p>
        </w:tc>
      </w:tr>
      <w:tr w:rsidR="007E5B15" w:rsidRPr="000F2BBF" w14:paraId="33D5F9D5" w14:textId="77777777" w:rsidTr="007250C6">
        <w:tc>
          <w:tcPr>
            <w:tcW w:w="2790" w:type="dxa"/>
          </w:tcPr>
          <w:p w14:paraId="539D4A68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43C6C98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1EE3E1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1518EE5B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7CD4B3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7F8C758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E045F99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8D44840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2E486A9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40EB8D8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0F2BBF" w14:paraId="7E9B9CCC" w14:textId="77777777" w:rsidTr="007250C6">
        <w:trPr>
          <w:trHeight w:hRule="exact" w:val="403"/>
        </w:trPr>
        <w:tc>
          <w:tcPr>
            <w:tcW w:w="2790" w:type="dxa"/>
          </w:tcPr>
          <w:p w14:paraId="32DE1F2C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1" w:type="dxa"/>
          </w:tcPr>
          <w:p w14:paraId="0E5E96B5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C84850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78B057E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B5EAA35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9B4A19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1A93FF6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762C2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6494A1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8A6B5D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0F2BBF" w14:paraId="1E18B899" w14:textId="77777777" w:rsidTr="007250C6">
        <w:trPr>
          <w:trHeight w:hRule="exact" w:val="403"/>
        </w:trPr>
        <w:tc>
          <w:tcPr>
            <w:tcW w:w="2790" w:type="dxa"/>
          </w:tcPr>
          <w:p w14:paraId="32DB432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20AD2C55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8A6C95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745059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C3B0CFE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06E61F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B1E82D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24C1D8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E2D42FC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96FB8F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3B457E" w:rsidRPr="000F2BBF" w14:paraId="31B20EC1" w14:textId="77777777" w:rsidTr="007250C6">
        <w:trPr>
          <w:trHeight w:hRule="exact" w:val="403"/>
        </w:trPr>
        <w:tc>
          <w:tcPr>
            <w:tcW w:w="2790" w:type="dxa"/>
          </w:tcPr>
          <w:p w14:paraId="0C38F70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0068744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2406609" w14:textId="77777777" w:rsidR="003B457E" w:rsidRPr="000F2BBF" w:rsidRDefault="003B457E" w:rsidP="003B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97363F" w14:textId="43B7B3B1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B457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1,201,380</w:t>
            </w:r>
          </w:p>
        </w:tc>
        <w:tc>
          <w:tcPr>
            <w:tcW w:w="243" w:type="dxa"/>
          </w:tcPr>
          <w:p w14:paraId="3308E1FC" w14:textId="77777777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6D244E1" w14:textId="79755A53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B457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1,201,380</w:t>
            </w:r>
          </w:p>
        </w:tc>
        <w:tc>
          <w:tcPr>
            <w:tcW w:w="283" w:type="dxa"/>
          </w:tcPr>
          <w:p w14:paraId="7BA95EC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A4E50F" w14:textId="514197B9" w:rsidR="003B457E" w:rsidRPr="000F2BBF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1,005,000</w:t>
            </w:r>
          </w:p>
        </w:tc>
        <w:tc>
          <w:tcPr>
            <w:tcW w:w="284" w:type="dxa"/>
          </w:tcPr>
          <w:p w14:paraId="6FF44D48" w14:textId="77777777" w:rsidR="003B457E" w:rsidRPr="000F2BBF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A45C563" w14:textId="637B52CB" w:rsidR="003B457E" w:rsidRPr="000F2BBF" w:rsidRDefault="003B457E" w:rsidP="003B457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1,005,000</w:t>
            </w:r>
          </w:p>
        </w:tc>
      </w:tr>
      <w:tr w:rsidR="007A6348" w:rsidRPr="000F2BBF" w14:paraId="7BC558C4" w14:textId="77777777" w:rsidTr="007250C6">
        <w:trPr>
          <w:trHeight w:hRule="exact" w:val="403"/>
        </w:trPr>
        <w:tc>
          <w:tcPr>
            <w:tcW w:w="2790" w:type="dxa"/>
          </w:tcPr>
          <w:p w14:paraId="46105690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7BD5ABA0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F2606BF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DD9D57" w14:textId="47D0D196" w:rsidR="007A6348" w:rsidRPr="000F2BBF" w:rsidRDefault="00F95629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43" w:type="dxa"/>
          </w:tcPr>
          <w:p w14:paraId="50E9BED0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24A11D9" w14:textId="287EA030" w:rsidR="007A6348" w:rsidRPr="000F2BBF" w:rsidRDefault="00F95629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83" w:type="dxa"/>
          </w:tcPr>
          <w:p w14:paraId="5E9B806E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AEA8F" w14:textId="447738E2" w:rsidR="007A6348" w:rsidRPr="000F2BBF" w:rsidRDefault="00E0202C" w:rsidP="007A6348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21,505</w:t>
            </w:r>
          </w:p>
        </w:tc>
        <w:tc>
          <w:tcPr>
            <w:tcW w:w="284" w:type="dxa"/>
          </w:tcPr>
          <w:p w14:paraId="68252752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462578B" w14:textId="221EEFC8" w:rsidR="007A6348" w:rsidRPr="000F2BBF" w:rsidRDefault="00E0202C" w:rsidP="007A6348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21,505</w:t>
            </w:r>
          </w:p>
        </w:tc>
      </w:tr>
      <w:tr w:rsidR="007A6348" w:rsidRPr="000F2BBF" w14:paraId="751543C5" w14:textId="77777777" w:rsidTr="007250C6">
        <w:trPr>
          <w:trHeight w:hRule="exact" w:val="403"/>
        </w:trPr>
        <w:tc>
          <w:tcPr>
            <w:tcW w:w="2790" w:type="dxa"/>
          </w:tcPr>
          <w:p w14:paraId="5CEB5F59" w14:textId="44A98B3C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2F4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="00ED2F47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51" w:type="dxa"/>
          </w:tcPr>
          <w:p w14:paraId="4CB5B4D2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E6ADCF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9A6D004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F86FFFF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917AB9D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C1F4E92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161B26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1C27B1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2B958D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</w:tr>
      <w:tr w:rsidR="007A6348" w:rsidRPr="000F2BBF" w14:paraId="1BC2114D" w14:textId="77777777" w:rsidTr="007250C6">
        <w:trPr>
          <w:trHeight w:hRule="exact" w:val="403"/>
        </w:trPr>
        <w:tc>
          <w:tcPr>
            <w:tcW w:w="2790" w:type="dxa"/>
          </w:tcPr>
          <w:p w14:paraId="4BD5DF04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66D97F6E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0FA9D24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696B436B" w14:textId="08BF42D2" w:rsidR="007A6348" w:rsidRPr="000F2BBF" w:rsidRDefault="00F95629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1,271,380</w:t>
            </w:r>
          </w:p>
        </w:tc>
        <w:tc>
          <w:tcPr>
            <w:tcW w:w="243" w:type="dxa"/>
          </w:tcPr>
          <w:p w14:paraId="53065BCD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35FCB1F2" w14:textId="1D4F66FE" w:rsidR="007A6348" w:rsidRPr="000F2BBF" w:rsidRDefault="00F95629" w:rsidP="007A6348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1,271,380</w:t>
            </w:r>
          </w:p>
        </w:tc>
        <w:tc>
          <w:tcPr>
            <w:tcW w:w="283" w:type="dxa"/>
          </w:tcPr>
          <w:p w14:paraId="3A436F06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07186A" w14:textId="211E3BCD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026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284" w:type="dxa"/>
          </w:tcPr>
          <w:p w14:paraId="53406F2D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9F5F4ED" w14:textId="779477B9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026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E0202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</w:tbl>
    <w:p w14:paraId="6A522DD1" w14:textId="77777777" w:rsidR="00014A61" w:rsidRDefault="00014A61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8B8906" w14:textId="460F61F9" w:rsidR="00C95B9E" w:rsidRDefault="00C95B9E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95B9E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>
        <w:rPr>
          <w:rFonts w:ascii="Angsana New" w:hAnsi="Angsana New"/>
          <w:sz w:val="30"/>
          <w:szCs w:val="30"/>
        </w:rPr>
        <w:t>16</w:t>
      </w:r>
      <w:r w:rsidRPr="00C95B9E"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2564</w:t>
      </w:r>
      <w:r w:rsidRPr="00C95B9E">
        <w:rPr>
          <w:rFonts w:ascii="Angsana New" w:hAnsi="Angsana New"/>
          <w:sz w:val="30"/>
          <w:szCs w:val="30"/>
          <w:cs/>
        </w:rPr>
        <w:t xml:space="preserve"> ผู้ถือหุ้น</w:t>
      </w:r>
      <w:r w:rsidR="00052D14">
        <w:rPr>
          <w:rFonts w:ascii="Angsana New" w:hAnsi="Angsana New" w:hint="cs"/>
          <w:sz w:val="30"/>
          <w:szCs w:val="30"/>
          <w:cs/>
        </w:rPr>
        <w:t>มีมติอนุมัติ</w:t>
      </w:r>
      <w:r w:rsidR="00052D14" w:rsidRPr="00052D14">
        <w:rPr>
          <w:rFonts w:ascii="Angsana New" w:hAnsi="Angsana New"/>
          <w:sz w:val="30"/>
          <w:szCs w:val="30"/>
          <w:cs/>
        </w:rPr>
        <w:t>การเพิ่มทุนจดทะเบียนของบริษัท และจัดสรรหุ้นเพิ่มทุนให้แก่บุคคลในวงจำกัด ได้แก่ บริษัท แคช แมชชีน แคปปิตอล จ</w:t>
      </w:r>
      <w:r w:rsidR="00052D14">
        <w:rPr>
          <w:rFonts w:ascii="Angsana New" w:hAnsi="Angsana New" w:hint="cs"/>
          <w:sz w:val="30"/>
          <w:szCs w:val="30"/>
          <w:cs/>
        </w:rPr>
        <w:t>ำกัด เพื่อซื้อหุ้นสามัญของบริษัท แพลท ฟ</w:t>
      </w:r>
      <w:r w:rsidR="009C24A5">
        <w:rPr>
          <w:rFonts w:ascii="Angsana New" w:hAnsi="Angsana New" w:hint="cs"/>
          <w:sz w:val="30"/>
          <w:szCs w:val="30"/>
          <w:cs/>
        </w:rPr>
        <w:t>ินเซิร์ฟ</w:t>
      </w:r>
      <w:r w:rsidR="00052D14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9C24A5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โดยการออกหุ้นสามัญเพิ่มทุนและจัดสรรหุ้นสามัญเพิ่มทุนจำนวน </w:t>
      </w:r>
      <w:r w:rsidR="009C24A5">
        <w:rPr>
          <w:rFonts w:ascii="Angsana New" w:hAnsi="Angsana New"/>
          <w:sz w:val="30"/>
          <w:szCs w:val="30"/>
        </w:rPr>
        <w:t xml:space="preserve">70 </w:t>
      </w:r>
      <w:r w:rsidRPr="00C95B9E">
        <w:rPr>
          <w:rFonts w:ascii="Angsana New" w:hAnsi="Angsana New"/>
          <w:sz w:val="30"/>
          <w:szCs w:val="30"/>
          <w:cs/>
        </w:rPr>
        <w:t xml:space="preserve">ล้านหุ้น </w:t>
      </w:r>
      <w:r w:rsidR="00B45FDD">
        <w:rPr>
          <w:rFonts w:ascii="Angsana New" w:hAnsi="Angsana New" w:hint="cs"/>
          <w:sz w:val="30"/>
          <w:szCs w:val="30"/>
          <w:cs/>
        </w:rPr>
        <w:t xml:space="preserve">  </w:t>
      </w:r>
      <w:r w:rsidRPr="00B45FDD">
        <w:rPr>
          <w:rFonts w:ascii="Angsana New" w:hAnsi="Angsana New"/>
          <w:spacing w:val="-6"/>
          <w:sz w:val="30"/>
          <w:szCs w:val="30"/>
          <w:cs/>
        </w:rPr>
        <w:t>มูลค่าที่ตราไว้</w:t>
      </w:r>
      <w:r w:rsidR="009C24A5" w:rsidRPr="00B45FDD">
        <w:rPr>
          <w:rFonts w:ascii="Angsana New" w:hAnsi="Angsana New"/>
          <w:spacing w:val="-6"/>
          <w:sz w:val="30"/>
          <w:szCs w:val="30"/>
        </w:rPr>
        <w:t xml:space="preserve"> 1</w:t>
      </w:r>
      <w:r w:rsidRPr="00B45FDD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</w:t>
      </w:r>
      <w:r w:rsidR="00052D14" w:rsidRPr="00B45FDD">
        <w:rPr>
          <w:rFonts w:ascii="Angsana New" w:hAnsi="Angsana New"/>
          <w:spacing w:val="-6"/>
          <w:sz w:val="30"/>
          <w:szCs w:val="30"/>
          <w:cs/>
        </w:rPr>
        <w:t xml:space="preserve">ในราคาเสนอขาย </w:t>
      </w:r>
      <w:r w:rsidR="00052D14" w:rsidRPr="00B45FDD">
        <w:rPr>
          <w:rFonts w:ascii="Angsana New" w:hAnsi="Angsana New"/>
          <w:spacing w:val="-6"/>
          <w:sz w:val="30"/>
          <w:szCs w:val="30"/>
        </w:rPr>
        <w:t>11</w:t>
      </w:r>
      <w:r w:rsidR="00052D14" w:rsidRPr="00B45FDD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คิดเป็นจำนวนเงิน </w:t>
      </w:r>
      <w:r w:rsidR="00052D14" w:rsidRPr="00B45FDD">
        <w:rPr>
          <w:rFonts w:ascii="Angsana New" w:hAnsi="Angsana New"/>
          <w:spacing w:val="-6"/>
          <w:sz w:val="30"/>
          <w:szCs w:val="30"/>
        </w:rPr>
        <w:t>77</w:t>
      </w:r>
      <w:r w:rsidR="009C24A5" w:rsidRPr="00B45FDD">
        <w:rPr>
          <w:rFonts w:ascii="Angsana New" w:hAnsi="Angsana New"/>
          <w:spacing w:val="-6"/>
          <w:sz w:val="30"/>
          <w:szCs w:val="30"/>
        </w:rPr>
        <w:t>0</w:t>
      </w:r>
      <w:r w:rsidR="00052D14" w:rsidRPr="00B45FDD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052D14" w:rsidRPr="00B45FD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45FDD">
        <w:rPr>
          <w:rFonts w:ascii="Angsana New" w:hAnsi="Angsana New"/>
          <w:spacing w:val="-6"/>
          <w:sz w:val="30"/>
          <w:szCs w:val="30"/>
          <w:cs/>
        </w:rPr>
        <w:t xml:space="preserve">ทั้งนี้ </w:t>
      </w:r>
      <w:r w:rsidR="00052D14" w:rsidRPr="00B45FDD">
        <w:rPr>
          <w:rFonts w:ascii="Angsana New" w:hAnsi="Angsana New"/>
          <w:spacing w:val="-6"/>
          <w:sz w:val="30"/>
          <w:szCs w:val="30"/>
          <w:cs/>
        </w:rPr>
        <w:t>บริษัทได้จดทะเบียน</w:t>
      </w:r>
      <w:r w:rsidR="00052D14" w:rsidRPr="00052D14">
        <w:rPr>
          <w:rFonts w:ascii="Angsana New" w:hAnsi="Angsana New"/>
          <w:sz w:val="30"/>
          <w:szCs w:val="30"/>
          <w:cs/>
        </w:rPr>
        <w:t>กับกระทรวงพาณิชย์เมื่อวั</w:t>
      </w:r>
      <w:r w:rsidR="00052D14" w:rsidRPr="00753991">
        <w:rPr>
          <w:rFonts w:ascii="Angsana New" w:hAnsi="Angsana New"/>
          <w:sz w:val="30"/>
          <w:szCs w:val="30"/>
          <w:cs/>
        </w:rPr>
        <w:t xml:space="preserve">นที่ </w:t>
      </w:r>
      <w:r w:rsidR="00052D14" w:rsidRPr="00753991">
        <w:rPr>
          <w:rFonts w:ascii="Angsana New" w:hAnsi="Angsana New"/>
          <w:sz w:val="30"/>
          <w:szCs w:val="30"/>
        </w:rPr>
        <w:t xml:space="preserve">14 </w:t>
      </w:r>
      <w:r w:rsidR="00052D14" w:rsidRPr="0075399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52D14" w:rsidRPr="00753991">
        <w:rPr>
          <w:rFonts w:ascii="Angsana New" w:hAnsi="Angsana New"/>
          <w:sz w:val="30"/>
          <w:szCs w:val="30"/>
        </w:rPr>
        <w:t>2565</w:t>
      </w:r>
    </w:p>
    <w:p w14:paraId="1DF1B1FF" w14:textId="5C46554F" w:rsidR="00792751" w:rsidRDefault="00014A61" w:rsidP="00014A61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>
        <w:rPr>
          <w:rFonts w:asciiTheme="minorHAnsi" w:hAnsiTheme="minorHAnsi" w:cstheme="minorHAnsi"/>
          <w:sz w:val="30"/>
          <w:szCs w:val="30"/>
        </w:rPr>
        <w:br w:type="page"/>
      </w:r>
    </w:p>
    <w:p w14:paraId="0DE57C49" w14:textId="54E0BE78" w:rsidR="00FA5D47" w:rsidRPr="000F2BBF" w:rsidRDefault="00FA5D47" w:rsidP="00B76368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lastRenderedPageBreak/>
        <w:t>ใบสำคัญแสดงสิทธิที่จะซื้อหุ้นสามัญ</w:t>
      </w:r>
    </w:p>
    <w:p w14:paraId="6C1992ED" w14:textId="45F2ED91" w:rsidR="00917CC2" w:rsidRDefault="00917CC2" w:rsidP="00917CC2">
      <w:pPr>
        <w:pStyle w:val="BodyText2"/>
        <w:ind w:left="540"/>
        <w:rPr>
          <w:lang w:val="en-US"/>
        </w:rPr>
      </w:pPr>
    </w:p>
    <w:p w14:paraId="2F0A41E3" w14:textId="1A42ED31" w:rsidR="003B457E" w:rsidRPr="00A77B30" w:rsidRDefault="003B457E" w:rsidP="003B457E">
      <w:pPr>
        <w:pStyle w:val="BodyText2"/>
        <w:ind w:left="540"/>
        <w:rPr>
          <w:lang w:val="en-US"/>
        </w:rPr>
      </w:pPr>
      <w:r w:rsidRPr="00A77B30">
        <w:rPr>
          <w:rFonts w:hint="cs"/>
          <w:cs/>
          <w:lang w:val="en-US"/>
        </w:rPr>
        <w:t>บริษัทมีการปรับสิทธิของ</w:t>
      </w:r>
      <w:r w:rsidR="00283054">
        <w:rPr>
          <w:rFonts w:hint="cs"/>
          <w:cs/>
          <w:lang w:val="en-US"/>
        </w:rPr>
        <w:t xml:space="preserve">ใบสำคัญแสดงสิทธิที่จะซื้อหุ้นสามัญของบริษัท </w:t>
      </w:r>
      <w:r w:rsidRPr="00A77B30">
        <w:rPr>
          <w:lang w:val="en-US"/>
        </w:rPr>
        <w:t xml:space="preserve">SABUY-ESOP1 </w:t>
      </w:r>
      <w:r w:rsidRPr="00A77B30">
        <w:rPr>
          <w:rFonts w:hint="cs"/>
          <w:cs/>
          <w:lang w:val="en-US"/>
        </w:rPr>
        <w:t xml:space="preserve">และ </w:t>
      </w:r>
      <w:r w:rsidRPr="00A77B30">
        <w:rPr>
          <w:lang w:val="en-US"/>
        </w:rPr>
        <w:t>SABUY-ESOP2</w:t>
      </w:r>
      <w:r w:rsidRPr="00A77B30">
        <w:rPr>
          <w:rFonts w:hint="cs"/>
          <w:cs/>
          <w:lang w:val="en-US"/>
        </w:rPr>
        <w:t xml:space="preserve"> ซึ่งมีผลตั้งแต่วันที่ </w:t>
      </w:r>
      <w:r w:rsidRPr="00A77B30">
        <w:rPr>
          <w:lang w:val="en-US"/>
        </w:rPr>
        <w:t>1</w:t>
      </w:r>
      <w:r w:rsidR="00F66316">
        <w:rPr>
          <w:lang w:val="en-US"/>
        </w:rPr>
        <w:t>4</w:t>
      </w:r>
      <w:r w:rsidRPr="00A77B30">
        <w:rPr>
          <w:lang w:val="en-US"/>
        </w:rPr>
        <w:t xml:space="preserve"> </w:t>
      </w:r>
      <w:r w:rsidR="00F66316">
        <w:rPr>
          <w:rFonts w:hint="cs"/>
          <w:cs/>
          <w:lang w:val="en-US"/>
        </w:rPr>
        <w:t>มีนาคม</w:t>
      </w:r>
      <w:r w:rsidRPr="00A77B30">
        <w:rPr>
          <w:rFonts w:hint="cs"/>
          <w:cs/>
          <w:lang w:val="en-US"/>
        </w:rPr>
        <w:t xml:space="preserve"> </w:t>
      </w:r>
      <w:r w:rsidRPr="00A77B30">
        <w:rPr>
          <w:lang w:val="en-US"/>
        </w:rPr>
        <w:t>256</w:t>
      </w:r>
      <w:r w:rsidR="00F66316">
        <w:rPr>
          <w:lang w:val="en-US"/>
        </w:rPr>
        <w:t>5</w:t>
      </w:r>
      <w:r w:rsidRPr="00A77B30">
        <w:rPr>
          <w:lang w:val="en-US"/>
        </w:rPr>
        <w:t xml:space="preserve"> </w:t>
      </w:r>
      <w:r w:rsidRPr="00A77B30">
        <w:rPr>
          <w:rFonts w:hint="cs"/>
          <w:cs/>
          <w:lang w:val="en-US"/>
        </w:rPr>
        <w:t>ดังนี้</w:t>
      </w:r>
    </w:p>
    <w:p w14:paraId="378E6E6B" w14:textId="77777777" w:rsidR="003B457E" w:rsidRPr="009C24A5" w:rsidRDefault="003B457E" w:rsidP="003B457E">
      <w:pPr>
        <w:pStyle w:val="BodyText2"/>
        <w:ind w:left="540"/>
        <w:rPr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3B457E" w:rsidRPr="00A77B30" w14:paraId="3BF587C8" w14:textId="77777777" w:rsidTr="00A171F9">
        <w:trPr>
          <w:tblHeader/>
        </w:trPr>
        <w:tc>
          <w:tcPr>
            <w:tcW w:w="2913" w:type="pct"/>
          </w:tcPr>
          <w:p w14:paraId="6E2EC740" w14:textId="77777777" w:rsidR="003B457E" w:rsidRPr="00A77B30" w:rsidRDefault="003B457E" w:rsidP="00A171F9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971" w:type="pct"/>
          </w:tcPr>
          <w:p w14:paraId="139ECDED" w14:textId="77777777" w:rsidR="003B457E" w:rsidRPr="00A77B30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30">
              <w:rPr>
                <w:rFonts w:ascii="Angsana New" w:hAnsi="Angsana New"/>
                <w:sz w:val="30"/>
                <w:szCs w:val="30"/>
              </w:rPr>
              <w:t>SABUY-ESOP 1</w:t>
            </w:r>
          </w:p>
        </w:tc>
        <w:tc>
          <w:tcPr>
            <w:tcW w:w="1116" w:type="pct"/>
          </w:tcPr>
          <w:p w14:paraId="4E4EB152" w14:textId="77777777" w:rsidR="003B457E" w:rsidRPr="00A77B30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B30">
              <w:rPr>
                <w:rFonts w:ascii="Angsana New" w:hAnsi="Angsana New"/>
                <w:sz w:val="30"/>
                <w:szCs w:val="30"/>
              </w:rPr>
              <w:t>SABUY-ESOP 2</w:t>
            </w:r>
          </w:p>
        </w:tc>
      </w:tr>
      <w:tr w:rsidR="003B457E" w:rsidRPr="00A77B30" w14:paraId="50C9FE28" w14:textId="77777777" w:rsidTr="00A171F9">
        <w:trPr>
          <w:tblHeader/>
        </w:trPr>
        <w:tc>
          <w:tcPr>
            <w:tcW w:w="2913" w:type="pct"/>
            <w:hideMark/>
          </w:tcPr>
          <w:p w14:paraId="5566DA33" w14:textId="77777777" w:rsidR="003B457E" w:rsidRPr="00F66316" w:rsidRDefault="003B457E" w:rsidP="00A171F9">
            <w:pPr>
              <w:pStyle w:val="BodyText2"/>
            </w:pPr>
            <w:r w:rsidRPr="00F66316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65CDA87F" w14:textId="16B6CDAE" w:rsidR="003B457E" w:rsidRPr="00F66316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316">
              <w:rPr>
                <w:rFonts w:ascii="Angsana New" w:hAnsi="Angsana New"/>
                <w:sz w:val="30"/>
                <w:szCs w:val="30"/>
              </w:rPr>
              <w:t>1.</w:t>
            </w:r>
            <w:r w:rsidR="00F66316" w:rsidRPr="00F66316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116" w:type="pct"/>
          </w:tcPr>
          <w:p w14:paraId="1DC60567" w14:textId="2549E622" w:rsidR="003B457E" w:rsidRPr="00F66316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16">
              <w:rPr>
                <w:rFonts w:ascii="Angsana New" w:hAnsi="Angsana New"/>
                <w:sz w:val="30"/>
                <w:szCs w:val="30"/>
              </w:rPr>
              <w:t>7.</w:t>
            </w:r>
            <w:r w:rsidR="00F66316" w:rsidRPr="00F66316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3B457E" w:rsidRPr="000F2BBF" w14:paraId="498E90F3" w14:textId="77777777" w:rsidTr="00A171F9">
        <w:trPr>
          <w:tblHeader/>
        </w:trPr>
        <w:tc>
          <w:tcPr>
            <w:tcW w:w="2913" w:type="pct"/>
          </w:tcPr>
          <w:p w14:paraId="70283825" w14:textId="77777777" w:rsidR="003B457E" w:rsidRPr="00F66316" w:rsidRDefault="003B457E" w:rsidP="00A171F9">
            <w:pPr>
              <w:pStyle w:val="BodyText2"/>
              <w:rPr>
                <w:lang w:val="en-US"/>
              </w:rPr>
            </w:pPr>
            <w:r w:rsidRPr="00F66316">
              <w:rPr>
                <w:cs/>
              </w:rPr>
              <w:t>อัตราการใช้สิทธิ</w:t>
            </w:r>
            <w:r w:rsidRPr="00F66316">
              <w:rPr>
                <w:rFonts w:hint="cs"/>
                <w:cs/>
              </w:rPr>
              <w:t xml:space="preserve"> </w:t>
            </w:r>
            <w:r w:rsidRPr="00F66316">
              <w:rPr>
                <w:lang w:val="en-US"/>
              </w:rPr>
              <w:t>(</w:t>
            </w:r>
            <w:r w:rsidRPr="00F66316">
              <w:rPr>
                <w:rFonts w:hint="cs"/>
                <w:cs/>
                <w:lang w:val="en-US"/>
              </w:rPr>
              <w:t>หน่วยต่อหุ้น</w:t>
            </w:r>
            <w:r w:rsidRPr="00F66316">
              <w:rPr>
                <w:lang w:val="en-US"/>
              </w:rPr>
              <w:t>)</w:t>
            </w:r>
          </w:p>
        </w:tc>
        <w:tc>
          <w:tcPr>
            <w:tcW w:w="971" w:type="pct"/>
          </w:tcPr>
          <w:p w14:paraId="51FEC7B2" w14:textId="25497B2D" w:rsidR="003B457E" w:rsidRPr="00F66316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1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66316">
              <w:rPr>
                <w:rFonts w:ascii="Angsana New" w:hAnsi="Angsana New" w:hint="cs"/>
                <w:sz w:val="30"/>
                <w:szCs w:val="30"/>
                <w:cs/>
              </w:rPr>
              <w:t xml:space="preserve">ต่อ </w:t>
            </w:r>
            <w:r w:rsidRPr="00F66316">
              <w:rPr>
                <w:rFonts w:ascii="Angsana New" w:hAnsi="Angsana New"/>
                <w:sz w:val="30"/>
                <w:szCs w:val="30"/>
              </w:rPr>
              <w:t>1.0</w:t>
            </w:r>
            <w:r w:rsidR="00F66316" w:rsidRPr="00F66316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116" w:type="pct"/>
          </w:tcPr>
          <w:p w14:paraId="363FD301" w14:textId="4F37B067" w:rsidR="003B457E" w:rsidRPr="00F66316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31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66316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F66316">
              <w:rPr>
                <w:rFonts w:ascii="Angsana New" w:hAnsi="Angsana New"/>
                <w:sz w:val="30"/>
                <w:szCs w:val="30"/>
              </w:rPr>
              <w:t xml:space="preserve"> 1.0</w:t>
            </w:r>
            <w:r w:rsidR="00F66316" w:rsidRPr="00F66316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1390A4AD" w14:textId="77777777" w:rsidR="003B457E" w:rsidRPr="009C24A5" w:rsidRDefault="003B457E" w:rsidP="00917CC2">
      <w:pPr>
        <w:pStyle w:val="BodyText2"/>
        <w:ind w:left="540"/>
        <w:rPr>
          <w:cs/>
          <w:lang w:val="en-US"/>
        </w:rPr>
      </w:pPr>
    </w:p>
    <w:p w14:paraId="52FB1C13" w14:textId="1CEE7C49" w:rsidR="00FA5D47" w:rsidRPr="000F2BBF" w:rsidRDefault="00FA5D47" w:rsidP="00EC5C9E">
      <w:pPr>
        <w:pStyle w:val="BodyText2"/>
        <w:ind w:left="540"/>
        <w:rPr>
          <w:i/>
          <w:iCs/>
          <w:cs/>
          <w:lang w:val="en-US"/>
        </w:rPr>
      </w:pPr>
      <w:r w:rsidRPr="000F2BBF">
        <w:rPr>
          <w:rFonts w:hint="cs"/>
          <w:cs/>
          <w:lang w:val="en-US"/>
        </w:rPr>
        <w:t>ค่าใช้จ่ายที่เกิดจากการจ่ายโดยใช้หุ้นเป็นเกณฑ์</w:t>
      </w:r>
      <w:r w:rsidR="00191E30" w:rsidRPr="000F2BBF">
        <w:rPr>
          <w:rFonts w:hint="cs"/>
          <w:cs/>
          <w:lang w:val="en-US"/>
        </w:rPr>
        <w:t xml:space="preserve">สำหรับ </w:t>
      </w:r>
      <w:r w:rsidR="00191E30" w:rsidRPr="000F2BBF">
        <w:rPr>
          <w:lang w:val="en-US"/>
        </w:rPr>
        <w:t xml:space="preserve">SABUY-ESOP 1 </w:t>
      </w:r>
      <w:r w:rsidR="00191E30" w:rsidRPr="000F2BBF">
        <w:rPr>
          <w:rFonts w:hint="cs"/>
          <w:cs/>
          <w:lang w:val="en-US"/>
        </w:rPr>
        <w:t xml:space="preserve">และ </w:t>
      </w:r>
      <w:r w:rsidR="00191E30" w:rsidRPr="000F2BBF">
        <w:rPr>
          <w:lang w:val="en-US"/>
        </w:rPr>
        <w:t xml:space="preserve">SABUY-ESOP 2 </w:t>
      </w:r>
      <w:r w:rsidR="00916AB2" w:rsidRPr="000F2BBF">
        <w:rPr>
          <w:rFonts w:hint="cs"/>
          <w:cs/>
          <w:lang w:val="en-US"/>
        </w:rPr>
        <w:t>รวมอยู่ในต้นทุนในการจัดจำหน่ายและค่าใช้จ่ายในการบริหาร</w:t>
      </w:r>
      <w:r w:rsidRPr="000F2BBF">
        <w:rPr>
          <w:rFonts w:hint="cs"/>
          <w:cs/>
          <w:lang w:val="en-US"/>
        </w:rPr>
        <w:t>ในงบการเงินรวมและงบการเงินเฉพาะกิจการสำหรับ</w:t>
      </w:r>
      <w:r w:rsidR="009B114B" w:rsidRPr="000F2BBF">
        <w:rPr>
          <w:rFonts w:hint="cs"/>
          <w:cs/>
          <w:lang w:val="en-US"/>
        </w:rPr>
        <w:t>งวด</w:t>
      </w:r>
      <w:r w:rsidR="003B457E">
        <w:rPr>
          <w:rFonts w:hint="cs"/>
          <w:cs/>
          <w:lang w:val="en-US"/>
        </w:rPr>
        <w:t>สาม</w:t>
      </w:r>
      <w:r w:rsidR="00FA64E1" w:rsidRPr="000F2BBF">
        <w:rPr>
          <w:rFonts w:hint="cs"/>
          <w:cs/>
          <w:lang w:val="en-US"/>
        </w:rPr>
        <w:t>เดือน</w:t>
      </w:r>
      <w:r w:rsidRPr="000F2BBF">
        <w:rPr>
          <w:rFonts w:hint="cs"/>
          <w:cs/>
          <w:lang w:val="en-US"/>
        </w:rPr>
        <w:t>สิ้นสุดวันที่</w:t>
      </w:r>
      <w:r w:rsidRPr="000F2BBF">
        <w:rPr>
          <w:rFonts w:hint="cs"/>
          <w:lang w:val="en-US"/>
        </w:rPr>
        <w:t xml:space="preserve"> </w:t>
      </w:r>
      <w:r w:rsidR="003B457E">
        <w:rPr>
          <w:lang w:val="en-US"/>
        </w:rPr>
        <w:t>31</w:t>
      </w:r>
      <w:r w:rsidR="003B457E">
        <w:rPr>
          <w:rFonts w:hint="cs"/>
          <w:cs/>
          <w:lang w:val="en-US"/>
        </w:rPr>
        <w:t xml:space="preserve"> มีนาคม </w:t>
      </w:r>
      <w:r w:rsidR="003B457E">
        <w:rPr>
          <w:lang w:val="en-US"/>
        </w:rPr>
        <w:t>2565</w:t>
      </w:r>
      <w:r w:rsidRPr="000F2BBF">
        <w:rPr>
          <w:rFonts w:hint="cs"/>
          <w:lang w:val="en-US"/>
        </w:rPr>
        <w:t xml:space="preserve"> </w:t>
      </w:r>
      <w:r w:rsidRPr="000F2BBF">
        <w:rPr>
          <w:rFonts w:hint="cs"/>
          <w:cs/>
          <w:lang w:val="en-US"/>
        </w:rPr>
        <w:t>มีจำนวน</w:t>
      </w:r>
      <w:r w:rsidR="00AE2B3B" w:rsidRPr="000F2BBF">
        <w:rPr>
          <w:lang w:val="en-US"/>
        </w:rPr>
        <w:t xml:space="preserve"> </w:t>
      </w:r>
      <w:r w:rsidR="00352665">
        <w:rPr>
          <w:lang w:val="en-US"/>
        </w:rPr>
        <w:t>2.92</w:t>
      </w:r>
      <w:r w:rsidR="00191E30" w:rsidRPr="000F2BBF">
        <w:rPr>
          <w:lang w:val="en-US"/>
        </w:rPr>
        <w:t xml:space="preserve"> </w:t>
      </w:r>
      <w:r w:rsidR="00FA64E1" w:rsidRPr="000F2BBF">
        <w:rPr>
          <w:rFonts w:hint="cs"/>
          <w:cs/>
          <w:lang w:val="en-US"/>
        </w:rPr>
        <w:t xml:space="preserve">ล้านบาท </w:t>
      </w:r>
      <w:r w:rsidR="006460A7" w:rsidRPr="000F2BBF">
        <w:rPr>
          <w:i/>
          <w:iCs/>
          <w:lang w:val="en-US"/>
        </w:rPr>
        <w:t>(256</w:t>
      </w:r>
      <w:r w:rsidR="003B457E">
        <w:rPr>
          <w:i/>
          <w:iCs/>
          <w:lang w:val="en-US"/>
        </w:rPr>
        <w:t>4</w:t>
      </w:r>
      <w:r w:rsidR="006460A7" w:rsidRPr="000F2BBF">
        <w:rPr>
          <w:i/>
          <w:iCs/>
          <w:lang w:val="en-US"/>
        </w:rPr>
        <w:t>:</w:t>
      </w:r>
      <w:r w:rsidR="00AE2B3B" w:rsidRPr="000F2BBF">
        <w:rPr>
          <w:i/>
          <w:iCs/>
          <w:lang w:val="en-US"/>
        </w:rPr>
        <w:t xml:space="preserve"> </w:t>
      </w:r>
      <w:r w:rsidR="003B457E">
        <w:rPr>
          <w:i/>
          <w:iCs/>
          <w:lang w:val="en-US"/>
        </w:rPr>
        <w:t>3.01</w:t>
      </w:r>
      <w:r w:rsidR="00FA64E1" w:rsidRPr="000F2BBF">
        <w:rPr>
          <w:rFonts w:hint="cs"/>
          <w:i/>
          <w:iCs/>
          <w:cs/>
          <w:lang w:val="en-US"/>
        </w:rPr>
        <w:t xml:space="preserve"> ล้านบาท</w:t>
      </w:r>
      <w:r w:rsidR="006460A7" w:rsidRPr="000F2BBF">
        <w:rPr>
          <w:rFonts w:hint="cs"/>
          <w:i/>
          <w:iCs/>
          <w:cs/>
          <w:lang w:val="en-US"/>
        </w:rPr>
        <w:t>)</w:t>
      </w:r>
    </w:p>
    <w:p w14:paraId="514D1AF1" w14:textId="40EE1D3F" w:rsidR="001F021F" w:rsidRPr="000F2BBF" w:rsidRDefault="001F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color w:val="FF0000"/>
          <w:sz w:val="30"/>
          <w:szCs w:val="30"/>
        </w:rPr>
      </w:pPr>
    </w:p>
    <w:p w14:paraId="160F7382" w14:textId="0CD2A40E" w:rsidR="003345A1" w:rsidRPr="000F2BBF" w:rsidRDefault="003345A1" w:rsidP="00D3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3345A1" w:rsidRPr="000F2BBF" w:rsidSect="00603CAB">
          <w:headerReference w:type="default" r:id="rId15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245"/>
        </w:sectPr>
      </w:pPr>
    </w:p>
    <w:p w14:paraId="1BE5023C" w14:textId="3724DD32" w:rsidR="00C50D2E" w:rsidRPr="0005316C" w:rsidRDefault="00004E41" w:rsidP="0005316C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sz w:val="20"/>
          <w:szCs w:val="20"/>
        </w:rPr>
      </w:pPr>
      <w:r w:rsidRPr="000F2BBF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64A60792" w14:textId="24CD6565" w:rsidR="00004E41" w:rsidRPr="000F2BBF" w:rsidRDefault="00004E41" w:rsidP="0005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inorHAnsi" w:hAnsiTheme="minorHAnsi" w:cstheme="minorHAnsi"/>
          <w:sz w:val="2"/>
          <w:szCs w:val="2"/>
        </w:rPr>
      </w:pPr>
    </w:p>
    <w:p w14:paraId="6AAE045A" w14:textId="761C0656" w:rsidR="00F36953" w:rsidRDefault="00014A61" w:rsidP="0001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drawing>
          <wp:inline distT="0" distB="0" distL="0" distR="0" wp14:anchorId="506EB193" wp14:editId="19B98EF5">
            <wp:extent cx="8569847" cy="47782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8"/>
                    <a:stretch/>
                  </pic:blipFill>
                  <pic:spPr bwMode="auto">
                    <a:xfrm>
                      <a:off x="0" y="0"/>
                      <a:ext cx="8590604" cy="4789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0ADD40" w14:textId="33251091" w:rsidR="00BE5BDD" w:rsidRDefault="00A23954" w:rsidP="00A2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6A845E58" wp14:editId="38C4C133">
            <wp:extent cx="8738669" cy="5048674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"/>
                    <a:stretch/>
                  </pic:blipFill>
                  <pic:spPr bwMode="auto">
                    <a:xfrm>
                      <a:off x="0" y="0"/>
                      <a:ext cx="8756287" cy="5058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2B0029" w14:textId="5EEEF3FC" w:rsidR="00F36953" w:rsidRDefault="00C90FEF" w:rsidP="00C9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inorHAnsi" w:hAnsiTheme="minorHAnsi" w:cstheme="minorHAnsi"/>
          <w:noProof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4BD4BDF7" wp14:editId="63D0074F">
            <wp:extent cx="8732722" cy="47303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1"/>
                    <a:stretch/>
                  </pic:blipFill>
                  <pic:spPr bwMode="auto">
                    <a:xfrm>
                      <a:off x="0" y="0"/>
                      <a:ext cx="8747314" cy="473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4BB5DC" w14:textId="3149FC83" w:rsidR="007D13E5" w:rsidRDefault="00901B33" w:rsidP="0006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455C69DA" wp14:editId="0E881A9A">
            <wp:extent cx="9008110" cy="52265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1"/>
                    <a:stretch/>
                  </pic:blipFill>
                  <pic:spPr bwMode="auto">
                    <a:xfrm>
                      <a:off x="0" y="0"/>
                      <a:ext cx="9030827" cy="523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855339" w14:textId="704DFB68" w:rsidR="00F36953" w:rsidRDefault="004C2173" w:rsidP="0005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4C796C00" wp14:editId="25D4D076">
            <wp:extent cx="9169400" cy="48660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7057" cy="4875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49B04" w14:textId="5AFE37D9" w:rsidR="00F36953" w:rsidRDefault="00F36953" w:rsidP="007E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inorHAnsi" w:hAnsiTheme="minorHAnsi" w:cstheme="minorHAnsi"/>
          <w:noProof/>
          <w:sz w:val="30"/>
          <w:szCs w:val="30"/>
        </w:rPr>
      </w:pPr>
    </w:p>
    <w:tbl>
      <w:tblPr>
        <w:tblpPr w:leftFromText="180" w:rightFromText="180" w:vertAnchor="page" w:horzAnchor="margin" w:tblpXSpec="center" w:tblpY="2209"/>
        <w:tblW w:w="14670" w:type="dxa"/>
        <w:tblLayout w:type="fixed"/>
        <w:tblLook w:val="00A0" w:firstRow="1" w:lastRow="0" w:firstColumn="1" w:lastColumn="0" w:noHBand="0" w:noVBand="0"/>
      </w:tblPr>
      <w:tblGrid>
        <w:gridCol w:w="29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270"/>
        <w:gridCol w:w="900"/>
        <w:gridCol w:w="270"/>
        <w:gridCol w:w="990"/>
      </w:tblGrid>
      <w:tr w:rsidR="0005316C" w:rsidRPr="009B58AF" w14:paraId="2B91FDE7" w14:textId="77777777" w:rsidTr="003D7601">
        <w:trPr>
          <w:trHeight w:val="91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7EDC4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20"/>
            <w:tcBorders>
              <w:top w:val="nil"/>
              <w:left w:val="nil"/>
              <w:right w:val="nil"/>
            </w:tcBorders>
          </w:tcPr>
          <w:p w14:paraId="3EABAECA" w14:textId="0149F42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5316C" w:rsidRPr="009B58AF" w14:paraId="28128E71" w14:textId="77777777" w:rsidTr="003D7601">
        <w:trPr>
          <w:trHeight w:val="20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E2F0DD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13BE" w14:textId="77777777" w:rsidR="0005316C" w:rsidRDefault="0005316C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487A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2BBC" w14:textId="67776745" w:rsid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ธุรกิจการจัดการ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CD13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1C75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8414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C95C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89CF2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9D78A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AAFC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</w:tr>
      <w:tr w:rsidR="0005316C" w:rsidRPr="009B58AF" w14:paraId="01B3B95A" w14:textId="77777777" w:rsidTr="003D7601">
        <w:trPr>
          <w:trHeight w:val="20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388F9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5B00" w14:textId="30C8161C" w:rsidR="0005316C" w:rsidRDefault="0005316C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ธุรกิจให้บริการธุรกรรม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DEB9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433C" w14:textId="0EE97B4C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ร้านค้าปลีก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172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746E" w14:textId="60F04213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ธุรกิจจำหน่ายสินค้า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305469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1FAD" w14:textId="7EB47259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ธุรกิจให้บริการ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32063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E6F6D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6D03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</w:tr>
      <w:tr w:rsidR="0005316C" w:rsidRPr="009B58AF" w14:paraId="5F6B8834" w14:textId="77777777" w:rsidTr="003D7601">
        <w:trPr>
          <w:trHeight w:val="20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CBE096" w14:textId="63C1C7E4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0" w:name="_Hlk95742677"/>
            <w:r w:rsidRPr="009B58AF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1AE7" w14:textId="5899DF5C" w:rsidR="0005316C" w:rsidRPr="0005316C" w:rsidRDefault="0005316C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ทางด้านการเงิน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D6E1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77C1" w14:textId="61F1A524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และศูนย์อาหาร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FA35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364C" w14:textId="704B9B74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3AE1E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8151" w14:textId="421B32B9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ด้านสินเชื่อและประกันภัย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1D22D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DC877" w14:textId="5B5D5838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BC0F" w14:textId="437A236C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9B58AF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</w:tr>
      <w:tr w:rsidR="007E27E3" w:rsidRPr="009B58AF" w14:paraId="06FEC5CA" w14:textId="77777777" w:rsidTr="008B22FE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E6DFA" w14:textId="1EE15796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7E27E3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</w:t>
            </w:r>
            <w:r w:rsidRPr="007E27E3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7E27E3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DC9AA" w14:textId="589C7C34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E614A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372840" w14:textId="0D6476A0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100D53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D61C" w14:textId="1CD3D4A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B1C96A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8A7CC" w14:textId="0591C08C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9A111C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8F0409" w14:textId="15C4C9EC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9AB532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261689" w14:textId="3983298B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B314E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DF4545" w14:textId="141104C1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7129EE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625C57" w14:textId="6BF00BA5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D3705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4843F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23F06" w14:textId="3491B19B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8B6B9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06C6A1" w14:textId="545761E5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</w:tr>
      <w:tr w:rsidR="007E27E3" w:rsidRPr="009B58AF" w14:paraId="7C6D6C2A" w14:textId="77777777" w:rsidTr="00B106CD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68BCE" w14:textId="77777777" w:rsidR="007E27E3" w:rsidRPr="009B58AF" w:rsidRDefault="007E27E3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0" w:type="dxa"/>
            <w:gridSpan w:val="20"/>
            <w:tcBorders>
              <w:left w:val="nil"/>
              <w:right w:val="nil"/>
            </w:tcBorders>
            <w:vAlign w:val="bottom"/>
          </w:tcPr>
          <w:p w14:paraId="557ECC38" w14:textId="067994FF" w:rsidR="007E27E3" w:rsidRPr="007E27E3" w:rsidRDefault="007E27E3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E27E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5316C" w:rsidRPr="009B58AF" w14:paraId="38E415E5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9D53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  <w:t>จังหวะในการรับรู้รายได้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64A30C" w14:textId="77777777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CFF31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AD198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888F0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6A2A9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FCC2D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8A979" w14:textId="77777777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60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A599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C503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3D738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866C3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F185B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A2B4BC" w14:textId="77777777" w:rsidR="0005316C" w:rsidRPr="009B58AF" w:rsidRDefault="0005316C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FC7D8C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6910E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9DB0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E9116" w14:textId="42CF4734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FB36D0" w14:textId="1E8B0C96" w:rsidR="0005316C" w:rsidRPr="009B58AF" w:rsidRDefault="0005316C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2986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4CEB1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5316C" w:rsidRPr="009B58AF" w14:paraId="1CF3E9DB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8B6AE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F4FC71" w14:textId="08865FFA" w:rsidR="0005316C" w:rsidRPr="009B58AF" w:rsidRDefault="00FF6844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20,164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853C9E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732A66" w14:textId="0CDB2179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5,903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2E8350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70826F" w14:textId="38D13A82" w:rsidR="0005316C" w:rsidRPr="009B58AF" w:rsidRDefault="00FF6844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8A53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F79828" w14:textId="4ED6E9D0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2,280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951A8F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8CCAD" w14:textId="5AC6EC19" w:rsidR="0005316C" w:rsidRPr="009B58AF" w:rsidRDefault="00FF6844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0AB8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01AACC" w14:textId="1CC100D2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116,850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0217E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5C7AF9" w14:textId="2A4EA108" w:rsidR="0005316C" w:rsidRPr="009B58AF" w:rsidRDefault="00FF6844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E66BCF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C2DDBC" w14:textId="6DC77E7D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140C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6BC80" w14:textId="74F6C3F3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66657C" w14:textId="6EDFC305" w:rsidR="0005316C" w:rsidRPr="009B58AF" w:rsidRDefault="00FF6844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353,594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50380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81BB1C" w14:textId="194C71CE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125,033</w:t>
            </w:r>
          </w:p>
        </w:tc>
      </w:tr>
      <w:tr w:rsidR="0005316C" w:rsidRPr="009B58AF" w14:paraId="19757D06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F3160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62044" w14:textId="53A4B07E" w:rsidR="0005316C" w:rsidRPr="009B58AF" w:rsidRDefault="00FF6844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199,810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40BC3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1C9A6" w14:textId="4D9FE7C9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216,830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1B13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8182A" w14:textId="21B34426" w:rsidR="0005316C" w:rsidRPr="009B58AF" w:rsidRDefault="00FF6844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272,630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4024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3799AF" w14:textId="24B6B0FF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15,851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FA42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8E38D" w14:textId="0FA1DF3B" w:rsidR="0005316C" w:rsidRPr="009B58AF" w:rsidRDefault="00FF6844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DE765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E7A1D" w14:textId="18C4CCFF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6,065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F7F3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FD179" w14:textId="7AF314E9" w:rsidR="0005316C" w:rsidRPr="009B58AF" w:rsidRDefault="00FF6844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A3D1C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4337C" w14:textId="126F50E3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7F49D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49D478" w14:textId="52C41A96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4E8A2" w14:textId="2860552A" w:rsidR="0005316C" w:rsidRPr="009B58AF" w:rsidRDefault="00FF6844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481,835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6D8C3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A8A2AD" w14:textId="537EC804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sz w:val="24"/>
                <w:szCs w:val="24"/>
              </w:rPr>
              <w:t>248,746</w:t>
            </w:r>
          </w:p>
        </w:tc>
      </w:tr>
      <w:tr w:rsidR="0005316C" w:rsidRPr="009B58AF" w14:paraId="090BCF17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A0F2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4C31A" w14:textId="3D93C037" w:rsidR="0005316C" w:rsidRPr="009B58AF" w:rsidRDefault="00FF6844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219,974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DBE8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2DABE" w14:textId="0A8BF924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9B58AF">
              <w:rPr>
                <w:rFonts w:ascii="Angsana New" w:hAnsi="Angsana New" w:hint="cs"/>
                <w:b/>
                <w:bCs/>
                <w:sz w:val="24"/>
                <w:szCs w:val="24"/>
              </w:rPr>
              <w:t>222,733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E907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96FEA" w14:textId="62C51FAC" w:rsidR="0005316C" w:rsidRPr="009B58AF" w:rsidRDefault="00FF6844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274,366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07247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E0B59" w14:textId="7F8D5B44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58AF">
              <w:rPr>
                <w:rFonts w:ascii="Angsana New" w:hAnsi="Angsana New"/>
                <w:b/>
                <w:bCs/>
                <w:sz w:val="24"/>
                <w:szCs w:val="24"/>
              </w:rPr>
              <w:t>18,</w:t>
            </w:r>
            <w:r w:rsidRPr="009B58AF">
              <w:rPr>
                <w:rFonts w:ascii="Angsana New" w:hAnsi="Angsana New" w:hint="cs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D6185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FC41A" w14:textId="78848F3C" w:rsidR="0005316C" w:rsidRPr="009B58AF" w:rsidRDefault="00FF6844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340,346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2E9C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EF99E" w14:textId="5BECC100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132,915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0AEE1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C3A47" w14:textId="7F0C00AD" w:rsidR="0005316C" w:rsidRPr="009B58AF" w:rsidRDefault="00FF6844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4746F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39A78" w14:textId="1ECABB83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9C6C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E58C6A" w14:textId="5D74E95A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60DFB" w14:textId="37D357AA" w:rsidR="0005316C" w:rsidRPr="009B58AF" w:rsidRDefault="00FF6844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835,429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3165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1C3436" w14:textId="628858D2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58AF">
              <w:rPr>
                <w:rFonts w:ascii="Angsana New" w:hAnsi="Angsana New" w:hint="cs"/>
                <w:b/>
                <w:bCs/>
                <w:sz w:val="24"/>
                <w:szCs w:val="24"/>
              </w:rPr>
              <w:t>373,779</w:t>
            </w:r>
          </w:p>
        </w:tc>
      </w:tr>
      <w:bookmarkEnd w:id="0"/>
    </w:tbl>
    <w:p w14:paraId="6FCBB4D2" w14:textId="77777777" w:rsidR="009B58AF" w:rsidRPr="00E41A97" w:rsidRDefault="009B58AF" w:rsidP="002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1AC8EF44" w14:textId="0D942377" w:rsidR="00BE5BDD" w:rsidRPr="009D42E2" w:rsidRDefault="00BE5BDD" w:rsidP="002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 w:rsidRPr="009D42E2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</w:t>
      </w:r>
      <w:r w:rsidRPr="0005316C">
        <w:rPr>
          <w:rFonts w:asciiTheme="minorHAnsi" w:hAnsiTheme="minorHAnsi" w:cstheme="minorHAnsi" w:hint="cs"/>
          <w:sz w:val="30"/>
          <w:szCs w:val="30"/>
          <w:cs/>
        </w:rPr>
        <w:t>คือธุรกิจ</w:t>
      </w:r>
      <w:r w:rsidR="0005316C" w:rsidRPr="0005316C">
        <w:rPr>
          <w:rFonts w:asciiTheme="minorHAnsi" w:hAnsiTheme="minorHAnsi" w:cstheme="minorHAnsi" w:hint="cs"/>
          <w:sz w:val="30"/>
          <w:szCs w:val="30"/>
          <w:cs/>
        </w:rPr>
        <w:t>ให้บริการ</w:t>
      </w:r>
      <w:r w:rsidR="0005316C">
        <w:rPr>
          <w:rFonts w:asciiTheme="minorHAnsi" w:hAnsiTheme="minorHAnsi" w:cstheme="minorHAnsi" w:hint="cs"/>
          <w:sz w:val="30"/>
          <w:szCs w:val="30"/>
          <w:cs/>
        </w:rPr>
        <w:t>ธุรกรรมทางด้านการเงิน</w:t>
      </w:r>
      <w:r w:rsidRPr="009D42E2">
        <w:rPr>
          <w:rFonts w:asciiTheme="minorHAnsi" w:hAnsiTheme="minorHAnsi" w:cstheme="minorHAnsi" w:hint="cs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0FA418BA" w14:textId="77777777" w:rsidR="00014A61" w:rsidRPr="009E741E" w:rsidRDefault="00014A61" w:rsidP="0001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inorHAnsi" w:hAnsiTheme="minorHAnsi" w:cstheme="minorHAnsi"/>
          <w:color w:val="FF0000"/>
          <w:sz w:val="20"/>
          <w:szCs w:val="20"/>
        </w:rPr>
      </w:pPr>
    </w:p>
    <w:p w14:paraId="74DC2C6A" w14:textId="6FAE2E92" w:rsid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</w:rPr>
      </w:pP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>รายการบางรายการในข้อมูลส่วนงานดำเนินงานสำหรับ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>งวดสามเดือน</w:t>
      </w: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>สิ้นสุดวันที่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D0333C">
        <w:rPr>
          <w:rFonts w:asciiTheme="minorHAnsi" w:hAnsiTheme="minorHAnsi" w:cstheme="minorHAnsi"/>
          <w:spacing w:val="-6"/>
          <w:sz w:val="30"/>
          <w:szCs w:val="30"/>
        </w:rPr>
        <w:t>31</w:t>
      </w: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มีนาคม </w:t>
      </w:r>
      <w:r w:rsidRPr="00D0333C">
        <w:rPr>
          <w:rFonts w:asciiTheme="minorHAnsi" w:hAnsiTheme="minorHAnsi" w:cstheme="minorHAnsi"/>
          <w:spacing w:val="-6"/>
          <w:sz w:val="30"/>
          <w:szCs w:val="30"/>
        </w:rPr>
        <w:t>2564</w:t>
      </w: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ได้มีการจัดประเภท</w:t>
      </w:r>
      <w:r w:rsidRPr="00D0333C">
        <w:rPr>
          <w:rFonts w:asciiTheme="minorHAnsi" w:hAnsiTheme="minorHAnsi" w:cstheme="minorHAnsi"/>
          <w:sz w:val="30"/>
          <w:szCs w:val="30"/>
          <w:cs/>
        </w:rPr>
        <w:t>รายการใหม่ เพื่อให้สอดคล้องกับการนำเสนอในงบการเงินสำหรับ</w:t>
      </w:r>
      <w:r>
        <w:rPr>
          <w:rFonts w:asciiTheme="minorHAnsi" w:hAnsiTheme="minorHAnsi" w:cstheme="minorHAnsi" w:hint="cs"/>
          <w:sz w:val="30"/>
          <w:szCs w:val="30"/>
          <w:cs/>
        </w:rPr>
        <w:t>งวดสามเดือน</w:t>
      </w:r>
      <w:r w:rsidRPr="00D0333C">
        <w:rPr>
          <w:rFonts w:asciiTheme="minorHAnsi" w:hAnsiTheme="minorHAnsi" w:cstheme="minorHAnsi"/>
          <w:sz w:val="30"/>
          <w:szCs w:val="30"/>
          <w:cs/>
        </w:rPr>
        <w:t xml:space="preserve">สิ้นสุดวันที่ </w:t>
      </w:r>
      <w:r>
        <w:rPr>
          <w:rFonts w:asciiTheme="minorHAnsi" w:hAnsiTheme="minorHAnsi" w:cstheme="minorHAnsi"/>
          <w:sz w:val="30"/>
          <w:szCs w:val="30"/>
        </w:rPr>
        <w:t>31</w:t>
      </w:r>
      <w:r w:rsidRPr="00D0333C">
        <w:rPr>
          <w:rFonts w:asciiTheme="minorHAnsi" w:hAnsiTheme="minorHAnsi" w:cstheme="minorHAnsi"/>
          <w:sz w:val="30"/>
          <w:szCs w:val="30"/>
          <w:cs/>
        </w:rPr>
        <w:t xml:space="preserve"> 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มีนาคม </w:t>
      </w:r>
      <w:r>
        <w:rPr>
          <w:rFonts w:asciiTheme="minorHAnsi" w:hAnsiTheme="minorHAnsi" w:cstheme="minorHAnsi"/>
          <w:sz w:val="30"/>
          <w:szCs w:val="30"/>
        </w:rPr>
        <w:t>2565</w:t>
      </w:r>
      <w:r w:rsidRPr="00D0333C">
        <w:rPr>
          <w:rFonts w:asciiTheme="minorHAnsi" w:hAnsiTheme="minorHAnsi" w:cstheme="minorHAnsi"/>
          <w:sz w:val="30"/>
          <w:szCs w:val="30"/>
          <w:cs/>
        </w:rPr>
        <w:t xml:space="preserve"> การจัดประเภทข้อมูลส่วนงานดำเนินงานของแต่ละส่วนงานที่รายงานใหม่นี้เนื่องจากผู้บริหารเชื่อว่าเป็นข้อมูลที่เหมาะสมในการประเมินผล</w:t>
      </w:r>
      <w:r w:rsidR="00CD7392">
        <w:rPr>
          <w:rFonts w:asciiTheme="minorHAnsi" w:hAnsiTheme="minorHAnsi" w:cstheme="minorHAnsi" w:hint="cs"/>
          <w:sz w:val="30"/>
          <w:szCs w:val="30"/>
          <w:cs/>
        </w:rPr>
        <w:t xml:space="preserve">      </w:t>
      </w:r>
      <w:r w:rsidRPr="00D0333C">
        <w:rPr>
          <w:rFonts w:asciiTheme="minorHAnsi" w:hAnsiTheme="minorHAnsi" w:cstheme="minorHAnsi"/>
          <w:sz w:val="30"/>
          <w:szCs w:val="30"/>
          <w:cs/>
        </w:rPr>
        <w:t>การดำเนินงานของส่วนงานของกลุ่มบริษัทมากกว่า</w:t>
      </w:r>
    </w:p>
    <w:p w14:paraId="7D8D0ADE" w14:textId="77777777" w:rsidR="00014A61" w:rsidRPr="009E741E" w:rsidRDefault="00014A61" w:rsidP="00014A61">
      <w:pPr>
        <w:jc w:val="thaiDistribute"/>
        <w:rPr>
          <w:rFonts w:asciiTheme="minorHAnsi" w:hAnsiTheme="minorHAnsi" w:cstheme="minorHAnsi"/>
          <w:sz w:val="20"/>
          <w:szCs w:val="20"/>
        </w:rPr>
      </w:pPr>
    </w:p>
    <w:p w14:paraId="26E6E7C0" w14:textId="77777777" w:rsidR="00014A61" w:rsidRPr="00EE5A68" w:rsidRDefault="00014A61" w:rsidP="00014A61">
      <w:pPr>
        <w:pStyle w:val="BodyText2"/>
        <w:rPr>
          <w:b/>
          <w:bCs/>
          <w:i/>
          <w:iCs/>
        </w:rPr>
      </w:pPr>
      <w:r w:rsidRPr="00EE5A68">
        <w:rPr>
          <w:rFonts w:hint="cs"/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0F2BBF" w:rsidRDefault="00014A61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</w:t>
      </w:r>
      <w:r w:rsidR="001E3AE5">
        <w:rPr>
          <w:rFonts w:asciiTheme="minorHAnsi" w:hAnsiTheme="minorHAnsi" w:cstheme="minorHAnsi" w:hint="cs"/>
          <w:spacing w:val="-6"/>
          <w:sz w:val="30"/>
          <w:szCs w:val="30"/>
          <w:cs/>
        </w:rPr>
        <w:t>หลัก</w:t>
      </w: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</w:t>
      </w:r>
      <w:r w:rsidRPr="000F2BBF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10923A2F" w14:textId="77777777" w:rsidR="00014A61" w:rsidRPr="006E325E" w:rsidRDefault="00014A61" w:rsidP="00014A61">
      <w:pPr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0F2BBF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0F2BB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hanging="270"/>
        <w:rPr>
          <w:rFonts w:ascii="Angsana New" w:hAnsi="Angsana New" w:cs="Angsana New"/>
          <w:sz w:val="20"/>
          <w:cs/>
          <w:lang w:bidi="th-TH"/>
        </w:rPr>
      </w:pPr>
    </w:p>
    <w:p w14:paraId="4891F84B" w14:textId="77777777" w:rsidR="00014A61" w:rsidRPr="000F2BBF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0F2BBF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72B95C68" w14:textId="3DDDB59D" w:rsidR="00014A61" w:rsidRP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  <w:sectPr w:rsidR="00014A61" w:rsidRPr="00014A61" w:rsidSect="0023304D">
          <w:type w:val="nextColumn"/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p w14:paraId="75E038F5" w14:textId="2334BE17" w:rsidR="00D5170D" w:rsidRPr="000F2BBF" w:rsidRDefault="00D01B0D" w:rsidP="008E61FF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lastRenderedPageBreak/>
        <w:t>กำไรต่อหุ้น</w:t>
      </w:r>
    </w:p>
    <w:p w14:paraId="7A2FAF11" w14:textId="77777777" w:rsidR="00AC5EEA" w:rsidRPr="006E325E" w:rsidRDefault="00AC5EEA" w:rsidP="008E61FF">
      <w:pPr>
        <w:pStyle w:val="ListParagraph"/>
        <w:spacing w:after="0" w:line="240" w:lineRule="auto"/>
        <w:ind w:left="432"/>
        <w:jc w:val="thaiDistribute"/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D5170D" w:rsidRPr="000F3A4B" w14:paraId="4F162329" w14:textId="77777777" w:rsidTr="00366743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F881" w14:textId="77777777" w:rsidR="00D5170D" w:rsidRPr="000F3A4B" w:rsidRDefault="00D5170D" w:rsidP="00CE30EA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3D1D" w14:textId="77777777" w:rsidR="00D5170D" w:rsidRPr="000F3A4B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74499E" w14:textId="77777777" w:rsidR="00D5170D" w:rsidRPr="000F3A4B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0233" w14:textId="77777777" w:rsidR="00D5170D" w:rsidRPr="000F3A4B" w:rsidRDefault="00DF3CEE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CC5" w:rsidRPr="000F3A4B" w14:paraId="79FEA008" w14:textId="77777777" w:rsidTr="00366743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C46C" w14:textId="2A26DF92" w:rsidR="00493CC5" w:rsidRPr="000F3A4B" w:rsidRDefault="00493CC5" w:rsidP="00493CC5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3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171F9" w:rsidRPr="000F3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="00A171F9" w:rsidRPr="000F3A4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59F" w14:textId="19317081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0F3A4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C31C0D" w14:textId="77777777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59181003" w14:textId="10C9581F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0F3A4B"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2B3582" w14:textId="77777777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07DB8" w14:textId="020C97E2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0F3A4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D3A5E0" w14:textId="77777777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</w:tcPr>
          <w:p w14:paraId="768F7EC1" w14:textId="76FC63E6" w:rsidR="00493CC5" w:rsidRPr="000F3A4B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0F3A4B"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</w:tr>
      <w:tr w:rsidR="00D5170D" w:rsidRPr="000F3A4B" w14:paraId="41C5D778" w14:textId="77777777" w:rsidTr="00366743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3EBB" w14:textId="77777777" w:rsidR="00D5170D" w:rsidRPr="000F3A4B" w:rsidRDefault="00D5170D" w:rsidP="00CE30EA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94E19" w14:textId="72CAAC09" w:rsidR="00D5170D" w:rsidRPr="000F3A4B" w:rsidRDefault="00D5170D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="00FE33EF" w:rsidRPr="000F3A4B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="00FE33EF" w:rsidRPr="000F3A4B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F3A4B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71F9" w:rsidRPr="000F3A4B" w14:paraId="7B071D1A" w14:textId="77777777" w:rsidTr="00366743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E7EDE2" w14:textId="2FC6930E" w:rsidR="00A171F9" w:rsidRPr="000F3A4B" w:rsidRDefault="00A171F9" w:rsidP="00A171F9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DE865" w14:textId="6E4D8CC3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</w:t>
            </w:r>
            <w:r w:rsidR="00E676CD"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E676CD"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E936BF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E5FEE0" w14:textId="47C919FA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33,680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FA7C5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42CF3" w14:textId="62AA3C64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721,056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2DD5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43021" w14:textId="74BCA703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34,138</w:t>
            </w:r>
          </w:p>
        </w:tc>
      </w:tr>
      <w:tr w:rsidR="00A171F9" w:rsidRPr="000F3A4B" w14:paraId="540F7616" w14:textId="77777777" w:rsidTr="00EB187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7AB6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7327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2939B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3585A4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4A060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93467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C2FBA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FEA61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A171F9" w:rsidRPr="000F3A4B" w14:paraId="29DACF85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DFED" w14:textId="2B52EAF6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F44E9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3993B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31BE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3208A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411CB" w14:textId="3FC4EF46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B7368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754BE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171F9" w:rsidRPr="000F3A4B" w14:paraId="446BBF3B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20494" w14:textId="550562BF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3A4B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692C2" w14:textId="6F98F8EC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1,201,380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8F305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8C9" w14:textId="725E76C4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C8C47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8A42" w14:textId="374B0EEE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1,201,380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F997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5FA2F" w14:textId="735D98AF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</w:tr>
      <w:tr w:rsidR="00A171F9" w:rsidRPr="000F3A4B" w14:paraId="7950ED9B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1E9C0" w14:textId="2DE5D688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</w:t>
            </w:r>
            <w:r w:rsidR="00D56DCA"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แล้ว</w:t>
            </w:r>
          </w:p>
          <w:p w14:paraId="4CE2B6BE" w14:textId="0CF1241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</w:t>
            </w:r>
            <w:r w:rsidR="00D56DCA"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ตาม</w:t>
            </w:r>
            <w:r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6806" w14:textId="634C64C1" w:rsidR="00A171F9" w:rsidRPr="000F3A4B" w:rsidRDefault="00162663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86F38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F844C" w14:textId="56D8110B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1,673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31FFE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F1895" w14:textId="5588816C" w:rsidR="00A171F9" w:rsidRPr="000F3A4B" w:rsidRDefault="00162663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EE6A5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0B9B" w14:textId="5F895D24" w:rsidR="00A171F9" w:rsidRPr="000F3A4B" w:rsidRDefault="00A171F9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1,673</w:t>
            </w:r>
          </w:p>
        </w:tc>
      </w:tr>
      <w:tr w:rsidR="001D2D3F" w:rsidRPr="000F3A4B" w14:paraId="25303DFA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7A61C" w14:textId="77777777" w:rsidR="001D2D3F" w:rsidRPr="000F3A4B" w:rsidRDefault="001D2D3F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  <w:p w14:paraId="3916D018" w14:textId="06DE9049" w:rsidR="001D2D3F" w:rsidRPr="000F3A4B" w:rsidRDefault="001D2D3F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วันที่</w:t>
            </w:r>
            <w:r w:rsidR="00A83396" w:rsidRPr="000F3A4B">
              <w:rPr>
                <w:rFonts w:asciiTheme="minorHAnsi" w:hAnsiTheme="minorHAnsi" w:cstheme="minorHAnsi"/>
                <w:sz w:val="30"/>
                <w:szCs w:val="30"/>
              </w:rPr>
              <w:t xml:space="preserve"> 1</w:t>
            </w:r>
            <w:r w:rsidR="00162663" w:rsidRPr="000F3A4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="00162663" w:rsidRPr="000F3A4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มีนาคม</w:t>
            </w:r>
            <w:r w:rsidR="0000676C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00676C">
              <w:rPr>
                <w:rFonts w:asciiTheme="minorHAnsi" w:hAnsiTheme="minorHAnsi" w:cstheme="minorHAnsi"/>
                <w:sz w:val="30"/>
                <w:szCs w:val="30"/>
              </w:rPr>
              <w:t>2565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9EF3A" w14:textId="7EDBEDCD" w:rsidR="001D2D3F" w:rsidRPr="000F3A4B" w:rsidRDefault="00162663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F06C0">
              <w:rPr>
                <w:rFonts w:asciiTheme="minorHAnsi" w:hAnsiTheme="minorHAnsi" w:cstheme="minorHAnsi"/>
                <w:sz w:val="30"/>
                <w:szCs w:val="30"/>
              </w:rPr>
              <w:t>6</w:t>
            </w: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7F06C0">
              <w:rPr>
                <w:rFonts w:asciiTheme="minorHAnsi" w:hAnsiTheme="minorHAnsi" w:cstheme="minorHAns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B5AFD" w14:textId="77777777" w:rsidR="001D2D3F" w:rsidRPr="000F3A4B" w:rsidRDefault="001D2D3F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6A5C" w14:textId="1A3E428A" w:rsidR="001D2D3F" w:rsidRPr="000F3A4B" w:rsidRDefault="001D2D3F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32C14" w14:textId="77777777" w:rsidR="001D2D3F" w:rsidRPr="000F3A4B" w:rsidRDefault="001D2D3F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EE13F" w14:textId="37BF44C9" w:rsidR="001D2D3F" w:rsidRPr="000F3A4B" w:rsidRDefault="00162663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C55F5F">
              <w:rPr>
                <w:rFonts w:asciiTheme="minorHAnsi" w:hAnsiTheme="minorHAnsi" w:cstheme="minorHAnsi"/>
                <w:sz w:val="30"/>
                <w:szCs w:val="30"/>
              </w:rPr>
              <w:t>6</w:t>
            </w: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C55F5F">
              <w:rPr>
                <w:rFonts w:asciiTheme="minorHAnsi" w:hAnsiTheme="minorHAnsi" w:cstheme="minorHAns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3E987" w14:textId="77777777" w:rsidR="001D2D3F" w:rsidRPr="000F3A4B" w:rsidRDefault="001D2D3F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2D05C" w14:textId="618B7ADA" w:rsidR="001D2D3F" w:rsidRPr="000F3A4B" w:rsidRDefault="001D2D3F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171F9" w:rsidRPr="000F3A4B" w14:paraId="2ED9DA25" w14:textId="77777777" w:rsidTr="00366743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9AE7ED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4C034C8" w14:textId="44AAF704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(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5B3A7" w14:textId="0C176D9A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1,21</w:t>
            </w:r>
            <w:r w:rsidR="007F06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7F06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9BCBA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9E1BE" w14:textId="74BE74CA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1,006,673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61C61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B845D" w14:textId="53B76271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1,21</w:t>
            </w:r>
            <w:r w:rsidR="00C55F5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C55F5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1B66E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08137" w14:textId="5D0B2E12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1,006,673</w:t>
            </w:r>
          </w:p>
        </w:tc>
      </w:tr>
      <w:tr w:rsidR="00A171F9" w:rsidRPr="000F3A4B" w14:paraId="47098B67" w14:textId="77777777" w:rsidTr="009437A7">
        <w:trPr>
          <w:trHeight w:val="458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1BD93" w14:textId="6C4350DD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26A2D" w14:textId="4302E91F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81,216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9FF58C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BD459" w14:textId="347D9150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2,643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E4807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E0B63" w14:textId="422FE07C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81,216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79C72" w14:textId="77777777" w:rsidR="00A171F9" w:rsidRPr="000F3A4B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A631" w14:textId="63626593" w:rsidR="00A171F9" w:rsidRPr="000F3A4B" w:rsidRDefault="00A171F9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sz w:val="30"/>
                <w:szCs w:val="30"/>
              </w:rPr>
              <w:t>2,643</w:t>
            </w:r>
          </w:p>
        </w:tc>
      </w:tr>
      <w:tr w:rsidR="00A171F9" w:rsidRPr="000F3A4B" w14:paraId="159135CA" w14:textId="77777777" w:rsidTr="00366743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47F7F5" w14:textId="6181C7ED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9268F22" w14:textId="4ADFACE9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ab/>
              <w:t xml:space="preserve">(ปรับลด)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DFC1F" w14:textId="1B0E0214" w:rsidR="00A171F9" w:rsidRPr="000F3A4B" w:rsidRDefault="00162663" w:rsidP="002E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1,298,</w:t>
            </w:r>
            <w:r w:rsidR="007F06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DF2E6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C3FE3" w14:textId="3B863323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1,009,316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BDB9A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4919E" w14:textId="3D49CBE4" w:rsidR="00A171F9" w:rsidRPr="000F3A4B" w:rsidRDefault="00162663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1,298,</w:t>
            </w:r>
            <w:r w:rsidR="00C55F5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318D1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BC92A" w14:textId="7001B6FA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1,009,316</w:t>
            </w:r>
          </w:p>
        </w:tc>
      </w:tr>
      <w:tr w:rsidR="00A171F9" w:rsidRPr="000F3A4B" w14:paraId="42403908" w14:textId="77777777" w:rsidTr="00EB187C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929BFF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1778EAE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98B98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D5D0CBB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E127D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7D813DD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7EBF95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48876BE" w14:textId="77777777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A171F9" w:rsidRPr="000F3A4B" w14:paraId="13FB2535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8B1DD" w14:textId="57A2C9EE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F3A4B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C2979" w14:textId="5AE7627C" w:rsidR="00A171F9" w:rsidRPr="000F3A4B" w:rsidRDefault="00162663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E676CD"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</w:t>
            </w:r>
            <w:r w:rsidR="007F06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3FFE04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00D16C" w14:textId="79E2E371" w:rsidR="00A171F9" w:rsidRPr="000F3A4B" w:rsidRDefault="00A171F9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7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0.0335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DA46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8988E" w14:textId="242E5BBC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0.592</w:t>
            </w:r>
            <w:r w:rsidR="00E208C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1536E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A869D" w14:textId="77C5E44E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0.0339</w:t>
            </w:r>
          </w:p>
        </w:tc>
      </w:tr>
      <w:tr w:rsidR="00A171F9" w:rsidRPr="000F3A4B" w14:paraId="3D8C0973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AFD5D" w14:textId="1B299D3C" w:rsidR="00A171F9" w:rsidRPr="000F3A4B" w:rsidRDefault="00A171F9" w:rsidP="00A171F9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0F3A4B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6A031" w14:textId="7CE31193" w:rsidR="00A171F9" w:rsidRPr="000F3A4B" w:rsidRDefault="00162663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0.08</w:t>
            </w:r>
            <w:r w:rsidR="00E676CD"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559D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D2B65" w14:textId="75825C15" w:rsidR="00A171F9" w:rsidRPr="000F3A4B" w:rsidRDefault="00A171F9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7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6A6D8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1B8E8E" w14:textId="129A9D9F" w:rsidR="00A171F9" w:rsidRPr="000F3A4B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0.555</w:t>
            </w:r>
            <w:r w:rsidR="00E208C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8826" w14:textId="77777777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BD3E1" w14:textId="5AC2ACEA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3A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0.0338</w:t>
            </w:r>
          </w:p>
        </w:tc>
      </w:tr>
    </w:tbl>
    <w:p w14:paraId="3EBED1E4" w14:textId="0608B343" w:rsidR="00014A61" w:rsidRDefault="00014A61" w:rsidP="00014A61">
      <w:pPr>
        <w:pStyle w:val="BodyText2"/>
        <w:ind w:left="540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7728E266" w14:textId="51477E22" w:rsidR="00917523" w:rsidRPr="000F2BBF" w:rsidRDefault="00917523" w:rsidP="00223C99">
      <w:pPr>
        <w:pStyle w:val="BodyText2"/>
        <w:numPr>
          <w:ilvl w:val="0"/>
          <w:numId w:val="20"/>
        </w:numPr>
        <w:ind w:left="540" w:hanging="540"/>
        <w:rPr>
          <w:b/>
          <w:bCs/>
          <w:rtl/>
          <w:cs/>
        </w:rPr>
      </w:pPr>
      <w:r w:rsidRPr="000F2BBF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872E98" w:rsidRDefault="008239B9" w:rsidP="00166144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5BEA521" w14:textId="56602F83" w:rsidR="00483EB2" w:rsidRDefault="00483EB2" w:rsidP="00483EB2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83EB2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83EB2">
        <w:rPr>
          <w:rFonts w:ascii="Angsana New" w:hAnsi="Angsana New"/>
          <w:spacing w:val="-6"/>
          <w:sz w:val="30"/>
          <w:szCs w:val="30"/>
          <w:cs/>
        </w:rPr>
        <w:t xml:space="preserve">รวมถึงลำดับชั้นมูลค่ายุติธรรม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483EB2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4036ECA" w14:textId="430B9D7D" w:rsidR="00483EB2" w:rsidRPr="00F42333" w:rsidRDefault="00483EB2" w:rsidP="00166144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1"/>
        <w:gridCol w:w="1440"/>
        <w:gridCol w:w="272"/>
        <w:gridCol w:w="1078"/>
        <w:gridCol w:w="268"/>
        <w:gridCol w:w="1080"/>
        <w:gridCol w:w="272"/>
        <w:gridCol w:w="1166"/>
        <w:gridCol w:w="249"/>
        <w:gridCol w:w="1207"/>
      </w:tblGrid>
      <w:tr w:rsidR="004E450B" w:rsidRPr="00872103" w14:paraId="5FFA99DA" w14:textId="77777777" w:rsidTr="004E450B">
        <w:trPr>
          <w:tblHeader/>
        </w:trPr>
        <w:tc>
          <w:tcPr>
            <w:tcW w:w="1249" w:type="pct"/>
          </w:tcPr>
          <w:p w14:paraId="24FAB7BB" w14:textId="77777777" w:rsidR="004E450B" w:rsidRPr="00872103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51" w:type="pct"/>
            <w:gridSpan w:val="9"/>
          </w:tcPr>
          <w:p w14:paraId="772BA234" w14:textId="6CCB331B" w:rsidR="004E450B" w:rsidRPr="004E450B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450B" w:rsidRPr="00872103" w14:paraId="3672018F" w14:textId="77777777" w:rsidTr="004E450B">
        <w:trPr>
          <w:tblHeader/>
        </w:trPr>
        <w:tc>
          <w:tcPr>
            <w:tcW w:w="1249" w:type="pct"/>
          </w:tcPr>
          <w:p w14:paraId="5C6980B5" w14:textId="77777777" w:rsidR="004E450B" w:rsidRPr="00872103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8" w:type="pct"/>
          </w:tcPr>
          <w:p w14:paraId="567B88F4" w14:textId="13670767" w:rsidR="004E450B" w:rsidRPr="004E450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5" w:type="pct"/>
          </w:tcPr>
          <w:p w14:paraId="5C41D361" w14:textId="77777777" w:rsidR="004E450B" w:rsidRPr="004E450B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1ECCEB77" w14:textId="331CB1E4" w:rsidR="004E450B" w:rsidRPr="004E450B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5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E450B" w:rsidRPr="00872103" w14:paraId="54B492EC" w14:textId="77777777" w:rsidTr="004E450B">
        <w:trPr>
          <w:tblHeader/>
        </w:trPr>
        <w:tc>
          <w:tcPr>
            <w:tcW w:w="1249" w:type="pct"/>
          </w:tcPr>
          <w:p w14:paraId="23F404B9" w14:textId="12C356FD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8" w:type="pct"/>
          </w:tcPr>
          <w:p w14:paraId="29BD71F4" w14:textId="77777777" w:rsidR="004E450B" w:rsidRPr="004E450B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  <w:p w14:paraId="3ACEBD69" w14:textId="77777777" w:rsidR="00AE0F79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  <w:p w14:paraId="0834110D" w14:textId="77777777" w:rsidR="00AE0F79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3B3D77B6" w14:textId="6AD4FE7E" w:rsidR="00387EDF" w:rsidRPr="00872103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5" w:type="pct"/>
          </w:tcPr>
          <w:p w14:paraId="62051813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03C86316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6D6240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C1A574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B7E4D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11800AF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365F9DB" w14:textId="3BD3A2C4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A2F3FCB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1A9C484D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972A4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86AE3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C3BA5B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102C6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AF248A" w14:textId="0AD10742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7199B27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1F10416A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6CFF7B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1707A1E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3D9B27D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282C63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C61D28D" w14:textId="61A1428B" w:rsidR="00387EDF" w:rsidRPr="00872103" w:rsidRDefault="00387EDF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5FD74B94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4" w:type="pct"/>
          </w:tcPr>
          <w:p w14:paraId="6A9B40C6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9F5B4E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3154B9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F7DB0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F7BDE0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7B5D3B" w14:textId="169A77EF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87EDF" w:rsidRPr="00872103" w14:paraId="49FF61AD" w14:textId="77777777" w:rsidTr="004E450B">
        <w:trPr>
          <w:tblHeader/>
        </w:trPr>
        <w:tc>
          <w:tcPr>
            <w:tcW w:w="1249" w:type="pct"/>
          </w:tcPr>
          <w:p w14:paraId="2E75568E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68" w:type="pct"/>
          </w:tcPr>
          <w:p w14:paraId="1B9E8D9E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7201440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668651DC" w14:textId="787978E6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721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2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721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450B" w:rsidRPr="00872103" w14:paraId="52BEF782" w14:textId="77777777" w:rsidTr="004E450B">
        <w:tc>
          <w:tcPr>
            <w:tcW w:w="1249" w:type="pct"/>
          </w:tcPr>
          <w:p w14:paraId="6553143E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58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72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8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68" w:type="pct"/>
          </w:tcPr>
          <w:p w14:paraId="4F070EDD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E4D781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3C8C07" w14:textId="54B5CF76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D4CBE7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9F0AD9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700DEF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D36144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F474691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1C6B12DA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4E450B" w:rsidRPr="00872103" w14:paraId="0BFB1D34" w14:textId="77777777" w:rsidTr="006A589B">
        <w:tc>
          <w:tcPr>
            <w:tcW w:w="1249" w:type="pct"/>
          </w:tcPr>
          <w:p w14:paraId="032A068E" w14:textId="00320CD4" w:rsidR="00387EDF" w:rsidRP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7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68" w:type="pct"/>
          </w:tcPr>
          <w:p w14:paraId="03887B60" w14:textId="77777777" w:rsid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17046C" w14:textId="77777777" w:rsid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782F1B" w14:textId="64A16DDB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B42143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A665D2" w14:textId="33EEA0F4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9CFEA1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898D59" w14:textId="20BAA8E8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D004714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D7A682B" w14:textId="1B22CA61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4E450B" w:rsidRPr="00872103" w14:paraId="6637E3CC" w14:textId="77777777" w:rsidTr="006A589B">
        <w:tc>
          <w:tcPr>
            <w:tcW w:w="1249" w:type="pct"/>
          </w:tcPr>
          <w:p w14:paraId="3B9C16CD" w14:textId="3CB93199" w:rsidR="00387EDF" w:rsidRP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7ED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768" w:type="pct"/>
            <w:tcBorders>
              <w:bottom w:val="double" w:sz="4" w:space="0" w:color="auto"/>
            </w:tcBorders>
          </w:tcPr>
          <w:p w14:paraId="47D677BD" w14:textId="4B2574A4" w:rsidR="00387EDF" w:rsidRPr="006A589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6A589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37,550</w:t>
            </w:r>
          </w:p>
        </w:tc>
        <w:tc>
          <w:tcPr>
            <w:tcW w:w="145" w:type="pct"/>
          </w:tcPr>
          <w:p w14:paraId="33CF7E5E" w14:textId="77777777" w:rsidR="00387EDF" w:rsidRPr="006A589B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E23982D" w14:textId="1C1BD1BD" w:rsidR="00387EDF" w:rsidRPr="006A589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6A589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91F127" w14:textId="77777777" w:rsidR="00387EDF" w:rsidRPr="006A589B" w:rsidRDefault="00387EDF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7DD5A49" w14:textId="724A075D" w:rsidR="00387EDF" w:rsidRPr="006A589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6A589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DD5253" w14:textId="77777777" w:rsidR="00387EDF" w:rsidRPr="006A589B" w:rsidRDefault="00387EDF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2AC0FA6" w14:textId="6FA9E05D" w:rsidR="00387EDF" w:rsidRPr="006A589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6A589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37,550</w:t>
            </w:r>
          </w:p>
        </w:tc>
        <w:tc>
          <w:tcPr>
            <w:tcW w:w="133" w:type="pct"/>
          </w:tcPr>
          <w:p w14:paraId="0DE11073" w14:textId="77777777" w:rsidR="00387EDF" w:rsidRPr="006A589B" w:rsidRDefault="00387EDF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0E40C7A6" w14:textId="610DEBBE" w:rsidR="00387EDF" w:rsidRPr="006A589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6A589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37,550</w:t>
            </w:r>
          </w:p>
        </w:tc>
      </w:tr>
    </w:tbl>
    <w:p w14:paraId="0548EEF4" w14:textId="77777777" w:rsidR="00483EB2" w:rsidRPr="00872E98" w:rsidRDefault="00483EB2" w:rsidP="00014A61">
      <w:pPr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8187042" w14:textId="1F3374B9" w:rsidR="00297614" w:rsidRPr="0094107C" w:rsidRDefault="00FB07B9" w:rsidP="004109BA">
      <w:pPr>
        <w:pStyle w:val="BodyText2"/>
        <w:numPr>
          <w:ilvl w:val="0"/>
          <w:numId w:val="20"/>
        </w:numPr>
        <w:tabs>
          <w:tab w:val="left" w:pos="540"/>
        </w:tabs>
        <w:spacing w:line="240" w:lineRule="atLeast"/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0F2BBF">
        <w:rPr>
          <w:b/>
          <w:bCs/>
          <w:cs/>
        </w:rPr>
        <w:t>ภาระผูกพันกับ</w:t>
      </w:r>
      <w:r w:rsidR="00826CFE" w:rsidRPr="000F2BBF">
        <w:rPr>
          <w:b/>
          <w:bCs/>
          <w:cs/>
        </w:rPr>
        <w:t>บุคคลหรือ</w:t>
      </w:r>
      <w:r w:rsidRPr="000F2BBF">
        <w:rPr>
          <w:b/>
          <w:bCs/>
          <w:cs/>
        </w:rPr>
        <w:t>กิจการที่ไม่เกี่ยวข้องกัน</w:t>
      </w:r>
    </w:p>
    <w:p w14:paraId="1411AA89" w14:textId="77777777" w:rsidR="0094107C" w:rsidRPr="00872E98" w:rsidRDefault="0094107C" w:rsidP="0094107C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967"/>
        <w:gridCol w:w="1349"/>
        <w:gridCol w:w="241"/>
        <w:gridCol w:w="1381"/>
      </w:tblGrid>
      <w:tr w:rsidR="00796A52" w:rsidRPr="000F2BBF" w14:paraId="0815EB5F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2125A53A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2783FB75" w14:textId="2FEC76DD" w:rsidR="007B59EF" w:rsidRPr="000F2BBF" w:rsidRDefault="007B59EF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71F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31</w:t>
            </w:r>
            <w:r w:rsidR="00A171F9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A171F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5" w:type="pct"/>
          </w:tcPr>
          <w:p w14:paraId="45C74071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0D527D0A" w14:textId="62FE030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93B1B0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23698B6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148A99" w14:textId="569310F2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6A52" w:rsidRPr="000F2BBF" w14:paraId="7AC40A45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19EF9650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618" w:type="pct"/>
            <w:gridSpan w:val="3"/>
          </w:tcPr>
          <w:p w14:paraId="3F1E60B9" w14:textId="5130012B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6A52" w:rsidRPr="000F2BBF" w14:paraId="166DE6D2" w14:textId="77777777" w:rsidTr="00796A52">
        <w:tc>
          <w:tcPr>
            <w:tcW w:w="3382" w:type="pct"/>
            <w:gridSpan w:val="2"/>
          </w:tcPr>
          <w:p w14:paraId="1D4EF05C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735" w:type="pct"/>
          </w:tcPr>
          <w:p w14:paraId="3EB6AA54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B124DF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26E03603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0F2BBF" w14:paraId="38937F41" w14:textId="77777777" w:rsidTr="000F3A4B">
        <w:tc>
          <w:tcPr>
            <w:tcW w:w="1766" w:type="pct"/>
          </w:tcPr>
          <w:p w14:paraId="113CB858" w14:textId="4436F0CD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1616" w:type="pct"/>
          </w:tcPr>
          <w:p w14:paraId="6178C855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1AA3FD7" w14:textId="69406DE9" w:rsidR="00796A52" w:rsidRPr="000015A3" w:rsidRDefault="007E52FA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35,456</w:t>
            </w:r>
          </w:p>
        </w:tc>
        <w:tc>
          <w:tcPr>
            <w:tcW w:w="131" w:type="pct"/>
          </w:tcPr>
          <w:p w14:paraId="2B600894" w14:textId="2F83ACF5" w:rsidR="00796A52" w:rsidRPr="00632864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1E35D7C8" w14:textId="66B127D5" w:rsidR="00796A52" w:rsidRPr="00185955" w:rsidRDefault="007E52FA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1,943</w:t>
            </w:r>
          </w:p>
        </w:tc>
      </w:tr>
      <w:tr w:rsidR="00796A52" w:rsidRPr="000F2BBF" w14:paraId="663EFAE7" w14:textId="77777777" w:rsidTr="000F3A4B">
        <w:tc>
          <w:tcPr>
            <w:tcW w:w="3382" w:type="pct"/>
            <w:gridSpan w:val="2"/>
          </w:tcPr>
          <w:p w14:paraId="0D85AD45" w14:textId="0BAFDB5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1 - 5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C54DC93" w14:textId="3C214615" w:rsidR="00796A52" w:rsidRPr="000015A3" w:rsidRDefault="007E52FA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302</w:t>
            </w:r>
          </w:p>
        </w:tc>
        <w:tc>
          <w:tcPr>
            <w:tcW w:w="131" w:type="pct"/>
          </w:tcPr>
          <w:p w14:paraId="3E9EC932" w14:textId="77777777" w:rsidR="00796A52" w:rsidRPr="00632864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6C995C2D" w14:textId="25EDFB45" w:rsidR="00796A52" w:rsidRPr="00185955" w:rsidRDefault="007E52FA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237</w:t>
            </w:r>
          </w:p>
        </w:tc>
      </w:tr>
      <w:tr w:rsidR="00796A52" w:rsidRPr="000F2BBF" w14:paraId="52B70841" w14:textId="77777777" w:rsidTr="000F3A4B">
        <w:tc>
          <w:tcPr>
            <w:tcW w:w="3382" w:type="pct"/>
            <w:gridSpan w:val="2"/>
          </w:tcPr>
          <w:p w14:paraId="192C56CC" w14:textId="7777777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3878D009" w:rsidR="00796A52" w:rsidRPr="000015A3" w:rsidRDefault="007E52FA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35,758</w:t>
            </w:r>
          </w:p>
        </w:tc>
        <w:tc>
          <w:tcPr>
            <w:tcW w:w="131" w:type="pct"/>
          </w:tcPr>
          <w:p w14:paraId="11A8A92C" w14:textId="77777777" w:rsidR="00796A52" w:rsidRPr="00632864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4CE1DA2F" w:rsidR="00796A52" w:rsidRPr="00185955" w:rsidRDefault="007E52FA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2,180</w:t>
            </w:r>
          </w:p>
        </w:tc>
      </w:tr>
      <w:tr w:rsidR="00F42333" w:rsidRPr="000F2BBF" w14:paraId="30EC364F" w14:textId="77777777" w:rsidTr="00F42333">
        <w:tc>
          <w:tcPr>
            <w:tcW w:w="3382" w:type="pct"/>
            <w:gridSpan w:val="2"/>
          </w:tcPr>
          <w:p w14:paraId="114BEA1F" w14:textId="77777777" w:rsidR="00F42333" w:rsidRPr="00C15EA1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auto"/>
          </w:tcPr>
          <w:p w14:paraId="28616B60" w14:textId="77777777" w:rsidR="00F42333" w:rsidRPr="000015A3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C60F99F" w14:textId="77777777" w:rsidR="00F42333" w:rsidRPr="00632864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</w:tcBorders>
            <w:shd w:val="clear" w:color="auto" w:fill="auto"/>
          </w:tcPr>
          <w:p w14:paraId="6F5527FE" w14:textId="77777777" w:rsidR="00F42333" w:rsidRPr="00632864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171F9" w:rsidRPr="000F2BBF" w14:paraId="04787DD9" w14:textId="77777777" w:rsidTr="00F42333">
        <w:tc>
          <w:tcPr>
            <w:tcW w:w="3382" w:type="pct"/>
            <w:gridSpan w:val="2"/>
          </w:tcPr>
          <w:p w14:paraId="776ED3C3" w14:textId="604BD490" w:rsidR="00A171F9" w:rsidRPr="000F2BBF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C15EA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  <w:shd w:val="clear" w:color="auto" w:fill="auto"/>
          </w:tcPr>
          <w:p w14:paraId="71BEE9B5" w14:textId="77777777" w:rsidR="00A171F9" w:rsidRPr="000015A3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418A6FC" w14:textId="77777777" w:rsidR="00A171F9" w:rsidRPr="00632864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00CAF07C" w14:textId="77777777" w:rsidR="00A171F9" w:rsidRPr="00632864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171F9" w:rsidRPr="000F2BBF" w14:paraId="375077FC" w14:textId="77777777" w:rsidTr="005A58BE">
        <w:tc>
          <w:tcPr>
            <w:tcW w:w="3382" w:type="pct"/>
            <w:gridSpan w:val="2"/>
          </w:tcPr>
          <w:p w14:paraId="694AA878" w14:textId="58268E06" w:rsidR="00A171F9" w:rsidRPr="000F2BBF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C15EA1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702DEFB6" w14:textId="1280A45E" w:rsidR="00A171F9" w:rsidRPr="005A58BE" w:rsidRDefault="007E52FA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A58B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194,337</w:t>
            </w:r>
          </w:p>
        </w:tc>
        <w:tc>
          <w:tcPr>
            <w:tcW w:w="131" w:type="pct"/>
            <w:shd w:val="clear" w:color="auto" w:fill="auto"/>
          </w:tcPr>
          <w:p w14:paraId="2D521D71" w14:textId="77777777" w:rsidR="00A171F9" w:rsidRPr="005A58BE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4240497F" w14:textId="25293076" w:rsidR="00A171F9" w:rsidRPr="005A58BE" w:rsidRDefault="007E52FA" w:rsidP="0035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A58B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7E52FA" w:rsidRPr="000F2BBF" w14:paraId="516E8DDF" w14:textId="77777777" w:rsidTr="00A171F9">
        <w:tc>
          <w:tcPr>
            <w:tcW w:w="3382" w:type="pct"/>
            <w:gridSpan w:val="2"/>
          </w:tcPr>
          <w:p w14:paraId="0D5D681C" w14:textId="351C4C2C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auto"/>
          </w:tcPr>
          <w:p w14:paraId="536FBE95" w14:textId="77777777" w:rsidR="007E52FA" w:rsidRPr="000015A3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0EF2DC1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2BAED7F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E52FA" w:rsidRPr="000F2BBF" w14:paraId="43A7DCCE" w14:textId="77777777" w:rsidTr="00C230CE">
        <w:tc>
          <w:tcPr>
            <w:tcW w:w="3382" w:type="pct"/>
            <w:gridSpan w:val="2"/>
          </w:tcPr>
          <w:p w14:paraId="5DAB326B" w14:textId="77777777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5" w:type="pct"/>
          </w:tcPr>
          <w:p w14:paraId="0BBA249E" w14:textId="2435A3D0" w:rsidR="007E52FA" w:rsidRPr="000015A3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98,992</w:t>
            </w:r>
          </w:p>
        </w:tc>
        <w:tc>
          <w:tcPr>
            <w:tcW w:w="131" w:type="pct"/>
          </w:tcPr>
          <w:p w14:paraId="7F1B6A88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59D2D8E4" w14:textId="0F7F1A42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25,960</w:t>
            </w:r>
          </w:p>
        </w:tc>
      </w:tr>
      <w:tr w:rsidR="007E52FA" w:rsidRPr="000F2BBF" w14:paraId="56F21F8A" w14:textId="77777777" w:rsidTr="00C230CE">
        <w:tc>
          <w:tcPr>
            <w:tcW w:w="3382" w:type="pct"/>
            <w:gridSpan w:val="2"/>
          </w:tcPr>
          <w:p w14:paraId="7432A8C0" w14:textId="77777777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680B11B" w14:textId="4026225C" w:rsidR="007E52FA" w:rsidRPr="000015A3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42,216</w:t>
            </w:r>
          </w:p>
        </w:tc>
        <w:tc>
          <w:tcPr>
            <w:tcW w:w="131" w:type="pct"/>
            <w:shd w:val="clear" w:color="auto" w:fill="auto"/>
          </w:tcPr>
          <w:p w14:paraId="22172D41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E2FE549" w14:textId="784F814C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5,371</w:t>
            </w:r>
          </w:p>
        </w:tc>
      </w:tr>
      <w:tr w:rsidR="007E52FA" w:rsidRPr="000F2BBF" w14:paraId="03CE1532" w14:textId="77777777" w:rsidTr="00C230CE">
        <w:tc>
          <w:tcPr>
            <w:tcW w:w="3382" w:type="pct"/>
            <w:gridSpan w:val="2"/>
          </w:tcPr>
          <w:p w14:paraId="0B588982" w14:textId="77777777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461DEAF5" w:rsidR="007E52FA" w:rsidRPr="000015A3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141,208</w:t>
            </w:r>
          </w:p>
        </w:tc>
        <w:tc>
          <w:tcPr>
            <w:tcW w:w="131" w:type="pct"/>
          </w:tcPr>
          <w:p w14:paraId="3769882E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6EA11676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31,331</w:t>
            </w:r>
          </w:p>
        </w:tc>
      </w:tr>
    </w:tbl>
    <w:p w14:paraId="1828318E" w14:textId="5901C763" w:rsidR="005A58BE" w:rsidRDefault="005A58BE" w:rsidP="00166144">
      <w:pPr>
        <w:pStyle w:val="BodyText2"/>
        <w:rPr>
          <w:b/>
          <w:bCs/>
        </w:rPr>
      </w:pPr>
    </w:p>
    <w:p w14:paraId="39E530B1" w14:textId="5B1DA4C0" w:rsidR="00223C99" w:rsidRDefault="00223C99" w:rsidP="00223C99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1B464BF1" w14:textId="6D9B2049" w:rsidR="00166144" w:rsidRDefault="00166144" w:rsidP="00166144">
      <w:pPr>
        <w:pStyle w:val="BodyText2"/>
        <w:ind w:left="540"/>
        <w:rPr>
          <w:b/>
          <w:bCs/>
          <w:lang w:val="en-US"/>
        </w:rPr>
      </w:pPr>
    </w:p>
    <w:p w14:paraId="733285DB" w14:textId="5A617B14" w:rsidR="003E1727" w:rsidRPr="003E1727" w:rsidRDefault="003E1727" w:rsidP="00166144">
      <w:pPr>
        <w:pStyle w:val="BodyText2"/>
        <w:ind w:left="540"/>
        <w:rPr>
          <w:lang w:val="en-US"/>
        </w:rPr>
      </w:pPr>
      <w:r w:rsidRPr="003E1727"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8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2565 </w:t>
      </w:r>
      <w:r w:rsidRPr="003E1727">
        <w:rPr>
          <w:rFonts w:hint="cs"/>
          <w:cs/>
          <w:lang w:val="en-US"/>
        </w:rPr>
        <w:t xml:space="preserve">บริษัทได้จัดตั้งบริษัท สบาย พอซ จำกัด ซึ่งมีทุนจดทะเบียนจำนวน </w:t>
      </w:r>
      <w:r w:rsidRPr="003E1727">
        <w:rPr>
          <w:lang w:val="en-US"/>
        </w:rPr>
        <w:t xml:space="preserve">1 </w:t>
      </w:r>
      <w:r w:rsidRPr="003E1727">
        <w:rPr>
          <w:rFonts w:hint="cs"/>
          <w:cs/>
          <w:lang w:val="en-US"/>
        </w:rPr>
        <w:t xml:space="preserve">ล้านบาท (หุ้นสามัญจำนวน </w:t>
      </w:r>
      <w:r w:rsidRPr="003E1727">
        <w:rPr>
          <w:lang w:val="en-US"/>
        </w:rPr>
        <w:t xml:space="preserve">100,000 </w:t>
      </w:r>
      <w:r w:rsidRPr="003E1727">
        <w:rPr>
          <w:rFonts w:hint="cs"/>
          <w:cs/>
          <w:lang w:val="en-US"/>
        </w:rPr>
        <w:t xml:space="preserve">หุ้น มูลค่าที่ตราไว้หุ้นละ </w:t>
      </w:r>
      <w:r w:rsidRPr="003E1727">
        <w:rPr>
          <w:lang w:val="en-US"/>
        </w:rPr>
        <w:t xml:space="preserve">10 </w:t>
      </w:r>
      <w:r w:rsidRPr="003E1727">
        <w:rPr>
          <w:rFonts w:hint="cs"/>
          <w:cs/>
          <w:lang w:val="en-US"/>
        </w:rPr>
        <w:t>บาท</w:t>
      </w:r>
      <w:r w:rsidR="00307C33">
        <w:rPr>
          <w:lang w:val="en-US"/>
        </w:rPr>
        <w:t>)</w:t>
      </w:r>
      <w:r>
        <w:rPr>
          <w:rFonts w:hint="cs"/>
          <w:cs/>
          <w:lang w:val="en-US"/>
        </w:rPr>
        <w:t xml:space="preserve"> </w:t>
      </w:r>
      <w:r w:rsidRPr="003E1727">
        <w:rPr>
          <w:cs/>
          <w:lang w:val="en-US"/>
        </w:rPr>
        <w:t>โดยบริษัทมีส่วนได้เสียในบริษัทดังกล่าวร้อยละ</w:t>
      </w:r>
      <w:r>
        <w:rPr>
          <w:lang w:val="en-US"/>
        </w:rPr>
        <w:t xml:space="preserve"> 99.99 </w:t>
      </w:r>
      <w:r w:rsidRPr="003E1727">
        <w:rPr>
          <w:cs/>
          <w:lang w:val="en-US"/>
        </w:rPr>
        <w:t>ของ</w:t>
      </w:r>
      <w:r>
        <w:rPr>
          <w:lang w:val="en-US"/>
        </w:rPr>
        <w:t xml:space="preserve">      </w:t>
      </w:r>
      <w:r w:rsidRPr="003E1727">
        <w:rPr>
          <w:cs/>
          <w:lang w:val="en-US"/>
        </w:rPr>
        <w:t>ทุนจดทะเบียนและชำระแล้ว</w:t>
      </w:r>
      <w:r>
        <w:rPr>
          <w:lang w:val="en-US"/>
        </w:rPr>
        <w:t xml:space="preserve"> </w:t>
      </w:r>
    </w:p>
    <w:p w14:paraId="41B991A9" w14:textId="77777777" w:rsidR="00307C33" w:rsidRDefault="00307C33" w:rsidP="00166144">
      <w:pPr>
        <w:pStyle w:val="BodyText2"/>
        <w:ind w:left="540"/>
        <w:rPr>
          <w:b/>
          <w:bCs/>
          <w:lang w:val="en-US"/>
        </w:rPr>
      </w:pPr>
    </w:p>
    <w:p w14:paraId="379DDB14" w14:textId="33DE534C" w:rsidR="00256101" w:rsidRPr="008C5E85" w:rsidRDefault="00256101" w:rsidP="00256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  <w:r w:rsidRPr="008C5E85">
        <w:rPr>
          <w:rFonts w:asciiTheme="majorHAnsi" w:hAnsiTheme="majorHAnsi"/>
          <w:sz w:val="30"/>
          <w:szCs w:val="30"/>
          <w:cs/>
        </w:rPr>
        <w:t>ในการประชุม</w:t>
      </w:r>
      <w:r>
        <w:rPr>
          <w:rFonts w:asciiTheme="majorHAnsi" w:hAnsiTheme="majorHAnsi" w:hint="cs"/>
          <w:sz w:val="30"/>
          <w:szCs w:val="30"/>
          <w:cs/>
        </w:rPr>
        <w:t>สามัญผู้ถือหุ้น</w:t>
      </w:r>
      <w:r w:rsidRPr="008C5E85">
        <w:rPr>
          <w:rFonts w:asciiTheme="majorHAnsi" w:hAnsiTheme="majorHAnsi"/>
          <w:sz w:val="30"/>
          <w:szCs w:val="30"/>
          <w:cs/>
        </w:rPr>
        <w:t>ของบริษัท</w:t>
      </w:r>
      <w:r>
        <w:rPr>
          <w:rFonts w:asciiTheme="majorHAnsi" w:hAnsiTheme="majorHAnsi" w:hint="cs"/>
          <w:sz w:val="30"/>
          <w:szCs w:val="30"/>
          <w:cs/>
        </w:rPr>
        <w:t xml:space="preserve"> ทีบีเอสพี จำกัด (มหาชน)</w:t>
      </w:r>
      <w:r w:rsidR="00650A96">
        <w:rPr>
          <w:rFonts w:asciiTheme="majorHAnsi" w:hAnsiTheme="majorHAnsi" w:hint="cs"/>
          <w:sz w:val="30"/>
          <w:szCs w:val="30"/>
          <w:cs/>
        </w:rPr>
        <w:t xml:space="preserve"> </w:t>
      </w:r>
      <w:r w:rsidRPr="008C5E85">
        <w:rPr>
          <w:rFonts w:asciiTheme="majorHAnsi" w:hAnsiTheme="majorHAnsi"/>
          <w:sz w:val="30"/>
          <w:szCs w:val="30"/>
          <w:cs/>
        </w:rPr>
        <w:t>เมื่อวันที่</w:t>
      </w:r>
      <w:r>
        <w:rPr>
          <w:rFonts w:asciiTheme="majorHAnsi" w:hAnsiTheme="majorHAnsi" w:hint="cs"/>
          <w:sz w:val="30"/>
          <w:szCs w:val="30"/>
          <w:cs/>
        </w:rPr>
        <w:t xml:space="preserve"> </w:t>
      </w:r>
      <w:r>
        <w:rPr>
          <w:rFonts w:asciiTheme="majorHAnsi" w:hAnsiTheme="majorHAnsi"/>
          <w:sz w:val="30"/>
          <w:szCs w:val="30"/>
        </w:rPr>
        <w:t xml:space="preserve">20 </w:t>
      </w:r>
      <w:r>
        <w:rPr>
          <w:rFonts w:asciiTheme="majorHAnsi" w:hAnsiTheme="majorHAnsi" w:hint="cs"/>
          <w:sz w:val="30"/>
          <w:szCs w:val="30"/>
          <w:cs/>
        </w:rPr>
        <w:t xml:space="preserve">เมษายน </w:t>
      </w:r>
      <w:r>
        <w:rPr>
          <w:rFonts w:asciiTheme="majorHAnsi" w:hAnsiTheme="majorHAnsi"/>
          <w:sz w:val="30"/>
          <w:szCs w:val="30"/>
        </w:rPr>
        <w:t xml:space="preserve">2565 </w:t>
      </w:r>
      <w:r>
        <w:rPr>
          <w:rFonts w:asciiTheme="majorHAnsi" w:hAnsiTheme="majorHAnsi" w:hint="cs"/>
          <w:sz w:val="30"/>
          <w:szCs w:val="30"/>
          <w:cs/>
        </w:rPr>
        <w:t>ผู้ถือหุ้น</w:t>
      </w:r>
      <w:r w:rsidRPr="008C5E85">
        <w:rPr>
          <w:rFonts w:asciiTheme="majorHAnsi" w:hAnsiTheme="majorHAnsi"/>
          <w:sz w:val="30"/>
          <w:szCs w:val="30"/>
          <w:cs/>
        </w:rPr>
        <w:t>มีมติอนุมัติ</w:t>
      </w:r>
      <w:r>
        <w:rPr>
          <w:rFonts w:asciiTheme="majorHAnsi" w:hAnsiTheme="majorHAnsi"/>
          <w:sz w:val="30"/>
          <w:szCs w:val="30"/>
        </w:rPr>
        <w:t xml:space="preserve">  </w:t>
      </w:r>
      <w:r w:rsidRPr="008C5E85">
        <w:rPr>
          <w:rFonts w:asciiTheme="majorHAnsi" w:hAnsiTheme="majorHAnsi"/>
          <w:sz w:val="30"/>
          <w:szCs w:val="30"/>
          <w:cs/>
        </w:rPr>
        <w:t>การเปลี่ยนแปลงชื่อบริษัทย่อยจากเดิมชื่อ</w:t>
      </w:r>
      <w:r>
        <w:rPr>
          <w:rFonts w:asciiTheme="majorHAnsi" w:hAnsiTheme="majorHAnsi"/>
          <w:sz w:val="30"/>
          <w:szCs w:val="30"/>
        </w:rPr>
        <w:t xml:space="preserve"> </w:t>
      </w:r>
      <w:r w:rsidRPr="008C5E85">
        <w:rPr>
          <w:rFonts w:asciiTheme="majorHAnsi" w:hAnsiTheme="majorHAnsi"/>
          <w:sz w:val="30"/>
          <w:szCs w:val="30"/>
          <w:cs/>
        </w:rPr>
        <w:t>“บริษัท</w:t>
      </w:r>
      <w:r>
        <w:rPr>
          <w:rFonts w:asciiTheme="majorHAnsi" w:hAnsiTheme="majorHAnsi"/>
          <w:sz w:val="30"/>
          <w:szCs w:val="30"/>
        </w:rPr>
        <w:t xml:space="preserve"> </w:t>
      </w:r>
      <w:r>
        <w:rPr>
          <w:rFonts w:asciiTheme="majorHAnsi" w:hAnsiTheme="majorHAnsi" w:hint="cs"/>
          <w:sz w:val="30"/>
          <w:szCs w:val="30"/>
          <w:cs/>
        </w:rPr>
        <w:t>ทีบีเอสพี</w:t>
      </w:r>
      <w:r w:rsidRPr="008C5E85">
        <w:rPr>
          <w:rFonts w:asciiTheme="majorHAnsi" w:hAnsiTheme="majorHAnsi"/>
          <w:sz w:val="30"/>
          <w:szCs w:val="30"/>
          <w:cs/>
        </w:rPr>
        <w:t xml:space="preserve">  จำกัด</w:t>
      </w:r>
      <w:r>
        <w:rPr>
          <w:rFonts w:asciiTheme="majorHAnsi" w:hAnsiTheme="majorHAnsi" w:hint="cs"/>
          <w:sz w:val="30"/>
          <w:szCs w:val="30"/>
          <w:cs/>
        </w:rPr>
        <w:t xml:space="preserve"> (มหาชน)</w:t>
      </w:r>
      <w:r w:rsidRPr="008C5E85">
        <w:rPr>
          <w:rFonts w:asciiTheme="majorHAnsi" w:hAnsiTheme="majorHAnsi"/>
          <w:sz w:val="30"/>
          <w:szCs w:val="30"/>
          <w:cs/>
        </w:rPr>
        <w:t xml:space="preserve">” เป็น “บริษัท </w:t>
      </w:r>
      <w:r w:rsidRPr="00256101">
        <w:rPr>
          <w:rFonts w:asciiTheme="majorHAnsi" w:hAnsiTheme="majorHAnsi"/>
          <w:sz w:val="30"/>
          <w:szCs w:val="30"/>
          <w:cs/>
        </w:rPr>
        <w:t>พลัส เทค อินโนเวชั่น จำกัด (มหาชน)</w:t>
      </w:r>
      <w:r w:rsidRPr="008C5E85">
        <w:rPr>
          <w:rFonts w:asciiTheme="majorHAnsi" w:hAnsiTheme="majorHAnsi"/>
          <w:sz w:val="30"/>
          <w:szCs w:val="30"/>
          <w:cs/>
        </w:rPr>
        <w:t>” บริษัท</w:t>
      </w:r>
      <w:r>
        <w:rPr>
          <w:rFonts w:asciiTheme="majorHAnsi" w:hAnsiTheme="majorHAnsi" w:hint="cs"/>
          <w:sz w:val="30"/>
          <w:szCs w:val="30"/>
          <w:cs/>
        </w:rPr>
        <w:t>ย่อยดังกล่าว</w:t>
      </w:r>
      <w:r w:rsidRPr="008C5E85">
        <w:rPr>
          <w:rFonts w:asciiTheme="majorHAnsi" w:hAnsiTheme="majorHAnsi"/>
          <w:sz w:val="30"/>
          <w:szCs w:val="30"/>
          <w:cs/>
        </w:rPr>
        <w:t>ได้จดทะเบียนการเปลี่ยนแปลงชื่อ</w:t>
      </w:r>
      <w:r>
        <w:rPr>
          <w:rFonts w:asciiTheme="majorHAnsi" w:hAnsiTheme="majorHAnsi" w:hint="cs"/>
          <w:sz w:val="30"/>
          <w:szCs w:val="30"/>
          <w:cs/>
        </w:rPr>
        <w:t>กับ</w:t>
      </w:r>
      <w:r w:rsidRPr="008C5E85">
        <w:rPr>
          <w:rFonts w:asciiTheme="majorHAnsi" w:hAnsiTheme="majorHAnsi"/>
          <w:sz w:val="30"/>
          <w:szCs w:val="30"/>
          <w:cs/>
        </w:rPr>
        <w:t>กระทรวงพาณิชย์เมื่อวันที่</w:t>
      </w:r>
      <w:r>
        <w:rPr>
          <w:rFonts w:asciiTheme="majorHAnsi" w:hAnsiTheme="majorHAnsi" w:hint="cs"/>
          <w:sz w:val="30"/>
          <w:szCs w:val="30"/>
          <w:cs/>
        </w:rPr>
        <w:t xml:space="preserve"> </w:t>
      </w:r>
      <w:r w:rsidRPr="008C5E85">
        <w:rPr>
          <w:rFonts w:asciiTheme="majorHAnsi" w:hAnsiTheme="majorHAnsi" w:cstheme="majorHAnsi"/>
          <w:sz w:val="30"/>
          <w:szCs w:val="30"/>
        </w:rPr>
        <w:t>2</w:t>
      </w:r>
      <w:r>
        <w:rPr>
          <w:rFonts w:asciiTheme="majorHAnsi" w:hAnsiTheme="majorHAnsi" w:cstheme="majorHAnsi"/>
          <w:sz w:val="30"/>
          <w:szCs w:val="30"/>
        </w:rPr>
        <w:t>2</w:t>
      </w:r>
      <w:r w:rsidRPr="008C5E85"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hint="cs"/>
          <w:sz w:val="30"/>
          <w:szCs w:val="30"/>
          <w:cs/>
        </w:rPr>
        <w:t xml:space="preserve">เมษายน </w:t>
      </w:r>
      <w:r w:rsidRPr="008C5E85">
        <w:rPr>
          <w:rFonts w:asciiTheme="majorHAnsi" w:hAnsiTheme="majorHAnsi" w:cstheme="majorHAnsi"/>
          <w:sz w:val="30"/>
          <w:szCs w:val="30"/>
        </w:rPr>
        <w:t>256</w:t>
      </w:r>
      <w:r>
        <w:rPr>
          <w:rFonts w:asciiTheme="majorHAnsi" w:hAnsiTheme="majorHAnsi" w:cstheme="majorHAnsi"/>
          <w:sz w:val="30"/>
          <w:szCs w:val="30"/>
        </w:rPr>
        <w:t>5</w:t>
      </w:r>
    </w:p>
    <w:p w14:paraId="6822F960" w14:textId="0715C4F5" w:rsidR="00256101" w:rsidRDefault="00256101" w:rsidP="00014A61">
      <w:pPr>
        <w:pStyle w:val="BodyText2"/>
        <w:rPr>
          <w:b/>
          <w:bCs/>
          <w:lang w:val="en-US"/>
        </w:rPr>
      </w:pPr>
    </w:p>
    <w:p w14:paraId="446CEC3D" w14:textId="3A81D110" w:rsidR="00307C33" w:rsidRPr="003E1727" w:rsidRDefault="00307C33" w:rsidP="00307C33">
      <w:pPr>
        <w:pStyle w:val="BodyText2"/>
        <w:ind w:left="540"/>
        <w:rPr>
          <w:lang w:val="en-US"/>
        </w:rPr>
      </w:pPr>
      <w:r w:rsidRPr="003E1727"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26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2565 </w:t>
      </w:r>
      <w:r w:rsidRPr="003E1727">
        <w:rPr>
          <w:rFonts w:hint="cs"/>
          <w:cs/>
          <w:lang w:val="en-US"/>
        </w:rPr>
        <w:t>บริษัท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สบาย แอคเซลเลอเรเตอร์</w:t>
      </w:r>
      <w:r w:rsidRPr="003E1727">
        <w:rPr>
          <w:rFonts w:hint="cs"/>
          <w:cs/>
          <w:lang w:val="en-US"/>
        </w:rPr>
        <w:t xml:space="preserve"> จำกัด </w:t>
      </w:r>
      <w:r>
        <w:rPr>
          <w:rFonts w:hint="cs"/>
          <w:cs/>
          <w:lang w:val="en-US"/>
        </w:rPr>
        <w:t>ได้เพิ่มทุนจดทะเบียนจาก</w:t>
      </w:r>
      <w:r w:rsidRPr="003E1727">
        <w:rPr>
          <w:rFonts w:hint="cs"/>
          <w:cs/>
          <w:lang w:val="en-US"/>
        </w:rPr>
        <w:t xml:space="preserve">จำนวน </w:t>
      </w:r>
      <w:r w:rsidRPr="003E1727">
        <w:rPr>
          <w:lang w:val="en-US"/>
        </w:rPr>
        <w:t xml:space="preserve">1 </w:t>
      </w:r>
      <w:r w:rsidRPr="003E1727">
        <w:rPr>
          <w:rFonts w:hint="cs"/>
          <w:cs/>
          <w:lang w:val="en-US"/>
        </w:rPr>
        <w:t xml:space="preserve">ล้านบาท </w:t>
      </w:r>
      <w:r>
        <w:rPr>
          <w:rFonts w:hint="cs"/>
          <w:cs/>
          <w:lang w:val="en-US"/>
        </w:rPr>
        <w:t xml:space="preserve">เป็น </w:t>
      </w:r>
      <w:r>
        <w:rPr>
          <w:lang w:val="en-US"/>
        </w:rPr>
        <w:t xml:space="preserve">10 </w:t>
      </w:r>
      <w:r>
        <w:rPr>
          <w:rFonts w:hint="cs"/>
          <w:cs/>
          <w:lang w:val="en-US"/>
        </w:rPr>
        <w:t xml:space="preserve">ล้านบาท </w:t>
      </w:r>
      <w:r w:rsidRPr="003E1727">
        <w:rPr>
          <w:cs/>
          <w:lang w:val="en-US"/>
        </w:rPr>
        <w:t>โดย</w:t>
      </w:r>
      <w:r>
        <w:rPr>
          <w:rFonts w:hint="cs"/>
          <w:cs/>
          <w:lang w:val="en-US"/>
        </w:rPr>
        <w:t>กลุ่ม</w:t>
      </w:r>
      <w:r w:rsidRPr="003E1727">
        <w:rPr>
          <w:cs/>
          <w:lang w:val="en-US"/>
        </w:rPr>
        <w:t>บริษัทมีส่วนได้เสียในบริษัทดังกล่าวร้อยละ</w:t>
      </w:r>
      <w:r>
        <w:rPr>
          <w:lang w:val="en-US"/>
        </w:rPr>
        <w:t xml:space="preserve"> 99.99 </w:t>
      </w:r>
      <w:r w:rsidRPr="003E1727">
        <w:rPr>
          <w:cs/>
          <w:lang w:val="en-US"/>
        </w:rPr>
        <w:t>ของทุนจดทะเบียนและชำระแล้ว</w:t>
      </w:r>
      <w:r>
        <w:rPr>
          <w:lang w:val="en-US"/>
        </w:rPr>
        <w:t xml:space="preserve"> </w:t>
      </w:r>
    </w:p>
    <w:p w14:paraId="12E46530" w14:textId="77777777" w:rsidR="00307C33" w:rsidRPr="00307C33" w:rsidRDefault="00307C33" w:rsidP="00014A61">
      <w:pPr>
        <w:pStyle w:val="BodyText2"/>
        <w:rPr>
          <w:b/>
          <w:bCs/>
          <w:lang w:val="en-US"/>
        </w:rPr>
      </w:pPr>
    </w:p>
    <w:p w14:paraId="4A5E5F4E" w14:textId="2C71DE12" w:rsidR="002925DC" w:rsidRPr="00507C9F" w:rsidRDefault="002925DC" w:rsidP="00166144">
      <w:pPr>
        <w:pStyle w:val="BodyText2"/>
        <w:ind w:left="540"/>
      </w:pPr>
      <w:r w:rsidRPr="00507C9F">
        <w:rPr>
          <w:cs/>
        </w:rPr>
        <w:t>ในการประชุมสามัญประจำปีของผู้ถือหุ้นบริษัทเมื่อวันที่</w:t>
      </w:r>
      <w:r w:rsidRPr="00507C9F">
        <w:rPr>
          <w:rFonts w:hint="cs"/>
          <w:cs/>
        </w:rPr>
        <w:t xml:space="preserve"> </w:t>
      </w:r>
      <w:r w:rsidRPr="00507C9F">
        <w:rPr>
          <w:lang w:val="en-US"/>
        </w:rPr>
        <w:t xml:space="preserve">27 </w:t>
      </w:r>
      <w:r w:rsidRPr="00507C9F">
        <w:rPr>
          <w:cs/>
        </w:rPr>
        <w:t>เมษายน</w:t>
      </w:r>
      <w:r w:rsidRPr="00507C9F">
        <w:rPr>
          <w:lang w:val="en-US"/>
        </w:rPr>
        <w:t xml:space="preserve"> 2565 </w:t>
      </w:r>
      <w:r w:rsidRPr="00507C9F">
        <w:rPr>
          <w:cs/>
        </w:rPr>
        <w:t>ผู้ถือหุ้นมีมติดังต่อไปนี้</w:t>
      </w:r>
    </w:p>
    <w:p w14:paraId="5DA18CD4" w14:textId="2CC7B9FD" w:rsidR="00AF30C6" w:rsidRDefault="00AF30C6" w:rsidP="00AF30C6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507C9F">
        <w:rPr>
          <w:rFonts w:asciiTheme="minorHAnsi" w:hAnsiTheme="minorHAnsi"/>
          <w:sz w:val="30"/>
          <w:szCs w:val="30"/>
        </w:rPr>
        <w:t>1)</w:t>
      </w:r>
      <w:r w:rsidRPr="00507C9F">
        <w:rPr>
          <w:rFonts w:asciiTheme="minorHAnsi" w:hAnsiTheme="minorHAnsi"/>
          <w:sz w:val="30"/>
          <w:szCs w:val="30"/>
        </w:rPr>
        <w:tab/>
      </w:r>
      <w:r w:rsidRPr="00507C9F">
        <w:rPr>
          <w:rFonts w:asciiTheme="minorHAnsi" w:hAnsiTheme="minorHAnsi" w:hint="cs"/>
          <w:sz w:val="30"/>
          <w:szCs w:val="30"/>
          <w:cs/>
        </w:rPr>
        <w:t>อนุมัติการจัดสรรกำไรเป็นเงินปันผลในอัตราหุ้นละ</w:t>
      </w:r>
      <w:r w:rsidRPr="00507C9F">
        <w:rPr>
          <w:rFonts w:asciiTheme="minorHAnsi" w:hAnsiTheme="minorHAnsi"/>
          <w:sz w:val="30"/>
          <w:szCs w:val="30"/>
        </w:rPr>
        <w:t xml:space="preserve"> 0.03 </w:t>
      </w:r>
      <w:r w:rsidRPr="00507C9F">
        <w:rPr>
          <w:rFonts w:asciiTheme="minorHAnsi" w:hAnsiTheme="minorHAnsi" w:hint="cs"/>
          <w:sz w:val="30"/>
          <w:szCs w:val="30"/>
          <w:cs/>
        </w:rPr>
        <w:t xml:space="preserve">บาท </w:t>
      </w:r>
      <w:r w:rsidR="002F78B3">
        <w:rPr>
          <w:rFonts w:asciiTheme="minorHAnsi" w:hAnsiTheme="minorHAnsi" w:hint="cs"/>
          <w:sz w:val="30"/>
          <w:szCs w:val="30"/>
          <w:cs/>
        </w:rPr>
        <w:t>เป็น</w:t>
      </w:r>
      <w:r w:rsidRPr="00507C9F">
        <w:rPr>
          <w:rFonts w:asciiTheme="minorHAnsi" w:hAnsiTheme="minorHAnsi" w:hint="cs"/>
          <w:sz w:val="30"/>
          <w:szCs w:val="30"/>
          <w:cs/>
        </w:rPr>
        <w:t>จำนวน</w:t>
      </w:r>
      <w:r w:rsidR="00507C9F">
        <w:rPr>
          <w:rFonts w:asciiTheme="minorHAnsi" w:hAnsiTheme="minorHAnsi" w:hint="cs"/>
          <w:sz w:val="30"/>
          <w:szCs w:val="30"/>
          <w:cs/>
        </w:rPr>
        <w:t>เงิน</w:t>
      </w:r>
      <w:r w:rsidRPr="00507C9F">
        <w:rPr>
          <w:rFonts w:asciiTheme="minorHAnsi" w:hAnsiTheme="minorHAnsi" w:hint="cs"/>
          <w:sz w:val="30"/>
          <w:szCs w:val="30"/>
          <w:cs/>
        </w:rPr>
        <w:t xml:space="preserve"> </w:t>
      </w:r>
      <w:r w:rsidRPr="00507C9F">
        <w:rPr>
          <w:rFonts w:asciiTheme="minorHAnsi" w:hAnsiTheme="minorHAnsi"/>
          <w:sz w:val="30"/>
          <w:szCs w:val="30"/>
        </w:rPr>
        <w:t xml:space="preserve">38.86 </w:t>
      </w:r>
      <w:r w:rsidRPr="00507C9F"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2C378DAA" w14:textId="55A7507B" w:rsidR="002F78B3" w:rsidRDefault="002F78B3" w:rsidP="002F78B3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2F78B3">
        <w:rPr>
          <w:rFonts w:asciiTheme="minorHAnsi" w:hAnsiTheme="minorHAnsi"/>
          <w:sz w:val="30"/>
          <w:szCs w:val="30"/>
        </w:rPr>
        <w:t>2)</w:t>
      </w:r>
      <w:r w:rsidRPr="002F78B3">
        <w:rPr>
          <w:rFonts w:asciiTheme="minorHAnsi" w:hAnsiTheme="minorHAnsi"/>
          <w:sz w:val="30"/>
          <w:szCs w:val="30"/>
        </w:rPr>
        <w:tab/>
      </w:r>
      <w:r w:rsidRPr="002F78B3">
        <w:rPr>
          <w:rFonts w:asciiTheme="minorHAnsi" w:hAnsiTheme="minorHAnsi"/>
          <w:sz w:val="30"/>
          <w:szCs w:val="30"/>
        </w:rPr>
        <w:tab/>
      </w:r>
      <w:r w:rsidRPr="002F78B3">
        <w:rPr>
          <w:rFonts w:asciiTheme="minorHAnsi" w:hAnsiTheme="minorHAnsi"/>
          <w:spacing w:val="-6"/>
          <w:sz w:val="30"/>
          <w:szCs w:val="30"/>
          <w:cs/>
        </w:rPr>
        <w:t>อนุมัติการซื้อหุ้นสามัญของบริษัท</w:t>
      </w:r>
      <w:r w:rsidRPr="002F78B3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Pr="002F78B3">
        <w:rPr>
          <w:rFonts w:asciiTheme="minorHAnsi" w:hAnsiTheme="minorHAnsi"/>
          <w:spacing w:val="-6"/>
          <w:sz w:val="30"/>
          <w:szCs w:val="30"/>
          <w:cs/>
        </w:rPr>
        <w:t>แอ็ดวานซ์ อินฟอร์เมชั่น เทคโนโลยี จำกัด (มหาชน)</w:t>
      </w:r>
      <w:r w:rsidRPr="002F78B3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Pr="002F78B3">
        <w:rPr>
          <w:rFonts w:asciiTheme="minorHAnsi" w:hAnsiTheme="minorHAnsi"/>
          <w:spacing w:val="-6"/>
          <w:sz w:val="30"/>
          <w:szCs w:val="30"/>
          <w:cs/>
        </w:rPr>
        <w:t>จำนวน</w:t>
      </w:r>
      <w:r w:rsidRPr="002F78B3">
        <w:rPr>
          <w:rFonts w:asciiTheme="minorHAnsi" w:hAnsiTheme="minorHAnsi"/>
          <w:spacing w:val="-6"/>
          <w:sz w:val="30"/>
          <w:szCs w:val="30"/>
        </w:rPr>
        <w:t xml:space="preserve"> 30 </w:t>
      </w:r>
      <w:r w:rsidRPr="002F78B3">
        <w:rPr>
          <w:rFonts w:asciiTheme="minorHAnsi" w:hAnsiTheme="minorHAnsi" w:hint="cs"/>
          <w:spacing w:val="-6"/>
          <w:sz w:val="30"/>
          <w:szCs w:val="30"/>
          <w:cs/>
        </w:rPr>
        <w:t>ล้านหุ้น</w:t>
      </w:r>
      <w:r w:rsidRPr="002F78B3">
        <w:rPr>
          <w:rFonts w:asciiTheme="minorHAnsi" w:hAnsiTheme="minorHAnsi"/>
          <w:sz w:val="30"/>
          <w:szCs w:val="30"/>
          <w:cs/>
        </w:rPr>
        <w:t xml:space="preserve"> </w:t>
      </w:r>
      <w:r w:rsidRPr="002F78B3">
        <w:rPr>
          <w:rFonts w:asciiTheme="minorHAnsi" w:hAnsiTheme="minorHAnsi" w:hint="cs"/>
          <w:sz w:val="30"/>
          <w:szCs w:val="30"/>
          <w:cs/>
        </w:rPr>
        <w:t>มูลค่า</w:t>
      </w:r>
      <w:r w:rsidRPr="002F78B3">
        <w:rPr>
          <w:rFonts w:asciiTheme="minorHAnsi" w:hAnsiTheme="minorHAnsi"/>
          <w:sz w:val="30"/>
          <w:szCs w:val="30"/>
          <w:cs/>
        </w:rPr>
        <w:t xml:space="preserve">หุ้นละ </w:t>
      </w:r>
      <w:r w:rsidRPr="002F78B3">
        <w:rPr>
          <w:rFonts w:asciiTheme="minorHAnsi" w:hAnsiTheme="minorHAnsi"/>
          <w:sz w:val="30"/>
          <w:szCs w:val="30"/>
        </w:rPr>
        <w:t>7.08</w:t>
      </w:r>
      <w:r w:rsidRPr="002F78B3">
        <w:rPr>
          <w:rFonts w:asciiTheme="minorHAnsi" w:hAnsiTheme="minorHAnsi"/>
          <w:sz w:val="30"/>
          <w:szCs w:val="30"/>
          <w:cs/>
        </w:rPr>
        <w:t xml:space="preserve"> บาท </w:t>
      </w:r>
      <w:r w:rsidRPr="002F78B3">
        <w:rPr>
          <w:rFonts w:asciiTheme="minorHAnsi" w:hAnsiTheme="minorHAnsi" w:hint="cs"/>
          <w:sz w:val="30"/>
          <w:szCs w:val="30"/>
          <w:cs/>
        </w:rPr>
        <w:t xml:space="preserve">เป็นจำนวนเงิน </w:t>
      </w:r>
      <w:r w:rsidRPr="002F78B3">
        <w:rPr>
          <w:rFonts w:asciiTheme="minorHAnsi" w:hAnsiTheme="minorHAnsi"/>
          <w:sz w:val="30"/>
          <w:szCs w:val="30"/>
        </w:rPr>
        <w:t xml:space="preserve">212.40 </w:t>
      </w:r>
      <w:r w:rsidRPr="002F78B3">
        <w:rPr>
          <w:rFonts w:asciiTheme="minorHAnsi" w:hAnsiTheme="minorHAnsi" w:hint="cs"/>
          <w:sz w:val="30"/>
          <w:szCs w:val="30"/>
          <w:cs/>
        </w:rPr>
        <w:t xml:space="preserve">ล้านบาท และ </w:t>
      </w:r>
      <w:r w:rsidRPr="002F78B3">
        <w:rPr>
          <w:rFonts w:asciiTheme="minorHAnsi" w:hAnsiTheme="minorHAnsi"/>
          <w:sz w:val="30"/>
          <w:szCs w:val="30"/>
          <w:cs/>
        </w:rPr>
        <w:t>ใบสำคัญแสดงสิทธิที่จะซื้อหุ้นสามัญของบริษัท</w:t>
      </w:r>
      <w:r w:rsidRPr="002F78B3">
        <w:rPr>
          <w:rFonts w:asciiTheme="minorHAnsi" w:hAnsiTheme="minorHAnsi" w:hint="cs"/>
          <w:sz w:val="30"/>
          <w:szCs w:val="30"/>
          <w:cs/>
        </w:rPr>
        <w:t>ดังกล่าว</w:t>
      </w:r>
      <w:r w:rsidRPr="002F78B3">
        <w:rPr>
          <w:rFonts w:asciiTheme="minorHAnsi" w:hAnsiTheme="minorHAnsi"/>
          <w:sz w:val="30"/>
          <w:szCs w:val="30"/>
          <w:cs/>
        </w:rPr>
        <w:t xml:space="preserve"> ครั้งที่ </w:t>
      </w:r>
      <w:r w:rsidRPr="002F78B3">
        <w:rPr>
          <w:rFonts w:asciiTheme="minorHAnsi" w:hAnsiTheme="minorHAnsi"/>
          <w:sz w:val="30"/>
          <w:szCs w:val="30"/>
        </w:rPr>
        <w:t>2</w:t>
      </w:r>
      <w:r w:rsidRPr="002F78B3">
        <w:rPr>
          <w:rFonts w:asciiTheme="minorHAnsi" w:hAnsiTheme="minorHAnsi"/>
          <w:sz w:val="30"/>
          <w:szCs w:val="30"/>
          <w:cs/>
        </w:rPr>
        <w:t xml:space="preserve"> (“</w:t>
      </w:r>
      <w:r w:rsidRPr="002F78B3">
        <w:rPr>
          <w:rFonts w:asciiTheme="minorHAnsi" w:hAnsiTheme="minorHAnsi"/>
          <w:sz w:val="30"/>
          <w:szCs w:val="30"/>
        </w:rPr>
        <w:t>AIT-W</w:t>
      </w:r>
      <w:r w:rsidR="001B7A64">
        <w:rPr>
          <w:rFonts w:asciiTheme="minorHAnsi" w:hAnsiTheme="minorHAnsi"/>
          <w:sz w:val="30"/>
          <w:szCs w:val="30"/>
        </w:rPr>
        <w:t>2</w:t>
      </w:r>
      <w:r w:rsidRPr="002F78B3">
        <w:rPr>
          <w:rFonts w:asciiTheme="minorHAnsi" w:hAnsiTheme="minorHAnsi"/>
          <w:sz w:val="30"/>
          <w:szCs w:val="30"/>
          <w:cs/>
        </w:rPr>
        <w:t xml:space="preserve">”) จำนวน </w:t>
      </w:r>
      <w:r w:rsidRPr="002F78B3">
        <w:rPr>
          <w:rFonts w:asciiTheme="minorHAnsi" w:hAnsiTheme="minorHAnsi"/>
          <w:sz w:val="30"/>
          <w:szCs w:val="30"/>
        </w:rPr>
        <w:t>140,000,000</w:t>
      </w:r>
      <w:r w:rsidRPr="002F78B3">
        <w:rPr>
          <w:rFonts w:asciiTheme="minorHAnsi" w:hAnsiTheme="minorHAnsi"/>
          <w:sz w:val="30"/>
          <w:szCs w:val="30"/>
          <w:cs/>
        </w:rPr>
        <w:t xml:space="preserve"> หน่วย ในราคาหน่วยละ </w:t>
      </w:r>
      <w:r w:rsidRPr="002F78B3">
        <w:rPr>
          <w:rFonts w:asciiTheme="minorHAnsi" w:hAnsiTheme="minorHAnsi"/>
          <w:sz w:val="30"/>
          <w:szCs w:val="30"/>
        </w:rPr>
        <w:t>3.55</w:t>
      </w:r>
      <w:r w:rsidRPr="002F78B3">
        <w:rPr>
          <w:rFonts w:asciiTheme="minorHAnsi" w:hAnsiTheme="minorHAnsi"/>
          <w:sz w:val="30"/>
          <w:szCs w:val="30"/>
          <w:cs/>
        </w:rPr>
        <w:t xml:space="preserve"> บาท </w:t>
      </w:r>
      <w:r w:rsidRPr="002F78B3">
        <w:rPr>
          <w:rFonts w:asciiTheme="minorHAnsi" w:hAnsiTheme="minorHAnsi" w:hint="cs"/>
          <w:sz w:val="30"/>
          <w:szCs w:val="30"/>
          <w:cs/>
        </w:rPr>
        <w:t xml:space="preserve">เป็นจำนวนเงิน </w:t>
      </w:r>
      <w:r w:rsidRPr="002F78B3">
        <w:rPr>
          <w:rFonts w:asciiTheme="minorHAnsi" w:hAnsiTheme="minorHAnsi"/>
          <w:sz w:val="30"/>
          <w:szCs w:val="30"/>
        </w:rPr>
        <w:t>497</w:t>
      </w:r>
      <w:r w:rsidR="00032AC5">
        <w:rPr>
          <w:rFonts w:asciiTheme="minorHAnsi" w:hAnsiTheme="minorHAnsi"/>
          <w:sz w:val="30"/>
          <w:szCs w:val="30"/>
        </w:rPr>
        <w:t>.00</w:t>
      </w:r>
      <w:r w:rsidRPr="002F78B3">
        <w:rPr>
          <w:rFonts w:asciiTheme="minorHAnsi" w:hAnsiTheme="minorHAnsi"/>
          <w:sz w:val="30"/>
          <w:szCs w:val="30"/>
        </w:rPr>
        <w:t xml:space="preserve"> </w:t>
      </w:r>
      <w:r w:rsidRPr="002F78B3">
        <w:rPr>
          <w:rFonts w:asciiTheme="minorHAnsi" w:hAnsiTheme="minorHAnsi" w:hint="cs"/>
          <w:sz w:val="30"/>
          <w:szCs w:val="30"/>
          <w:cs/>
        </w:rPr>
        <w:t>ล้านบาท</w:t>
      </w:r>
      <w:r w:rsidRPr="002F78B3">
        <w:rPr>
          <w:rFonts w:asciiTheme="minorHAnsi" w:hAnsiTheme="minorHAnsi"/>
          <w:sz w:val="30"/>
          <w:szCs w:val="30"/>
          <w:cs/>
        </w:rPr>
        <w:t xml:space="preserve"> </w:t>
      </w:r>
      <w:r w:rsidRPr="002F78B3">
        <w:rPr>
          <w:rFonts w:asciiTheme="minorHAnsi" w:hAnsiTheme="minorHAnsi" w:hint="cs"/>
          <w:sz w:val="30"/>
          <w:szCs w:val="30"/>
          <w:cs/>
        </w:rPr>
        <w:t xml:space="preserve"> </w:t>
      </w:r>
      <w:r w:rsidR="00032AC5">
        <w:rPr>
          <w:rFonts w:asciiTheme="minorHAnsi" w:hAnsiTheme="minorHAnsi" w:hint="cs"/>
          <w:sz w:val="30"/>
          <w:szCs w:val="30"/>
          <w:cs/>
        </w:rPr>
        <w:t xml:space="preserve">รวมทั้งสิ้น </w:t>
      </w:r>
      <w:r w:rsidR="00032AC5">
        <w:rPr>
          <w:rFonts w:asciiTheme="minorHAnsi" w:hAnsiTheme="minorHAnsi"/>
          <w:sz w:val="30"/>
          <w:szCs w:val="30"/>
        </w:rPr>
        <w:t xml:space="preserve">709.40 </w:t>
      </w:r>
      <w:r w:rsidR="00032AC5">
        <w:rPr>
          <w:rFonts w:asciiTheme="minorHAnsi" w:hAnsiTheme="minorHAnsi" w:hint="cs"/>
          <w:sz w:val="30"/>
          <w:szCs w:val="30"/>
          <w:cs/>
        </w:rPr>
        <w:t>ล้านบาท</w:t>
      </w:r>
      <w:r w:rsidRPr="002F78B3">
        <w:rPr>
          <w:rFonts w:asciiTheme="minorHAnsi" w:hAnsiTheme="minorHAnsi" w:hint="cs"/>
          <w:sz w:val="30"/>
          <w:szCs w:val="30"/>
          <w:cs/>
        </w:rPr>
        <w:t xml:space="preserve"> </w:t>
      </w:r>
      <w:r w:rsidR="00032AC5">
        <w:rPr>
          <w:rFonts w:asciiTheme="minorHAnsi" w:hAnsiTheme="minorHAnsi" w:hint="cs"/>
          <w:sz w:val="30"/>
          <w:szCs w:val="30"/>
          <w:cs/>
        </w:rPr>
        <w:t>จากผู้ถือหุ้นเดิมซึ่งเป็นบุคคลที่เกี่ยวข้องกันกับบริษั</w:t>
      </w:r>
      <w:r w:rsidR="00032AC5" w:rsidRPr="00032AC5">
        <w:rPr>
          <w:rFonts w:asciiTheme="minorHAnsi" w:hAnsiTheme="minorHAnsi" w:hint="cs"/>
          <w:sz w:val="30"/>
          <w:szCs w:val="30"/>
          <w:cs/>
        </w:rPr>
        <w:t>ท</w:t>
      </w:r>
      <w:r w:rsidRPr="00032AC5">
        <w:rPr>
          <w:rFonts w:asciiTheme="minorHAnsi" w:hAnsiTheme="minorHAnsi" w:hint="cs"/>
          <w:sz w:val="30"/>
          <w:szCs w:val="30"/>
          <w:cs/>
        </w:rPr>
        <w:t>โดยการชำระด้วยหุ้นสามัญ</w:t>
      </w:r>
      <w:r w:rsidRPr="00B00E06">
        <w:rPr>
          <w:rFonts w:asciiTheme="minorHAnsi" w:hAnsiTheme="minorHAnsi" w:hint="cs"/>
          <w:sz w:val="30"/>
          <w:szCs w:val="30"/>
          <w:cs/>
        </w:rPr>
        <w:t xml:space="preserve">เพิ่มทุนของบริษัทจำนวน </w:t>
      </w:r>
      <w:r w:rsidRPr="00B00E06">
        <w:rPr>
          <w:rFonts w:asciiTheme="minorHAnsi" w:hAnsiTheme="minorHAnsi"/>
          <w:sz w:val="30"/>
          <w:szCs w:val="30"/>
        </w:rPr>
        <w:t>25,</w:t>
      </w:r>
      <w:r w:rsidRPr="00B00E06">
        <w:rPr>
          <w:rFonts w:asciiTheme="minorHAnsi" w:hAnsiTheme="minorHAnsi"/>
          <w:sz w:val="30"/>
          <w:szCs w:val="30"/>
          <w:cs/>
        </w:rPr>
        <w:t>111</w:t>
      </w:r>
      <w:r w:rsidRPr="00B00E06">
        <w:rPr>
          <w:rFonts w:asciiTheme="minorHAnsi" w:hAnsiTheme="minorHAnsi"/>
          <w:sz w:val="30"/>
          <w:szCs w:val="30"/>
        </w:rPr>
        <w:t>,504</w:t>
      </w:r>
      <w:r w:rsidRPr="00B00E06">
        <w:rPr>
          <w:rFonts w:asciiTheme="minorHAnsi" w:hAnsiTheme="minorHAnsi"/>
          <w:sz w:val="30"/>
          <w:szCs w:val="30"/>
          <w:cs/>
        </w:rPr>
        <w:t xml:space="preserve"> หุ้น ในราคาหุ้นละ </w:t>
      </w:r>
      <w:r w:rsidRPr="00B00E06">
        <w:rPr>
          <w:rFonts w:asciiTheme="minorHAnsi" w:hAnsiTheme="minorHAnsi"/>
          <w:sz w:val="30"/>
          <w:szCs w:val="30"/>
        </w:rPr>
        <w:t>28.25</w:t>
      </w:r>
      <w:r w:rsidRPr="00B00E06">
        <w:rPr>
          <w:rFonts w:asciiTheme="minorHAnsi" w:hAnsiTheme="minorHAnsi"/>
          <w:sz w:val="30"/>
          <w:szCs w:val="30"/>
          <w:cs/>
        </w:rPr>
        <w:t xml:space="preserve"> บาท</w:t>
      </w:r>
    </w:p>
    <w:p w14:paraId="6413F4E7" w14:textId="6CA72306" w:rsidR="00483393" w:rsidRDefault="00483393" w:rsidP="002F78B3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</w:p>
    <w:p w14:paraId="62F7869A" w14:textId="77777777" w:rsidR="00483393" w:rsidRPr="00B00E06" w:rsidRDefault="00483393" w:rsidP="002F78B3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  <w:cs/>
        </w:rPr>
      </w:pPr>
    </w:p>
    <w:p w14:paraId="19A48A38" w14:textId="67D80C48" w:rsidR="00AF30C6" w:rsidRPr="00FE1106" w:rsidRDefault="00DC36B2" w:rsidP="00AF30C6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B00E06">
        <w:rPr>
          <w:rFonts w:asciiTheme="minorHAnsi" w:hAnsiTheme="minorHAnsi"/>
          <w:sz w:val="30"/>
          <w:szCs w:val="30"/>
        </w:rPr>
        <w:lastRenderedPageBreak/>
        <w:t>3</w:t>
      </w:r>
      <w:r w:rsidR="00AF30C6" w:rsidRPr="00B00E06">
        <w:rPr>
          <w:rFonts w:asciiTheme="minorHAnsi" w:hAnsiTheme="minorHAnsi"/>
          <w:sz w:val="30"/>
          <w:szCs w:val="30"/>
        </w:rPr>
        <w:t>)</w:t>
      </w:r>
      <w:r w:rsidR="00AF30C6" w:rsidRPr="00B00E06">
        <w:rPr>
          <w:rFonts w:asciiTheme="minorHAnsi" w:hAnsiTheme="minorHAnsi"/>
          <w:sz w:val="30"/>
          <w:szCs w:val="30"/>
        </w:rPr>
        <w:tab/>
      </w:r>
      <w:r w:rsidR="00AF30C6" w:rsidRPr="00B00E06">
        <w:rPr>
          <w:rFonts w:asciiTheme="minorHAnsi" w:hAnsiTheme="minorHAnsi" w:hint="cs"/>
          <w:sz w:val="30"/>
          <w:szCs w:val="30"/>
          <w:cs/>
        </w:rPr>
        <w:t>อนุมัติการซื้อหุ้น</w:t>
      </w:r>
      <w:r w:rsidR="00AF30C6" w:rsidRPr="00B00E06">
        <w:rPr>
          <w:rFonts w:asciiTheme="minorHAnsi" w:hAnsiTheme="minorHAnsi"/>
          <w:sz w:val="30"/>
          <w:szCs w:val="30"/>
          <w:cs/>
        </w:rPr>
        <w:t>สามัญ</w:t>
      </w:r>
      <w:r w:rsidR="00AF30C6" w:rsidRPr="00B00E06">
        <w:rPr>
          <w:rFonts w:asciiTheme="minorHAnsi" w:hAnsiTheme="minorHAnsi" w:hint="cs"/>
          <w:sz w:val="30"/>
          <w:szCs w:val="30"/>
          <w:cs/>
        </w:rPr>
        <w:t>เพิ่มทุน</w:t>
      </w:r>
      <w:r w:rsidR="00AF30C6" w:rsidRPr="00B00E06">
        <w:rPr>
          <w:rFonts w:asciiTheme="minorHAnsi" w:hAnsiTheme="minorHAnsi"/>
          <w:sz w:val="30"/>
          <w:szCs w:val="30"/>
          <w:cs/>
        </w:rPr>
        <w:t>ของบริษัท นครหลวง แคปปิตอล จำกัด (มหาชน)</w:t>
      </w:r>
      <w:r w:rsidRPr="00B00E06">
        <w:rPr>
          <w:rFonts w:asciiTheme="minorHAnsi" w:hAnsiTheme="minorHAnsi"/>
          <w:sz w:val="30"/>
          <w:szCs w:val="30"/>
        </w:rPr>
        <w:t xml:space="preserve"> </w:t>
      </w:r>
      <w:r w:rsidRPr="00B00E06">
        <w:rPr>
          <w:rFonts w:asciiTheme="minorHAnsi" w:hAnsiTheme="minorHAnsi" w:hint="cs"/>
          <w:sz w:val="30"/>
          <w:szCs w:val="30"/>
          <w:cs/>
        </w:rPr>
        <w:t xml:space="preserve">จำนวน </w:t>
      </w:r>
      <w:r w:rsidRPr="00B00E06">
        <w:rPr>
          <w:rFonts w:asciiTheme="minorHAnsi" w:hAnsiTheme="minorHAnsi"/>
          <w:sz w:val="30"/>
          <w:szCs w:val="30"/>
        </w:rPr>
        <w:t>311,</w:t>
      </w:r>
      <w:r w:rsidRPr="00B00E06">
        <w:rPr>
          <w:rFonts w:asciiTheme="minorHAnsi" w:hAnsiTheme="minorHAnsi"/>
          <w:sz w:val="30"/>
          <w:szCs w:val="30"/>
          <w:cs/>
        </w:rPr>
        <w:t>699</w:t>
      </w:r>
      <w:r w:rsidRPr="00B00E06">
        <w:rPr>
          <w:rFonts w:asciiTheme="minorHAnsi" w:hAnsiTheme="minorHAnsi"/>
          <w:sz w:val="30"/>
          <w:szCs w:val="30"/>
        </w:rPr>
        <w:t>,434</w:t>
      </w:r>
      <w:r w:rsidRPr="00B00E06">
        <w:rPr>
          <w:rFonts w:asciiTheme="minorHAnsi" w:hAnsiTheme="minorHAnsi"/>
          <w:sz w:val="30"/>
          <w:szCs w:val="30"/>
          <w:cs/>
        </w:rPr>
        <w:t xml:space="preserve"> หุ้น</w:t>
      </w:r>
      <w:r w:rsidR="0050492A">
        <w:rPr>
          <w:rFonts w:asciiTheme="minorHAnsi" w:hAnsiTheme="minorHAnsi" w:hint="cs"/>
          <w:sz w:val="30"/>
          <w:szCs w:val="30"/>
          <w:cs/>
        </w:rPr>
        <w:t xml:space="preserve">      </w:t>
      </w:r>
      <w:r w:rsidR="00E9473F" w:rsidRPr="00B00E06">
        <w:rPr>
          <w:rFonts w:asciiTheme="minorHAnsi" w:hAnsiTheme="minorHAnsi" w:hint="cs"/>
          <w:sz w:val="30"/>
          <w:szCs w:val="30"/>
          <w:cs/>
        </w:rPr>
        <w:t xml:space="preserve">มูลค่าที่ตราไว้ </w:t>
      </w:r>
      <w:r w:rsidR="00E9473F" w:rsidRPr="00B00E06">
        <w:rPr>
          <w:rFonts w:asciiTheme="minorHAnsi" w:hAnsiTheme="minorHAnsi"/>
          <w:sz w:val="30"/>
          <w:szCs w:val="30"/>
        </w:rPr>
        <w:t xml:space="preserve">0.50 </w:t>
      </w:r>
      <w:r w:rsidR="00E9473F" w:rsidRPr="00B00E06">
        <w:rPr>
          <w:rFonts w:asciiTheme="minorHAnsi" w:hAnsiTheme="minorHAnsi" w:hint="cs"/>
          <w:sz w:val="30"/>
          <w:szCs w:val="30"/>
          <w:cs/>
        </w:rPr>
        <w:t xml:space="preserve">บาทต่อหุ้น ในราคาเสนอขาย </w:t>
      </w:r>
      <w:r w:rsidR="00E9473F" w:rsidRPr="00B00E06">
        <w:rPr>
          <w:rFonts w:asciiTheme="minorHAnsi" w:hAnsiTheme="minorHAnsi"/>
          <w:sz w:val="30"/>
          <w:szCs w:val="30"/>
        </w:rPr>
        <w:t xml:space="preserve">2.50 </w:t>
      </w:r>
      <w:r w:rsidR="00E9473F" w:rsidRPr="00B00E06">
        <w:rPr>
          <w:rFonts w:asciiTheme="minorHAnsi" w:hAnsiTheme="minorHAnsi" w:hint="cs"/>
          <w:sz w:val="30"/>
          <w:szCs w:val="30"/>
          <w:cs/>
        </w:rPr>
        <w:t>บาทต่อหุ้น</w:t>
      </w:r>
      <w:r w:rsidR="00B00E06">
        <w:rPr>
          <w:rFonts w:asciiTheme="minorHAnsi" w:hAnsiTheme="minorHAnsi"/>
          <w:sz w:val="30"/>
          <w:szCs w:val="30"/>
        </w:rPr>
        <w:t xml:space="preserve"> </w:t>
      </w:r>
      <w:r w:rsidR="00B00E06">
        <w:rPr>
          <w:rFonts w:asciiTheme="minorHAnsi" w:hAnsiTheme="minorHAnsi" w:hint="cs"/>
          <w:sz w:val="30"/>
          <w:szCs w:val="30"/>
          <w:cs/>
        </w:rPr>
        <w:t xml:space="preserve">คิดเป็นจำนวนเงิน </w:t>
      </w:r>
      <w:r w:rsidR="00B00E06">
        <w:rPr>
          <w:rFonts w:asciiTheme="minorHAnsi" w:hAnsiTheme="minorHAnsi"/>
          <w:sz w:val="30"/>
          <w:szCs w:val="30"/>
        </w:rPr>
        <w:t xml:space="preserve">779.25 </w:t>
      </w:r>
      <w:r w:rsidR="00B00E06">
        <w:rPr>
          <w:rFonts w:asciiTheme="minorHAnsi" w:hAnsiTheme="minorHAnsi" w:hint="cs"/>
          <w:sz w:val="30"/>
          <w:szCs w:val="30"/>
          <w:cs/>
        </w:rPr>
        <w:t>ล้านบาท</w:t>
      </w:r>
      <w:r w:rsidR="00AF30C6" w:rsidRPr="00B00E06">
        <w:rPr>
          <w:rFonts w:asciiTheme="minorHAnsi" w:hAnsiTheme="minorHAnsi"/>
          <w:sz w:val="30"/>
          <w:szCs w:val="30"/>
          <w:cs/>
        </w:rPr>
        <w:t xml:space="preserve"> </w:t>
      </w:r>
      <w:r w:rsidRPr="00B00E06">
        <w:rPr>
          <w:rFonts w:asciiTheme="minorHAnsi" w:hAnsiTheme="minorHAnsi"/>
          <w:sz w:val="30"/>
          <w:szCs w:val="30"/>
        </w:rPr>
        <w:t xml:space="preserve"> </w:t>
      </w:r>
      <w:r w:rsidR="0050492A">
        <w:rPr>
          <w:rFonts w:asciiTheme="minorHAnsi" w:hAnsiTheme="minorHAnsi" w:hint="cs"/>
          <w:sz w:val="30"/>
          <w:szCs w:val="30"/>
          <w:cs/>
        </w:rPr>
        <w:t xml:space="preserve">            ใ</w:t>
      </w:r>
      <w:r w:rsidR="0050492A" w:rsidRPr="0050492A">
        <w:rPr>
          <w:rFonts w:asciiTheme="minorHAnsi" w:hAnsiTheme="minorHAnsi"/>
          <w:sz w:val="30"/>
          <w:szCs w:val="30"/>
          <w:cs/>
        </w:rPr>
        <w:t xml:space="preserve">นสัดส่วนร้อยละ </w:t>
      </w:r>
      <w:r w:rsidR="0050492A" w:rsidRPr="0050492A">
        <w:rPr>
          <w:rFonts w:asciiTheme="minorHAnsi" w:hAnsiTheme="minorHAnsi"/>
          <w:sz w:val="30"/>
          <w:szCs w:val="30"/>
        </w:rPr>
        <w:t xml:space="preserve">25 </w:t>
      </w:r>
      <w:r w:rsidR="0050492A" w:rsidRPr="0050492A">
        <w:rPr>
          <w:rFonts w:asciiTheme="minorHAnsi" w:hAnsiTheme="minorHAnsi"/>
          <w:sz w:val="30"/>
          <w:szCs w:val="30"/>
          <w:cs/>
        </w:rPr>
        <w:t>ของทุนที่ออกและชำระแล้</w:t>
      </w:r>
      <w:r w:rsidR="0050492A" w:rsidRPr="00FE1106">
        <w:rPr>
          <w:rFonts w:asciiTheme="minorHAnsi" w:hAnsiTheme="minorHAnsi"/>
          <w:sz w:val="30"/>
          <w:szCs w:val="30"/>
          <w:cs/>
        </w:rPr>
        <w:t>ว</w:t>
      </w:r>
      <w:r w:rsidR="0050492A" w:rsidRPr="00FE1106">
        <w:rPr>
          <w:rFonts w:asciiTheme="minorHAnsi" w:hAnsiTheme="minorHAnsi" w:hint="cs"/>
          <w:sz w:val="30"/>
          <w:szCs w:val="30"/>
          <w:cs/>
        </w:rPr>
        <w:t xml:space="preserve"> </w:t>
      </w:r>
      <w:r w:rsidR="00AF30C6" w:rsidRPr="00FE1106">
        <w:rPr>
          <w:rFonts w:asciiTheme="minorHAnsi" w:hAnsiTheme="minorHAnsi" w:hint="cs"/>
          <w:sz w:val="30"/>
          <w:szCs w:val="30"/>
          <w:cs/>
        </w:rPr>
        <w:t xml:space="preserve">โดยชำระเป็นเงินสดจำนวน </w:t>
      </w:r>
      <w:r w:rsidR="00AF30C6" w:rsidRPr="00FE1106">
        <w:rPr>
          <w:rFonts w:asciiTheme="minorHAnsi" w:hAnsiTheme="minorHAnsi"/>
          <w:sz w:val="30"/>
          <w:szCs w:val="30"/>
        </w:rPr>
        <w:t xml:space="preserve">584.44 </w:t>
      </w:r>
      <w:r w:rsidR="00AF30C6" w:rsidRPr="00FE1106">
        <w:rPr>
          <w:rFonts w:asciiTheme="minorHAnsi" w:hAnsiTheme="minorHAnsi" w:hint="cs"/>
          <w:sz w:val="30"/>
          <w:szCs w:val="30"/>
          <w:cs/>
        </w:rPr>
        <w:t xml:space="preserve">ล้านบาท และหุ้นสามัญของบริษัทจำนวน </w:t>
      </w:r>
      <w:r w:rsidR="00AF30C6" w:rsidRPr="00FE1106">
        <w:rPr>
          <w:rFonts w:asciiTheme="minorHAnsi" w:hAnsiTheme="minorHAnsi"/>
          <w:sz w:val="30"/>
          <w:szCs w:val="30"/>
        </w:rPr>
        <w:t xml:space="preserve">6,896,005 </w:t>
      </w:r>
      <w:r w:rsidR="00AF30C6" w:rsidRPr="00FE1106">
        <w:rPr>
          <w:rFonts w:asciiTheme="minorHAnsi" w:hAnsiTheme="minorHAnsi" w:hint="cs"/>
          <w:sz w:val="30"/>
          <w:szCs w:val="30"/>
          <w:cs/>
        </w:rPr>
        <w:t xml:space="preserve">หุ้น มูลค่าหุ้นละ </w:t>
      </w:r>
      <w:r w:rsidR="00AF30C6" w:rsidRPr="00FE1106">
        <w:rPr>
          <w:rFonts w:asciiTheme="minorHAnsi" w:hAnsiTheme="minorHAnsi"/>
          <w:sz w:val="30"/>
          <w:szCs w:val="30"/>
        </w:rPr>
        <w:t xml:space="preserve">28.25 </w:t>
      </w:r>
      <w:r w:rsidR="00AF30C6" w:rsidRPr="00FE1106">
        <w:rPr>
          <w:rFonts w:asciiTheme="minorHAnsi" w:hAnsiTheme="minorHAnsi" w:hint="cs"/>
          <w:sz w:val="30"/>
          <w:szCs w:val="30"/>
          <w:cs/>
        </w:rPr>
        <w:t xml:space="preserve">บาท เป็นจำนวนเงิน </w:t>
      </w:r>
      <w:r w:rsidR="00AF30C6" w:rsidRPr="00FE1106">
        <w:rPr>
          <w:rFonts w:asciiTheme="minorHAnsi" w:hAnsiTheme="minorHAnsi"/>
          <w:sz w:val="30"/>
          <w:szCs w:val="30"/>
        </w:rPr>
        <w:t xml:space="preserve">194.81 </w:t>
      </w:r>
      <w:r w:rsidR="00AF30C6" w:rsidRPr="00FE1106"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58573AB8" w14:textId="7659C729" w:rsidR="00AF30C6" w:rsidRPr="00627C54" w:rsidRDefault="003907E4" w:rsidP="00AF30C6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  <w:cs/>
        </w:rPr>
      </w:pPr>
      <w:r w:rsidRPr="00627C54">
        <w:rPr>
          <w:rFonts w:asciiTheme="minorHAnsi" w:hAnsiTheme="minorHAnsi"/>
          <w:sz w:val="30"/>
          <w:szCs w:val="30"/>
        </w:rPr>
        <w:t>4</w:t>
      </w:r>
      <w:r w:rsidR="00AF30C6" w:rsidRPr="00627C54">
        <w:rPr>
          <w:rFonts w:asciiTheme="minorHAnsi" w:hAnsiTheme="minorHAnsi"/>
          <w:sz w:val="30"/>
          <w:szCs w:val="30"/>
        </w:rPr>
        <w:t>)</w:t>
      </w:r>
      <w:r w:rsidR="00AF30C6" w:rsidRPr="00627C54">
        <w:rPr>
          <w:rFonts w:asciiTheme="minorHAnsi" w:hAnsiTheme="minorHAnsi"/>
          <w:sz w:val="30"/>
          <w:szCs w:val="30"/>
        </w:rPr>
        <w:tab/>
      </w:r>
      <w:r w:rsidR="00AF30C6" w:rsidRPr="00627C54">
        <w:rPr>
          <w:rFonts w:asciiTheme="minorHAnsi" w:hAnsiTheme="minorHAnsi" w:hint="cs"/>
          <w:sz w:val="30"/>
          <w:szCs w:val="30"/>
          <w:cs/>
        </w:rPr>
        <w:t xml:space="preserve">อนุมัติการซื้อหุ้นสามัญของบริษัท </w:t>
      </w:r>
      <w:r w:rsidR="00AF30C6" w:rsidRPr="00627C54">
        <w:rPr>
          <w:rFonts w:asciiTheme="minorHAnsi" w:hAnsiTheme="minorHAnsi"/>
          <w:sz w:val="30"/>
          <w:szCs w:val="30"/>
          <w:cs/>
        </w:rPr>
        <w:t>บัซซี่บีส์ จำกัด</w:t>
      </w:r>
      <w:r w:rsidR="00B34B7D" w:rsidRPr="00627C54">
        <w:rPr>
          <w:rFonts w:asciiTheme="minorHAnsi" w:hAnsiTheme="minorHAnsi" w:hint="cs"/>
          <w:sz w:val="30"/>
          <w:szCs w:val="30"/>
          <w:cs/>
        </w:rPr>
        <w:t xml:space="preserve"> จำนวน</w:t>
      </w:r>
      <w:r w:rsidR="00B34B7D" w:rsidRPr="00627C54">
        <w:rPr>
          <w:rFonts w:asciiTheme="minorHAnsi" w:hAnsiTheme="minorHAnsi"/>
          <w:sz w:val="30"/>
          <w:szCs w:val="30"/>
          <w:cs/>
        </w:rPr>
        <w:t xml:space="preserve">ไม่เกิน </w:t>
      </w:r>
      <w:r w:rsidR="00B34B7D" w:rsidRPr="00627C54">
        <w:rPr>
          <w:rFonts w:asciiTheme="minorHAnsi" w:hAnsiTheme="minorHAnsi"/>
          <w:sz w:val="30"/>
          <w:szCs w:val="30"/>
        </w:rPr>
        <w:t>574,500</w:t>
      </w:r>
      <w:r w:rsidR="00B34B7D" w:rsidRPr="00627C54">
        <w:rPr>
          <w:rFonts w:asciiTheme="minorHAnsi" w:hAnsiTheme="minorHAnsi"/>
          <w:sz w:val="30"/>
          <w:szCs w:val="30"/>
          <w:cs/>
        </w:rPr>
        <w:t xml:space="preserve"> หุ้น คิดเป็นมูลค่าไม่เกิน </w:t>
      </w:r>
      <w:r w:rsidR="00B34B7D" w:rsidRPr="00627C54">
        <w:rPr>
          <w:rFonts w:asciiTheme="minorHAnsi" w:hAnsiTheme="minorHAnsi"/>
          <w:sz w:val="30"/>
          <w:szCs w:val="30"/>
        </w:rPr>
        <w:t xml:space="preserve">                      30</w:t>
      </w:r>
      <w:r w:rsidR="00B34B7D" w:rsidRPr="00627C54">
        <w:rPr>
          <w:rFonts w:asciiTheme="minorHAnsi" w:hAnsiTheme="minorHAnsi"/>
          <w:sz w:val="30"/>
          <w:szCs w:val="30"/>
          <w:cs/>
        </w:rPr>
        <w:t xml:space="preserve"> ล้านเหรียญสหรัฐ หรือเทียบเท่า </w:t>
      </w:r>
      <w:r w:rsidR="00AF30C6" w:rsidRPr="00627C54">
        <w:rPr>
          <w:rFonts w:asciiTheme="minorHAnsi" w:hAnsiTheme="minorHAnsi"/>
          <w:sz w:val="30"/>
          <w:szCs w:val="30"/>
        </w:rPr>
        <w:t xml:space="preserve">970.80 </w:t>
      </w:r>
      <w:r w:rsidR="00AF30C6" w:rsidRPr="00627C54">
        <w:rPr>
          <w:rFonts w:asciiTheme="minorHAnsi" w:hAnsiTheme="minorHAnsi" w:hint="cs"/>
          <w:sz w:val="30"/>
          <w:szCs w:val="30"/>
          <w:cs/>
        </w:rPr>
        <w:t>ล้านบาท โดยการชำระเป็นเงินสด</w:t>
      </w:r>
    </w:p>
    <w:p w14:paraId="00FBF373" w14:textId="6F8D1DF2" w:rsidR="00AF30C6" w:rsidRPr="00F27F94" w:rsidRDefault="00AF30C6" w:rsidP="00AF30C6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  <w:cs/>
        </w:rPr>
      </w:pPr>
      <w:r w:rsidRPr="006D5327">
        <w:rPr>
          <w:rFonts w:asciiTheme="minorHAnsi" w:hAnsiTheme="minorHAnsi"/>
          <w:sz w:val="30"/>
          <w:szCs w:val="30"/>
        </w:rPr>
        <w:t>5)</w:t>
      </w:r>
      <w:r w:rsidRPr="006D5327">
        <w:rPr>
          <w:rFonts w:asciiTheme="minorHAnsi" w:hAnsiTheme="minorHAnsi"/>
          <w:sz w:val="30"/>
          <w:szCs w:val="30"/>
        </w:rPr>
        <w:tab/>
      </w:r>
      <w:r w:rsidRPr="006D5327">
        <w:rPr>
          <w:rFonts w:asciiTheme="minorHAnsi" w:hAnsiTheme="minorHAnsi" w:hint="cs"/>
          <w:sz w:val="30"/>
          <w:szCs w:val="30"/>
          <w:cs/>
        </w:rPr>
        <w:t xml:space="preserve">อนุมัติการออกและเสนอขายใบสำคัญแสดงสิทธิที่จะซื้อหุ้นสามัญของบริษัท </w:t>
      </w:r>
      <w:r w:rsidRPr="006D5327">
        <w:rPr>
          <w:rFonts w:asciiTheme="minorHAnsi" w:hAnsiTheme="minorHAnsi"/>
          <w:sz w:val="30"/>
          <w:szCs w:val="30"/>
        </w:rPr>
        <w:t xml:space="preserve">(SABUY-W2) </w:t>
      </w:r>
      <w:r w:rsidRPr="006D5327">
        <w:rPr>
          <w:rFonts w:asciiTheme="minorHAnsi" w:hAnsiTheme="minorHAnsi" w:hint="cs"/>
          <w:sz w:val="30"/>
          <w:szCs w:val="30"/>
          <w:cs/>
        </w:rPr>
        <w:t>ให้แก่ผู้ถือหุ้นเดิม</w:t>
      </w:r>
      <w:r w:rsidRPr="00F27F94">
        <w:rPr>
          <w:rFonts w:asciiTheme="minorHAnsi" w:hAnsiTheme="minorHAnsi" w:hint="cs"/>
          <w:sz w:val="30"/>
          <w:szCs w:val="30"/>
          <w:cs/>
        </w:rPr>
        <w:t xml:space="preserve">ตามสัดส่วนการถือหุ้นจำนวน </w:t>
      </w:r>
      <w:r w:rsidRPr="00F27F94">
        <w:rPr>
          <w:rFonts w:asciiTheme="minorHAnsi" w:hAnsiTheme="minorHAnsi"/>
          <w:sz w:val="30"/>
          <w:szCs w:val="30"/>
        </w:rPr>
        <w:t>508,5</w:t>
      </w:r>
      <w:r w:rsidR="00014A61">
        <w:rPr>
          <w:rFonts w:asciiTheme="minorHAnsi" w:hAnsiTheme="minorHAnsi"/>
          <w:sz w:val="30"/>
          <w:szCs w:val="30"/>
        </w:rPr>
        <w:t>5</w:t>
      </w:r>
      <w:r w:rsidRPr="00F27F94">
        <w:rPr>
          <w:rFonts w:asciiTheme="minorHAnsi" w:hAnsiTheme="minorHAnsi"/>
          <w:sz w:val="30"/>
          <w:szCs w:val="30"/>
        </w:rPr>
        <w:t xml:space="preserve">1,983 </w:t>
      </w:r>
      <w:r w:rsidRPr="00F27F94">
        <w:rPr>
          <w:rFonts w:asciiTheme="minorHAnsi" w:hAnsiTheme="minorHAnsi" w:hint="cs"/>
          <w:sz w:val="30"/>
          <w:szCs w:val="30"/>
          <w:cs/>
        </w:rPr>
        <w:t xml:space="preserve">หน่วย </w:t>
      </w:r>
    </w:p>
    <w:p w14:paraId="5CB72F22" w14:textId="70EC3210" w:rsidR="00AF30C6" w:rsidRPr="00F27F94" w:rsidRDefault="00AF30C6" w:rsidP="00AF30C6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F27F94">
        <w:rPr>
          <w:rFonts w:asciiTheme="minorHAnsi" w:hAnsiTheme="minorHAnsi"/>
          <w:sz w:val="30"/>
          <w:szCs w:val="30"/>
        </w:rPr>
        <w:t>6)</w:t>
      </w:r>
      <w:r w:rsidRPr="00F27F94">
        <w:rPr>
          <w:rFonts w:asciiTheme="minorHAnsi" w:hAnsiTheme="minorHAnsi"/>
          <w:sz w:val="30"/>
          <w:szCs w:val="30"/>
        </w:rPr>
        <w:tab/>
      </w:r>
      <w:r w:rsidRPr="00F27F94">
        <w:rPr>
          <w:rFonts w:asciiTheme="minorHAnsi" w:hAnsiTheme="minorHAnsi" w:hint="cs"/>
          <w:sz w:val="30"/>
          <w:szCs w:val="30"/>
          <w:cs/>
        </w:rPr>
        <w:t>อนุมัติการออกและเสนอขายใบสำคัญแสดงสิทธิที่จะซื้อหุ้นสามัญของบริษัท ให้แก่กรรมการ</w:t>
      </w:r>
      <w:r w:rsidR="00F42333">
        <w:rPr>
          <w:rFonts w:asciiTheme="minorHAnsi" w:hAnsiTheme="minorHAnsi"/>
          <w:sz w:val="30"/>
          <w:szCs w:val="30"/>
        </w:rPr>
        <w:t xml:space="preserve"> </w:t>
      </w:r>
      <w:r w:rsidR="00D67F62">
        <w:rPr>
          <w:rFonts w:asciiTheme="minorHAnsi" w:hAnsiTheme="minorHAnsi" w:hint="cs"/>
          <w:sz w:val="30"/>
          <w:szCs w:val="30"/>
          <w:cs/>
        </w:rPr>
        <w:t>ผู้บริหาร</w:t>
      </w:r>
      <w:r w:rsidRPr="00F27F94">
        <w:rPr>
          <w:rFonts w:asciiTheme="minorHAnsi" w:hAnsiTheme="minorHAnsi" w:hint="cs"/>
          <w:sz w:val="30"/>
          <w:szCs w:val="30"/>
          <w:cs/>
        </w:rPr>
        <w:t xml:space="preserve">และพนักงานของบริษัทและบริษัทย่อย ครั้งที่ </w:t>
      </w:r>
      <w:r w:rsidRPr="00F27F94">
        <w:rPr>
          <w:rFonts w:asciiTheme="minorHAnsi" w:hAnsiTheme="minorHAnsi"/>
          <w:sz w:val="30"/>
          <w:szCs w:val="30"/>
        </w:rPr>
        <w:t>3 (SABUY-</w:t>
      </w:r>
      <w:r w:rsidR="00D67F62">
        <w:rPr>
          <w:rFonts w:asciiTheme="minorHAnsi" w:hAnsiTheme="minorHAnsi"/>
          <w:sz w:val="30"/>
          <w:szCs w:val="30"/>
        </w:rPr>
        <w:t>WC</w:t>
      </w:r>
      <w:r w:rsidRPr="00F27F94">
        <w:rPr>
          <w:rFonts w:asciiTheme="minorHAnsi" w:hAnsiTheme="minorHAnsi"/>
          <w:sz w:val="30"/>
          <w:szCs w:val="30"/>
        </w:rPr>
        <w:t xml:space="preserve">) </w:t>
      </w:r>
      <w:r w:rsidRPr="00F27F94">
        <w:rPr>
          <w:rFonts w:asciiTheme="minorHAnsi" w:hAnsiTheme="minorHAnsi" w:hint="cs"/>
          <w:sz w:val="30"/>
          <w:szCs w:val="30"/>
          <w:cs/>
        </w:rPr>
        <w:t xml:space="preserve">จำนวนไม่เกิน </w:t>
      </w:r>
      <w:r w:rsidRPr="00F27F94">
        <w:rPr>
          <w:rFonts w:asciiTheme="minorHAnsi" w:hAnsiTheme="minorHAnsi"/>
          <w:sz w:val="30"/>
          <w:szCs w:val="30"/>
        </w:rPr>
        <w:t xml:space="preserve">40,000,000 </w:t>
      </w:r>
      <w:r w:rsidRPr="00F27F94">
        <w:rPr>
          <w:rFonts w:asciiTheme="minorHAnsi" w:hAnsiTheme="minorHAnsi" w:hint="cs"/>
          <w:sz w:val="30"/>
          <w:szCs w:val="30"/>
          <w:cs/>
        </w:rPr>
        <w:t>หน่วย</w:t>
      </w:r>
    </w:p>
    <w:p w14:paraId="541D1BE5" w14:textId="68A18BC6" w:rsidR="00AF30C6" w:rsidRPr="002874D1" w:rsidRDefault="00AF30C6" w:rsidP="00F27F94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F27F94">
        <w:rPr>
          <w:rFonts w:asciiTheme="minorHAnsi" w:hAnsiTheme="minorHAnsi"/>
          <w:sz w:val="30"/>
          <w:szCs w:val="30"/>
        </w:rPr>
        <w:t>7)</w:t>
      </w:r>
      <w:r w:rsidRPr="00F27F94">
        <w:rPr>
          <w:rFonts w:asciiTheme="minorHAnsi" w:hAnsiTheme="minorHAnsi"/>
          <w:sz w:val="30"/>
          <w:szCs w:val="30"/>
        </w:rPr>
        <w:tab/>
      </w:r>
      <w:r w:rsidRPr="00F27F94">
        <w:rPr>
          <w:rFonts w:asciiTheme="minorHAnsi" w:hAnsiTheme="minorHAnsi"/>
          <w:sz w:val="30"/>
          <w:szCs w:val="30"/>
          <w:cs/>
        </w:rPr>
        <w:t>อนุมัติการเพิ่มทุนจดทะเบียนของบริษัท</w:t>
      </w:r>
      <w:r w:rsidR="00F27F94" w:rsidRPr="00F27F94">
        <w:rPr>
          <w:rFonts w:asciiTheme="minorHAnsi" w:hAnsiTheme="minorHAnsi"/>
          <w:sz w:val="30"/>
          <w:szCs w:val="30"/>
          <w:cs/>
        </w:rPr>
        <w:t>จ</w:t>
      </w:r>
      <w:r w:rsidR="008365CD">
        <w:rPr>
          <w:rFonts w:asciiTheme="minorHAnsi" w:hAnsiTheme="minorHAnsi" w:hint="cs"/>
          <w:sz w:val="30"/>
          <w:szCs w:val="30"/>
          <w:cs/>
        </w:rPr>
        <w:t>ำนวน</w:t>
      </w:r>
      <w:r w:rsidR="00F27F94" w:rsidRPr="00F27F94">
        <w:rPr>
          <w:rFonts w:asciiTheme="minorHAnsi" w:hAnsiTheme="minorHAnsi"/>
          <w:sz w:val="30"/>
          <w:szCs w:val="30"/>
          <w:cs/>
        </w:rPr>
        <w:t xml:space="preserve"> </w:t>
      </w:r>
      <w:r w:rsidR="008365CD">
        <w:rPr>
          <w:rFonts w:asciiTheme="minorHAnsi" w:hAnsiTheme="minorHAnsi"/>
          <w:sz w:val="30"/>
          <w:szCs w:val="30"/>
        </w:rPr>
        <w:t xml:space="preserve">712.65 </w:t>
      </w:r>
      <w:r w:rsidR="008365CD"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="00F27F94" w:rsidRPr="00F27F94">
        <w:rPr>
          <w:rFonts w:asciiTheme="minorHAnsi" w:hAnsiTheme="minorHAnsi"/>
          <w:sz w:val="30"/>
          <w:szCs w:val="30"/>
          <w:cs/>
        </w:rPr>
        <w:t>โดยการออกหุ้นสามัญ</w:t>
      </w:r>
      <w:r w:rsidR="008365CD">
        <w:rPr>
          <w:rFonts w:asciiTheme="minorHAnsi" w:hAnsiTheme="minorHAnsi" w:hint="cs"/>
          <w:sz w:val="30"/>
          <w:szCs w:val="30"/>
          <w:cs/>
        </w:rPr>
        <w:t xml:space="preserve">ใหม่จำนวน </w:t>
      </w:r>
      <w:r w:rsidR="008365CD">
        <w:rPr>
          <w:rFonts w:asciiTheme="minorHAnsi" w:hAnsiTheme="minorHAnsi"/>
          <w:sz w:val="30"/>
          <w:szCs w:val="30"/>
        </w:rPr>
        <w:t xml:space="preserve">712.65 </w:t>
      </w:r>
      <w:r w:rsidR="008365CD">
        <w:rPr>
          <w:rFonts w:asciiTheme="minorHAnsi" w:hAnsiTheme="minorHAnsi" w:hint="cs"/>
          <w:sz w:val="30"/>
          <w:szCs w:val="30"/>
          <w:cs/>
        </w:rPr>
        <w:t xml:space="preserve">ล้านหุ้น </w:t>
      </w:r>
      <w:r w:rsidR="00F27F94" w:rsidRPr="00F27F94">
        <w:rPr>
          <w:rFonts w:asciiTheme="minorHAnsi" w:hAnsiTheme="minorHAnsi"/>
          <w:sz w:val="30"/>
          <w:szCs w:val="30"/>
          <w:cs/>
        </w:rPr>
        <w:t>มูลค่าที่ตราไว้</w:t>
      </w:r>
      <w:r w:rsidR="008365CD">
        <w:rPr>
          <w:rFonts w:asciiTheme="minorHAnsi" w:hAnsiTheme="minorHAnsi" w:hint="cs"/>
          <w:sz w:val="30"/>
          <w:szCs w:val="30"/>
          <w:cs/>
        </w:rPr>
        <w:t xml:space="preserve"> </w:t>
      </w:r>
      <w:r w:rsidR="008365CD">
        <w:rPr>
          <w:rFonts w:asciiTheme="minorHAnsi" w:hAnsiTheme="minorHAnsi"/>
          <w:sz w:val="30"/>
          <w:szCs w:val="30"/>
        </w:rPr>
        <w:t xml:space="preserve">1 </w:t>
      </w:r>
      <w:r w:rsidR="008365CD">
        <w:rPr>
          <w:rFonts w:asciiTheme="minorHAnsi" w:hAnsiTheme="minorHAnsi" w:hint="cs"/>
          <w:sz w:val="30"/>
          <w:szCs w:val="30"/>
          <w:cs/>
        </w:rPr>
        <w:t xml:space="preserve">บาทต่อหุ้น </w:t>
      </w:r>
      <w:r w:rsidRPr="00F27F94">
        <w:rPr>
          <w:rFonts w:asciiTheme="minorHAnsi" w:hAnsiTheme="minorHAnsi" w:hint="cs"/>
          <w:sz w:val="30"/>
          <w:szCs w:val="30"/>
          <w:cs/>
        </w:rPr>
        <w:t>รวมถึงอนุมัติการแก้ไขเพิ่มเติมหนังสือบริคณห์สนธิ</w:t>
      </w:r>
      <w:r w:rsidRPr="008365CD">
        <w:rPr>
          <w:rFonts w:asciiTheme="minorHAnsi" w:hAnsiTheme="minorHAnsi"/>
          <w:sz w:val="30"/>
          <w:szCs w:val="30"/>
          <w:cs/>
        </w:rPr>
        <w:t>ของบริษัทให้</w:t>
      </w:r>
      <w:r w:rsidRPr="002874D1">
        <w:rPr>
          <w:rFonts w:asciiTheme="minorHAnsi" w:hAnsiTheme="minorHAnsi"/>
          <w:sz w:val="30"/>
          <w:szCs w:val="30"/>
          <w:cs/>
        </w:rPr>
        <w:t>สอดคล้องกับการเพิ่มทุนจดทะเบียน และจัดสรรหุ้น</w:t>
      </w:r>
      <w:r w:rsidRPr="002874D1">
        <w:rPr>
          <w:rFonts w:asciiTheme="minorHAnsi" w:hAnsiTheme="minorHAnsi" w:hint="cs"/>
          <w:sz w:val="30"/>
          <w:szCs w:val="30"/>
          <w:cs/>
        </w:rPr>
        <w:t>สามัญ</w:t>
      </w:r>
      <w:r w:rsidRPr="002874D1">
        <w:rPr>
          <w:rFonts w:asciiTheme="minorHAnsi" w:hAnsiTheme="minorHAnsi"/>
          <w:sz w:val="30"/>
          <w:szCs w:val="30"/>
          <w:cs/>
        </w:rPr>
        <w:t>เพิ่มทุน</w:t>
      </w:r>
      <w:r w:rsidRPr="002874D1">
        <w:rPr>
          <w:rFonts w:asciiTheme="minorHAnsi" w:hAnsiTheme="minorHAnsi" w:hint="cs"/>
          <w:sz w:val="30"/>
          <w:szCs w:val="30"/>
          <w:cs/>
        </w:rPr>
        <w:t>ดังนี้</w:t>
      </w:r>
    </w:p>
    <w:p w14:paraId="7BC3FDD9" w14:textId="2184202C" w:rsidR="00AF30C6" w:rsidRDefault="00AF30C6" w:rsidP="00AF30C6">
      <w:pPr>
        <w:tabs>
          <w:tab w:val="clear" w:pos="454"/>
          <w:tab w:val="clear" w:pos="680"/>
          <w:tab w:val="clear" w:pos="907"/>
          <w:tab w:val="clear" w:pos="2580"/>
          <w:tab w:val="left" w:pos="1440"/>
          <w:tab w:val="left" w:pos="1530"/>
          <w:tab w:val="left" w:pos="1710"/>
          <w:tab w:val="left" w:pos="1800"/>
        </w:tabs>
        <w:ind w:left="1620" w:hanging="720"/>
        <w:jc w:val="thaiDistribute"/>
        <w:rPr>
          <w:rFonts w:asciiTheme="minorHAnsi" w:hAnsiTheme="minorHAnsi"/>
          <w:sz w:val="30"/>
          <w:szCs w:val="30"/>
        </w:rPr>
      </w:pPr>
      <w:r w:rsidRPr="002874D1">
        <w:rPr>
          <w:rFonts w:asciiTheme="minorHAnsi" w:hAnsiTheme="minorHAnsi"/>
          <w:sz w:val="30"/>
          <w:szCs w:val="30"/>
        </w:rPr>
        <w:t>7.1)</w:t>
      </w:r>
      <w:r w:rsidRPr="002874D1">
        <w:rPr>
          <w:rFonts w:asciiTheme="minorHAnsi" w:hAnsiTheme="minorHAnsi"/>
          <w:sz w:val="30"/>
          <w:szCs w:val="30"/>
        </w:rPr>
        <w:tab/>
      </w:r>
      <w:r w:rsidRPr="002874D1">
        <w:rPr>
          <w:rFonts w:asciiTheme="minorHAnsi" w:hAnsiTheme="minorHAnsi"/>
          <w:sz w:val="30"/>
          <w:szCs w:val="30"/>
        </w:rPr>
        <w:tab/>
      </w:r>
      <w:r w:rsidRPr="002874D1">
        <w:rPr>
          <w:rFonts w:asciiTheme="minorHAnsi" w:hAnsiTheme="minorHAnsi"/>
          <w:sz w:val="30"/>
          <w:szCs w:val="30"/>
        </w:rPr>
        <w:tab/>
      </w:r>
      <w:r w:rsidRPr="002874D1">
        <w:rPr>
          <w:rFonts w:asciiTheme="minorHAnsi" w:hAnsiTheme="minorHAnsi" w:hint="cs"/>
          <w:sz w:val="30"/>
          <w:szCs w:val="30"/>
          <w:cs/>
        </w:rPr>
        <w:t>จัดสรรหุ้นสามัญเพิ่มทุ</w:t>
      </w:r>
      <w:r w:rsidR="002874D1" w:rsidRPr="002874D1">
        <w:rPr>
          <w:rFonts w:asciiTheme="minorHAnsi" w:hAnsiTheme="minorHAnsi" w:hint="cs"/>
          <w:sz w:val="30"/>
          <w:szCs w:val="30"/>
          <w:cs/>
        </w:rPr>
        <w:t>นให้แก่บุคคลในวงจำกัดซึ่งเป็นบุคคลที่เกี่ยวข้องกันในการซื้อหุ้นสามัญของ</w:t>
      </w:r>
      <w:r w:rsidRPr="002874D1">
        <w:rPr>
          <w:rFonts w:asciiTheme="minorHAnsi" w:hAnsiTheme="minorHAnsi"/>
          <w:sz w:val="30"/>
          <w:szCs w:val="30"/>
          <w:cs/>
        </w:rPr>
        <w:t xml:space="preserve"> บริษัท แอ็ดวานซ์ อินฟอร์เมชั่น เทคโนโลยี จำกัด (มหาชน)</w:t>
      </w:r>
      <w:r w:rsidRPr="002874D1">
        <w:rPr>
          <w:rFonts w:asciiTheme="minorHAnsi" w:hAnsiTheme="minorHAnsi" w:hint="cs"/>
          <w:sz w:val="30"/>
          <w:szCs w:val="30"/>
          <w:cs/>
        </w:rPr>
        <w:t xml:space="preserve"> จำนวน </w:t>
      </w:r>
      <w:r w:rsidR="002874D1" w:rsidRPr="002874D1">
        <w:rPr>
          <w:rFonts w:asciiTheme="minorHAnsi" w:hAnsiTheme="minorHAnsi"/>
          <w:sz w:val="30"/>
          <w:szCs w:val="30"/>
        </w:rPr>
        <w:t>25</w:t>
      </w:r>
      <w:r w:rsidRPr="002874D1">
        <w:rPr>
          <w:rFonts w:asciiTheme="minorHAnsi" w:hAnsiTheme="minorHAnsi"/>
          <w:sz w:val="30"/>
          <w:szCs w:val="30"/>
        </w:rPr>
        <w:t>,</w:t>
      </w:r>
      <w:r w:rsidRPr="002874D1">
        <w:rPr>
          <w:rFonts w:asciiTheme="minorHAnsi" w:hAnsiTheme="minorHAnsi"/>
          <w:sz w:val="30"/>
          <w:szCs w:val="30"/>
          <w:cs/>
        </w:rPr>
        <w:t>111</w:t>
      </w:r>
      <w:r w:rsidRPr="002874D1">
        <w:rPr>
          <w:rFonts w:asciiTheme="minorHAnsi" w:hAnsiTheme="minorHAnsi"/>
          <w:sz w:val="30"/>
          <w:szCs w:val="30"/>
        </w:rPr>
        <w:t>,504</w:t>
      </w:r>
      <w:r w:rsidRPr="002874D1">
        <w:rPr>
          <w:rFonts w:asciiTheme="minorHAnsi" w:hAnsiTheme="minorHAnsi" w:hint="cs"/>
          <w:sz w:val="30"/>
          <w:szCs w:val="30"/>
          <w:cs/>
        </w:rPr>
        <w:t xml:space="preserve"> หุ้น</w:t>
      </w:r>
      <w:r w:rsidR="002874D1" w:rsidRPr="002874D1">
        <w:rPr>
          <w:rFonts w:asciiTheme="minorHAnsi" w:hAnsiTheme="minorHAnsi"/>
          <w:sz w:val="30"/>
          <w:szCs w:val="30"/>
        </w:rPr>
        <w:t xml:space="preserve"> </w:t>
      </w:r>
      <w:r w:rsidR="002874D1" w:rsidRPr="002874D1">
        <w:rPr>
          <w:rFonts w:asciiTheme="minorHAnsi" w:hAnsiTheme="minorHAnsi" w:hint="cs"/>
          <w:sz w:val="30"/>
          <w:szCs w:val="30"/>
          <w:cs/>
        </w:rPr>
        <w:t xml:space="preserve">มูลค่าที่ตราไว้      </w:t>
      </w:r>
      <w:r w:rsidR="002874D1" w:rsidRPr="002874D1">
        <w:rPr>
          <w:rFonts w:asciiTheme="minorHAnsi" w:hAnsiTheme="minorHAnsi"/>
          <w:sz w:val="30"/>
          <w:szCs w:val="30"/>
        </w:rPr>
        <w:t xml:space="preserve">1 </w:t>
      </w:r>
      <w:r w:rsidR="002874D1" w:rsidRPr="002874D1">
        <w:rPr>
          <w:rFonts w:asciiTheme="minorHAnsi" w:hAnsiTheme="minorHAnsi" w:hint="cs"/>
          <w:sz w:val="30"/>
          <w:szCs w:val="30"/>
          <w:cs/>
        </w:rPr>
        <w:t xml:space="preserve">บาทต่อหุ้น </w:t>
      </w:r>
      <w:r w:rsidR="002874D1" w:rsidRPr="002874D1">
        <w:rPr>
          <w:rFonts w:asciiTheme="minorHAnsi" w:hAnsiTheme="minorHAnsi"/>
          <w:sz w:val="30"/>
          <w:szCs w:val="30"/>
          <w:cs/>
        </w:rPr>
        <w:t xml:space="preserve">ในราคาเสนอขาย </w:t>
      </w:r>
      <w:r w:rsidR="002874D1" w:rsidRPr="002874D1">
        <w:rPr>
          <w:rFonts w:asciiTheme="minorHAnsi" w:hAnsiTheme="minorHAnsi"/>
          <w:sz w:val="30"/>
          <w:szCs w:val="30"/>
        </w:rPr>
        <w:t>28.25</w:t>
      </w:r>
      <w:r w:rsidR="002874D1" w:rsidRPr="002874D1">
        <w:rPr>
          <w:rFonts w:asciiTheme="minorHAnsi" w:hAnsiTheme="minorHAnsi"/>
          <w:sz w:val="30"/>
          <w:szCs w:val="30"/>
          <w:cs/>
        </w:rPr>
        <w:t xml:space="preserve"> บาทต่อหุ้น คิดเป็นจำนวนเงิน </w:t>
      </w:r>
      <w:r w:rsidR="002874D1" w:rsidRPr="002874D1">
        <w:rPr>
          <w:rFonts w:asciiTheme="minorHAnsi" w:hAnsiTheme="minorHAnsi"/>
          <w:sz w:val="30"/>
          <w:szCs w:val="30"/>
        </w:rPr>
        <w:t xml:space="preserve">709.40 </w:t>
      </w:r>
      <w:r w:rsidR="002874D1" w:rsidRPr="002874D1">
        <w:rPr>
          <w:rFonts w:asciiTheme="minorHAnsi" w:hAnsiTheme="minorHAnsi"/>
          <w:sz w:val="30"/>
          <w:szCs w:val="30"/>
          <w:cs/>
        </w:rPr>
        <w:t>ล้านบาท</w:t>
      </w:r>
    </w:p>
    <w:p w14:paraId="64D30070" w14:textId="6059119E" w:rsidR="002874D1" w:rsidRPr="00BC1564" w:rsidRDefault="002874D1" w:rsidP="00AF30C6">
      <w:pPr>
        <w:tabs>
          <w:tab w:val="clear" w:pos="454"/>
          <w:tab w:val="clear" w:pos="680"/>
          <w:tab w:val="clear" w:pos="907"/>
          <w:tab w:val="clear" w:pos="2580"/>
          <w:tab w:val="left" w:pos="1440"/>
          <w:tab w:val="left" w:pos="1530"/>
          <w:tab w:val="left" w:pos="1710"/>
          <w:tab w:val="left" w:pos="1800"/>
        </w:tabs>
        <w:ind w:left="1620" w:hanging="720"/>
        <w:jc w:val="thaiDistribute"/>
        <w:rPr>
          <w:rFonts w:asciiTheme="minorHAnsi" w:hAnsiTheme="minorHAnsi"/>
          <w:sz w:val="30"/>
          <w:szCs w:val="30"/>
          <w:cs/>
        </w:rPr>
      </w:pPr>
      <w:r>
        <w:rPr>
          <w:rFonts w:asciiTheme="minorHAnsi" w:hAnsiTheme="minorHAnsi"/>
          <w:sz w:val="30"/>
          <w:szCs w:val="30"/>
        </w:rPr>
        <w:t>7.2)</w:t>
      </w:r>
      <w:r>
        <w:rPr>
          <w:rFonts w:asciiTheme="minorHAnsi" w:hAnsiTheme="minorHAnsi"/>
          <w:sz w:val="30"/>
          <w:szCs w:val="30"/>
        </w:rPr>
        <w:tab/>
      </w:r>
      <w:r>
        <w:rPr>
          <w:rFonts w:asciiTheme="minorHAnsi" w:hAnsiTheme="minorHAnsi"/>
          <w:sz w:val="30"/>
          <w:szCs w:val="30"/>
        </w:rPr>
        <w:tab/>
      </w:r>
      <w:r>
        <w:rPr>
          <w:rFonts w:asciiTheme="minorHAnsi" w:hAnsiTheme="minorHAnsi"/>
          <w:sz w:val="30"/>
          <w:szCs w:val="30"/>
        </w:rPr>
        <w:tab/>
      </w:r>
      <w:r w:rsidR="00670AB9" w:rsidRPr="002874D1">
        <w:rPr>
          <w:rFonts w:asciiTheme="minorHAnsi" w:hAnsiTheme="minorHAnsi"/>
          <w:sz w:val="30"/>
          <w:szCs w:val="30"/>
        </w:rPr>
        <w:tab/>
      </w:r>
      <w:r w:rsidR="00670AB9" w:rsidRPr="002874D1">
        <w:rPr>
          <w:rFonts w:asciiTheme="minorHAnsi" w:hAnsiTheme="minorHAnsi" w:hint="cs"/>
          <w:sz w:val="30"/>
          <w:szCs w:val="30"/>
          <w:cs/>
        </w:rPr>
        <w:t>จัดสรรหุ้นสามัญเพิ่มทุนให้แก่บุคคลในวงจำกัดในการซื้อหุ้นสามัญของ</w:t>
      </w:r>
      <w:r w:rsidR="00670AB9" w:rsidRPr="002874D1">
        <w:rPr>
          <w:rFonts w:asciiTheme="minorHAnsi" w:hAnsiTheme="minorHAnsi"/>
          <w:sz w:val="30"/>
          <w:szCs w:val="30"/>
          <w:cs/>
        </w:rPr>
        <w:t xml:space="preserve"> บริษัท </w:t>
      </w:r>
      <w:r w:rsidR="00670AB9" w:rsidRPr="00670AB9">
        <w:rPr>
          <w:rFonts w:asciiTheme="minorHAnsi" w:hAnsiTheme="minorHAnsi"/>
          <w:sz w:val="30"/>
          <w:szCs w:val="30"/>
          <w:cs/>
        </w:rPr>
        <w:t xml:space="preserve">นครหลวง แคปปิตอล </w:t>
      </w:r>
      <w:r w:rsidR="00670AB9" w:rsidRPr="00670AB9">
        <w:rPr>
          <w:rFonts w:asciiTheme="minorHAnsi" w:hAnsiTheme="minorHAnsi"/>
          <w:spacing w:val="-6"/>
          <w:sz w:val="30"/>
          <w:szCs w:val="30"/>
          <w:cs/>
        </w:rPr>
        <w:t>จำกัด (มหาชน)</w:t>
      </w:r>
      <w:r w:rsidR="00670AB9" w:rsidRPr="00670AB9">
        <w:rPr>
          <w:rFonts w:asciiTheme="minorHAnsi" w:hAnsiTheme="minorHAnsi" w:hint="cs"/>
          <w:spacing w:val="-6"/>
          <w:sz w:val="30"/>
          <w:szCs w:val="30"/>
          <w:cs/>
        </w:rPr>
        <w:t xml:space="preserve"> จำนวน </w:t>
      </w:r>
      <w:r w:rsidR="00670AB9" w:rsidRPr="00670AB9">
        <w:rPr>
          <w:rFonts w:asciiTheme="minorHAnsi" w:hAnsiTheme="minorHAnsi"/>
          <w:spacing w:val="-6"/>
          <w:sz w:val="30"/>
          <w:szCs w:val="30"/>
        </w:rPr>
        <w:t>6,896,005</w:t>
      </w:r>
      <w:r w:rsidR="00670AB9" w:rsidRPr="00670AB9">
        <w:rPr>
          <w:rFonts w:asciiTheme="minorHAnsi" w:hAnsiTheme="minorHAnsi" w:hint="cs"/>
          <w:spacing w:val="-6"/>
          <w:sz w:val="30"/>
          <w:szCs w:val="30"/>
          <w:cs/>
        </w:rPr>
        <w:t xml:space="preserve"> หุ้น</w:t>
      </w:r>
      <w:r w:rsidR="00670AB9" w:rsidRPr="00670AB9">
        <w:rPr>
          <w:rFonts w:asciiTheme="minorHAnsi" w:hAnsiTheme="minorHAnsi"/>
          <w:spacing w:val="-6"/>
          <w:sz w:val="30"/>
          <w:szCs w:val="30"/>
        </w:rPr>
        <w:t xml:space="preserve"> </w:t>
      </w:r>
      <w:r w:rsidR="00670AB9" w:rsidRPr="00670AB9">
        <w:rPr>
          <w:rFonts w:asciiTheme="minorHAnsi" w:hAnsiTheme="minorHAnsi" w:hint="cs"/>
          <w:spacing w:val="-6"/>
          <w:sz w:val="30"/>
          <w:szCs w:val="30"/>
          <w:cs/>
        </w:rPr>
        <w:t>มูลค่าที่ตราไว้</w:t>
      </w:r>
      <w:r w:rsidR="00670AB9" w:rsidRPr="00670AB9">
        <w:rPr>
          <w:rFonts w:asciiTheme="minorHAnsi" w:hAnsiTheme="minorHAnsi"/>
          <w:spacing w:val="-6"/>
          <w:sz w:val="30"/>
          <w:szCs w:val="30"/>
        </w:rPr>
        <w:t xml:space="preserve"> 1 </w:t>
      </w:r>
      <w:r w:rsidR="00670AB9" w:rsidRPr="00670AB9">
        <w:rPr>
          <w:rFonts w:asciiTheme="minorHAnsi" w:hAnsiTheme="minorHAnsi" w:hint="cs"/>
          <w:spacing w:val="-6"/>
          <w:sz w:val="30"/>
          <w:szCs w:val="30"/>
          <w:cs/>
        </w:rPr>
        <w:t xml:space="preserve">บาทต่อหุ้น </w:t>
      </w:r>
      <w:r w:rsidR="00670AB9" w:rsidRPr="00670AB9">
        <w:rPr>
          <w:rFonts w:asciiTheme="minorHAnsi" w:hAnsiTheme="minorHAnsi"/>
          <w:spacing w:val="-6"/>
          <w:sz w:val="30"/>
          <w:szCs w:val="30"/>
          <w:cs/>
        </w:rPr>
        <w:t xml:space="preserve">ในราคาเสนอขาย </w:t>
      </w:r>
      <w:r w:rsidR="00670AB9" w:rsidRPr="00670AB9">
        <w:rPr>
          <w:rFonts w:asciiTheme="minorHAnsi" w:hAnsiTheme="minorHAnsi"/>
          <w:spacing w:val="-6"/>
          <w:sz w:val="30"/>
          <w:szCs w:val="30"/>
        </w:rPr>
        <w:t>28.25</w:t>
      </w:r>
      <w:r w:rsidR="00670AB9" w:rsidRPr="00670AB9">
        <w:rPr>
          <w:rFonts w:asciiTheme="minorHAnsi" w:hAnsiTheme="minorHAnsi"/>
          <w:spacing w:val="-6"/>
          <w:sz w:val="30"/>
          <w:szCs w:val="30"/>
          <w:cs/>
        </w:rPr>
        <w:t xml:space="preserve"> บาทต่อหุ้น</w:t>
      </w:r>
      <w:r w:rsidR="00670AB9" w:rsidRPr="002874D1">
        <w:rPr>
          <w:rFonts w:asciiTheme="minorHAnsi" w:hAnsiTheme="minorHAnsi"/>
          <w:sz w:val="30"/>
          <w:szCs w:val="30"/>
          <w:cs/>
        </w:rPr>
        <w:t xml:space="preserve"> </w:t>
      </w:r>
      <w:r w:rsidR="00670AB9">
        <w:rPr>
          <w:rFonts w:asciiTheme="minorHAnsi" w:hAnsiTheme="minorHAnsi"/>
          <w:sz w:val="30"/>
          <w:szCs w:val="30"/>
        </w:rPr>
        <w:t xml:space="preserve">  </w:t>
      </w:r>
      <w:r w:rsidR="00670AB9" w:rsidRPr="00BC1564">
        <w:rPr>
          <w:rFonts w:asciiTheme="minorHAnsi" w:hAnsiTheme="minorHAnsi"/>
          <w:sz w:val="30"/>
          <w:szCs w:val="30"/>
          <w:cs/>
        </w:rPr>
        <w:t xml:space="preserve">คิดเป็นจำนวนเงิน </w:t>
      </w:r>
      <w:r w:rsidR="00BC1564" w:rsidRPr="00BC1564">
        <w:rPr>
          <w:rFonts w:asciiTheme="minorHAnsi" w:hAnsiTheme="minorHAnsi"/>
          <w:sz w:val="30"/>
          <w:szCs w:val="30"/>
        </w:rPr>
        <w:t>194.81</w:t>
      </w:r>
      <w:r w:rsidR="00670AB9" w:rsidRPr="00BC1564">
        <w:rPr>
          <w:rFonts w:asciiTheme="minorHAnsi" w:hAnsiTheme="minorHAnsi"/>
          <w:sz w:val="30"/>
          <w:szCs w:val="30"/>
        </w:rPr>
        <w:t xml:space="preserve"> </w:t>
      </w:r>
      <w:r w:rsidR="00670AB9" w:rsidRPr="00BC1564">
        <w:rPr>
          <w:rFonts w:asciiTheme="minorHAnsi" w:hAnsiTheme="minorHAnsi"/>
          <w:sz w:val="30"/>
          <w:szCs w:val="30"/>
          <w:cs/>
        </w:rPr>
        <w:t>ล้านบาท</w:t>
      </w:r>
    </w:p>
    <w:p w14:paraId="5E4ADDA7" w14:textId="0EC766D6" w:rsidR="00AF30C6" w:rsidRPr="00BC1564" w:rsidRDefault="00AF30C6" w:rsidP="00AF30C6">
      <w:pPr>
        <w:tabs>
          <w:tab w:val="clear" w:pos="454"/>
          <w:tab w:val="clear" w:pos="680"/>
          <w:tab w:val="clear" w:pos="907"/>
          <w:tab w:val="clear" w:pos="2580"/>
          <w:tab w:val="left" w:pos="1440"/>
          <w:tab w:val="left" w:pos="1530"/>
          <w:tab w:val="left" w:pos="1710"/>
          <w:tab w:val="left" w:pos="1800"/>
        </w:tabs>
        <w:ind w:left="1620" w:hanging="72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BC1564">
        <w:rPr>
          <w:rFonts w:asciiTheme="minorHAnsi" w:hAnsiTheme="minorHAnsi"/>
          <w:sz w:val="30"/>
          <w:szCs w:val="30"/>
        </w:rPr>
        <w:t>7.3)</w:t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/>
          <w:spacing w:val="-6"/>
          <w:sz w:val="30"/>
          <w:szCs w:val="30"/>
        </w:rPr>
        <w:tab/>
      </w:r>
      <w:r w:rsidRPr="00BC1564">
        <w:rPr>
          <w:rFonts w:asciiTheme="minorHAnsi" w:hAnsiTheme="minorHAnsi"/>
          <w:spacing w:val="-6"/>
          <w:sz w:val="30"/>
          <w:szCs w:val="30"/>
          <w:cs/>
        </w:rPr>
        <w:t>จัดสรรหุ้นสามัญเพิ่มทุนจำนวน</w:t>
      </w:r>
      <w:r w:rsidRPr="00BC1564">
        <w:rPr>
          <w:rFonts w:asciiTheme="minorHAnsi" w:hAnsiTheme="minorHAnsi"/>
          <w:spacing w:val="-6"/>
          <w:sz w:val="30"/>
          <w:szCs w:val="30"/>
        </w:rPr>
        <w:t xml:space="preserve"> 508,5</w:t>
      </w:r>
      <w:r w:rsidR="00D67F62">
        <w:rPr>
          <w:rFonts w:asciiTheme="minorHAnsi" w:hAnsiTheme="minorHAnsi"/>
          <w:spacing w:val="-6"/>
          <w:sz w:val="30"/>
          <w:szCs w:val="30"/>
        </w:rPr>
        <w:t>5</w:t>
      </w:r>
      <w:r w:rsidRPr="00BC1564">
        <w:rPr>
          <w:rFonts w:asciiTheme="minorHAnsi" w:hAnsiTheme="minorHAnsi"/>
          <w:spacing w:val="-6"/>
          <w:sz w:val="30"/>
          <w:szCs w:val="30"/>
        </w:rPr>
        <w:t>1,983</w:t>
      </w:r>
      <w:r w:rsidRPr="00BC1564">
        <w:rPr>
          <w:rFonts w:asciiTheme="minorHAnsi" w:hAnsiTheme="minorHAnsi"/>
          <w:spacing w:val="-6"/>
          <w:sz w:val="30"/>
          <w:szCs w:val="30"/>
          <w:cs/>
        </w:rPr>
        <w:t xml:space="preserve"> หุ้น เพื่อรองรับ</w:t>
      </w:r>
      <w:r w:rsidR="00BC1564" w:rsidRPr="00BC1564">
        <w:rPr>
          <w:rFonts w:asciiTheme="minorHAnsi" w:hAnsiTheme="minorHAnsi"/>
          <w:spacing w:val="-6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</w:t>
      </w:r>
      <w:r w:rsidRPr="00BC1564">
        <w:rPr>
          <w:rFonts w:asciiTheme="minorHAnsi" w:hAnsiTheme="minorHAnsi"/>
          <w:spacing w:val="-6"/>
          <w:sz w:val="30"/>
          <w:szCs w:val="30"/>
          <w:cs/>
        </w:rPr>
        <w:t xml:space="preserve"> </w:t>
      </w:r>
      <w:r w:rsidRPr="00BC1564">
        <w:rPr>
          <w:rFonts w:asciiTheme="minorHAnsi" w:hAnsiTheme="minorHAnsi"/>
          <w:spacing w:val="-6"/>
          <w:sz w:val="30"/>
          <w:szCs w:val="30"/>
        </w:rPr>
        <w:t>SABUY-W2</w:t>
      </w:r>
      <w:r w:rsidRPr="00BC1564">
        <w:rPr>
          <w:rFonts w:asciiTheme="minorHAnsi" w:hAnsiTheme="minorHAnsi"/>
          <w:spacing w:val="-6"/>
          <w:sz w:val="30"/>
          <w:szCs w:val="30"/>
          <w:cs/>
        </w:rPr>
        <w:t xml:space="preserve"> </w:t>
      </w:r>
      <w:r w:rsidR="00BC1564" w:rsidRPr="00BC1564">
        <w:rPr>
          <w:rFonts w:asciiTheme="minorHAnsi" w:hAnsiTheme="minorHAnsi"/>
          <w:spacing w:val="-6"/>
          <w:sz w:val="30"/>
          <w:szCs w:val="30"/>
          <w:cs/>
        </w:rPr>
        <w:t>ให้แก่ผู้ถือหุ้นเดิมตามสัดส่วนการถือหุ้น</w:t>
      </w:r>
    </w:p>
    <w:p w14:paraId="792637F7" w14:textId="16C6D75E" w:rsidR="00AF30C6" w:rsidRPr="00BC1564" w:rsidRDefault="00AF30C6" w:rsidP="00AF30C6">
      <w:pPr>
        <w:tabs>
          <w:tab w:val="clear" w:pos="454"/>
          <w:tab w:val="clear" w:pos="680"/>
          <w:tab w:val="clear" w:pos="907"/>
          <w:tab w:val="clear" w:pos="2580"/>
          <w:tab w:val="left" w:pos="1440"/>
          <w:tab w:val="left" w:pos="1530"/>
          <w:tab w:val="left" w:pos="1710"/>
          <w:tab w:val="left" w:pos="1800"/>
        </w:tabs>
        <w:ind w:left="1620" w:hanging="720"/>
        <w:jc w:val="thaiDistribute"/>
        <w:rPr>
          <w:rFonts w:asciiTheme="minorHAnsi" w:hAnsiTheme="minorHAnsi"/>
          <w:sz w:val="30"/>
          <w:szCs w:val="30"/>
        </w:rPr>
      </w:pPr>
      <w:r w:rsidRPr="00BC1564">
        <w:rPr>
          <w:rFonts w:asciiTheme="minorHAnsi" w:hAnsiTheme="minorHAnsi"/>
          <w:sz w:val="30"/>
          <w:szCs w:val="30"/>
        </w:rPr>
        <w:t>7.4)</w:t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 w:hint="cs"/>
          <w:sz w:val="30"/>
          <w:szCs w:val="30"/>
          <w:cs/>
        </w:rPr>
        <w:t xml:space="preserve">จัดสรรหุ้นสามัญเพิ่มทุนจำนวน </w:t>
      </w:r>
      <w:r w:rsidRPr="00BC1564">
        <w:rPr>
          <w:rFonts w:asciiTheme="minorHAnsi" w:hAnsiTheme="minorHAnsi"/>
          <w:sz w:val="30"/>
          <w:szCs w:val="30"/>
        </w:rPr>
        <w:t xml:space="preserve">40 </w:t>
      </w:r>
      <w:r w:rsidRPr="00BC1564">
        <w:rPr>
          <w:rFonts w:asciiTheme="minorHAnsi" w:hAnsiTheme="minorHAnsi" w:hint="cs"/>
          <w:sz w:val="30"/>
          <w:szCs w:val="30"/>
          <w:cs/>
        </w:rPr>
        <w:t>ล้านหุ้นเพื่อ</w:t>
      </w:r>
      <w:r w:rsidRPr="00BC1564">
        <w:rPr>
          <w:rFonts w:asciiTheme="minorHAnsi" w:hAnsiTheme="minorHAnsi"/>
          <w:sz w:val="30"/>
          <w:szCs w:val="30"/>
          <w:cs/>
        </w:rPr>
        <w:t xml:space="preserve">รองรับการใช้สิทธิซื้อหุ้นสามัญตาม </w:t>
      </w:r>
      <w:r w:rsidRPr="00BC1564">
        <w:rPr>
          <w:rFonts w:asciiTheme="minorHAnsi" w:hAnsiTheme="minorHAnsi"/>
          <w:sz w:val="30"/>
          <w:szCs w:val="30"/>
        </w:rPr>
        <w:t>SABUY-</w:t>
      </w:r>
      <w:r w:rsidR="00D67F62">
        <w:rPr>
          <w:rFonts w:asciiTheme="minorHAnsi" w:hAnsiTheme="minorHAnsi"/>
          <w:sz w:val="30"/>
          <w:szCs w:val="30"/>
        </w:rPr>
        <w:t>WC</w:t>
      </w:r>
      <w:r w:rsidRPr="00BC1564">
        <w:rPr>
          <w:rFonts w:asciiTheme="minorHAnsi" w:hAnsiTheme="minorHAnsi"/>
          <w:sz w:val="30"/>
          <w:szCs w:val="30"/>
          <w:cs/>
        </w:rPr>
        <w:t xml:space="preserve"> </w:t>
      </w:r>
    </w:p>
    <w:p w14:paraId="4A3DF8F0" w14:textId="0FFD4CA5" w:rsidR="00AF30C6" w:rsidRPr="00BC1564" w:rsidRDefault="00AF30C6" w:rsidP="00AF30C6">
      <w:pPr>
        <w:tabs>
          <w:tab w:val="clear" w:pos="454"/>
          <w:tab w:val="clear" w:pos="680"/>
          <w:tab w:val="clear" w:pos="907"/>
          <w:tab w:val="clear" w:pos="2580"/>
          <w:tab w:val="left" w:pos="1440"/>
          <w:tab w:val="left" w:pos="1530"/>
          <w:tab w:val="left" w:pos="1710"/>
          <w:tab w:val="left" w:pos="1800"/>
        </w:tabs>
        <w:ind w:left="1620" w:hanging="720"/>
        <w:jc w:val="thaiDistribute"/>
        <w:rPr>
          <w:rFonts w:asciiTheme="minorHAnsi" w:hAnsiTheme="minorHAnsi"/>
          <w:sz w:val="30"/>
          <w:szCs w:val="30"/>
          <w:cs/>
        </w:rPr>
      </w:pPr>
      <w:r w:rsidRPr="00BC1564">
        <w:rPr>
          <w:rFonts w:asciiTheme="minorHAnsi" w:hAnsiTheme="minorHAnsi"/>
          <w:sz w:val="30"/>
          <w:szCs w:val="30"/>
        </w:rPr>
        <w:t>7.5)</w:t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 w:hint="cs"/>
          <w:sz w:val="30"/>
          <w:szCs w:val="30"/>
          <w:cs/>
        </w:rPr>
        <w:t>จัดสรรหุ้นสามัญเพิ่มทุนเพื่อรองรับการปรับสิทธิ</w:t>
      </w:r>
      <w:r w:rsidRPr="00BC1564">
        <w:rPr>
          <w:rFonts w:asciiTheme="minorHAnsi" w:hAnsiTheme="minorHAnsi"/>
          <w:sz w:val="30"/>
          <w:szCs w:val="30"/>
          <w:cs/>
        </w:rPr>
        <w:t xml:space="preserve">การออก </w:t>
      </w:r>
      <w:r w:rsidRPr="00BC1564">
        <w:rPr>
          <w:rFonts w:asciiTheme="minorHAnsi" w:hAnsiTheme="minorHAnsi"/>
          <w:sz w:val="30"/>
          <w:szCs w:val="30"/>
        </w:rPr>
        <w:t>SABUY-W2</w:t>
      </w:r>
      <w:r w:rsidRPr="00BC1564">
        <w:rPr>
          <w:rFonts w:asciiTheme="minorHAnsi" w:hAnsiTheme="minorHAnsi"/>
          <w:sz w:val="30"/>
          <w:szCs w:val="30"/>
          <w:cs/>
        </w:rPr>
        <w:t xml:space="preserve"> จำนวน </w:t>
      </w:r>
      <w:r w:rsidRPr="00BC1564">
        <w:rPr>
          <w:rFonts w:asciiTheme="minorHAnsi" w:hAnsiTheme="minorHAnsi"/>
          <w:sz w:val="30"/>
          <w:szCs w:val="30"/>
        </w:rPr>
        <w:t>32,087,909</w:t>
      </w:r>
      <w:r w:rsidRPr="00BC1564">
        <w:rPr>
          <w:rFonts w:asciiTheme="minorHAnsi" w:hAnsiTheme="minorHAnsi"/>
          <w:sz w:val="30"/>
          <w:szCs w:val="30"/>
          <w:cs/>
        </w:rPr>
        <w:t xml:space="preserve"> หุ้น </w:t>
      </w:r>
      <w:r w:rsidRPr="00BC1564">
        <w:rPr>
          <w:rFonts w:asciiTheme="minorHAnsi" w:hAnsiTheme="minorHAnsi" w:hint="cs"/>
          <w:sz w:val="30"/>
          <w:szCs w:val="30"/>
          <w:cs/>
        </w:rPr>
        <w:t xml:space="preserve">สำหรับ </w:t>
      </w:r>
      <w:r w:rsidRPr="00BC1564">
        <w:rPr>
          <w:rFonts w:asciiTheme="minorHAnsi" w:hAnsiTheme="minorHAnsi"/>
          <w:sz w:val="30"/>
          <w:szCs w:val="30"/>
        </w:rPr>
        <w:t>SABUY-WA SABUY-W</w:t>
      </w:r>
      <w:r w:rsidR="00D67F62">
        <w:rPr>
          <w:rFonts w:asciiTheme="minorHAnsi" w:hAnsiTheme="minorHAnsi"/>
          <w:sz w:val="30"/>
          <w:szCs w:val="30"/>
        </w:rPr>
        <w:t>B</w:t>
      </w:r>
      <w:r w:rsidRPr="00BC1564">
        <w:rPr>
          <w:rFonts w:asciiTheme="minorHAnsi" w:hAnsiTheme="minorHAnsi"/>
          <w:sz w:val="30"/>
          <w:szCs w:val="30"/>
          <w:cs/>
        </w:rPr>
        <w:t xml:space="preserve"> และ </w:t>
      </w:r>
      <w:r w:rsidRPr="00BC1564">
        <w:rPr>
          <w:rFonts w:asciiTheme="minorHAnsi" w:hAnsiTheme="minorHAnsi"/>
          <w:sz w:val="30"/>
          <w:szCs w:val="30"/>
        </w:rPr>
        <w:t>SABUY-W</w:t>
      </w:r>
      <w:r w:rsidR="00D67F62">
        <w:rPr>
          <w:rFonts w:asciiTheme="minorHAnsi" w:hAnsiTheme="minorHAnsi"/>
          <w:sz w:val="30"/>
          <w:szCs w:val="30"/>
        </w:rPr>
        <w:t>1</w:t>
      </w:r>
    </w:p>
    <w:p w14:paraId="4683F2EB" w14:textId="6388248A" w:rsidR="00AF30C6" w:rsidRPr="00355380" w:rsidRDefault="00AF30C6" w:rsidP="00AF30C6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BC1564">
        <w:rPr>
          <w:rFonts w:asciiTheme="minorHAnsi" w:hAnsiTheme="minorHAnsi"/>
          <w:sz w:val="30"/>
          <w:szCs w:val="30"/>
        </w:rPr>
        <w:t>8)</w:t>
      </w:r>
      <w:r w:rsidRPr="00BC1564">
        <w:rPr>
          <w:rFonts w:asciiTheme="minorHAnsi" w:hAnsiTheme="minorHAnsi"/>
          <w:sz w:val="30"/>
          <w:szCs w:val="30"/>
        </w:rPr>
        <w:tab/>
      </w:r>
      <w:r w:rsidRPr="00BC1564">
        <w:rPr>
          <w:rFonts w:asciiTheme="minorHAnsi" w:hAnsiTheme="minorHAnsi" w:hint="cs"/>
          <w:sz w:val="30"/>
          <w:szCs w:val="30"/>
          <w:cs/>
        </w:rPr>
        <w:t>อนุมัติการออกและเสนอขายหุ้นกู้ของบริษัท</w:t>
      </w:r>
      <w:r w:rsidR="00BC1564" w:rsidRPr="00BC1564">
        <w:rPr>
          <w:rFonts w:asciiTheme="minorHAnsi" w:hAnsiTheme="minorHAnsi" w:hint="cs"/>
          <w:sz w:val="30"/>
          <w:szCs w:val="30"/>
          <w:cs/>
        </w:rPr>
        <w:t>ในวงเงินไม่เกิน</w:t>
      </w:r>
      <w:r w:rsidRPr="00BC1564">
        <w:rPr>
          <w:rFonts w:asciiTheme="minorHAnsi" w:hAnsiTheme="minorHAnsi" w:hint="cs"/>
          <w:sz w:val="30"/>
          <w:szCs w:val="30"/>
          <w:cs/>
        </w:rPr>
        <w:t xml:space="preserve"> </w:t>
      </w:r>
      <w:r w:rsidRPr="00BC1564">
        <w:rPr>
          <w:rFonts w:asciiTheme="minorHAnsi" w:hAnsiTheme="minorHAnsi"/>
          <w:sz w:val="30"/>
          <w:szCs w:val="30"/>
        </w:rPr>
        <w:t xml:space="preserve">3,000 </w:t>
      </w:r>
      <w:r w:rsidRPr="00BC1564"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4F0AF225" w14:textId="42A6B651" w:rsidR="00AF30C6" w:rsidRDefault="00AF30C6" w:rsidP="00AF30C6">
      <w:pPr>
        <w:pStyle w:val="BodyText2"/>
        <w:ind w:left="540"/>
        <w:rPr>
          <w:b/>
          <w:bCs/>
          <w:lang w:val="en-US"/>
        </w:rPr>
      </w:pPr>
    </w:p>
    <w:p w14:paraId="10AD235C" w14:textId="0406BF8E" w:rsidR="009806A4" w:rsidRPr="009806A4" w:rsidRDefault="009806A4" w:rsidP="00AF30C6">
      <w:pPr>
        <w:pStyle w:val="BodyText2"/>
        <w:ind w:left="540"/>
        <w:rPr>
          <w:cs/>
          <w:lang w:val="en-US"/>
        </w:rPr>
      </w:pPr>
      <w:bookmarkStart w:id="1" w:name="_Hlk102747393"/>
      <w:r w:rsidRPr="009806A4">
        <w:rPr>
          <w:rFonts w:hint="cs"/>
          <w:cs/>
          <w:lang w:val="en-US"/>
        </w:rPr>
        <w:t xml:space="preserve">เมื่อวันที่ </w:t>
      </w:r>
      <w:r w:rsidRPr="009806A4">
        <w:rPr>
          <w:lang w:val="en-US"/>
        </w:rPr>
        <w:t xml:space="preserve">29 </w:t>
      </w:r>
      <w:r w:rsidRPr="009806A4">
        <w:rPr>
          <w:rFonts w:hint="cs"/>
          <w:cs/>
          <w:lang w:val="en-US"/>
        </w:rPr>
        <w:t xml:space="preserve">เมษายน </w:t>
      </w:r>
      <w:r w:rsidRPr="009806A4">
        <w:rPr>
          <w:lang w:val="en-US"/>
        </w:rPr>
        <w:t>2565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บริษัท สบาย แคปปิตอล พลัส จำกัด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ได้ซื้อหุ้นเพิ่มทุน</w:t>
      </w:r>
      <w:r w:rsidR="008109DF">
        <w:rPr>
          <w:rFonts w:hint="cs"/>
          <w:cs/>
          <w:lang w:val="en-US"/>
        </w:rPr>
        <w:t xml:space="preserve">ของบริษัท โอ แคปปิตอล จำกัด จำนวน </w:t>
      </w:r>
      <w:r w:rsidR="008109DF">
        <w:rPr>
          <w:lang w:val="en-US"/>
        </w:rPr>
        <w:t xml:space="preserve">225,000 </w:t>
      </w:r>
      <w:r w:rsidR="008109DF">
        <w:rPr>
          <w:rFonts w:hint="cs"/>
          <w:cs/>
          <w:lang w:val="en-US"/>
        </w:rPr>
        <w:t xml:space="preserve">หุ้น มูลค่าที่ตราไว้หุ้นละ </w:t>
      </w:r>
      <w:r w:rsidR="008109DF">
        <w:rPr>
          <w:lang w:val="en-US"/>
        </w:rPr>
        <w:t xml:space="preserve">100 </w:t>
      </w:r>
      <w:r w:rsidR="008109DF">
        <w:rPr>
          <w:rFonts w:hint="cs"/>
          <w:cs/>
          <w:lang w:val="en-US"/>
        </w:rPr>
        <w:t xml:space="preserve">บาท ในราคาหุ้นละ </w:t>
      </w:r>
      <w:r w:rsidR="008109DF">
        <w:rPr>
          <w:lang w:val="en-US"/>
        </w:rPr>
        <w:t xml:space="preserve">222.22 </w:t>
      </w:r>
      <w:r w:rsidR="008109DF">
        <w:rPr>
          <w:rFonts w:hint="cs"/>
          <w:cs/>
          <w:lang w:val="en-US"/>
        </w:rPr>
        <w:t xml:space="preserve">บาทต่อหุ้น เป็นจำนวนเงิน </w:t>
      </w:r>
      <w:r w:rsidR="008109DF">
        <w:rPr>
          <w:lang w:val="en-US"/>
        </w:rPr>
        <w:t xml:space="preserve">50 </w:t>
      </w:r>
      <w:r w:rsidR="008109DF">
        <w:rPr>
          <w:rFonts w:hint="cs"/>
          <w:cs/>
          <w:lang w:val="en-US"/>
        </w:rPr>
        <w:t xml:space="preserve">ล้านบาท </w:t>
      </w:r>
      <w:r w:rsidR="00CF45D1">
        <w:rPr>
          <w:rFonts w:hint="cs"/>
          <w:cs/>
          <w:lang w:val="en-US"/>
        </w:rPr>
        <w:t>คิดเป็น</w:t>
      </w:r>
      <w:r w:rsidR="008109DF">
        <w:rPr>
          <w:rFonts w:hint="cs"/>
          <w:cs/>
          <w:lang w:val="en-US"/>
        </w:rPr>
        <w:t xml:space="preserve">ร้อยละ </w:t>
      </w:r>
      <w:r w:rsidR="008109DF">
        <w:rPr>
          <w:lang w:val="en-US"/>
        </w:rPr>
        <w:t xml:space="preserve">60 </w:t>
      </w:r>
      <w:r w:rsidR="008109DF">
        <w:rPr>
          <w:rFonts w:hint="cs"/>
          <w:cs/>
          <w:lang w:val="en-US"/>
        </w:rPr>
        <w:t>ของทุนจดทะเบียนและชำระแล้ว</w:t>
      </w:r>
    </w:p>
    <w:bookmarkEnd w:id="1"/>
    <w:p w14:paraId="69D5ADCC" w14:textId="39E09BC0" w:rsidR="004268BA" w:rsidRPr="003A760F" w:rsidRDefault="004268BA" w:rsidP="004268BA">
      <w:pPr>
        <w:pStyle w:val="BodyText2"/>
        <w:ind w:left="540"/>
        <w:rPr>
          <w:b/>
          <w:bCs/>
          <w:cs/>
          <w:lang w:val="en-US"/>
        </w:rPr>
      </w:pPr>
    </w:p>
    <w:p w14:paraId="12A2CB38" w14:textId="4D8CC6F7" w:rsidR="00815841" w:rsidRDefault="00815841" w:rsidP="004268BA">
      <w:pPr>
        <w:pStyle w:val="BodyText2"/>
        <w:ind w:left="540"/>
        <w:rPr>
          <w:b/>
          <w:bCs/>
          <w:lang w:val="en-US"/>
        </w:rPr>
      </w:pPr>
    </w:p>
    <w:p w14:paraId="2CB9DE3A" w14:textId="718F3182" w:rsidR="003B7282" w:rsidRDefault="003B7282" w:rsidP="004268BA">
      <w:pPr>
        <w:pStyle w:val="BodyText2"/>
        <w:ind w:left="540"/>
        <w:rPr>
          <w:b/>
          <w:bCs/>
          <w:lang w:val="en-US"/>
        </w:rPr>
      </w:pPr>
    </w:p>
    <w:p w14:paraId="1D6B2B49" w14:textId="1F951A2E" w:rsidR="003B7282" w:rsidRDefault="003B7282" w:rsidP="004268BA">
      <w:pPr>
        <w:pStyle w:val="BodyText2"/>
        <w:ind w:left="540"/>
        <w:rPr>
          <w:lang w:val="en-US"/>
        </w:rPr>
      </w:pPr>
      <w:r w:rsidRPr="003B7282">
        <w:rPr>
          <w:rFonts w:hint="cs"/>
          <w:cs/>
          <w:lang w:val="en-US"/>
        </w:rPr>
        <w:lastRenderedPageBreak/>
        <w:t>ในการประชุม</w:t>
      </w:r>
      <w:r>
        <w:rPr>
          <w:rFonts w:hint="cs"/>
          <w:cs/>
          <w:lang w:val="en-US"/>
        </w:rPr>
        <w:t xml:space="preserve">คณะกรรมการของบริษัทเมื่อวันที่ </w:t>
      </w:r>
      <w:r>
        <w:rPr>
          <w:lang w:val="en-US"/>
        </w:rPr>
        <w:t xml:space="preserve">29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>คณะกรรมการบริษัทมีมติ ดังต่อไปนี้</w:t>
      </w:r>
    </w:p>
    <w:p w14:paraId="361A2430" w14:textId="5D57020C" w:rsidR="003B7282" w:rsidRDefault="003B7282" w:rsidP="003B7282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3B7282">
        <w:rPr>
          <w:rFonts w:asciiTheme="minorHAnsi" w:hAnsiTheme="minorHAnsi"/>
          <w:sz w:val="30"/>
          <w:szCs w:val="30"/>
        </w:rPr>
        <w:t>1)</w:t>
      </w:r>
      <w:r>
        <w:rPr>
          <w:rFonts w:asciiTheme="minorHAnsi" w:hAnsiTheme="minorHAnsi"/>
          <w:sz w:val="30"/>
          <w:szCs w:val="30"/>
        </w:rPr>
        <w:tab/>
      </w:r>
      <w:r w:rsidR="00825F1A">
        <w:rPr>
          <w:rFonts w:asciiTheme="minorHAnsi" w:hAnsiTheme="minorHAnsi" w:hint="cs"/>
          <w:sz w:val="30"/>
          <w:szCs w:val="30"/>
          <w:cs/>
        </w:rPr>
        <w:t>อนุมัติการออกและจัดสรรหุ้นเพิ่</w:t>
      </w:r>
      <w:r w:rsidR="00825F1A" w:rsidRPr="00E64B12">
        <w:rPr>
          <w:rFonts w:asciiTheme="minorHAnsi" w:hAnsiTheme="minorHAnsi" w:hint="cs"/>
          <w:sz w:val="30"/>
          <w:szCs w:val="30"/>
          <w:cs/>
        </w:rPr>
        <w:t xml:space="preserve">มทุนของบริษัทให้แก่บุคคลในวงจำกัดไม่เกิน </w:t>
      </w:r>
      <w:r w:rsidR="00825F1A" w:rsidRPr="00E64B12">
        <w:rPr>
          <w:rFonts w:asciiTheme="minorHAnsi" w:hAnsiTheme="minorHAnsi"/>
          <w:sz w:val="30"/>
          <w:szCs w:val="30"/>
        </w:rPr>
        <w:t xml:space="preserve">67,639,640 </w:t>
      </w:r>
      <w:r w:rsidR="00825F1A" w:rsidRPr="00E64B12">
        <w:rPr>
          <w:rFonts w:asciiTheme="minorHAnsi" w:hAnsiTheme="minorHAnsi" w:hint="cs"/>
          <w:sz w:val="30"/>
          <w:szCs w:val="30"/>
          <w:cs/>
        </w:rPr>
        <w:t xml:space="preserve">หุ้น มูลค่าที่ตราไว้   </w:t>
      </w:r>
      <w:r w:rsidR="00825F1A" w:rsidRPr="00E64B12">
        <w:rPr>
          <w:rFonts w:asciiTheme="minorHAnsi" w:hAnsiTheme="minorHAnsi"/>
          <w:sz w:val="30"/>
          <w:szCs w:val="30"/>
        </w:rPr>
        <w:t>1</w:t>
      </w:r>
      <w:r w:rsidR="00825F1A" w:rsidRPr="00E64B12">
        <w:rPr>
          <w:rFonts w:asciiTheme="minorHAnsi" w:hAnsiTheme="minorHAnsi"/>
          <w:sz w:val="30"/>
          <w:szCs w:val="30"/>
          <w:cs/>
        </w:rPr>
        <w:t xml:space="preserve"> บาทต่อหุ้น ในราคาเสนอขาย</w:t>
      </w:r>
      <w:r w:rsidR="00825F1A" w:rsidRPr="00E64B12">
        <w:rPr>
          <w:rFonts w:asciiTheme="minorHAnsi" w:hAnsiTheme="minorHAnsi"/>
          <w:sz w:val="30"/>
          <w:szCs w:val="30"/>
        </w:rPr>
        <w:t xml:space="preserve"> 28</w:t>
      </w:r>
      <w:r w:rsidR="00E64B12" w:rsidRPr="00E64B12">
        <w:rPr>
          <w:rFonts w:asciiTheme="minorHAnsi" w:hAnsiTheme="minorHAnsi" w:hint="cs"/>
          <w:sz w:val="30"/>
          <w:szCs w:val="30"/>
          <w:cs/>
        </w:rPr>
        <w:t xml:space="preserve"> </w:t>
      </w:r>
      <w:r w:rsidR="00825F1A" w:rsidRPr="00E64B12">
        <w:rPr>
          <w:rFonts w:asciiTheme="minorHAnsi" w:hAnsiTheme="minorHAnsi"/>
          <w:sz w:val="30"/>
          <w:szCs w:val="30"/>
          <w:cs/>
        </w:rPr>
        <w:t xml:space="preserve">บาทต่อหุ้น คิดเป็นจำนวนเงิน </w:t>
      </w:r>
      <w:r w:rsidR="00825F1A" w:rsidRPr="00E64B12">
        <w:rPr>
          <w:rFonts w:asciiTheme="minorHAnsi" w:hAnsiTheme="minorHAnsi"/>
          <w:sz w:val="30"/>
          <w:szCs w:val="30"/>
        </w:rPr>
        <w:t>1,893.91</w:t>
      </w:r>
      <w:r w:rsidR="00825F1A" w:rsidRPr="00E64B12">
        <w:rPr>
          <w:rFonts w:asciiTheme="minorHAnsi" w:hAnsiTheme="minorHAnsi"/>
          <w:sz w:val="30"/>
          <w:szCs w:val="30"/>
          <w:cs/>
        </w:rPr>
        <w:t xml:space="preserve"> ล้านบาท</w:t>
      </w:r>
    </w:p>
    <w:p w14:paraId="28C7E061" w14:textId="4F9D1547" w:rsidR="00825F1A" w:rsidRDefault="00825F1A" w:rsidP="003B7282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2)</w:t>
      </w:r>
      <w:r>
        <w:rPr>
          <w:rFonts w:asciiTheme="minorHAnsi" w:hAnsiTheme="minorHAnsi"/>
          <w:sz w:val="30"/>
          <w:szCs w:val="30"/>
        </w:rPr>
        <w:tab/>
      </w:r>
      <w:r w:rsidR="00E64B12">
        <w:rPr>
          <w:rFonts w:asciiTheme="minorHAnsi" w:hAnsiTheme="minorHAnsi" w:hint="cs"/>
          <w:sz w:val="30"/>
          <w:szCs w:val="30"/>
          <w:cs/>
        </w:rPr>
        <w:t xml:space="preserve">อนุมัติการซื้อหุ้นสามัญของบริษัท เธียรสุรัตน์ จำกัด (มหาชน) จากผู้ถือหุ้นเดิมจำนวนไม่เกิน </w:t>
      </w:r>
      <w:r w:rsidR="00E64B12">
        <w:rPr>
          <w:rFonts w:asciiTheme="minorHAnsi" w:hAnsiTheme="minorHAnsi"/>
          <w:sz w:val="30"/>
          <w:szCs w:val="30"/>
        </w:rPr>
        <w:t xml:space="preserve">136,900,000 </w:t>
      </w:r>
      <w:r w:rsidR="00E64B12">
        <w:rPr>
          <w:rFonts w:asciiTheme="minorHAnsi" w:hAnsiTheme="minorHAnsi" w:hint="cs"/>
          <w:sz w:val="30"/>
          <w:szCs w:val="30"/>
          <w:cs/>
        </w:rPr>
        <w:t xml:space="preserve">หุ้น คิดเป็นร้อยละ </w:t>
      </w:r>
      <w:r w:rsidR="00E64B12">
        <w:rPr>
          <w:rFonts w:asciiTheme="minorHAnsi" w:hAnsiTheme="minorHAnsi"/>
          <w:sz w:val="30"/>
          <w:szCs w:val="30"/>
        </w:rPr>
        <w:t xml:space="preserve">24.90 </w:t>
      </w:r>
      <w:r w:rsidR="00E64B12">
        <w:rPr>
          <w:rFonts w:asciiTheme="minorHAnsi" w:hAnsiTheme="minorHAnsi" w:hint="cs"/>
          <w:sz w:val="30"/>
          <w:szCs w:val="30"/>
          <w:cs/>
        </w:rPr>
        <w:t xml:space="preserve">เป็นจำนวนเงินไม่เกิน </w:t>
      </w:r>
      <w:r w:rsidR="00E64B12">
        <w:rPr>
          <w:rFonts w:asciiTheme="minorHAnsi" w:hAnsiTheme="minorHAnsi"/>
          <w:sz w:val="30"/>
          <w:szCs w:val="30"/>
        </w:rPr>
        <w:t xml:space="preserve">533.91 </w:t>
      </w:r>
      <w:r w:rsidR="00E64B12"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7B34EF85" w14:textId="6C371D54" w:rsidR="00E64B12" w:rsidRDefault="00E64B12" w:rsidP="00E64B12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3)</w:t>
      </w:r>
      <w:r>
        <w:rPr>
          <w:rFonts w:asciiTheme="minorHAnsi" w:hAnsiTheme="minorHAnsi"/>
          <w:sz w:val="30"/>
          <w:szCs w:val="30"/>
        </w:rPr>
        <w:tab/>
      </w:r>
      <w:r>
        <w:rPr>
          <w:rFonts w:asciiTheme="minorHAnsi" w:hAnsiTheme="minorHAnsi" w:hint="cs"/>
          <w:sz w:val="30"/>
          <w:szCs w:val="30"/>
          <w:cs/>
        </w:rPr>
        <w:t xml:space="preserve">อนุมัติการซื้อหุ้นสามัญเพิ่มทุนของบริษัท เธียรสุรัตน์ ลีสซิ่ง จำกัด จำนวนไม่เกิน </w:t>
      </w:r>
      <w:r>
        <w:rPr>
          <w:rFonts w:asciiTheme="minorHAnsi" w:hAnsiTheme="minorHAnsi"/>
          <w:sz w:val="30"/>
          <w:szCs w:val="30"/>
        </w:rPr>
        <w:t xml:space="preserve">8,570,243 </w:t>
      </w:r>
      <w:r>
        <w:rPr>
          <w:rFonts w:asciiTheme="minorHAnsi" w:hAnsiTheme="minorHAnsi" w:hint="cs"/>
          <w:sz w:val="30"/>
          <w:szCs w:val="30"/>
          <w:cs/>
        </w:rPr>
        <w:t xml:space="preserve">หุ้น คิดเป็นร้อยละ </w:t>
      </w:r>
      <w:r>
        <w:rPr>
          <w:rFonts w:asciiTheme="minorHAnsi" w:hAnsiTheme="minorHAnsi"/>
          <w:sz w:val="30"/>
          <w:szCs w:val="30"/>
        </w:rPr>
        <w:t xml:space="preserve">30 </w:t>
      </w:r>
      <w:r>
        <w:rPr>
          <w:rFonts w:asciiTheme="minorHAnsi" w:hAnsiTheme="minorHAnsi" w:hint="cs"/>
          <w:sz w:val="30"/>
          <w:szCs w:val="30"/>
          <w:cs/>
        </w:rPr>
        <w:t xml:space="preserve">เป็นจำนวนเงินไม่เกิน </w:t>
      </w:r>
      <w:r>
        <w:rPr>
          <w:rFonts w:asciiTheme="minorHAnsi" w:hAnsiTheme="minorHAnsi"/>
          <w:sz w:val="30"/>
          <w:szCs w:val="30"/>
        </w:rPr>
        <w:t xml:space="preserve">81.50 </w:t>
      </w:r>
      <w:r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196D123C" w14:textId="7C2DC25F" w:rsidR="00E64B12" w:rsidRDefault="00E64B12" w:rsidP="00E64B12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  <w:cs/>
        </w:rPr>
      </w:pPr>
      <w:r>
        <w:rPr>
          <w:rFonts w:asciiTheme="minorHAnsi" w:hAnsiTheme="minorHAnsi"/>
          <w:sz w:val="30"/>
          <w:szCs w:val="30"/>
        </w:rPr>
        <w:t>4)</w:t>
      </w:r>
      <w:r>
        <w:rPr>
          <w:rFonts w:asciiTheme="minorHAnsi" w:hAnsiTheme="minorHAnsi"/>
          <w:sz w:val="30"/>
          <w:szCs w:val="30"/>
        </w:rPr>
        <w:tab/>
      </w:r>
      <w:r>
        <w:rPr>
          <w:rFonts w:asciiTheme="minorHAnsi" w:hAnsiTheme="minorHAnsi" w:hint="cs"/>
          <w:sz w:val="30"/>
          <w:szCs w:val="30"/>
          <w:cs/>
        </w:rPr>
        <w:t xml:space="preserve">อนุมัติการซื้อหุ้นสามัญของบริษัท ดับเบิ้ลเซเว่น จำกัด จำนวนไม่เกิน </w:t>
      </w:r>
      <w:r>
        <w:rPr>
          <w:rFonts w:asciiTheme="minorHAnsi" w:hAnsiTheme="minorHAnsi"/>
          <w:sz w:val="30"/>
          <w:szCs w:val="30"/>
        </w:rPr>
        <w:t xml:space="preserve">20,000 </w:t>
      </w:r>
      <w:r>
        <w:rPr>
          <w:rFonts w:asciiTheme="minorHAnsi" w:hAnsiTheme="minorHAnsi" w:hint="cs"/>
          <w:sz w:val="30"/>
          <w:szCs w:val="30"/>
          <w:cs/>
        </w:rPr>
        <w:t xml:space="preserve">หุ้น คิดเป็นร้อยละ </w:t>
      </w:r>
      <w:r>
        <w:rPr>
          <w:rFonts w:asciiTheme="minorHAnsi" w:hAnsiTheme="minorHAnsi"/>
          <w:sz w:val="30"/>
          <w:szCs w:val="30"/>
        </w:rPr>
        <w:t xml:space="preserve">40 </w:t>
      </w:r>
      <w:r>
        <w:rPr>
          <w:rFonts w:asciiTheme="minorHAnsi" w:hAnsiTheme="minorHAnsi" w:hint="cs"/>
          <w:sz w:val="30"/>
          <w:szCs w:val="30"/>
          <w:cs/>
        </w:rPr>
        <w:t xml:space="preserve">จากบริษัท คอมเซเว่น จำกัด (มหาชน) เป็นจำนวนเงินไม่เกิน </w:t>
      </w:r>
      <w:r>
        <w:rPr>
          <w:rFonts w:asciiTheme="minorHAnsi" w:hAnsiTheme="minorHAnsi"/>
          <w:sz w:val="30"/>
          <w:szCs w:val="30"/>
        </w:rPr>
        <w:t xml:space="preserve">1,360 </w:t>
      </w:r>
      <w:r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5846321D" w14:textId="5447ABA4" w:rsidR="00E64B12" w:rsidRDefault="00E64B12" w:rsidP="00E64B12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</w:p>
    <w:p w14:paraId="324AA0D1" w14:textId="1397E7A5" w:rsidR="00A22649" w:rsidRDefault="00A22649" w:rsidP="00A22649">
      <w:pPr>
        <w:pStyle w:val="BodyText2"/>
        <w:ind w:left="540"/>
        <w:rPr>
          <w:lang w:val="en-US"/>
        </w:rPr>
      </w:pPr>
      <w:r w:rsidRPr="003B7282">
        <w:rPr>
          <w:rFonts w:hint="cs"/>
          <w:cs/>
          <w:lang w:val="en-US"/>
        </w:rPr>
        <w:t>ในการประชุม</w:t>
      </w:r>
      <w:r>
        <w:rPr>
          <w:rFonts w:hint="cs"/>
          <w:cs/>
          <w:lang w:val="en-US"/>
        </w:rPr>
        <w:t xml:space="preserve">คณะกรรมการของบริษัทเมื่อวันที่ </w:t>
      </w:r>
      <w:r>
        <w:rPr>
          <w:lang w:val="en-US"/>
        </w:rPr>
        <w:t xml:space="preserve">4 </w:t>
      </w:r>
      <w:r>
        <w:rPr>
          <w:rFonts w:hint="cs"/>
          <w:cs/>
          <w:lang w:val="en-US"/>
        </w:rPr>
        <w:t xml:space="preserve">พฤษภาคม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>คณะกรรมการบริษัทมีมติ ดังต่อไปนี้</w:t>
      </w:r>
    </w:p>
    <w:p w14:paraId="1855B4EC" w14:textId="34EE2283" w:rsidR="00A22649" w:rsidRDefault="00A22649" w:rsidP="00A22649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 w:rsidRPr="003B7282">
        <w:rPr>
          <w:rFonts w:asciiTheme="minorHAnsi" w:hAnsiTheme="minorHAnsi"/>
          <w:sz w:val="30"/>
          <w:szCs w:val="30"/>
        </w:rPr>
        <w:t>1)</w:t>
      </w:r>
      <w:r>
        <w:rPr>
          <w:rFonts w:asciiTheme="minorHAnsi" w:hAnsiTheme="minorHAnsi"/>
          <w:sz w:val="30"/>
          <w:szCs w:val="30"/>
        </w:rPr>
        <w:tab/>
      </w:r>
      <w:r>
        <w:rPr>
          <w:rFonts w:asciiTheme="minorHAnsi" w:hAnsiTheme="minorHAnsi" w:hint="cs"/>
          <w:sz w:val="30"/>
          <w:szCs w:val="30"/>
          <w:cs/>
        </w:rPr>
        <w:t>อนุมัติการออกและจัดสรรหุ้นเพิ่</w:t>
      </w:r>
      <w:r w:rsidRPr="00E64B12">
        <w:rPr>
          <w:rFonts w:asciiTheme="minorHAnsi" w:hAnsiTheme="minorHAnsi" w:hint="cs"/>
          <w:sz w:val="30"/>
          <w:szCs w:val="30"/>
          <w:cs/>
        </w:rPr>
        <w:t xml:space="preserve">มทุนของบริษัทให้แก่บุคคลในวงจำกัดไม่เกิน </w:t>
      </w:r>
      <w:r>
        <w:rPr>
          <w:rFonts w:asciiTheme="minorHAnsi" w:hAnsiTheme="minorHAnsi"/>
          <w:sz w:val="30"/>
          <w:szCs w:val="30"/>
        </w:rPr>
        <w:t>6,001,712</w:t>
      </w:r>
      <w:r w:rsidRPr="00E64B12">
        <w:rPr>
          <w:rFonts w:asciiTheme="minorHAnsi" w:hAnsiTheme="minorHAnsi" w:hint="cs"/>
          <w:sz w:val="30"/>
          <w:szCs w:val="30"/>
          <w:cs/>
        </w:rPr>
        <w:t xml:space="preserve"> มูลค่าที่ตราไว้  </w:t>
      </w:r>
      <w:r>
        <w:rPr>
          <w:rFonts w:asciiTheme="minorHAnsi" w:hAnsiTheme="minorHAnsi"/>
          <w:sz w:val="30"/>
          <w:szCs w:val="30"/>
        </w:rPr>
        <w:t xml:space="preserve">          </w:t>
      </w:r>
      <w:r w:rsidRPr="00E64B12">
        <w:rPr>
          <w:rFonts w:asciiTheme="minorHAnsi" w:hAnsiTheme="minorHAnsi" w:hint="cs"/>
          <w:sz w:val="30"/>
          <w:szCs w:val="30"/>
          <w:cs/>
        </w:rPr>
        <w:t xml:space="preserve"> </w:t>
      </w:r>
      <w:r w:rsidRPr="00E64B12">
        <w:rPr>
          <w:rFonts w:asciiTheme="minorHAnsi" w:hAnsiTheme="minorHAnsi"/>
          <w:sz w:val="30"/>
          <w:szCs w:val="30"/>
        </w:rPr>
        <w:t>1</w:t>
      </w:r>
      <w:r w:rsidRPr="00E64B12">
        <w:rPr>
          <w:rFonts w:asciiTheme="minorHAnsi" w:hAnsiTheme="minorHAnsi"/>
          <w:sz w:val="30"/>
          <w:szCs w:val="30"/>
          <w:cs/>
        </w:rPr>
        <w:t xml:space="preserve"> บาทต่อหุ้น ในราคาเสนอขาย</w:t>
      </w:r>
      <w:r w:rsidRPr="00E64B12">
        <w:rPr>
          <w:rFonts w:asciiTheme="minorHAnsi" w:hAnsiTheme="minorHAnsi"/>
          <w:sz w:val="30"/>
          <w:szCs w:val="30"/>
        </w:rPr>
        <w:t xml:space="preserve"> 28</w:t>
      </w:r>
      <w:r w:rsidRPr="00E64B12">
        <w:rPr>
          <w:rFonts w:asciiTheme="minorHAnsi" w:hAnsiTheme="minorHAnsi" w:hint="cs"/>
          <w:sz w:val="30"/>
          <w:szCs w:val="30"/>
          <w:cs/>
        </w:rPr>
        <w:t xml:space="preserve"> </w:t>
      </w:r>
      <w:r w:rsidRPr="00E64B12">
        <w:rPr>
          <w:rFonts w:asciiTheme="minorHAnsi" w:hAnsiTheme="minorHAnsi"/>
          <w:sz w:val="30"/>
          <w:szCs w:val="30"/>
          <w:cs/>
        </w:rPr>
        <w:t xml:space="preserve">บาทต่อหุ้น คิดเป็นจำนวนเงิน </w:t>
      </w:r>
      <w:r>
        <w:rPr>
          <w:rFonts w:asciiTheme="minorHAnsi" w:hAnsiTheme="minorHAnsi"/>
          <w:sz w:val="30"/>
          <w:szCs w:val="30"/>
        </w:rPr>
        <w:t>168.05</w:t>
      </w:r>
      <w:r w:rsidRPr="00E64B12">
        <w:rPr>
          <w:rFonts w:asciiTheme="minorHAnsi" w:hAnsiTheme="minorHAnsi"/>
          <w:sz w:val="30"/>
          <w:szCs w:val="30"/>
          <w:cs/>
        </w:rPr>
        <w:t xml:space="preserve"> ล้านบาท</w:t>
      </w:r>
    </w:p>
    <w:p w14:paraId="2B0A74B0" w14:textId="0FEE8761" w:rsidR="00A22649" w:rsidRDefault="00A22649" w:rsidP="00A22649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2)</w:t>
      </w:r>
      <w:r>
        <w:rPr>
          <w:rFonts w:asciiTheme="minorHAnsi" w:hAnsiTheme="minorHAnsi"/>
          <w:sz w:val="30"/>
          <w:szCs w:val="30"/>
        </w:rPr>
        <w:tab/>
      </w:r>
      <w:r>
        <w:rPr>
          <w:rFonts w:asciiTheme="minorHAnsi" w:hAnsiTheme="minorHAnsi" w:hint="cs"/>
          <w:sz w:val="30"/>
          <w:szCs w:val="30"/>
          <w:cs/>
        </w:rPr>
        <w:t xml:space="preserve">อนุมัติการซื้อหุ้นสามัญของบริษัท </w:t>
      </w:r>
      <w:r w:rsidR="000D04E3">
        <w:rPr>
          <w:rFonts w:asciiTheme="minorHAnsi" w:hAnsiTheme="minorHAnsi" w:hint="cs"/>
          <w:sz w:val="30"/>
          <w:szCs w:val="30"/>
          <w:cs/>
        </w:rPr>
        <w:t>ไอซอฟเทล (ประเทศไทย) จำกัด</w:t>
      </w:r>
      <w:r>
        <w:rPr>
          <w:rFonts w:asciiTheme="minorHAnsi" w:hAnsiTheme="minorHAnsi" w:hint="cs"/>
          <w:sz w:val="30"/>
          <w:szCs w:val="30"/>
          <w:cs/>
        </w:rPr>
        <w:t xml:space="preserve"> จำนวนไม่เกิน </w:t>
      </w:r>
      <w:r w:rsidR="000D04E3">
        <w:rPr>
          <w:rFonts w:asciiTheme="minorHAnsi" w:hAnsiTheme="minorHAnsi"/>
          <w:sz w:val="30"/>
          <w:szCs w:val="30"/>
        </w:rPr>
        <w:t>25,010</w:t>
      </w:r>
      <w:r>
        <w:rPr>
          <w:rFonts w:asciiTheme="minorHAnsi" w:hAnsiTheme="minorHAnsi"/>
          <w:sz w:val="30"/>
          <w:szCs w:val="30"/>
        </w:rPr>
        <w:t xml:space="preserve"> </w:t>
      </w:r>
      <w:r>
        <w:rPr>
          <w:rFonts w:asciiTheme="minorHAnsi" w:hAnsiTheme="minorHAnsi" w:hint="cs"/>
          <w:sz w:val="30"/>
          <w:szCs w:val="30"/>
          <w:cs/>
        </w:rPr>
        <w:t xml:space="preserve">หุ้น คิดเป็นร้อยละ </w:t>
      </w:r>
      <w:r>
        <w:rPr>
          <w:rFonts w:asciiTheme="minorHAnsi" w:hAnsiTheme="minorHAnsi"/>
          <w:sz w:val="30"/>
          <w:szCs w:val="30"/>
        </w:rPr>
        <w:t>2</w:t>
      </w:r>
      <w:r w:rsidR="000D04E3">
        <w:rPr>
          <w:rFonts w:asciiTheme="minorHAnsi" w:hAnsiTheme="minorHAnsi"/>
          <w:sz w:val="30"/>
          <w:szCs w:val="30"/>
        </w:rPr>
        <w:t xml:space="preserve">5.01 </w:t>
      </w:r>
      <w:r w:rsidR="000D04E3">
        <w:rPr>
          <w:rFonts w:asciiTheme="minorHAnsi" w:hAnsiTheme="minorHAnsi" w:hint="cs"/>
          <w:sz w:val="30"/>
          <w:szCs w:val="30"/>
          <w:cs/>
        </w:rPr>
        <w:t>จากบริษัท ไอ เอส เอฟ โฮลดิ้ง จำกัด</w:t>
      </w:r>
      <w:r>
        <w:rPr>
          <w:rFonts w:asciiTheme="minorHAnsi" w:hAnsiTheme="minorHAnsi"/>
          <w:sz w:val="30"/>
          <w:szCs w:val="30"/>
        </w:rPr>
        <w:t xml:space="preserve"> </w:t>
      </w:r>
      <w:r>
        <w:rPr>
          <w:rFonts w:asciiTheme="minorHAnsi" w:hAnsiTheme="minorHAnsi" w:hint="cs"/>
          <w:sz w:val="30"/>
          <w:szCs w:val="30"/>
          <w:cs/>
        </w:rPr>
        <w:t xml:space="preserve">เป็นจำนวนเงินไม่เกิน </w:t>
      </w:r>
      <w:r w:rsidR="000D04E3">
        <w:rPr>
          <w:rFonts w:asciiTheme="minorHAnsi" w:hAnsiTheme="minorHAnsi"/>
          <w:sz w:val="30"/>
          <w:szCs w:val="30"/>
        </w:rPr>
        <w:t xml:space="preserve">120.05 </w:t>
      </w:r>
      <w:r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4B2B4B32" w14:textId="0DD9FBE2" w:rsidR="00A22649" w:rsidRDefault="00A22649" w:rsidP="00A22649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3)</w:t>
      </w:r>
      <w:r>
        <w:rPr>
          <w:rFonts w:asciiTheme="minorHAnsi" w:hAnsiTheme="minorHAnsi"/>
          <w:sz w:val="30"/>
          <w:szCs w:val="30"/>
        </w:rPr>
        <w:tab/>
      </w:r>
      <w:r w:rsidRPr="007029CA">
        <w:rPr>
          <w:rFonts w:asciiTheme="minorHAnsi" w:hAnsiTheme="minorHAnsi" w:hint="cs"/>
          <w:spacing w:val="-6"/>
          <w:sz w:val="30"/>
          <w:szCs w:val="30"/>
          <w:cs/>
        </w:rPr>
        <w:t xml:space="preserve">อนุมัติการซื้อหุ้นสามัญของบริษัท </w:t>
      </w:r>
      <w:r w:rsidR="000D04E3" w:rsidRPr="007029CA">
        <w:rPr>
          <w:rFonts w:asciiTheme="minorHAnsi" w:hAnsiTheme="minorHAnsi" w:hint="cs"/>
          <w:spacing w:val="-6"/>
          <w:sz w:val="30"/>
          <w:szCs w:val="30"/>
          <w:cs/>
        </w:rPr>
        <w:t>เอส</w:t>
      </w:r>
      <w:r w:rsidR="000D04E3" w:rsidRPr="007029CA">
        <w:rPr>
          <w:rFonts w:asciiTheme="minorHAnsi" w:hAnsiTheme="minorHAnsi"/>
          <w:spacing w:val="-6"/>
          <w:sz w:val="30"/>
          <w:szCs w:val="30"/>
        </w:rPr>
        <w:t xml:space="preserve">. </w:t>
      </w:r>
      <w:r w:rsidR="000D04E3" w:rsidRPr="007029CA">
        <w:rPr>
          <w:rFonts w:asciiTheme="minorHAnsi" w:hAnsiTheme="minorHAnsi" w:hint="cs"/>
          <w:spacing w:val="-6"/>
          <w:sz w:val="30"/>
          <w:szCs w:val="30"/>
          <w:cs/>
        </w:rPr>
        <w:t>เค</w:t>
      </w:r>
      <w:r w:rsidR="000D04E3" w:rsidRPr="007029CA">
        <w:rPr>
          <w:rFonts w:asciiTheme="minorHAnsi" w:hAnsiTheme="minorHAnsi"/>
          <w:spacing w:val="-6"/>
          <w:sz w:val="30"/>
          <w:szCs w:val="30"/>
        </w:rPr>
        <w:t xml:space="preserve">. </w:t>
      </w:r>
      <w:r w:rsidR="000D04E3" w:rsidRPr="007029CA">
        <w:rPr>
          <w:rFonts w:asciiTheme="minorHAnsi" w:hAnsiTheme="minorHAnsi" w:hint="cs"/>
          <w:spacing w:val="-6"/>
          <w:sz w:val="30"/>
          <w:szCs w:val="30"/>
          <w:cs/>
        </w:rPr>
        <w:t xml:space="preserve">เมเนจเม้นท์ แอนด์ ซัพพลาย </w:t>
      </w:r>
      <w:r w:rsidRPr="007029CA">
        <w:rPr>
          <w:rFonts w:asciiTheme="minorHAnsi" w:hAnsiTheme="minorHAnsi" w:hint="cs"/>
          <w:spacing w:val="-6"/>
          <w:sz w:val="30"/>
          <w:szCs w:val="30"/>
          <w:cs/>
        </w:rPr>
        <w:t xml:space="preserve">จำกัด จำนวนไม่เกิน </w:t>
      </w:r>
      <w:r w:rsidR="000D04E3" w:rsidRPr="007029CA">
        <w:rPr>
          <w:rFonts w:asciiTheme="minorHAnsi" w:hAnsiTheme="minorHAnsi"/>
          <w:spacing w:val="-6"/>
          <w:sz w:val="30"/>
          <w:szCs w:val="30"/>
        </w:rPr>
        <w:t xml:space="preserve">24,000 </w:t>
      </w:r>
      <w:r w:rsidRPr="007029CA">
        <w:rPr>
          <w:rFonts w:asciiTheme="minorHAnsi" w:hAnsiTheme="minorHAnsi" w:hint="cs"/>
          <w:spacing w:val="-6"/>
          <w:sz w:val="30"/>
          <w:szCs w:val="30"/>
          <w:cs/>
        </w:rPr>
        <w:t>หุ้น</w:t>
      </w:r>
      <w:r w:rsidR="007029CA">
        <w:rPr>
          <w:rFonts w:asciiTheme="minorHAnsi" w:hAnsiTheme="minorHAnsi"/>
          <w:spacing w:val="-6"/>
          <w:sz w:val="30"/>
          <w:szCs w:val="30"/>
        </w:rPr>
        <w:t xml:space="preserve"> </w:t>
      </w:r>
      <w:r w:rsidRPr="007029CA">
        <w:rPr>
          <w:rFonts w:asciiTheme="minorHAnsi" w:hAnsiTheme="minorHAnsi" w:hint="cs"/>
          <w:spacing w:val="-6"/>
          <w:sz w:val="30"/>
          <w:szCs w:val="30"/>
          <w:cs/>
        </w:rPr>
        <w:t>คิดเป็น</w:t>
      </w:r>
      <w:r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="000D04E3">
        <w:rPr>
          <w:rFonts w:asciiTheme="minorHAnsi" w:hAnsiTheme="minorHAnsi"/>
          <w:sz w:val="30"/>
          <w:szCs w:val="30"/>
        </w:rPr>
        <w:t>8</w:t>
      </w:r>
      <w:r>
        <w:rPr>
          <w:rFonts w:asciiTheme="minorHAnsi" w:hAnsiTheme="minorHAnsi"/>
          <w:sz w:val="30"/>
          <w:szCs w:val="30"/>
        </w:rPr>
        <w:t>0</w:t>
      </w:r>
      <w:r w:rsidR="000D04E3">
        <w:rPr>
          <w:rFonts w:asciiTheme="minorHAnsi" w:hAnsiTheme="minorHAnsi"/>
          <w:sz w:val="30"/>
          <w:szCs w:val="30"/>
        </w:rPr>
        <w:t xml:space="preserve"> </w:t>
      </w:r>
      <w:r w:rsidR="000D04E3">
        <w:rPr>
          <w:rFonts w:asciiTheme="minorHAnsi" w:hAnsiTheme="minorHAnsi" w:hint="cs"/>
          <w:sz w:val="30"/>
          <w:szCs w:val="30"/>
          <w:cs/>
        </w:rPr>
        <w:t xml:space="preserve">และหุ้นสามัญของบริษัท เอสเควี ยูนิตี้ ซัพพลาย จำกัด จำนวนไม่เกิน </w:t>
      </w:r>
      <w:r w:rsidR="000D04E3">
        <w:rPr>
          <w:rFonts w:asciiTheme="minorHAnsi" w:hAnsiTheme="minorHAnsi"/>
          <w:sz w:val="30"/>
          <w:szCs w:val="30"/>
        </w:rPr>
        <w:t xml:space="preserve">8,000 </w:t>
      </w:r>
      <w:r w:rsidR="000D04E3">
        <w:rPr>
          <w:rFonts w:asciiTheme="minorHAnsi" w:hAnsiTheme="minorHAnsi" w:hint="cs"/>
          <w:sz w:val="30"/>
          <w:szCs w:val="30"/>
          <w:cs/>
        </w:rPr>
        <w:t xml:space="preserve">หุ้น คิดเป็นร้อยละ </w:t>
      </w:r>
      <w:r w:rsidR="000D04E3">
        <w:rPr>
          <w:rFonts w:asciiTheme="minorHAnsi" w:hAnsiTheme="minorHAnsi"/>
          <w:sz w:val="30"/>
          <w:szCs w:val="30"/>
        </w:rPr>
        <w:t xml:space="preserve">80 </w:t>
      </w:r>
      <w:r>
        <w:rPr>
          <w:rFonts w:asciiTheme="minorHAnsi" w:hAnsiTheme="minorHAnsi"/>
          <w:sz w:val="30"/>
          <w:szCs w:val="30"/>
        </w:rPr>
        <w:t xml:space="preserve"> </w:t>
      </w:r>
      <w:r>
        <w:rPr>
          <w:rFonts w:asciiTheme="minorHAnsi" w:hAnsiTheme="minorHAnsi" w:hint="cs"/>
          <w:sz w:val="30"/>
          <w:szCs w:val="30"/>
          <w:cs/>
        </w:rPr>
        <w:t>เป็นจำนวนเงิน</w:t>
      </w:r>
      <w:r w:rsidR="007029CA">
        <w:rPr>
          <w:rFonts w:asciiTheme="minorHAnsi" w:hAnsiTheme="minorHAnsi" w:hint="cs"/>
          <w:sz w:val="30"/>
          <w:szCs w:val="30"/>
          <w:cs/>
        </w:rPr>
        <w:t>รวม</w:t>
      </w:r>
      <w:r>
        <w:rPr>
          <w:rFonts w:asciiTheme="minorHAnsi" w:hAnsiTheme="minorHAnsi" w:hint="cs"/>
          <w:sz w:val="30"/>
          <w:szCs w:val="30"/>
          <w:cs/>
        </w:rPr>
        <w:t xml:space="preserve">ไม่เกิน </w:t>
      </w:r>
      <w:r w:rsidR="000D04E3">
        <w:rPr>
          <w:rFonts w:asciiTheme="minorHAnsi" w:hAnsiTheme="minorHAnsi"/>
          <w:sz w:val="30"/>
          <w:szCs w:val="30"/>
        </w:rPr>
        <w:t>48</w:t>
      </w:r>
      <w:r>
        <w:rPr>
          <w:rFonts w:asciiTheme="minorHAnsi" w:hAnsiTheme="minorHAnsi"/>
          <w:sz w:val="30"/>
          <w:szCs w:val="30"/>
        </w:rPr>
        <w:t xml:space="preserve"> </w:t>
      </w:r>
      <w:r>
        <w:rPr>
          <w:rFonts w:asciiTheme="minorHAnsi" w:hAnsiTheme="minorHAnsi" w:hint="cs"/>
          <w:sz w:val="30"/>
          <w:szCs w:val="30"/>
          <w:cs/>
        </w:rPr>
        <w:t>ล้านบาท</w:t>
      </w:r>
    </w:p>
    <w:p w14:paraId="5C909901" w14:textId="77777777" w:rsidR="00A22649" w:rsidRPr="003B7282" w:rsidRDefault="00A22649" w:rsidP="00E64B12">
      <w:pPr>
        <w:tabs>
          <w:tab w:val="clear" w:pos="454"/>
          <w:tab w:val="clear" w:pos="680"/>
          <w:tab w:val="clear" w:pos="2580"/>
          <w:tab w:val="left" w:pos="1440"/>
          <w:tab w:val="left" w:pos="1530"/>
          <w:tab w:val="left" w:pos="1710"/>
        </w:tabs>
        <w:ind w:left="900" w:hanging="360"/>
        <w:jc w:val="thaiDistribute"/>
        <w:rPr>
          <w:rFonts w:asciiTheme="minorHAnsi" w:hAnsiTheme="minorHAnsi"/>
          <w:sz w:val="30"/>
          <w:szCs w:val="30"/>
        </w:rPr>
      </w:pPr>
    </w:p>
    <w:sectPr w:rsidR="00A22649" w:rsidRPr="003B7282" w:rsidSect="00EB4E24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20DD4" w14:textId="77777777" w:rsidR="007B2CEA" w:rsidRDefault="007B2CEA" w:rsidP="003D743A">
      <w:r>
        <w:separator/>
      </w:r>
    </w:p>
  </w:endnote>
  <w:endnote w:type="continuationSeparator" w:id="0">
    <w:p w14:paraId="1214CD4B" w14:textId="77777777" w:rsidR="007B2CEA" w:rsidRDefault="007B2CEA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charset w:val="00"/>
    <w:family w:val="auto"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2D93" w14:textId="77777777" w:rsidR="001B7A64" w:rsidRDefault="001B7A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40051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4F97B9" w14:textId="77777777" w:rsidR="00694E93" w:rsidRPr="00227E50" w:rsidRDefault="00694E93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F416" w14:textId="77777777" w:rsidR="001B7A64" w:rsidRDefault="001B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126D" w14:textId="77777777" w:rsidR="007B2CEA" w:rsidRDefault="007B2CEA" w:rsidP="003D743A">
      <w:r>
        <w:separator/>
      </w:r>
    </w:p>
  </w:footnote>
  <w:footnote w:type="continuationSeparator" w:id="0">
    <w:p w14:paraId="6FF2ED6B" w14:textId="77777777" w:rsidR="007B2CEA" w:rsidRDefault="007B2CEA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FD34" w14:textId="77777777" w:rsidR="001B7A64" w:rsidRDefault="001B7A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04EB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55B7E6E5" w14:textId="1A76CE3D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B21BD01" w14:textId="276BA1EE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980AA79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EAD6" w14:textId="77777777" w:rsidR="001B7A64" w:rsidRDefault="001B7A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2243" w14:textId="77777777" w:rsidR="00694E93" w:rsidRPr="00581FE7" w:rsidRDefault="00694E93" w:rsidP="00E66A08">
    <w:pPr>
      <w:tabs>
        <w:tab w:val="clear" w:pos="227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0C16224F" w14:textId="77777777" w:rsidR="00694E93" w:rsidRPr="00581FE7" w:rsidRDefault="00694E93" w:rsidP="00E66A08">
    <w:pPr>
      <w:tabs>
        <w:tab w:val="clear" w:pos="227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482EEC7E" w14:textId="77777777" w:rsidR="00694E93" w:rsidRPr="00581FE7" w:rsidRDefault="00694E93" w:rsidP="00E66A08">
    <w:pPr>
      <w:tabs>
        <w:tab w:val="clear" w:pos="227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B3375AA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B219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6FAFC5CC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4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1730036"/>
    <w:multiLevelType w:val="hybridMultilevel"/>
    <w:tmpl w:val="9DF4203C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8"/>
  </w:num>
  <w:num w:numId="14">
    <w:abstractNumId w:val="17"/>
  </w:num>
  <w:num w:numId="15">
    <w:abstractNumId w:val="19"/>
  </w:num>
  <w:num w:numId="16">
    <w:abstractNumId w:val="32"/>
  </w:num>
  <w:num w:numId="17">
    <w:abstractNumId w:val="33"/>
  </w:num>
  <w:num w:numId="18">
    <w:abstractNumId w:val="22"/>
  </w:num>
  <w:num w:numId="19">
    <w:abstractNumId w:val="12"/>
  </w:num>
  <w:num w:numId="20">
    <w:abstractNumId w:val="11"/>
  </w:num>
  <w:num w:numId="21">
    <w:abstractNumId w:val="10"/>
  </w:num>
  <w:num w:numId="22">
    <w:abstractNumId w:val="30"/>
  </w:num>
  <w:num w:numId="23">
    <w:abstractNumId w:val="24"/>
  </w:num>
  <w:num w:numId="24">
    <w:abstractNumId w:val="34"/>
  </w:num>
  <w:num w:numId="25">
    <w:abstractNumId w:val="13"/>
  </w:num>
  <w:num w:numId="26">
    <w:abstractNumId w:val="27"/>
  </w:num>
  <w:num w:numId="27">
    <w:abstractNumId w:val="31"/>
  </w:num>
  <w:num w:numId="28">
    <w:abstractNumId w:val="21"/>
  </w:num>
  <w:num w:numId="29">
    <w:abstractNumId w:val="20"/>
  </w:num>
  <w:num w:numId="30">
    <w:abstractNumId w:val="15"/>
  </w:num>
  <w:num w:numId="31">
    <w:abstractNumId w:val="25"/>
  </w:num>
  <w:num w:numId="32">
    <w:abstractNumId w:val="29"/>
  </w:num>
  <w:num w:numId="33">
    <w:abstractNumId w:val="23"/>
  </w:num>
  <w:num w:numId="34">
    <w:abstractNumId w:val="26"/>
  </w:num>
  <w:num w:numId="35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EE5"/>
    <w:rsid w:val="00001210"/>
    <w:rsid w:val="000012B4"/>
    <w:rsid w:val="00001402"/>
    <w:rsid w:val="000015A3"/>
    <w:rsid w:val="000015CF"/>
    <w:rsid w:val="00001D7F"/>
    <w:rsid w:val="0000200C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5A2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7016"/>
    <w:rsid w:val="0000720D"/>
    <w:rsid w:val="000072EF"/>
    <w:rsid w:val="000079E0"/>
    <w:rsid w:val="00007CDD"/>
    <w:rsid w:val="00007CEB"/>
    <w:rsid w:val="0001001F"/>
    <w:rsid w:val="00010113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2AC5"/>
    <w:rsid w:val="00012F1B"/>
    <w:rsid w:val="0001354F"/>
    <w:rsid w:val="00013673"/>
    <w:rsid w:val="00013887"/>
    <w:rsid w:val="00013E15"/>
    <w:rsid w:val="00013F04"/>
    <w:rsid w:val="000149F0"/>
    <w:rsid w:val="00014A61"/>
    <w:rsid w:val="00014BFA"/>
    <w:rsid w:val="00014D0F"/>
    <w:rsid w:val="0001512B"/>
    <w:rsid w:val="0001584A"/>
    <w:rsid w:val="00015B11"/>
    <w:rsid w:val="00017B1F"/>
    <w:rsid w:val="00017B35"/>
    <w:rsid w:val="00017BDE"/>
    <w:rsid w:val="00017C87"/>
    <w:rsid w:val="00017D44"/>
    <w:rsid w:val="000200F4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812"/>
    <w:rsid w:val="000249B4"/>
    <w:rsid w:val="00024B32"/>
    <w:rsid w:val="000255D9"/>
    <w:rsid w:val="00025DF5"/>
    <w:rsid w:val="000260A3"/>
    <w:rsid w:val="00026CE0"/>
    <w:rsid w:val="00026F42"/>
    <w:rsid w:val="000273AB"/>
    <w:rsid w:val="000273C0"/>
    <w:rsid w:val="000276E5"/>
    <w:rsid w:val="00027A9C"/>
    <w:rsid w:val="00027F78"/>
    <w:rsid w:val="00027F91"/>
    <w:rsid w:val="00027FFE"/>
    <w:rsid w:val="00030249"/>
    <w:rsid w:val="0003026C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FD3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2012"/>
    <w:rsid w:val="0004214F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BE"/>
    <w:rsid w:val="000519C7"/>
    <w:rsid w:val="00051FC5"/>
    <w:rsid w:val="000520B1"/>
    <w:rsid w:val="0005220B"/>
    <w:rsid w:val="0005231C"/>
    <w:rsid w:val="00052821"/>
    <w:rsid w:val="00052C28"/>
    <w:rsid w:val="00052D14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49B"/>
    <w:rsid w:val="00057D59"/>
    <w:rsid w:val="00057F7A"/>
    <w:rsid w:val="00060440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A8F"/>
    <w:rsid w:val="00063B38"/>
    <w:rsid w:val="00064164"/>
    <w:rsid w:val="00064280"/>
    <w:rsid w:val="000645F1"/>
    <w:rsid w:val="000648D8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43C"/>
    <w:rsid w:val="000727D3"/>
    <w:rsid w:val="00072C19"/>
    <w:rsid w:val="00072F41"/>
    <w:rsid w:val="0007303C"/>
    <w:rsid w:val="0007333A"/>
    <w:rsid w:val="000735E5"/>
    <w:rsid w:val="0007369A"/>
    <w:rsid w:val="000739E3"/>
    <w:rsid w:val="00073A1E"/>
    <w:rsid w:val="00073B05"/>
    <w:rsid w:val="00073E58"/>
    <w:rsid w:val="0007409F"/>
    <w:rsid w:val="0007438D"/>
    <w:rsid w:val="0007457F"/>
    <w:rsid w:val="0007469B"/>
    <w:rsid w:val="00075107"/>
    <w:rsid w:val="00075337"/>
    <w:rsid w:val="000757D1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2172"/>
    <w:rsid w:val="00082ABC"/>
    <w:rsid w:val="00082EA8"/>
    <w:rsid w:val="00083276"/>
    <w:rsid w:val="000836D1"/>
    <w:rsid w:val="00083959"/>
    <w:rsid w:val="00083A63"/>
    <w:rsid w:val="00083C14"/>
    <w:rsid w:val="00084AE4"/>
    <w:rsid w:val="00084B49"/>
    <w:rsid w:val="00084BCE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991"/>
    <w:rsid w:val="000969EC"/>
    <w:rsid w:val="00096A88"/>
    <w:rsid w:val="00096E03"/>
    <w:rsid w:val="00096F03"/>
    <w:rsid w:val="00097219"/>
    <w:rsid w:val="000973FD"/>
    <w:rsid w:val="0009759D"/>
    <w:rsid w:val="00097D74"/>
    <w:rsid w:val="000A00DF"/>
    <w:rsid w:val="000A0322"/>
    <w:rsid w:val="000A03ED"/>
    <w:rsid w:val="000A0F2C"/>
    <w:rsid w:val="000A0F44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D6E"/>
    <w:rsid w:val="000B0192"/>
    <w:rsid w:val="000B104D"/>
    <w:rsid w:val="000B1295"/>
    <w:rsid w:val="000B18C4"/>
    <w:rsid w:val="000B1E03"/>
    <w:rsid w:val="000B1E95"/>
    <w:rsid w:val="000B2080"/>
    <w:rsid w:val="000B2453"/>
    <w:rsid w:val="000B268D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F05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95E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F0D"/>
    <w:rsid w:val="000C4036"/>
    <w:rsid w:val="000C41C8"/>
    <w:rsid w:val="000C422B"/>
    <w:rsid w:val="000C4601"/>
    <w:rsid w:val="000C4785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F6C"/>
    <w:rsid w:val="000D1472"/>
    <w:rsid w:val="000D17A1"/>
    <w:rsid w:val="000D17AF"/>
    <w:rsid w:val="000D19BC"/>
    <w:rsid w:val="000D1C28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AF2"/>
    <w:rsid w:val="000D3D14"/>
    <w:rsid w:val="000D3E7D"/>
    <w:rsid w:val="000D4017"/>
    <w:rsid w:val="000D402E"/>
    <w:rsid w:val="000D459D"/>
    <w:rsid w:val="000D4886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8D"/>
    <w:rsid w:val="000D6241"/>
    <w:rsid w:val="000D66A6"/>
    <w:rsid w:val="000D68C7"/>
    <w:rsid w:val="000D691F"/>
    <w:rsid w:val="000D6A9B"/>
    <w:rsid w:val="000D6D53"/>
    <w:rsid w:val="000D714D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8CA"/>
    <w:rsid w:val="000E09BC"/>
    <w:rsid w:val="000E0E9F"/>
    <w:rsid w:val="000E0EC0"/>
    <w:rsid w:val="000E145E"/>
    <w:rsid w:val="000E15F6"/>
    <w:rsid w:val="000E16F8"/>
    <w:rsid w:val="000E1FD4"/>
    <w:rsid w:val="000E21F7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5AA2"/>
    <w:rsid w:val="000E628C"/>
    <w:rsid w:val="000E696C"/>
    <w:rsid w:val="000E7358"/>
    <w:rsid w:val="000E743A"/>
    <w:rsid w:val="000E74A9"/>
    <w:rsid w:val="000E765D"/>
    <w:rsid w:val="000E7E80"/>
    <w:rsid w:val="000E7EA7"/>
    <w:rsid w:val="000E7FB3"/>
    <w:rsid w:val="000F04EF"/>
    <w:rsid w:val="000F0AE0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27"/>
    <w:rsid w:val="000F51FB"/>
    <w:rsid w:val="000F53C0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33C"/>
    <w:rsid w:val="00102784"/>
    <w:rsid w:val="001029BD"/>
    <w:rsid w:val="00102A09"/>
    <w:rsid w:val="00102A14"/>
    <w:rsid w:val="00102B35"/>
    <w:rsid w:val="001034DB"/>
    <w:rsid w:val="001046FD"/>
    <w:rsid w:val="0010529A"/>
    <w:rsid w:val="001052FE"/>
    <w:rsid w:val="00105423"/>
    <w:rsid w:val="00105678"/>
    <w:rsid w:val="0010589C"/>
    <w:rsid w:val="001059EE"/>
    <w:rsid w:val="00105AB3"/>
    <w:rsid w:val="00105B00"/>
    <w:rsid w:val="00105B2C"/>
    <w:rsid w:val="00105B60"/>
    <w:rsid w:val="0010608E"/>
    <w:rsid w:val="0010610A"/>
    <w:rsid w:val="00106178"/>
    <w:rsid w:val="00106232"/>
    <w:rsid w:val="00106305"/>
    <w:rsid w:val="001065BB"/>
    <w:rsid w:val="00106771"/>
    <w:rsid w:val="00106991"/>
    <w:rsid w:val="00106BF2"/>
    <w:rsid w:val="00106EF1"/>
    <w:rsid w:val="00107339"/>
    <w:rsid w:val="0010757A"/>
    <w:rsid w:val="00107752"/>
    <w:rsid w:val="00107883"/>
    <w:rsid w:val="00107907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B6D"/>
    <w:rsid w:val="00115D52"/>
    <w:rsid w:val="0011642D"/>
    <w:rsid w:val="00116FF9"/>
    <w:rsid w:val="00117294"/>
    <w:rsid w:val="00117356"/>
    <w:rsid w:val="00117376"/>
    <w:rsid w:val="001173C8"/>
    <w:rsid w:val="00117800"/>
    <w:rsid w:val="00117A06"/>
    <w:rsid w:val="00117E05"/>
    <w:rsid w:val="001209A7"/>
    <w:rsid w:val="00120DC6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D68"/>
    <w:rsid w:val="00134E56"/>
    <w:rsid w:val="00135395"/>
    <w:rsid w:val="001354A3"/>
    <w:rsid w:val="001354D0"/>
    <w:rsid w:val="00135A10"/>
    <w:rsid w:val="00135B65"/>
    <w:rsid w:val="00135DE2"/>
    <w:rsid w:val="00135F60"/>
    <w:rsid w:val="00136AAF"/>
    <w:rsid w:val="00136ACF"/>
    <w:rsid w:val="00136B10"/>
    <w:rsid w:val="00136C9A"/>
    <w:rsid w:val="00136EC2"/>
    <w:rsid w:val="001370E4"/>
    <w:rsid w:val="0013712F"/>
    <w:rsid w:val="00137897"/>
    <w:rsid w:val="00137C16"/>
    <w:rsid w:val="00137EA8"/>
    <w:rsid w:val="00140095"/>
    <w:rsid w:val="00140C7C"/>
    <w:rsid w:val="00141211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A6B"/>
    <w:rsid w:val="00143F32"/>
    <w:rsid w:val="00144054"/>
    <w:rsid w:val="0014410D"/>
    <w:rsid w:val="001442EB"/>
    <w:rsid w:val="00144607"/>
    <w:rsid w:val="00144825"/>
    <w:rsid w:val="0014488B"/>
    <w:rsid w:val="00144E52"/>
    <w:rsid w:val="00145058"/>
    <w:rsid w:val="001453F4"/>
    <w:rsid w:val="0014541C"/>
    <w:rsid w:val="00145EAF"/>
    <w:rsid w:val="0014645C"/>
    <w:rsid w:val="0014649A"/>
    <w:rsid w:val="0014658A"/>
    <w:rsid w:val="00146723"/>
    <w:rsid w:val="00146B50"/>
    <w:rsid w:val="00146C66"/>
    <w:rsid w:val="00146DF2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B1"/>
    <w:rsid w:val="00150282"/>
    <w:rsid w:val="001505ED"/>
    <w:rsid w:val="001508E9"/>
    <w:rsid w:val="0015125E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18A"/>
    <w:rsid w:val="0016149E"/>
    <w:rsid w:val="001614D2"/>
    <w:rsid w:val="001617A7"/>
    <w:rsid w:val="001617EA"/>
    <w:rsid w:val="0016185A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72B"/>
    <w:rsid w:val="00163B33"/>
    <w:rsid w:val="00163CF5"/>
    <w:rsid w:val="00163DEA"/>
    <w:rsid w:val="001642EC"/>
    <w:rsid w:val="00164336"/>
    <w:rsid w:val="001644B9"/>
    <w:rsid w:val="00164540"/>
    <w:rsid w:val="00164595"/>
    <w:rsid w:val="0016474C"/>
    <w:rsid w:val="0016487E"/>
    <w:rsid w:val="00164A44"/>
    <w:rsid w:val="00164AF8"/>
    <w:rsid w:val="00164E2F"/>
    <w:rsid w:val="0016501C"/>
    <w:rsid w:val="001655DE"/>
    <w:rsid w:val="001656F8"/>
    <w:rsid w:val="001657EE"/>
    <w:rsid w:val="001658DD"/>
    <w:rsid w:val="00165C3F"/>
    <w:rsid w:val="00165E00"/>
    <w:rsid w:val="00166144"/>
    <w:rsid w:val="00166218"/>
    <w:rsid w:val="00166338"/>
    <w:rsid w:val="00166548"/>
    <w:rsid w:val="00166873"/>
    <w:rsid w:val="00166BEC"/>
    <w:rsid w:val="00166CB4"/>
    <w:rsid w:val="00166EC0"/>
    <w:rsid w:val="001670CE"/>
    <w:rsid w:val="00167268"/>
    <w:rsid w:val="00167279"/>
    <w:rsid w:val="00167704"/>
    <w:rsid w:val="00167FB3"/>
    <w:rsid w:val="00170046"/>
    <w:rsid w:val="00170430"/>
    <w:rsid w:val="001704D4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ADD"/>
    <w:rsid w:val="00172C2D"/>
    <w:rsid w:val="00172D13"/>
    <w:rsid w:val="00172D88"/>
    <w:rsid w:val="00172E35"/>
    <w:rsid w:val="001730F9"/>
    <w:rsid w:val="0017338B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730"/>
    <w:rsid w:val="001807C9"/>
    <w:rsid w:val="0018085D"/>
    <w:rsid w:val="00180B3C"/>
    <w:rsid w:val="00180E7E"/>
    <w:rsid w:val="00180ED3"/>
    <w:rsid w:val="001812E2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24D"/>
    <w:rsid w:val="00184379"/>
    <w:rsid w:val="00184821"/>
    <w:rsid w:val="0018498D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861"/>
    <w:rsid w:val="00187EDB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C15"/>
    <w:rsid w:val="00191C3A"/>
    <w:rsid w:val="00191E30"/>
    <w:rsid w:val="00191E74"/>
    <w:rsid w:val="0019208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17A"/>
    <w:rsid w:val="0019622E"/>
    <w:rsid w:val="001966C1"/>
    <w:rsid w:val="001967F8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62D"/>
    <w:rsid w:val="001A0C2B"/>
    <w:rsid w:val="001A0E5F"/>
    <w:rsid w:val="001A1849"/>
    <w:rsid w:val="001A190F"/>
    <w:rsid w:val="001A19BD"/>
    <w:rsid w:val="001A1AA7"/>
    <w:rsid w:val="001A1D26"/>
    <w:rsid w:val="001A2356"/>
    <w:rsid w:val="001A24CC"/>
    <w:rsid w:val="001A25CE"/>
    <w:rsid w:val="001A2EFC"/>
    <w:rsid w:val="001A3829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67F"/>
    <w:rsid w:val="001B1C3F"/>
    <w:rsid w:val="001B2385"/>
    <w:rsid w:val="001B2535"/>
    <w:rsid w:val="001B254A"/>
    <w:rsid w:val="001B254C"/>
    <w:rsid w:val="001B256A"/>
    <w:rsid w:val="001B2749"/>
    <w:rsid w:val="001B2785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601"/>
    <w:rsid w:val="001B4863"/>
    <w:rsid w:val="001B49CF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A64"/>
    <w:rsid w:val="001B7CBE"/>
    <w:rsid w:val="001C0072"/>
    <w:rsid w:val="001C02BF"/>
    <w:rsid w:val="001C0341"/>
    <w:rsid w:val="001C03CA"/>
    <w:rsid w:val="001C1076"/>
    <w:rsid w:val="001C17CF"/>
    <w:rsid w:val="001C184B"/>
    <w:rsid w:val="001C1981"/>
    <w:rsid w:val="001C1A01"/>
    <w:rsid w:val="001C27A1"/>
    <w:rsid w:val="001C29A7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5A"/>
    <w:rsid w:val="001C3EF8"/>
    <w:rsid w:val="001C3FCE"/>
    <w:rsid w:val="001C455B"/>
    <w:rsid w:val="001C46E6"/>
    <w:rsid w:val="001C4A24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5D5"/>
    <w:rsid w:val="001D3A75"/>
    <w:rsid w:val="001D4108"/>
    <w:rsid w:val="001D443F"/>
    <w:rsid w:val="001D4604"/>
    <w:rsid w:val="001D4790"/>
    <w:rsid w:val="001D4BFC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11F"/>
    <w:rsid w:val="001E12FA"/>
    <w:rsid w:val="001E1586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B7D"/>
    <w:rsid w:val="001E6D11"/>
    <w:rsid w:val="001E76ED"/>
    <w:rsid w:val="001E7751"/>
    <w:rsid w:val="001E77BA"/>
    <w:rsid w:val="001E7832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DA1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3BA"/>
    <w:rsid w:val="001F33D6"/>
    <w:rsid w:val="001F3BD3"/>
    <w:rsid w:val="001F3C8E"/>
    <w:rsid w:val="001F3CD2"/>
    <w:rsid w:val="001F4001"/>
    <w:rsid w:val="001F4597"/>
    <w:rsid w:val="001F484C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D68"/>
    <w:rsid w:val="001F7E93"/>
    <w:rsid w:val="002000B7"/>
    <w:rsid w:val="002004E9"/>
    <w:rsid w:val="002012A3"/>
    <w:rsid w:val="00202194"/>
    <w:rsid w:val="00202345"/>
    <w:rsid w:val="002026A8"/>
    <w:rsid w:val="002027BD"/>
    <w:rsid w:val="00202B7C"/>
    <w:rsid w:val="00202F4D"/>
    <w:rsid w:val="00203050"/>
    <w:rsid w:val="0020319A"/>
    <w:rsid w:val="00203397"/>
    <w:rsid w:val="00203EBB"/>
    <w:rsid w:val="002049F8"/>
    <w:rsid w:val="00204A66"/>
    <w:rsid w:val="00205117"/>
    <w:rsid w:val="0020514B"/>
    <w:rsid w:val="00205425"/>
    <w:rsid w:val="0020568E"/>
    <w:rsid w:val="002056EE"/>
    <w:rsid w:val="0020572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DBF"/>
    <w:rsid w:val="00210DF9"/>
    <w:rsid w:val="00210EA5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1FB"/>
    <w:rsid w:val="0021693F"/>
    <w:rsid w:val="00216A28"/>
    <w:rsid w:val="00216C4A"/>
    <w:rsid w:val="00217024"/>
    <w:rsid w:val="002170E6"/>
    <w:rsid w:val="0021752E"/>
    <w:rsid w:val="002175BD"/>
    <w:rsid w:val="002175FF"/>
    <w:rsid w:val="0021791F"/>
    <w:rsid w:val="0022033A"/>
    <w:rsid w:val="00220384"/>
    <w:rsid w:val="0022067D"/>
    <w:rsid w:val="0022077B"/>
    <w:rsid w:val="002209A5"/>
    <w:rsid w:val="00220BA0"/>
    <w:rsid w:val="00220CB6"/>
    <w:rsid w:val="00220EE1"/>
    <w:rsid w:val="00221400"/>
    <w:rsid w:val="0022198A"/>
    <w:rsid w:val="00221CDE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E5C"/>
    <w:rsid w:val="00223FE8"/>
    <w:rsid w:val="00224045"/>
    <w:rsid w:val="0022426B"/>
    <w:rsid w:val="00224384"/>
    <w:rsid w:val="002248ED"/>
    <w:rsid w:val="00224AAB"/>
    <w:rsid w:val="00224D66"/>
    <w:rsid w:val="00225089"/>
    <w:rsid w:val="00225148"/>
    <w:rsid w:val="00225286"/>
    <w:rsid w:val="002252BB"/>
    <w:rsid w:val="002259E0"/>
    <w:rsid w:val="0022667D"/>
    <w:rsid w:val="00226D2B"/>
    <w:rsid w:val="00226D7C"/>
    <w:rsid w:val="00227370"/>
    <w:rsid w:val="00227434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9D1"/>
    <w:rsid w:val="00240B25"/>
    <w:rsid w:val="00240FAC"/>
    <w:rsid w:val="00241010"/>
    <w:rsid w:val="00241100"/>
    <w:rsid w:val="00241460"/>
    <w:rsid w:val="0024156A"/>
    <w:rsid w:val="002416E0"/>
    <w:rsid w:val="0024173E"/>
    <w:rsid w:val="00241DE0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E49"/>
    <w:rsid w:val="00245E83"/>
    <w:rsid w:val="00246139"/>
    <w:rsid w:val="002462B3"/>
    <w:rsid w:val="00246640"/>
    <w:rsid w:val="002469E7"/>
    <w:rsid w:val="00246ADD"/>
    <w:rsid w:val="002470C3"/>
    <w:rsid w:val="002471E9"/>
    <w:rsid w:val="0024724E"/>
    <w:rsid w:val="0024767A"/>
    <w:rsid w:val="00247921"/>
    <w:rsid w:val="002479B8"/>
    <w:rsid w:val="00247A57"/>
    <w:rsid w:val="00250573"/>
    <w:rsid w:val="00250FCB"/>
    <w:rsid w:val="002511DF"/>
    <w:rsid w:val="00251A10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909"/>
    <w:rsid w:val="00255A26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AAF"/>
    <w:rsid w:val="00262C5A"/>
    <w:rsid w:val="00262DD7"/>
    <w:rsid w:val="00262E30"/>
    <w:rsid w:val="002631D8"/>
    <w:rsid w:val="00263862"/>
    <w:rsid w:val="002638B4"/>
    <w:rsid w:val="00263C48"/>
    <w:rsid w:val="00263E59"/>
    <w:rsid w:val="00263F46"/>
    <w:rsid w:val="0026400A"/>
    <w:rsid w:val="00264458"/>
    <w:rsid w:val="00264549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74A"/>
    <w:rsid w:val="002677F1"/>
    <w:rsid w:val="002679B0"/>
    <w:rsid w:val="00267F05"/>
    <w:rsid w:val="002700CB"/>
    <w:rsid w:val="002701CF"/>
    <w:rsid w:val="0027046F"/>
    <w:rsid w:val="002708FC"/>
    <w:rsid w:val="00270F6F"/>
    <w:rsid w:val="00270FC5"/>
    <w:rsid w:val="002710BE"/>
    <w:rsid w:val="002713B1"/>
    <w:rsid w:val="00271482"/>
    <w:rsid w:val="0027148A"/>
    <w:rsid w:val="002716E9"/>
    <w:rsid w:val="00271B59"/>
    <w:rsid w:val="00271BA2"/>
    <w:rsid w:val="00271E5A"/>
    <w:rsid w:val="002729BD"/>
    <w:rsid w:val="00272D50"/>
    <w:rsid w:val="00272F24"/>
    <w:rsid w:val="00273183"/>
    <w:rsid w:val="00273734"/>
    <w:rsid w:val="0027389F"/>
    <w:rsid w:val="0027390D"/>
    <w:rsid w:val="00273D50"/>
    <w:rsid w:val="00274128"/>
    <w:rsid w:val="00274213"/>
    <w:rsid w:val="0027422B"/>
    <w:rsid w:val="00274238"/>
    <w:rsid w:val="0027439C"/>
    <w:rsid w:val="00274987"/>
    <w:rsid w:val="002749A9"/>
    <w:rsid w:val="00274D44"/>
    <w:rsid w:val="002752A0"/>
    <w:rsid w:val="002753C3"/>
    <w:rsid w:val="002759DC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AA"/>
    <w:rsid w:val="002803A4"/>
    <w:rsid w:val="002805E6"/>
    <w:rsid w:val="00280606"/>
    <w:rsid w:val="00280966"/>
    <w:rsid w:val="00280A81"/>
    <w:rsid w:val="002813DD"/>
    <w:rsid w:val="0028160F"/>
    <w:rsid w:val="002817DE"/>
    <w:rsid w:val="00281959"/>
    <w:rsid w:val="00281B1E"/>
    <w:rsid w:val="00281B82"/>
    <w:rsid w:val="00281D14"/>
    <w:rsid w:val="00282347"/>
    <w:rsid w:val="00282A56"/>
    <w:rsid w:val="00282C8F"/>
    <w:rsid w:val="00283054"/>
    <w:rsid w:val="0028316D"/>
    <w:rsid w:val="002835B5"/>
    <w:rsid w:val="002836B2"/>
    <w:rsid w:val="0028374B"/>
    <w:rsid w:val="002838AF"/>
    <w:rsid w:val="00283921"/>
    <w:rsid w:val="00283B46"/>
    <w:rsid w:val="00283BAF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2B1"/>
    <w:rsid w:val="00285325"/>
    <w:rsid w:val="0028541F"/>
    <w:rsid w:val="002855B1"/>
    <w:rsid w:val="002862CF"/>
    <w:rsid w:val="00286439"/>
    <w:rsid w:val="0028660E"/>
    <w:rsid w:val="0028681C"/>
    <w:rsid w:val="00286AF6"/>
    <w:rsid w:val="00286C7C"/>
    <w:rsid w:val="00286F38"/>
    <w:rsid w:val="00286F89"/>
    <w:rsid w:val="00287287"/>
    <w:rsid w:val="002872AD"/>
    <w:rsid w:val="002874D1"/>
    <w:rsid w:val="0028750A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E80"/>
    <w:rsid w:val="00291137"/>
    <w:rsid w:val="002911E7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C90"/>
    <w:rsid w:val="002A2E41"/>
    <w:rsid w:val="002A2FA1"/>
    <w:rsid w:val="002A3057"/>
    <w:rsid w:val="002A4065"/>
    <w:rsid w:val="002A4C79"/>
    <w:rsid w:val="002A4E2D"/>
    <w:rsid w:val="002A515F"/>
    <w:rsid w:val="002A519D"/>
    <w:rsid w:val="002A5368"/>
    <w:rsid w:val="002A5564"/>
    <w:rsid w:val="002A590A"/>
    <w:rsid w:val="002A5932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DB1"/>
    <w:rsid w:val="002B1EB2"/>
    <w:rsid w:val="002B1EB5"/>
    <w:rsid w:val="002B23BC"/>
    <w:rsid w:val="002B24E7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736"/>
    <w:rsid w:val="002B4BBA"/>
    <w:rsid w:val="002B4BF0"/>
    <w:rsid w:val="002B4D05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392"/>
    <w:rsid w:val="002B754D"/>
    <w:rsid w:val="002B75D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D03"/>
    <w:rsid w:val="002C2D60"/>
    <w:rsid w:val="002C2F6F"/>
    <w:rsid w:val="002C3248"/>
    <w:rsid w:val="002C368D"/>
    <w:rsid w:val="002C3A12"/>
    <w:rsid w:val="002C3A2E"/>
    <w:rsid w:val="002C40AC"/>
    <w:rsid w:val="002C41CF"/>
    <w:rsid w:val="002C43A9"/>
    <w:rsid w:val="002C45AB"/>
    <w:rsid w:val="002C477F"/>
    <w:rsid w:val="002C534B"/>
    <w:rsid w:val="002C53DD"/>
    <w:rsid w:val="002C5880"/>
    <w:rsid w:val="002C5B0E"/>
    <w:rsid w:val="002C60AD"/>
    <w:rsid w:val="002C626B"/>
    <w:rsid w:val="002C6833"/>
    <w:rsid w:val="002C692E"/>
    <w:rsid w:val="002C69C2"/>
    <w:rsid w:val="002C6A18"/>
    <w:rsid w:val="002C6B51"/>
    <w:rsid w:val="002C6F21"/>
    <w:rsid w:val="002C70E4"/>
    <w:rsid w:val="002C71E7"/>
    <w:rsid w:val="002C7354"/>
    <w:rsid w:val="002C7802"/>
    <w:rsid w:val="002D040F"/>
    <w:rsid w:val="002D05BF"/>
    <w:rsid w:val="002D0919"/>
    <w:rsid w:val="002D09E8"/>
    <w:rsid w:val="002D0A55"/>
    <w:rsid w:val="002D0C96"/>
    <w:rsid w:val="002D137C"/>
    <w:rsid w:val="002D15FB"/>
    <w:rsid w:val="002D162A"/>
    <w:rsid w:val="002D192B"/>
    <w:rsid w:val="002D1E29"/>
    <w:rsid w:val="002D1E31"/>
    <w:rsid w:val="002D2046"/>
    <w:rsid w:val="002D221F"/>
    <w:rsid w:val="002D2249"/>
    <w:rsid w:val="002D2977"/>
    <w:rsid w:val="002D299A"/>
    <w:rsid w:val="002D2B13"/>
    <w:rsid w:val="002D2B50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5A"/>
    <w:rsid w:val="002D58C0"/>
    <w:rsid w:val="002D5C11"/>
    <w:rsid w:val="002D5C8E"/>
    <w:rsid w:val="002D5E70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9DD"/>
    <w:rsid w:val="002D7CCF"/>
    <w:rsid w:val="002D7D5D"/>
    <w:rsid w:val="002D7FD4"/>
    <w:rsid w:val="002E003D"/>
    <w:rsid w:val="002E04CD"/>
    <w:rsid w:val="002E0F52"/>
    <w:rsid w:val="002E16C5"/>
    <w:rsid w:val="002E19FB"/>
    <w:rsid w:val="002E1EE6"/>
    <w:rsid w:val="002E224E"/>
    <w:rsid w:val="002E2348"/>
    <w:rsid w:val="002E26AC"/>
    <w:rsid w:val="002E2808"/>
    <w:rsid w:val="002E2876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50D3"/>
    <w:rsid w:val="002E527C"/>
    <w:rsid w:val="002E56EC"/>
    <w:rsid w:val="002E58C8"/>
    <w:rsid w:val="002E5B8D"/>
    <w:rsid w:val="002E5C9F"/>
    <w:rsid w:val="002E5F8E"/>
    <w:rsid w:val="002E613C"/>
    <w:rsid w:val="002E6258"/>
    <w:rsid w:val="002E6990"/>
    <w:rsid w:val="002E6AD4"/>
    <w:rsid w:val="002E6BDD"/>
    <w:rsid w:val="002E6CA4"/>
    <w:rsid w:val="002E7094"/>
    <w:rsid w:val="002E70C0"/>
    <w:rsid w:val="002E7225"/>
    <w:rsid w:val="002E7474"/>
    <w:rsid w:val="002E766D"/>
    <w:rsid w:val="002E76A7"/>
    <w:rsid w:val="002F00DB"/>
    <w:rsid w:val="002F044A"/>
    <w:rsid w:val="002F051C"/>
    <w:rsid w:val="002F057C"/>
    <w:rsid w:val="002F0613"/>
    <w:rsid w:val="002F0A47"/>
    <w:rsid w:val="002F0FB3"/>
    <w:rsid w:val="002F15B2"/>
    <w:rsid w:val="002F1922"/>
    <w:rsid w:val="002F1FAC"/>
    <w:rsid w:val="002F2292"/>
    <w:rsid w:val="002F25E6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185"/>
    <w:rsid w:val="003002B8"/>
    <w:rsid w:val="003005BA"/>
    <w:rsid w:val="003005EE"/>
    <w:rsid w:val="00300698"/>
    <w:rsid w:val="00300A18"/>
    <w:rsid w:val="00300FEC"/>
    <w:rsid w:val="00301274"/>
    <w:rsid w:val="003012C1"/>
    <w:rsid w:val="00301750"/>
    <w:rsid w:val="00301979"/>
    <w:rsid w:val="00301AF6"/>
    <w:rsid w:val="00301D0A"/>
    <w:rsid w:val="00301FFD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F8A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98B"/>
    <w:rsid w:val="00307A72"/>
    <w:rsid w:val="00307C33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D10"/>
    <w:rsid w:val="003131FD"/>
    <w:rsid w:val="0031324B"/>
    <w:rsid w:val="00313301"/>
    <w:rsid w:val="003134F4"/>
    <w:rsid w:val="003139EA"/>
    <w:rsid w:val="00313DEB"/>
    <w:rsid w:val="00313EA7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551"/>
    <w:rsid w:val="0031787F"/>
    <w:rsid w:val="00317EA3"/>
    <w:rsid w:val="0032065B"/>
    <w:rsid w:val="0032092F"/>
    <w:rsid w:val="00320B71"/>
    <w:rsid w:val="00320B8B"/>
    <w:rsid w:val="00320F46"/>
    <w:rsid w:val="00320F68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135"/>
    <w:rsid w:val="00326362"/>
    <w:rsid w:val="0032641E"/>
    <w:rsid w:val="00326456"/>
    <w:rsid w:val="0032650E"/>
    <w:rsid w:val="00326822"/>
    <w:rsid w:val="00326C10"/>
    <w:rsid w:val="00326E51"/>
    <w:rsid w:val="00327035"/>
    <w:rsid w:val="00327191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59E"/>
    <w:rsid w:val="00331B28"/>
    <w:rsid w:val="003320E9"/>
    <w:rsid w:val="003321D1"/>
    <w:rsid w:val="003339FB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D76"/>
    <w:rsid w:val="0034025D"/>
    <w:rsid w:val="003406BB"/>
    <w:rsid w:val="00340851"/>
    <w:rsid w:val="0034087B"/>
    <w:rsid w:val="0034087C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69D3"/>
    <w:rsid w:val="00346CB2"/>
    <w:rsid w:val="003470D8"/>
    <w:rsid w:val="00347B5A"/>
    <w:rsid w:val="00347D50"/>
    <w:rsid w:val="00347D61"/>
    <w:rsid w:val="003503A1"/>
    <w:rsid w:val="00350442"/>
    <w:rsid w:val="00350675"/>
    <w:rsid w:val="003509B3"/>
    <w:rsid w:val="00350A08"/>
    <w:rsid w:val="00350DEF"/>
    <w:rsid w:val="00350F3C"/>
    <w:rsid w:val="003512C9"/>
    <w:rsid w:val="00351CC4"/>
    <w:rsid w:val="00351F41"/>
    <w:rsid w:val="00352152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8025B"/>
    <w:rsid w:val="0038044B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5C5"/>
    <w:rsid w:val="0038381F"/>
    <w:rsid w:val="003838C5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E4"/>
    <w:rsid w:val="003908E2"/>
    <w:rsid w:val="00390C8E"/>
    <w:rsid w:val="00390E77"/>
    <w:rsid w:val="00390F0F"/>
    <w:rsid w:val="00391471"/>
    <w:rsid w:val="0039147B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38A"/>
    <w:rsid w:val="00393C2B"/>
    <w:rsid w:val="00393F27"/>
    <w:rsid w:val="00394187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89"/>
    <w:rsid w:val="003960C1"/>
    <w:rsid w:val="00396446"/>
    <w:rsid w:val="00396A20"/>
    <w:rsid w:val="00396BE1"/>
    <w:rsid w:val="00396E0A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9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D4"/>
    <w:rsid w:val="003A7E9D"/>
    <w:rsid w:val="003A7F84"/>
    <w:rsid w:val="003B01AA"/>
    <w:rsid w:val="003B0522"/>
    <w:rsid w:val="003B094F"/>
    <w:rsid w:val="003B0E0D"/>
    <w:rsid w:val="003B0FD4"/>
    <w:rsid w:val="003B102D"/>
    <w:rsid w:val="003B11FB"/>
    <w:rsid w:val="003B131D"/>
    <w:rsid w:val="003B1847"/>
    <w:rsid w:val="003B1BAB"/>
    <w:rsid w:val="003B1D2D"/>
    <w:rsid w:val="003B1EDD"/>
    <w:rsid w:val="003B2727"/>
    <w:rsid w:val="003B284E"/>
    <w:rsid w:val="003B2926"/>
    <w:rsid w:val="003B2B83"/>
    <w:rsid w:val="003B2D57"/>
    <w:rsid w:val="003B2E72"/>
    <w:rsid w:val="003B2F08"/>
    <w:rsid w:val="003B3167"/>
    <w:rsid w:val="003B3275"/>
    <w:rsid w:val="003B3899"/>
    <w:rsid w:val="003B3C3B"/>
    <w:rsid w:val="003B3D72"/>
    <w:rsid w:val="003B40AF"/>
    <w:rsid w:val="003B43EF"/>
    <w:rsid w:val="003B457E"/>
    <w:rsid w:val="003B4631"/>
    <w:rsid w:val="003B4697"/>
    <w:rsid w:val="003B4C39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6C"/>
    <w:rsid w:val="003C2BAB"/>
    <w:rsid w:val="003C32AC"/>
    <w:rsid w:val="003C3615"/>
    <w:rsid w:val="003C3857"/>
    <w:rsid w:val="003C3FA5"/>
    <w:rsid w:val="003C40B4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1088"/>
    <w:rsid w:val="003D11CD"/>
    <w:rsid w:val="003D15D5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E6"/>
    <w:rsid w:val="003D3DF1"/>
    <w:rsid w:val="003D450D"/>
    <w:rsid w:val="003D45DF"/>
    <w:rsid w:val="003D49CF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A08"/>
    <w:rsid w:val="003D6A86"/>
    <w:rsid w:val="003D6BA8"/>
    <w:rsid w:val="003D70EC"/>
    <w:rsid w:val="003D743A"/>
    <w:rsid w:val="003D7601"/>
    <w:rsid w:val="003D76B5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C97"/>
    <w:rsid w:val="003E20AC"/>
    <w:rsid w:val="003E22EE"/>
    <w:rsid w:val="003E2395"/>
    <w:rsid w:val="003E23E3"/>
    <w:rsid w:val="003E23F2"/>
    <w:rsid w:val="003E25D5"/>
    <w:rsid w:val="003E2B9A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4E61"/>
    <w:rsid w:val="003E50D9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201B"/>
    <w:rsid w:val="003F2046"/>
    <w:rsid w:val="003F214E"/>
    <w:rsid w:val="003F2414"/>
    <w:rsid w:val="003F262C"/>
    <w:rsid w:val="003F272D"/>
    <w:rsid w:val="003F280B"/>
    <w:rsid w:val="003F2D10"/>
    <w:rsid w:val="003F3317"/>
    <w:rsid w:val="003F3784"/>
    <w:rsid w:val="003F37BE"/>
    <w:rsid w:val="003F3825"/>
    <w:rsid w:val="003F3917"/>
    <w:rsid w:val="003F3AD5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6286"/>
    <w:rsid w:val="003F64B1"/>
    <w:rsid w:val="003F654B"/>
    <w:rsid w:val="003F7057"/>
    <w:rsid w:val="003F757B"/>
    <w:rsid w:val="003F7A26"/>
    <w:rsid w:val="003F7AF0"/>
    <w:rsid w:val="003F7D26"/>
    <w:rsid w:val="0040037D"/>
    <w:rsid w:val="00400645"/>
    <w:rsid w:val="0040070E"/>
    <w:rsid w:val="004007A9"/>
    <w:rsid w:val="00400A5A"/>
    <w:rsid w:val="00400F63"/>
    <w:rsid w:val="00401368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63AE"/>
    <w:rsid w:val="004066DF"/>
    <w:rsid w:val="00406A1F"/>
    <w:rsid w:val="00406EDC"/>
    <w:rsid w:val="00407DC3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5D6"/>
    <w:rsid w:val="00421EA5"/>
    <w:rsid w:val="004223DD"/>
    <w:rsid w:val="004224A2"/>
    <w:rsid w:val="00422F5E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13C"/>
    <w:rsid w:val="00425252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85"/>
    <w:rsid w:val="00427651"/>
    <w:rsid w:val="00427A09"/>
    <w:rsid w:val="00427BE1"/>
    <w:rsid w:val="00430127"/>
    <w:rsid w:val="00430546"/>
    <w:rsid w:val="00430BD9"/>
    <w:rsid w:val="00430BF3"/>
    <w:rsid w:val="00430CF0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9BC"/>
    <w:rsid w:val="00435B67"/>
    <w:rsid w:val="00435CC0"/>
    <w:rsid w:val="0043689B"/>
    <w:rsid w:val="00436CAA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60C"/>
    <w:rsid w:val="0044187A"/>
    <w:rsid w:val="00441A74"/>
    <w:rsid w:val="00441DF8"/>
    <w:rsid w:val="004423A7"/>
    <w:rsid w:val="00442424"/>
    <w:rsid w:val="0044260D"/>
    <w:rsid w:val="004429A3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AB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C48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29"/>
    <w:rsid w:val="00467951"/>
    <w:rsid w:val="00467A5C"/>
    <w:rsid w:val="00470121"/>
    <w:rsid w:val="00470B62"/>
    <w:rsid w:val="0047137D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1F5"/>
    <w:rsid w:val="0048137F"/>
    <w:rsid w:val="0048161C"/>
    <w:rsid w:val="004816B5"/>
    <w:rsid w:val="004816E2"/>
    <w:rsid w:val="00481796"/>
    <w:rsid w:val="00481B75"/>
    <w:rsid w:val="00481BA2"/>
    <w:rsid w:val="004822B4"/>
    <w:rsid w:val="004824C0"/>
    <w:rsid w:val="00482609"/>
    <w:rsid w:val="00482881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8F"/>
    <w:rsid w:val="00484B83"/>
    <w:rsid w:val="00484C1D"/>
    <w:rsid w:val="00484E90"/>
    <w:rsid w:val="00484F8C"/>
    <w:rsid w:val="00485303"/>
    <w:rsid w:val="00485603"/>
    <w:rsid w:val="00485687"/>
    <w:rsid w:val="0048587D"/>
    <w:rsid w:val="00485E67"/>
    <w:rsid w:val="004865C4"/>
    <w:rsid w:val="004865E6"/>
    <w:rsid w:val="004867CD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C71"/>
    <w:rsid w:val="00487EC8"/>
    <w:rsid w:val="004902DD"/>
    <w:rsid w:val="004904A1"/>
    <w:rsid w:val="00490608"/>
    <w:rsid w:val="0049066E"/>
    <w:rsid w:val="0049076D"/>
    <w:rsid w:val="00491395"/>
    <w:rsid w:val="00491AB0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877"/>
    <w:rsid w:val="00496E4D"/>
    <w:rsid w:val="0049702F"/>
    <w:rsid w:val="004970C3"/>
    <w:rsid w:val="004974EA"/>
    <w:rsid w:val="00497D48"/>
    <w:rsid w:val="00497DD5"/>
    <w:rsid w:val="00497F4E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55C4"/>
    <w:rsid w:val="004A59D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31CA"/>
    <w:rsid w:val="004B389C"/>
    <w:rsid w:val="004B38E5"/>
    <w:rsid w:val="004B3B98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83C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C010B"/>
    <w:rsid w:val="004C08C7"/>
    <w:rsid w:val="004C09ED"/>
    <w:rsid w:val="004C112F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57C"/>
    <w:rsid w:val="004C758C"/>
    <w:rsid w:val="004C75C5"/>
    <w:rsid w:val="004C7998"/>
    <w:rsid w:val="004C7D2A"/>
    <w:rsid w:val="004C7D43"/>
    <w:rsid w:val="004D00C6"/>
    <w:rsid w:val="004D03F1"/>
    <w:rsid w:val="004D0F76"/>
    <w:rsid w:val="004D0FA4"/>
    <w:rsid w:val="004D0FB1"/>
    <w:rsid w:val="004D1972"/>
    <w:rsid w:val="004D19A4"/>
    <w:rsid w:val="004D1B95"/>
    <w:rsid w:val="004D1BD2"/>
    <w:rsid w:val="004D1C36"/>
    <w:rsid w:val="004D22D9"/>
    <w:rsid w:val="004D267B"/>
    <w:rsid w:val="004D2AA5"/>
    <w:rsid w:val="004D2D4B"/>
    <w:rsid w:val="004D2F25"/>
    <w:rsid w:val="004D2F42"/>
    <w:rsid w:val="004D322D"/>
    <w:rsid w:val="004D37C7"/>
    <w:rsid w:val="004D3AC9"/>
    <w:rsid w:val="004D3E69"/>
    <w:rsid w:val="004D40C1"/>
    <w:rsid w:val="004D422C"/>
    <w:rsid w:val="004D443A"/>
    <w:rsid w:val="004D45C0"/>
    <w:rsid w:val="004D4B2C"/>
    <w:rsid w:val="004D5213"/>
    <w:rsid w:val="004D53A3"/>
    <w:rsid w:val="004D5C1D"/>
    <w:rsid w:val="004D5FDC"/>
    <w:rsid w:val="004D5FF3"/>
    <w:rsid w:val="004D64BD"/>
    <w:rsid w:val="004D67B4"/>
    <w:rsid w:val="004D698C"/>
    <w:rsid w:val="004D69A5"/>
    <w:rsid w:val="004D6BA9"/>
    <w:rsid w:val="004D6FD8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ADD"/>
    <w:rsid w:val="004E3E08"/>
    <w:rsid w:val="004E450B"/>
    <w:rsid w:val="004E45C8"/>
    <w:rsid w:val="004E474F"/>
    <w:rsid w:val="004E48A9"/>
    <w:rsid w:val="004E51F9"/>
    <w:rsid w:val="004E5CF2"/>
    <w:rsid w:val="004E5F94"/>
    <w:rsid w:val="004E67BD"/>
    <w:rsid w:val="004E6869"/>
    <w:rsid w:val="004E78EF"/>
    <w:rsid w:val="004E7A2C"/>
    <w:rsid w:val="004F009D"/>
    <w:rsid w:val="004F02D3"/>
    <w:rsid w:val="004F03C3"/>
    <w:rsid w:val="004F0457"/>
    <w:rsid w:val="004F0866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3A1"/>
    <w:rsid w:val="00501681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C1"/>
    <w:rsid w:val="00512165"/>
    <w:rsid w:val="00512362"/>
    <w:rsid w:val="00512680"/>
    <w:rsid w:val="00512779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6393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9B1"/>
    <w:rsid w:val="00524D42"/>
    <w:rsid w:val="0052522D"/>
    <w:rsid w:val="0052535A"/>
    <w:rsid w:val="005260FE"/>
    <w:rsid w:val="0052647E"/>
    <w:rsid w:val="00526521"/>
    <w:rsid w:val="005266BA"/>
    <w:rsid w:val="0052670E"/>
    <w:rsid w:val="005268D9"/>
    <w:rsid w:val="005268E3"/>
    <w:rsid w:val="00526B3D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7E6"/>
    <w:rsid w:val="005322F7"/>
    <w:rsid w:val="005324CB"/>
    <w:rsid w:val="005327E3"/>
    <w:rsid w:val="00532BDA"/>
    <w:rsid w:val="005337FE"/>
    <w:rsid w:val="00533951"/>
    <w:rsid w:val="0053398F"/>
    <w:rsid w:val="00533A8F"/>
    <w:rsid w:val="00534222"/>
    <w:rsid w:val="00534874"/>
    <w:rsid w:val="00535893"/>
    <w:rsid w:val="005358A8"/>
    <w:rsid w:val="00535A6D"/>
    <w:rsid w:val="00535E40"/>
    <w:rsid w:val="005361FF"/>
    <w:rsid w:val="0053633E"/>
    <w:rsid w:val="00536597"/>
    <w:rsid w:val="00536C40"/>
    <w:rsid w:val="00536F8E"/>
    <w:rsid w:val="0053708B"/>
    <w:rsid w:val="0053732C"/>
    <w:rsid w:val="005376CD"/>
    <w:rsid w:val="005377C2"/>
    <w:rsid w:val="00540209"/>
    <w:rsid w:val="005406AA"/>
    <w:rsid w:val="005409BC"/>
    <w:rsid w:val="00540ABE"/>
    <w:rsid w:val="00540D6C"/>
    <w:rsid w:val="00540EA7"/>
    <w:rsid w:val="00540F49"/>
    <w:rsid w:val="0054111A"/>
    <w:rsid w:val="00541187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53A"/>
    <w:rsid w:val="005469E3"/>
    <w:rsid w:val="00546BFE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7C1"/>
    <w:rsid w:val="005628AE"/>
    <w:rsid w:val="00562B12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1EB"/>
    <w:rsid w:val="00565319"/>
    <w:rsid w:val="005654BA"/>
    <w:rsid w:val="005657C4"/>
    <w:rsid w:val="005658EB"/>
    <w:rsid w:val="00565C25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42C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9BC"/>
    <w:rsid w:val="00574E59"/>
    <w:rsid w:val="0057527A"/>
    <w:rsid w:val="005753CD"/>
    <w:rsid w:val="00575523"/>
    <w:rsid w:val="005755DD"/>
    <w:rsid w:val="00575615"/>
    <w:rsid w:val="005759C1"/>
    <w:rsid w:val="00575DEB"/>
    <w:rsid w:val="0057621F"/>
    <w:rsid w:val="0057669F"/>
    <w:rsid w:val="0057677D"/>
    <w:rsid w:val="00576877"/>
    <w:rsid w:val="0057710B"/>
    <w:rsid w:val="00577237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6D4"/>
    <w:rsid w:val="00581E1A"/>
    <w:rsid w:val="00581FE7"/>
    <w:rsid w:val="005821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643"/>
    <w:rsid w:val="005848EC"/>
    <w:rsid w:val="00585095"/>
    <w:rsid w:val="005850C6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A86"/>
    <w:rsid w:val="00590E83"/>
    <w:rsid w:val="005912E0"/>
    <w:rsid w:val="00591EA3"/>
    <w:rsid w:val="00591F87"/>
    <w:rsid w:val="0059249F"/>
    <w:rsid w:val="00592585"/>
    <w:rsid w:val="00592B0F"/>
    <w:rsid w:val="0059305D"/>
    <w:rsid w:val="00594099"/>
    <w:rsid w:val="00594651"/>
    <w:rsid w:val="005947E0"/>
    <w:rsid w:val="0059511B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B0329"/>
    <w:rsid w:val="005B038D"/>
    <w:rsid w:val="005B03F7"/>
    <w:rsid w:val="005B0738"/>
    <w:rsid w:val="005B09BC"/>
    <w:rsid w:val="005B0E72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6D2"/>
    <w:rsid w:val="005B6A10"/>
    <w:rsid w:val="005B6E96"/>
    <w:rsid w:val="005B7451"/>
    <w:rsid w:val="005B7797"/>
    <w:rsid w:val="005B79DC"/>
    <w:rsid w:val="005B7B9C"/>
    <w:rsid w:val="005B7C91"/>
    <w:rsid w:val="005B7CF1"/>
    <w:rsid w:val="005B7FE6"/>
    <w:rsid w:val="005C031F"/>
    <w:rsid w:val="005C072F"/>
    <w:rsid w:val="005C111F"/>
    <w:rsid w:val="005C120D"/>
    <w:rsid w:val="005C121D"/>
    <w:rsid w:val="005C133E"/>
    <w:rsid w:val="005C137D"/>
    <w:rsid w:val="005C1528"/>
    <w:rsid w:val="005C1552"/>
    <w:rsid w:val="005C162E"/>
    <w:rsid w:val="005C19A6"/>
    <w:rsid w:val="005C1C6E"/>
    <w:rsid w:val="005C1EB9"/>
    <w:rsid w:val="005C1F51"/>
    <w:rsid w:val="005C20CD"/>
    <w:rsid w:val="005C2738"/>
    <w:rsid w:val="005C280F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901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BDC"/>
    <w:rsid w:val="005D0E04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31CB"/>
    <w:rsid w:val="005D321D"/>
    <w:rsid w:val="005D33FF"/>
    <w:rsid w:val="005D340B"/>
    <w:rsid w:val="005D343A"/>
    <w:rsid w:val="005D3728"/>
    <w:rsid w:val="005D38F2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545"/>
    <w:rsid w:val="005D7223"/>
    <w:rsid w:val="005D7ACB"/>
    <w:rsid w:val="005E000B"/>
    <w:rsid w:val="005E0294"/>
    <w:rsid w:val="005E03CA"/>
    <w:rsid w:val="005E05EA"/>
    <w:rsid w:val="005E0E28"/>
    <w:rsid w:val="005E12EA"/>
    <w:rsid w:val="005E16E7"/>
    <w:rsid w:val="005E183F"/>
    <w:rsid w:val="005E18C5"/>
    <w:rsid w:val="005E1DD5"/>
    <w:rsid w:val="005E214F"/>
    <w:rsid w:val="005E2267"/>
    <w:rsid w:val="005E24F6"/>
    <w:rsid w:val="005E268E"/>
    <w:rsid w:val="005E2BB9"/>
    <w:rsid w:val="005E2BE1"/>
    <w:rsid w:val="005E2DE1"/>
    <w:rsid w:val="005E2EB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5065"/>
    <w:rsid w:val="005F561E"/>
    <w:rsid w:val="005F5906"/>
    <w:rsid w:val="005F5D47"/>
    <w:rsid w:val="005F5EA1"/>
    <w:rsid w:val="005F60E9"/>
    <w:rsid w:val="005F6770"/>
    <w:rsid w:val="005F69C6"/>
    <w:rsid w:val="005F6CA3"/>
    <w:rsid w:val="005F6FE8"/>
    <w:rsid w:val="005F7360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87"/>
    <w:rsid w:val="006012E9"/>
    <w:rsid w:val="00601470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5A43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324"/>
    <w:rsid w:val="00607448"/>
    <w:rsid w:val="0060779C"/>
    <w:rsid w:val="0060791C"/>
    <w:rsid w:val="00607AA4"/>
    <w:rsid w:val="00607ADB"/>
    <w:rsid w:val="00607FB4"/>
    <w:rsid w:val="006100CF"/>
    <w:rsid w:val="00610402"/>
    <w:rsid w:val="0061053E"/>
    <w:rsid w:val="00610555"/>
    <w:rsid w:val="0061056B"/>
    <w:rsid w:val="0061099D"/>
    <w:rsid w:val="00610B1B"/>
    <w:rsid w:val="00610E03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FAE"/>
    <w:rsid w:val="00623062"/>
    <w:rsid w:val="00623123"/>
    <w:rsid w:val="00624617"/>
    <w:rsid w:val="00624648"/>
    <w:rsid w:val="00624761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CB"/>
    <w:rsid w:val="006277DC"/>
    <w:rsid w:val="00627C54"/>
    <w:rsid w:val="00627F75"/>
    <w:rsid w:val="00627FE1"/>
    <w:rsid w:val="0063006F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3442"/>
    <w:rsid w:val="006338F6"/>
    <w:rsid w:val="00633B71"/>
    <w:rsid w:val="00633C85"/>
    <w:rsid w:val="00633EE3"/>
    <w:rsid w:val="00634BEC"/>
    <w:rsid w:val="00634DDD"/>
    <w:rsid w:val="00635194"/>
    <w:rsid w:val="006351B0"/>
    <w:rsid w:val="006353CB"/>
    <w:rsid w:val="0063583B"/>
    <w:rsid w:val="00635FE9"/>
    <w:rsid w:val="00636095"/>
    <w:rsid w:val="00636521"/>
    <w:rsid w:val="00636B10"/>
    <w:rsid w:val="00636B83"/>
    <w:rsid w:val="00636CB9"/>
    <w:rsid w:val="00636F0C"/>
    <w:rsid w:val="00637265"/>
    <w:rsid w:val="006379CF"/>
    <w:rsid w:val="00637AF8"/>
    <w:rsid w:val="00637AF9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EF4"/>
    <w:rsid w:val="00642097"/>
    <w:rsid w:val="006421F3"/>
    <w:rsid w:val="00642719"/>
    <w:rsid w:val="006427AD"/>
    <w:rsid w:val="0064291A"/>
    <w:rsid w:val="006429A4"/>
    <w:rsid w:val="0064316C"/>
    <w:rsid w:val="006437AA"/>
    <w:rsid w:val="00643911"/>
    <w:rsid w:val="00643950"/>
    <w:rsid w:val="00643C44"/>
    <w:rsid w:val="00643CA8"/>
    <w:rsid w:val="00643E70"/>
    <w:rsid w:val="00643F5D"/>
    <w:rsid w:val="00643FAF"/>
    <w:rsid w:val="00644389"/>
    <w:rsid w:val="006443DA"/>
    <w:rsid w:val="00644474"/>
    <w:rsid w:val="00644ADB"/>
    <w:rsid w:val="00644B58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74E7"/>
    <w:rsid w:val="006474FF"/>
    <w:rsid w:val="006475CD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FE9"/>
    <w:rsid w:val="00651113"/>
    <w:rsid w:val="00651149"/>
    <w:rsid w:val="00651260"/>
    <w:rsid w:val="00651294"/>
    <w:rsid w:val="006516E8"/>
    <w:rsid w:val="00651852"/>
    <w:rsid w:val="006518AD"/>
    <w:rsid w:val="006518E6"/>
    <w:rsid w:val="00651B88"/>
    <w:rsid w:val="00652484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F8F"/>
    <w:rsid w:val="006542C7"/>
    <w:rsid w:val="00654873"/>
    <w:rsid w:val="00654883"/>
    <w:rsid w:val="006548D1"/>
    <w:rsid w:val="00654C16"/>
    <w:rsid w:val="00654F28"/>
    <w:rsid w:val="006550A7"/>
    <w:rsid w:val="00655AB2"/>
    <w:rsid w:val="00655E2A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51A"/>
    <w:rsid w:val="00665616"/>
    <w:rsid w:val="0066593B"/>
    <w:rsid w:val="00665A99"/>
    <w:rsid w:val="00665B76"/>
    <w:rsid w:val="00665EEF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36FF"/>
    <w:rsid w:val="00673AA7"/>
    <w:rsid w:val="00673C5E"/>
    <w:rsid w:val="0067435B"/>
    <w:rsid w:val="00674BA8"/>
    <w:rsid w:val="00674BE4"/>
    <w:rsid w:val="00674DFE"/>
    <w:rsid w:val="00675041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4BE"/>
    <w:rsid w:val="00676546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6F6"/>
    <w:rsid w:val="0068178E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70C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15B"/>
    <w:rsid w:val="00692222"/>
    <w:rsid w:val="006924A8"/>
    <w:rsid w:val="00692630"/>
    <w:rsid w:val="00692B2C"/>
    <w:rsid w:val="00692CF7"/>
    <w:rsid w:val="00692DFA"/>
    <w:rsid w:val="006932EB"/>
    <w:rsid w:val="0069344B"/>
    <w:rsid w:val="006939F2"/>
    <w:rsid w:val="00693BC8"/>
    <w:rsid w:val="00693F4D"/>
    <w:rsid w:val="00694249"/>
    <w:rsid w:val="00694BA7"/>
    <w:rsid w:val="00694E93"/>
    <w:rsid w:val="00695173"/>
    <w:rsid w:val="006958CB"/>
    <w:rsid w:val="00695EFB"/>
    <w:rsid w:val="00695F70"/>
    <w:rsid w:val="00696E78"/>
    <w:rsid w:val="006970AE"/>
    <w:rsid w:val="006973A0"/>
    <w:rsid w:val="006976D9"/>
    <w:rsid w:val="00697F00"/>
    <w:rsid w:val="006A0B8F"/>
    <w:rsid w:val="006A0CD1"/>
    <w:rsid w:val="006A0DAB"/>
    <w:rsid w:val="006A1497"/>
    <w:rsid w:val="006A1613"/>
    <w:rsid w:val="006A1A0E"/>
    <w:rsid w:val="006A1CB3"/>
    <w:rsid w:val="006A1F9B"/>
    <w:rsid w:val="006A2137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683"/>
    <w:rsid w:val="006B5A28"/>
    <w:rsid w:val="006B5C94"/>
    <w:rsid w:val="006B5D13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352"/>
    <w:rsid w:val="006C0BE1"/>
    <w:rsid w:val="006C0F83"/>
    <w:rsid w:val="006C0FF2"/>
    <w:rsid w:val="006C10A9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F1F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5E1"/>
    <w:rsid w:val="006D7D73"/>
    <w:rsid w:val="006D7DD3"/>
    <w:rsid w:val="006D7F8F"/>
    <w:rsid w:val="006E01FF"/>
    <w:rsid w:val="006E08FE"/>
    <w:rsid w:val="006E0A0F"/>
    <w:rsid w:val="006E12A2"/>
    <w:rsid w:val="006E14B4"/>
    <w:rsid w:val="006E1507"/>
    <w:rsid w:val="006E1743"/>
    <w:rsid w:val="006E1E99"/>
    <w:rsid w:val="006E2515"/>
    <w:rsid w:val="006E27E8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FE"/>
    <w:rsid w:val="006E443E"/>
    <w:rsid w:val="006E47BF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E"/>
    <w:rsid w:val="007011B2"/>
    <w:rsid w:val="007018D9"/>
    <w:rsid w:val="0070195D"/>
    <w:rsid w:val="00701CAE"/>
    <w:rsid w:val="007020C6"/>
    <w:rsid w:val="007020D7"/>
    <w:rsid w:val="0070212B"/>
    <w:rsid w:val="00702234"/>
    <w:rsid w:val="0070296C"/>
    <w:rsid w:val="007029CA"/>
    <w:rsid w:val="00702B34"/>
    <w:rsid w:val="00702BFA"/>
    <w:rsid w:val="00702DBF"/>
    <w:rsid w:val="00702FAF"/>
    <w:rsid w:val="0070329A"/>
    <w:rsid w:val="007036E0"/>
    <w:rsid w:val="007038C7"/>
    <w:rsid w:val="0070394B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CB2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514A"/>
    <w:rsid w:val="007155A5"/>
    <w:rsid w:val="0071648A"/>
    <w:rsid w:val="007164A5"/>
    <w:rsid w:val="00716A45"/>
    <w:rsid w:val="00716F5D"/>
    <w:rsid w:val="00717E43"/>
    <w:rsid w:val="00717E8A"/>
    <w:rsid w:val="00717FCE"/>
    <w:rsid w:val="007201A0"/>
    <w:rsid w:val="0072026C"/>
    <w:rsid w:val="007209A2"/>
    <w:rsid w:val="007209B8"/>
    <w:rsid w:val="007209E1"/>
    <w:rsid w:val="00720D6F"/>
    <w:rsid w:val="0072172A"/>
    <w:rsid w:val="007219FF"/>
    <w:rsid w:val="00721D8C"/>
    <w:rsid w:val="00722428"/>
    <w:rsid w:val="0072258B"/>
    <w:rsid w:val="007226B6"/>
    <w:rsid w:val="0072282A"/>
    <w:rsid w:val="007228F0"/>
    <w:rsid w:val="00722A4B"/>
    <w:rsid w:val="0072357D"/>
    <w:rsid w:val="007236D1"/>
    <w:rsid w:val="00723AF2"/>
    <w:rsid w:val="00724065"/>
    <w:rsid w:val="00724172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A7C"/>
    <w:rsid w:val="007270B2"/>
    <w:rsid w:val="007273AF"/>
    <w:rsid w:val="007277B3"/>
    <w:rsid w:val="007277BF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5F3"/>
    <w:rsid w:val="007338CE"/>
    <w:rsid w:val="00733C3D"/>
    <w:rsid w:val="007345CC"/>
    <w:rsid w:val="00734657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A78"/>
    <w:rsid w:val="00735E22"/>
    <w:rsid w:val="0073637F"/>
    <w:rsid w:val="00736C45"/>
    <w:rsid w:val="00736D2B"/>
    <w:rsid w:val="00736E69"/>
    <w:rsid w:val="00736FE1"/>
    <w:rsid w:val="007370F8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495"/>
    <w:rsid w:val="00740FDE"/>
    <w:rsid w:val="00741007"/>
    <w:rsid w:val="00741077"/>
    <w:rsid w:val="0074138C"/>
    <w:rsid w:val="00741757"/>
    <w:rsid w:val="007419F1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5E3"/>
    <w:rsid w:val="0074682B"/>
    <w:rsid w:val="00746955"/>
    <w:rsid w:val="00746D14"/>
    <w:rsid w:val="007473CA"/>
    <w:rsid w:val="00750302"/>
    <w:rsid w:val="007505F7"/>
    <w:rsid w:val="007505F9"/>
    <w:rsid w:val="00750945"/>
    <w:rsid w:val="00750F6A"/>
    <w:rsid w:val="00751830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4D8"/>
    <w:rsid w:val="00766524"/>
    <w:rsid w:val="007666ED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B24"/>
    <w:rsid w:val="00770E58"/>
    <w:rsid w:val="0077104F"/>
    <w:rsid w:val="007710AD"/>
    <w:rsid w:val="00771334"/>
    <w:rsid w:val="00771657"/>
    <w:rsid w:val="007718B5"/>
    <w:rsid w:val="00771A07"/>
    <w:rsid w:val="00771BC5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C2E"/>
    <w:rsid w:val="00774F03"/>
    <w:rsid w:val="00775239"/>
    <w:rsid w:val="00775812"/>
    <w:rsid w:val="00775C2F"/>
    <w:rsid w:val="00775C87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92F"/>
    <w:rsid w:val="00787931"/>
    <w:rsid w:val="00787964"/>
    <w:rsid w:val="00787A2B"/>
    <w:rsid w:val="00787AD2"/>
    <w:rsid w:val="00787E5A"/>
    <w:rsid w:val="00790DDC"/>
    <w:rsid w:val="00791402"/>
    <w:rsid w:val="00791581"/>
    <w:rsid w:val="007919DF"/>
    <w:rsid w:val="00791B6B"/>
    <w:rsid w:val="00791B70"/>
    <w:rsid w:val="00792751"/>
    <w:rsid w:val="007927E6"/>
    <w:rsid w:val="007929E5"/>
    <w:rsid w:val="00792BE1"/>
    <w:rsid w:val="00792D16"/>
    <w:rsid w:val="00792F2B"/>
    <w:rsid w:val="007934AE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7109"/>
    <w:rsid w:val="00797336"/>
    <w:rsid w:val="0079744A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76E"/>
    <w:rsid w:val="007A1D5D"/>
    <w:rsid w:val="007A22A0"/>
    <w:rsid w:val="007A2379"/>
    <w:rsid w:val="007A23B0"/>
    <w:rsid w:val="007A25A3"/>
    <w:rsid w:val="007A30D0"/>
    <w:rsid w:val="007A3362"/>
    <w:rsid w:val="007A3840"/>
    <w:rsid w:val="007A3C42"/>
    <w:rsid w:val="007A3CD8"/>
    <w:rsid w:val="007A3DD9"/>
    <w:rsid w:val="007A3E38"/>
    <w:rsid w:val="007A417C"/>
    <w:rsid w:val="007A45D5"/>
    <w:rsid w:val="007A45FD"/>
    <w:rsid w:val="007A479C"/>
    <w:rsid w:val="007A4BAE"/>
    <w:rsid w:val="007A4D2E"/>
    <w:rsid w:val="007A4D36"/>
    <w:rsid w:val="007A4D67"/>
    <w:rsid w:val="007A4D71"/>
    <w:rsid w:val="007A4E23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8B2"/>
    <w:rsid w:val="007A7AAB"/>
    <w:rsid w:val="007A7D09"/>
    <w:rsid w:val="007B0073"/>
    <w:rsid w:val="007B0126"/>
    <w:rsid w:val="007B044D"/>
    <w:rsid w:val="007B056B"/>
    <w:rsid w:val="007B05D0"/>
    <w:rsid w:val="007B087F"/>
    <w:rsid w:val="007B0AF2"/>
    <w:rsid w:val="007B106C"/>
    <w:rsid w:val="007B127C"/>
    <w:rsid w:val="007B1873"/>
    <w:rsid w:val="007B18E2"/>
    <w:rsid w:val="007B1A71"/>
    <w:rsid w:val="007B1EB6"/>
    <w:rsid w:val="007B2074"/>
    <w:rsid w:val="007B2504"/>
    <w:rsid w:val="007B27D2"/>
    <w:rsid w:val="007B2CEA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60A8"/>
    <w:rsid w:val="007C61C7"/>
    <w:rsid w:val="007C6231"/>
    <w:rsid w:val="007C6526"/>
    <w:rsid w:val="007C6570"/>
    <w:rsid w:val="007C6C56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C55"/>
    <w:rsid w:val="007D4145"/>
    <w:rsid w:val="007D4208"/>
    <w:rsid w:val="007D42A9"/>
    <w:rsid w:val="007D44D9"/>
    <w:rsid w:val="007D452D"/>
    <w:rsid w:val="007D4615"/>
    <w:rsid w:val="007D47A8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A6"/>
    <w:rsid w:val="007D601B"/>
    <w:rsid w:val="007D607A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343"/>
    <w:rsid w:val="007E27E3"/>
    <w:rsid w:val="007E306E"/>
    <w:rsid w:val="007E31F3"/>
    <w:rsid w:val="007E34DD"/>
    <w:rsid w:val="007E3573"/>
    <w:rsid w:val="007E382F"/>
    <w:rsid w:val="007E39B0"/>
    <w:rsid w:val="007E3AAE"/>
    <w:rsid w:val="007E3AC3"/>
    <w:rsid w:val="007E43F5"/>
    <w:rsid w:val="007E471D"/>
    <w:rsid w:val="007E48B3"/>
    <w:rsid w:val="007E4E3E"/>
    <w:rsid w:val="007E52EE"/>
    <w:rsid w:val="007E52FA"/>
    <w:rsid w:val="007E5357"/>
    <w:rsid w:val="007E53EB"/>
    <w:rsid w:val="007E57A2"/>
    <w:rsid w:val="007E5B15"/>
    <w:rsid w:val="007E5C56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5069"/>
    <w:rsid w:val="007F51E3"/>
    <w:rsid w:val="007F58C4"/>
    <w:rsid w:val="007F5C22"/>
    <w:rsid w:val="007F617F"/>
    <w:rsid w:val="007F6797"/>
    <w:rsid w:val="007F69F4"/>
    <w:rsid w:val="007F6B2D"/>
    <w:rsid w:val="007F6B41"/>
    <w:rsid w:val="007F72D0"/>
    <w:rsid w:val="007F73A7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F9F"/>
    <w:rsid w:val="00803500"/>
    <w:rsid w:val="0080371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5CC"/>
    <w:rsid w:val="00806869"/>
    <w:rsid w:val="00806BD7"/>
    <w:rsid w:val="00807089"/>
    <w:rsid w:val="00807797"/>
    <w:rsid w:val="00807A5E"/>
    <w:rsid w:val="00807C4A"/>
    <w:rsid w:val="0081007B"/>
    <w:rsid w:val="008102A0"/>
    <w:rsid w:val="00810514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3091"/>
    <w:rsid w:val="00813D8C"/>
    <w:rsid w:val="008148D2"/>
    <w:rsid w:val="008150DA"/>
    <w:rsid w:val="008155D5"/>
    <w:rsid w:val="00815841"/>
    <w:rsid w:val="00817126"/>
    <w:rsid w:val="0081717E"/>
    <w:rsid w:val="008175A0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5F1A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C63"/>
    <w:rsid w:val="0083228A"/>
    <w:rsid w:val="00832331"/>
    <w:rsid w:val="00832459"/>
    <w:rsid w:val="00832D17"/>
    <w:rsid w:val="00833810"/>
    <w:rsid w:val="008342E8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DE"/>
    <w:rsid w:val="008379B4"/>
    <w:rsid w:val="00837C4E"/>
    <w:rsid w:val="00837DC6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E0"/>
    <w:rsid w:val="00842361"/>
    <w:rsid w:val="008428EC"/>
    <w:rsid w:val="008429A9"/>
    <w:rsid w:val="008430A5"/>
    <w:rsid w:val="00843316"/>
    <w:rsid w:val="0084389D"/>
    <w:rsid w:val="00843A91"/>
    <w:rsid w:val="00843E76"/>
    <w:rsid w:val="00844051"/>
    <w:rsid w:val="00844316"/>
    <w:rsid w:val="00844553"/>
    <w:rsid w:val="0084497A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23"/>
    <w:rsid w:val="008700A3"/>
    <w:rsid w:val="00870528"/>
    <w:rsid w:val="0087059C"/>
    <w:rsid w:val="008708C0"/>
    <w:rsid w:val="00870BF4"/>
    <w:rsid w:val="00870D60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505D"/>
    <w:rsid w:val="0088511C"/>
    <w:rsid w:val="0088546E"/>
    <w:rsid w:val="00885681"/>
    <w:rsid w:val="00885C6B"/>
    <w:rsid w:val="00885E45"/>
    <w:rsid w:val="00885E65"/>
    <w:rsid w:val="0088626F"/>
    <w:rsid w:val="00886E50"/>
    <w:rsid w:val="00886E76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34E"/>
    <w:rsid w:val="00891355"/>
    <w:rsid w:val="00891395"/>
    <w:rsid w:val="0089163D"/>
    <w:rsid w:val="0089168C"/>
    <w:rsid w:val="00891FCB"/>
    <w:rsid w:val="0089206F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EF"/>
    <w:rsid w:val="00894075"/>
    <w:rsid w:val="00894220"/>
    <w:rsid w:val="008942B4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784"/>
    <w:rsid w:val="008A0EC4"/>
    <w:rsid w:val="008A12FB"/>
    <w:rsid w:val="008A188A"/>
    <w:rsid w:val="008A1B46"/>
    <w:rsid w:val="008A1EA8"/>
    <w:rsid w:val="008A1FBE"/>
    <w:rsid w:val="008A2068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46A"/>
    <w:rsid w:val="008A7CB2"/>
    <w:rsid w:val="008A7CD4"/>
    <w:rsid w:val="008A7D19"/>
    <w:rsid w:val="008B04A6"/>
    <w:rsid w:val="008B0710"/>
    <w:rsid w:val="008B0D4F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DF8"/>
    <w:rsid w:val="008B7FF1"/>
    <w:rsid w:val="008C0266"/>
    <w:rsid w:val="008C03D2"/>
    <w:rsid w:val="008C06DC"/>
    <w:rsid w:val="008C0B5A"/>
    <w:rsid w:val="008C0C4C"/>
    <w:rsid w:val="008C0E92"/>
    <w:rsid w:val="008C0EFF"/>
    <w:rsid w:val="008C1AB7"/>
    <w:rsid w:val="008C1C99"/>
    <w:rsid w:val="008C1E2A"/>
    <w:rsid w:val="008C22C0"/>
    <w:rsid w:val="008C24A8"/>
    <w:rsid w:val="008C25C0"/>
    <w:rsid w:val="008C2625"/>
    <w:rsid w:val="008C29FD"/>
    <w:rsid w:val="008C2C75"/>
    <w:rsid w:val="008C2D81"/>
    <w:rsid w:val="008C3155"/>
    <w:rsid w:val="008C35AB"/>
    <w:rsid w:val="008C3624"/>
    <w:rsid w:val="008C370D"/>
    <w:rsid w:val="008C3757"/>
    <w:rsid w:val="008C37BF"/>
    <w:rsid w:val="008C3CBC"/>
    <w:rsid w:val="008C3EAA"/>
    <w:rsid w:val="008C3F06"/>
    <w:rsid w:val="008C4312"/>
    <w:rsid w:val="008C46D8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B25"/>
    <w:rsid w:val="008C61EC"/>
    <w:rsid w:val="008C62DA"/>
    <w:rsid w:val="008C639F"/>
    <w:rsid w:val="008C6445"/>
    <w:rsid w:val="008C68CA"/>
    <w:rsid w:val="008C71E1"/>
    <w:rsid w:val="008C725C"/>
    <w:rsid w:val="008C7743"/>
    <w:rsid w:val="008C7843"/>
    <w:rsid w:val="008D0287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A38"/>
    <w:rsid w:val="008D651E"/>
    <w:rsid w:val="008D6693"/>
    <w:rsid w:val="008D67A1"/>
    <w:rsid w:val="008D687F"/>
    <w:rsid w:val="008D6C2E"/>
    <w:rsid w:val="008D6CC0"/>
    <w:rsid w:val="008D6F1A"/>
    <w:rsid w:val="008D7019"/>
    <w:rsid w:val="008D7058"/>
    <w:rsid w:val="008D70F7"/>
    <w:rsid w:val="008D7344"/>
    <w:rsid w:val="008D7605"/>
    <w:rsid w:val="008D7BB7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246"/>
    <w:rsid w:val="008E3148"/>
    <w:rsid w:val="008E31CB"/>
    <w:rsid w:val="008E3419"/>
    <w:rsid w:val="008E38C0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BB4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66A"/>
    <w:rsid w:val="008F6727"/>
    <w:rsid w:val="008F6B7D"/>
    <w:rsid w:val="008F6CDB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1170"/>
    <w:rsid w:val="0090138E"/>
    <w:rsid w:val="009013AA"/>
    <w:rsid w:val="009015F3"/>
    <w:rsid w:val="00901B33"/>
    <w:rsid w:val="00901BB8"/>
    <w:rsid w:val="00901D64"/>
    <w:rsid w:val="0090204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8B8"/>
    <w:rsid w:val="009058DC"/>
    <w:rsid w:val="00905A80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1C"/>
    <w:rsid w:val="00913D57"/>
    <w:rsid w:val="00913F1E"/>
    <w:rsid w:val="00914198"/>
    <w:rsid w:val="009142B4"/>
    <w:rsid w:val="009144B4"/>
    <w:rsid w:val="00914761"/>
    <w:rsid w:val="009147DE"/>
    <w:rsid w:val="00914803"/>
    <w:rsid w:val="0091496D"/>
    <w:rsid w:val="00914D34"/>
    <w:rsid w:val="0091509E"/>
    <w:rsid w:val="00915456"/>
    <w:rsid w:val="00915504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1335"/>
    <w:rsid w:val="00921AE0"/>
    <w:rsid w:val="009220ED"/>
    <w:rsid w:val="00922652"/>
    <w:rsid w:val="00922BA1"/>
    <w:rsid w:val="00923881"/>
    <w:rsid w:val="00923927"/>
    <w:rsid w:val="00923B05"/>
    <w:rsid w:val="00923B3E"/>
    <w:rsid w:val="00923F65"/>
    <w:rsid w:val="00924338"/>
    <w:rsid w:val="009248B0"/>
    <w:rsid w:val="0092553B"/>
    <w:rsid w:val="0092575B"/>
    <w:rsid w:val="009257C8"/>
    <w:rsid w:val="009259F0"/>
    <w:rsid w:val="00925B20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E22"/>
    <w:rsid w:val="00927EC5"/>
    <w:rsid w:val="009301BD"/>
    <w:rsid w:val="0093029B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D90"/>
    <w:rsid w:val="00933EB6"/>
    <w:rsid w:val="00934040"/>
    <w:rsid w:val="009346AE"/>
    <w:rsid w:val="00935199"/>
    <w:rsid w:val="009357F0"/>
    <w:rsid w:val="00935A6C"/>
    <w:rsid w:val="00936284"/>
    <w:rsid w:val="00936390"/>
    <w:rsid w:val="0093655C"/>
    <w:rsid w:val="00936674"/>
    <w:rsid w:val="00936992"/>
    <w:rsid w:val="00936AA9"/>
    <w:rsid w:val="00936F92"/>
    <w:rsid w:val="00937192"/>
    <w:rsid w:val="009371BF"/>
    <w:rsid w:val="00937676"/>
    <w:rsid w:val="00937711"/>
    <w:rsid w:val="009377EF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436"/>
    <w:rsid w:val="00942592"/>
    <w:rsid w:val="00942884"/>
    <w:rsid w:val="00942B34"/>
    <w:rsid w:val="0094330A"/>
    <w:rsid w:val="009437A7"/>
    <w:rsid w:val="00943876"/>
    <w:rsid w:val="00943B0B"/>
    <w:rsid w:val="00943E78"/>
    <w:rsid w:val="00944659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6EA"/>
    <w:rsid w:val="009458B8"/>
    <w:rsid w:val="00945AA8"/>
    <w:rsid w:val="00945CCE"/>
    <w:rsid w:val="00945E00"/>
    <w:rsid w:val="00945E9B"/>
    <w:rsid w:val="00945F49"/>
    <w:rsid w:val="009461BF"/>
    <w:rsid w:val="00946537"/>
    <w:rsid w:val="009467D5"/>
    <w:rsid w:val="009467E0"/>
    <w:rsid w:val="00946C72"/>
    <w:rsid w:val="00946CB8"/>
    <w:rsid w:val="00946CED"/>
    <w:rsid w:val="00946D31"/>
    <w:rsid w:val="00947378"/>
    <w:rsid w:val="00947386"/>
    <w:rsid w:val="00947A40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1F8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D6F"/>
    <w:rsid w:val="00953DDA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313"/>
    <w:rsid w:val="009556C1"/>
    <w:rsid w:val="0095571A"/>
    <w:rsid w:val="0095590B"/>
    <w:rsid w:val="0095592A"/>
    <w:rsid w:val="009560FC"/>
    <w:rsid w:val="0095616A"/>
    <w:rsid w:val="00956202"/>
    <w:rsid w:val="00956618"/>
    <w:rsid w:val="009568A7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1B9"/>
    <w:rsid w:val="009612ED"/>
    <w:rsid w:val="00961465"/>
    <w:rsid w:val="009616AE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4782"/>
    <w:rsid w:val="00964FA3"/>
    <w:rsid w:val="00965061"/>
    <w:rsid w:val="009650CC"/>
    <w:rsid w:val="00965795"/>
    <w:rsid w:val="009657C0"/>
    <w:rsid w:val="00965D09"/>
    <w:rsid w:val="00965F37"/>
    <w:rsid w:val="00966103"/>
    <w:rsid w:val="009663C4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FC"/>
    <w:rsid w:val="009727FE"/>
    <w:rsid w:val="00972903"/>
    <w:rsid w:val="009729BD"/>
    <w:rsid w:val="00972BC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553"/>
    <w:rsid w:val="00975577"/>
    <w:rsid w:val="00975673"/>
    <w:rsid w:val="009756F5"/>
    <w:rsid w:val="00975AD0"/>
    <w:rsid w:val="00975CE0"/>
    <w:rsid w:val="00975DF8"/>
    <w:rsid w:val="009763EF"/>
    <w:rsid w:val="009767B8"/>
    <w:rsid w:val="009767C3"/>
    <w:rsid w:val="00976F72"/>
    <w:rsid w:val="0097746B"/>
    <w:rsid w:val="009776F4"/>
    <w:rsid w:val="00977CCF"/>
    <w:rsid w:val="009800D0"/>
    <w:rsid w:val="0098062D"/>
    <w:rsid w:val="009806A4"/>
    <w:rsid w:val="00980958"/>
    <w:rsid w:val="0098118D"/>
    <w:rsid w:val="009811E6"/>
    <w:rsid w:val="00981680"/>
    <w:rsid w:val="0098192B"/>
    <w:rsid w:val="00982498"/>
    <w:rsid w:val="009825CD"/>
    <w:rsid w:val="009827B0"/>
    <w:rsid w:val="00982945"/>
    <w:rsid w:val="00982A77"/>
    <w:rsid w:val="00982D69"/>
    <w:rsid w:val="00982E8B"/>
    <w:rsid w:val="009830C3"/>
    <w:rsid w:val="009831C0"/>
    <w:rsid w:val="00983736"/>
    <w:rsid w:val="00983933"/>
    <w:rsid w:val="009846A3"/>
    <w:rsid w:val="009846F9"/>
    <w:rsid w:val="009848B6"/>
    <w:rsid w:val="00984CB6"/>
    <w:rsid w:val="00985345"/>
    <w:rsid w:val="0098576E"/>
    <w:rsid w:val="00985826"/>
    <w:rsid w:val="00986C51"/>
    <w:rsid w:val="00986D7D"/>
    <w:rsid w:val="00986E4C"/>
    <w:rsid w:val="00986EC5"/>
    <w:rsid w:val="0098709A"/>
    <w:rsid w:val="009872A2"/>
    <w:rsid w:val="00987A26"/>
    <w:rsid w:val="00987AC7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98C"/>
    <w:rsid w:val="00992D69"/>
    <w:rsid w:val="00992F12"/>
    <w:rsid w:val="00993563"/>
    <w:rsid w:val="0099359F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AD6"/>
    <w:rsid w:val="00996DE2"/>
    <w:rsid w:val="00996F18"/>
    <w:rsid w:val="009972EC"/>
    <w:rsid w:val="0099733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1EB"/>
    <w:rsid w:val="009A52E7"/>
    <w:rsid w:val="009A58DD"/>
    <w:rsid w:val="009A58E9"/>
    <w:rsid w:val="009A5A50"/>
    <w:rsid w:val="009A5BB9"/>
    <w:rsid w:val="009A5C2F"/>
    <w:rsid w:val="009A5EA1"/>
    <w:rsid w:val="009A6072"/>
    <w:rsid w:val="009A66F1"/>
    <w:rsid w:val="009A67FE"/>
    <w:rsid w:val="009A6822"/>
    <w:rsid w:val="009A6AAF"/>
    <w:rsid w:val="009A6AC3"/>
    <w:rsid w:val="009A6C46"/>
    <w:rsid w:val="009A6E30"/>
    <w:rsid w:val="009A775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244"/>
    <w:rsid w:val="009B34CD"/>
    <w:rsid w:val="009B353C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7C4"/>
    <w:rsid w:val="009B58AF"/>
    <w:rsid w:val="009B58F3"/>
    <w:rsid w:val="009B5FC7"/>
    <w:rsid w:val="009B610B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D4C"/>
    <w:rsid w:val="009C7129"/>
    <w:rsid w:val="009C7147"/>
    <w:rsid w:val="009C731B"/>
    <w:rsid w:val="009C7549"/>
    <w:rsid w:val="009C7DD9"/>
    <w:rsid w:val="009D0062"/>
    <w:rsid w:val="009D00F4"/>
    <w:rsid w:val="009D0C0E"/>
    <w:rsid w:val="009D0FE6"/>
    <w:rsid w:val="009D1053"/>
    <w:rsid w:val="009D1153"/>
    <w:rsid w:val="009D14D2"/>
    <w:rsid w:val="009D16BE"/>
    <w:rsid w:val="009D1781"/>
    <w:rsid w:val="009D1F29"/>
    <w:rsid w:val="009D1F81"/>
    <w:rsid w:val="009D23CB"/>
    <w:rsid w:val="009D2420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100"/>
    <w:rsid w:val="009E333D"/>
    <w:rsid w:val="009E3BCD"/>
    <w:rsid w:val="009E3EFA"/>
    <w:rsid w:val="009E4143"/>
    <w:rsid w:val="009E4219"/>
    <w:rsid w:val="009E434D"/>
    <w:rsid w:val="009E4467"/>
    <w:rsid w:val="009E449B"/>
    <w:rsid w:val="009E4925"/>
    <w:rsid w:val="009E4BCB"/>
    <w:rsid w:val="009E50F0"/>
    <w:rsid w:val="009E56CE"/>
    <w:rsid w:val="009E5A0E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A47"/>
    <w:rsid w:val="009F3ACF"/>
    <w:rsid w:val="009F3BF6"/>
    <w:rsid w:val="009F3C8A"/>
    <w:rsid w:val="009F3F55"/>
    <w:rsid w:val="009F4095"/>
    <w:rsid w:val="009F419A"/>
    <w:rsid w:val="009F4B72"/>
    <w:rsid w:val="009F4C0A"/>
    <w:rsid w:val="009F4D38"/>
    <w:rsid w:val="009F5578"/>
    <w:rsid w:val="009F57C2"/>
    <w:rsid w:val="009F58FF"/>
    <w:rsid w:val="009F59DE"/>
    <w:rsid w:val="009F5E3F"/>
    <w:rsid w:val="009F60C7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0F03"/>
    <w:rsid w:val="00A01532"/>
    <w:rsid w:val="00A01A79"/>
    <w:rsid w:val="00A01BD8"/>
    <w:rsid w:val="00A01C94"/>
    <w:rsid w:val="00A01D03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7C"/>
    <w:rsid w:val="00A03DA1"/>
    <w:rsid w:val="00A03DA7"/>
    <w:rsid w:val="00A04470"/>
    <w:rsid w:val="00A04ADA"/>
    <w:rsid w:val="00A04C44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5F6"/>
    <w:rsid w:val="00A07722"/>
    <w:rsid w:val="00A07D9A"/>
    <w:rsid w:val="00A10427"/>
    <w:rsid w:val="00A10786"/>
    <w:rsid w:val="00A107BC"/>
    <w:rsid w:val="00A1094B"/>
    <w:rsid w:val="00A10A75"/>
    <w:rsid w:val="00A10C3F"/>
    <w:rsid w:val="00A10D0D"/>
    <w:rsid w:val="00A10DD6"/>
    <w:rsid w:val="00A113D0"/>
    <w:rsid w:val="00A11472"/>
    <w:rsid w:val="00A115D1"/>
    <w:rsid w:val="00A11641"/>
    <w:rsid w:val="00A11B40"/>
    <w:rsid w:val="00A11D6B"/>
    <w:rsid w:val="00A11F02"/>
    <w:rsid w:val="00A122EA"/>
    <w:rsid w:val="00A12324"/>
    <w:rsid w:val="00A125EB"/>
    <w:rsid w:val="00A12865"/>
    <w:rsid w:val="00A128F5"/>
    <w:rsid w:val="00A12C93"/>
    <w:rsid w:val="00A131EB"/>
    <w:rsid w:val="00A13499"/>
    <w:rsid w:val="00A13580"/>
    <w:rsid w:val="00A13795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23D"/>
    <w:rsid w:val="00A22352"/>
    <w:rsid w:val="00A22649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71EA"/>
    <w:rsid w:val="00A27234"/>
    <w:rsid w:val="00A273E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B5D"/>
    <w:rsid w:val="00A37BA7"/>
    <w:rsid w:val="00A40109"/>
    <w:rsid w:val="00A40432"/>
    <w:rsid w:val="00A40532"/>
    <w:rsid w:val="00A40D7A"/>
    <w:rsid w:val="00A40F18"/>
    <w:rsid w:val="00A4110B"/>
    <w:rsid w:val="00A4115C"/>
    <w:rsid w:val="00A411A4"/>
    <w:rsid w:val="00A41326"/>
    <w:rsid w:val="00A4145E"/>
    <w:rsid w:val="00A4162C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908"/>
    <w:rsid w:val="00A45FC2"/>
    <w:rsid w:val="00A462BC"/>
    <w:rsid w:val="00A467DE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D3"/>
    <w:rsid w:val="00A521F2"/>
    <w:rsid w:val="00A523BE"/>
    <w:rsid w:val="00A523E1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C70"/>
    <w:rsid w:val="00A53F5C"/>
    <w:rsid w:val="00A5446D"/>
    <w:rsid w:val="00A54470"/>
    <w:rsid w:val="00A550E1"/>
    <w:rsid w:val="00A55716"/>
    <w:rsid w:val="00A557BC"/>
    <w:rsid w:val="00A55CCC"/>
    <w:rsid w:val="00A55DA8"/>
    <w:rsid w:val="00A560F9"/>
    <w:rsid w:val="00A5628C"/>
    <w:rsid w:val="00A5661A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3ED"/>
    <w:rsid w:val="00A62467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B8C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41B"/>
    <w:rsid w:val="00A66C29"/>
    <w:rsid w:val="00A66D12"/>
    <w:rsid w:val="00A66D62"/>
    <w:rsid w:val="00A679B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51C"/>
    <w:rsid w:val="00A7167A"/>
    <w:rsid w:val="00A7169B"/>
    <w:rsid w:val="00A717D4"/>
    <w:rsid w:val="00A71B86"/>
    <w:rsid w:val="00A71CB7"/>
    <w:rsid w:val="00A71CF3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AA9"/>
    <w:rsid w:val="00A73C3A"/>
    <w:rsid w:val="00A73DB2"/>
    <w:rsid w:val="00A744AA"/>
    <w:rsid w:val="00A74738"/>
    <w:rsid w:val="00A7473D"/>
    <w:rsid w:val="00A74A71"/>
    <w:rsid w:val="00A74A7A"/>
    <w:rsid w:val="00A74A85"/>
    <w:rsid w:val="00A751BE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2E"/>
    <w:rsid w:val="00A77177"/>
    <w:rsid w:val="00A77D6B"/>
    <w:rsid w:val="00A80087"/>
    <w:rsid w:val="00A8032A"/>
    <w:rsid w:val="00A803BA"/>
    <w:rsid w:val="00A804B1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C0B"/>
    <w:rsid w:val="00A86CDB"/>
    <w:rsid w:val="00A86FBA"/>
    <w:rsid w:val="00A87405"/>
    <w:rsid w:val="00A87546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E39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2CA"/>
    <w:rsid w:val="00AA1527"/>
    <w:rsid w:val="00AA166E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59"/>
    <w:rsid w:val="00AA3179"/>
    <w:rsid w:val="00AA3369"/>
    <w:rsid w:val="00AA3770"/>
    <w:rsid w:val="00AA3A9B"/>
    <w:rsid w:val="00AA3D27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212"/>
    <w:rsid w:val="00AA6595"/>
    <w:rsid w:val="00AA67DD"/>
    <w:rsid w:val="00AA6803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4177"/>
    <w:rsid w:val="00AB474E"/>
    <w:rsid w:val="00AB4D60"/>
    <w:rsid w:val="00AB569A"/>
    <w:rsid w:val="00AB5B00"/>
    <w:rsid w:val="00AB5D1E"/>
    <w:rsid w:val="00AB686A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5"/>
    <w:rsid w:val="00AC1DBF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EA9"/>
    <w:rsid w:val="00AD01D8"/>
    <w:rsid w:val="00AD029B"/>
    <w:rsid w:val="00AD038F"/>
    <w:rsid w:val="00AD104C"/>
    <w:rsid w:val="00AD105C"/>
    <w:rsid w:val="00AD1119"/>
    <w:rsid w:val="00AD15ED"/>
    <w:rsid w:val="00AD1630"/>
    <w:rsid w:val="00AD19F0"/>
    <w:rsid w:val="00AD1C87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B0F"/>
    <w:rsid w:val="00AE4ED7"/>
    <w:rsid w:val="00AE52F7"/>
    <w:rsid w:val="00AE5643"/>
    <w:rsid w:val="00AE571A"/>
    <w:rsid w:val="00AE6393"/>
    <w:rsid w:val="00AE63E4"/>
    <w:rsid w:val="00AE67D9"/>
    <w:rsid w:val="00AE6919"/>
    <w:rsid w:val="00AE6923"/>
    <w:rsid w:val="00AE693F"/>
    <w:rsid w:val="00AE6AC9"/>
    <w:rsid w:val="00AE6D5E"/>
    <w:rsid w:val="00AE6DE8"/>
    <w:rsid w:val="00AE6FB3"/>
    <w:rsid w:val="00AE710F"/>
    <w:rsid w:val="00AE71AF"/>
    <w:rsid w:val="00AE78C4"/>
    <w:rsid w:val="00AE7F89"/>
    <w:rsid w:val="00AF030C"/>
    <w:rsid w:val="00AF0327"/>
    <w:rsid w:val="00AF072D"/>
    <w:rsid w:val="00AF086A"/>
    <w:rsid w:val="00AF0AE4"/>
    <w:rsid w:val="00AF0B85"/>
    <w:rsid w:val="00AF0F57"/>
    <w:rsid w:val="00AF0F6A"/>
    <w:rsid w:val="00AF1257"/>
    <w:rsid w:val="00AF14CC"/>
    <w:rsid w:val="00AF185E"/>
    <w:rsid w:val="00AF1AF0"/>
    <w:rsid w:val="00AF1E3D"/>
    <w:rsid w:val="00AF1FCE"/>
    <w:rsid w:val="00AF1FF7"/>
    <w:rsid w:val="00AF2253"/>
    <w:rsid w:val="00AF23DD"/>
    <w:rsid w:val="00AF2AAF"/>
    <w:rsid w:val="00AF2CF7"/>
    <w:rsid w:val="00AF2E24"/>
    <w:rsid w:val="00AF30C6"/>
    <w:rsid w:val="00AF3570"/>
    <w:rsid w:val="00AF372A"/>
    <w:rsid w:val="00AF373E"/>
    <w:rsid w:val="00AF3787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589"/>
    <w:rsid w:val="00AF668A"/>
    <w:rsid w:val="00AF66BE"/>
    <w:rsid w:val="00AF6ACC"/>
    <w:rsid w:val="00AF6F32"/>
    <w:rsid w:val="00AF7434"/>
    <w:rsid w:val="00AF7619"/>
    <w:rsid w:val="00AF7A69"/>
    <w:rsid w:val="00AF7ED4"/>
    <w:rsid w:val="00B00E06"/>
    <w:rsid w:val="00B010DA"/>
    <w:rsid w:val="00B0139C"/>
    <w:rsid w:val="00B014C1"/>
    <w:rsid w:val="00B01C14"/>
    <w:rsid w:val="00B01DF1"/>
    <w:rsid w:val="00B02951"/>
    <w:rsid w:val="00B02CA4"/>
    <w:rsid w:val="00B032A8"/>
    <w:rsid w:val="00B0332B"/>
    <w:rsid w:val="00B036EB"/>
    <w:rsid w:val="00B0384C"/>
    <w:rsid w:val="00B03B8E"/>
    <w:rsid w:val="00B03D8B"/>
    <w:rsid w:val="00B03F0F"/>
    <w:rsid w:val="00B04490"/>
    <w:rsid w:val="00B04B3F"/>
    <w:rsid w:val="00B04D3A"/>
    <w:rsid w:val="00B04E7B"/>
    <w:rsid w:val="00B05050"/>
    <w:rsid w:val="00B05073"/>
    <w:rsid w:val="00B05144"/>
    <w:rsid w:val="00B05460"/>
    <w:rsid w:val="00B05A0D"/>
    <w:rsid w:val="00B05BEF"/>
    <w:rsid w:val="00B05D97"/>
    <w:rsid w:val="00B06344"/>
    <w:rsid w:val="00B06757"/>
    <w:rsid w:val="00B068FF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877"/>
    <w:rsid w:val="00B109BA"/>
    <w:rsid w:val="00B10BA4"/>
    <w:rsid w:val="00B11419"/>
    <w:rsid w:val="00B11509"/>
    <w:rsid w:val="00B11A30"/>
    <w:rsid w:val="00B1298D"/>
    <w:rsid w:val="00B1345F"/>
    <w:rsid w:val="00B137FC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4204"/>
    <w:rsid w:val="00B243AD"/>
    <w:rsid w:val="00B2451C"/>
    <w:rsid w:val="00B246C1"/>
    <w:rsid w:val="00B247E5"/>
    <w:rsid w:val="00B24D28"/>
    <w:rsid w:val="00B24E92"/>
    <w:rsid w:val="00B24F0B"/>
    <w:rsid w:val="00B24FBA"/>
    <w:rsid w:val="00B25038"/>
    <w:rsid w:val="00B256E9"/>
    <w:rsid w:val="00B257E9"/>
    <w:rsid w:val="00B25B8F"/>
    <w:rsid w:val="00B25BFB"/>
    <w:rsid w:val="00B25DFA"/>
    <w:rsid w:val="00B26188"/>
    <w:rsid w:val="00B26227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AFA"/>
    <w:rsid w:val="00B34B7D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3BC"/>
    <w:rsid w:val="00B415FE"/>
    <w:rsid w:val="00B41B6C"/>
    <w:rsid w:val="00B41CEC"/>
    <w:rsid w:val="00B41E59"/>
    <w:rsid w:val="00B4211B"/>
    <w:rsid w:val="00B42496"/>
    <w:rsid w:val="00B42654"/>
    <w:rsid w:val="00B429C6"/>
    <w:rsid w:val="00B42AB9"/>
    <w:rsid w:val="00B42B1F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9DF"/>
    <w:rsid w:val="00B46C1B"/>
    <w:rsid w:val="00B4709E"/>
    <w:rsid w:val="00B472E8"/>
    <w:rsid w:val="00B47459"/>
    <w:rsid w:val="00B474E6"/>
    <w:rsid w:val="00B4782F"/>
    <w:rsid w:val="00B47864"/>
    <w:rsid w:val="00B50179"/>
    <w:rsid w:val="00B50278"/>
    <w:rsid w:val="00B50492"/>
    <w:rsid w:val="00B504BE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F18"/>
    <w:rsid w:val="00B611B1"/>
    <w:rsid w:val="00B6135A"/>
    <w:rsid w:val="00B6196E"/>
    <w:rsid w:val="00B61B90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E"/>
    <w:rsid w:val="00B6459E"/>
    <w:rsid w:val="00B647B2"/>
    <w:rsid w:val="00B648B8"/>
    <w:rsid w:val="00B64976"/>
    <w:rsid w:val="00B64F53"/>
    <w:rsid w:val="00B65043"/>
    <w:rsid w:val="00B655D1"/>
    <w:rsid w:val="00B65939"/>
    <w:rsid w:val="00B659FC"/>
    <w:rsid w:val="00B66146"/>
    <w:rsid w:val="00B66399"/>
    <w:rsid w:val="00B66580"/>
    <w:rsid w:val="00B66756"/>
    <w:rsid w:val="00B66803"/>
    <w:rsid w:val="00B669AB"/>
    <w:rsid w:val="00B66A4F"/>
    <w:rsid w:val="00B66E8B"/>
    <w:rsid w:val="00B66FA4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297"/>
    <w:rsid w:val="00B834CF"/>
    <w:rsid w:val="00B8350D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90020"/>
    <w:rsid w:val="00B90242"/>
    <w:rsid w:val="00B90444"/>
    <w:rsid w:val="00B90AE2"/>
    <w:rsid w:val="00B90B0D"/>
    <w:rsid w:val="00B90B1C"/>
    <w:rsid w:val="00B90F62"/>
    <w:rsid w:val="00B9288C"/>
    <w:rsid w:val="00B92A2D"/>
    <w:rsid w:val="00B92DFE"/>
    <w:rsid w:val="00B92FBA"/>
    <w:rsid w:val="00B93042"/>
    <w:rsid w:val="00B932FF"/>
    <w:rsid w:val="00B93373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F5"/>
    <w:rsid w:val="00BA3C3E"/>
    <w:rsid w:val="00BA3CAD"/>
    <w:rsid w:val="00BA4584"/>
    <w:rsid w:val="00BA4EF4"/>
    <w:rsid w:val="00BA50E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B04"/>
    <w:rsid w:val="00BA7210"/>
    <w:rsid w:val="00BA736A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EDE"/>
    <w:rsid w:val="00BB31C8"/>
    <w:rsid w:val="00BB32A5"/>
    <w:rsid w:val="00BB32BF"/>
    <w:rsid w:val="00BB3A2C"/>
    <w:rsid w:val="00BB3A5A"/>
    <w:rsid w:val="00BB3E18"/>
    <w:rsid w:val="00BB4217"/>
    <w:rsid w:val="00BB4450"/>
    <w:rsid w:val="00BB44E8"/>
    <w:rsid w:val="00BB4982"/>
    <w:rsid w:val="00BB4A1F"/>
    <w:rsid w:val="00BB505F"/>
    <w:rsid w:val="00BB54D3"/>
    <w:rsid w:val="00BB54F8"/>
    <w:rsid w:val="00BB564B"/>
    <w:rsid w:val="00BB583F"/>
    <w:rsid w:val="00BB5B4F"/>
    <w:rsid w:val="00BB5C01"/>
    <w:rsid w:val="00BB5FF2"/>
    <w:rsid w:val="00BB601E"/>
    <w:rsid w:val="00BB648B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212"/>
    <w:rsid w:val="00BC33C2"/>
    <w:rsid w:val="00BC35D8"/>
    <w:rsid w:val="00BC389C"/>
    <w:rsid w:val="00BC3D51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41A"/>
    <w:rsid w:val="00BC54AB"/>
    <w:rsid w:val="00BC5626"/>
    <w:rsid w:val="00BC5736"/>
    <w:rsid w:val="00BC57C6"/>
    <w:rsid w:val="00BC5833"/>
    <w:rsid w:val="00BC58AB"/>
    <w:rsid w:val="00BC6C0F"/>
    <w:rsid w:val="00BC6C7A"/>
    <w:rsid w:val="00BC6C98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45D4"/>
    <w:rsid w:val="00BD488B"/>
    <w:rsid w:val="00BD4A06"/>
    <w:rsid w:val="00BD4B2E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E015C"/>
    <w:rsid w:val="00BE0FC1"/>
    <w:rsid w:val="00BE125B"/>
    <w:rsid w:val="00BE12BC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C82"/>
    <w:rsid w:val="00BE4E73"/>
    <w:rsid w:val="00BE4F94"/>
    <w:rsid w:val="00BE5275"/>
    <w:rsid w:val="00BE5853"/>
    <w:rsid w:val="00BE5BDD"/>
    <w:rsid w:val="00BE6492"/>
    <w:rsid w:val="00BE651D"/>
    <w:rsid w:val="00BE669B"/>
    <w:rsid w:val="00BE69E5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D1C"/>
    <w:rsid w:val="00BF3D58"/>
    <w:rsid w:val="00BF4708"/>
    <w:rsid w:val="00BF4772"/>
    <w:rsid w:val="00BF482F"/>
    <w:rsid w:val="00BF49A1"/>
    <w:rsid w:val="00BF4B15"/>
    <w:rsid w:val="00BF4B68"/>
    <w:rsid w:val="00BF526A"/>
    <w:rsid w:val="00BF5362"/>
    <w:rsid w:val="00BF5472"/>
    <w:rsid w:val="00BF56F0"/>
    <w:rsid w:val="00BF584C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A9D"/>
    <w:rsid w:val="00C00ABA"/>
    <w:rsid w:val="00C00ADB"/>
    <w:rsid w:val="00C00D18"/>
    <w:rsid w:val="00C00E83"/>
    <w:rsid w:val="00C011A4"/>
    <w:rsid w:val="00C014B0"/>
    <w:rsid w:val="00C01555"/>
    <w:rsid w:val="00C015F5"/>
    <w:rsid w:val="00C01811"/>
    <w:rsid w:val="00C01F14"/>
    <w:rsid w:val="00C021B3"/>
    <w:rsid w:val="00C02317"/>
    <w:rsid w:val="00C023EC"/>
    <w:rsid w:val="00C0371E"/>
    <w:rsid w:val="00C03955"/>
    <w:rsid w:val="00C039E4"/>
    <w:rsid w:val="00C04109"/>
    <w:rsid w:val="00C04DE9"/>
    <w:rsid w:val="00C05586"/>
    <w:rsid w:val="00C05596"/>
    <w:rsid w:val="00C05721"/>
    <w:rsid w:val="00C057B5"/>
    <w:rsid w:val="00C0599D"/>
    <w:rsid w:val="00C05E3F"/>
    <w:rsid w:val="00C0630A"/>
    <w:rsid w:val="00C0647B"/>
    <w:rsid w:val="00C0678A"/>
    <w:rsid w:val="00C0682C"/>
    <w:rsid w:val="00C0694B"/>
    <w:rsid w:val="00C06AF0"/>
    <w:rsid w:val="00C073F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88E"/>
    <w:rsid w:val="00C11BF5"/>
    <w:rsid w:val="00C12047"/>
    <w:rsid w:val="00C124A3"/>
    <w:rsid w:val="00C128D1"/>
    <w:rsid w:val="00C12F4D"/>
    <w:rsid w:val="00C12FCD"/>
    <w:rsid w:val="00C13067"/>
    <w:rsid w:val="00C13096"/>
    <w:rsid w:val="00C13359"/>
    <w:rsid w:val="00C13E1E"/>
    <w:rsid w:val="00C142D6"/>
    <w:rsid w:val="00C143C5"/>
    <w:rsid w:val="00C144AE"/>
    <w:rsid w:val="00C145AD"/>
    <w:rsid w:val="00C146BA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B99"/>
    <w:rsid w:val="00C16D3F"/>
    <w:rsid w:val="00C1714B"/>
    <w:rsid w:val="00C17AEF"/>
    <w:rsid w:val="00C17EAD"/>
    <w:rsid w:val="00C2065E"/>
    <w:rsid w:val="00C207E5"/>
    <w:rsid w:val="00C208EF"/>
    <w:rsid w:val="00C20B1D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4360"/>
    <w:rsid w:val="00C243E5"/>
    <w:rsid w:val="00C246F9"/>
    <w:rsid w:val="00C24B8B"/>
    <w:rsid w:val="00C25410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42F"/>
    <w:rsid w:val="00C32F5B"/>
    <w:rsid w:val="00C33099"/>
    <w:rsid w:val="00C3353C"/>
    <w:rsid w:val="00C33C00"/>
    <w:rsid w:val="00C33C24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CF3"/>
    <w:rsid w:val="00C36E90"/>
    <w:rsid w:val="00C36EF0"/>
    <w:rsid w:val="00C37154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AB0"/>
    <w:rsid w:val="00C44384"/>
    <w:rsid w:val="00C44477"/>
    <w:rsid w:val="00C4464C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ED"/>
    <w:rsid w:val="00C469CF"/>
    <w:rsid w:val="00C46A0B"/>
    <w:rsid w:val="00C46CBE"/>
    <w:rsid w:val="00C47477"/>
    <w:rsid w:val="00C47B87"/>
    <w:rsid w:val="00C47BFA"/>
    <w:rsid w:val="00C47ECC"/>
    <w:rsid w:val="00C50108"/>
    <w:rsid w:val="00C50745"/>
    <w:rsid w:val="00C5093B"/>
    <w:rsid w:val="00C50D2E"/>
    <w:rsid w:val="00C50D73"/>
    <w:rsid w:val="00C50E55"/>
    <w:rsid w:val="00C513CE"/>
    <w:rsid w:val="00C51570"/>
    <w:rsid w:val="00C5188C"/>
    <w:rsid w:val="00C51A4D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D6"/>
    <w:rsid w:val="00C55F5F"/>
    <w:rsid w:val="00C561DC"/>
    <w:rsid w:val="00C5658B"/>
    <w:rsid w:val="00C56AC5"/>
    <w:rsid w:val="00C56EE2"/>
    <w:rsid w:val="00C56F66"/>
    <w:rsid w:val="00C57485"/>
    <w:rsid w:val="00C5797B"/>
    <w:rsid w:val="00C57CBB"/>
    <w:rsid w:val="00C57DEB"/>
    <w:rsid w:val="00C57E50"/>
    <w:rsid w:val="00C6014D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95"/>
    <w:rsid w:val="00C640AD"/>
    <w:rsid w:val="00C64AA3"/>
    <w:rsid w:val="00C650BE"/>
    <w:rsid w:val="00C652AE"/>
    <w:rsid w:val="00C65411"/>
    <w:rsid w:val="00C6548D"/>
    <w:rsid w:val="00C65F2E"/>
    <w:rsid w:val="00C6669E"/>
    <w:rsid w:val="00C66DC3"/>
    <w:rsid w:val="00C66E1B"/>
    <w:rsid w:val="00C67459"/>
    <w:rsid w:val="00C675B3"/>
    <w:rsid w:val="00C67862"/>
    <w:rsid w:val="00C67E6A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D2F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5A6"/>
    <w:rsid w:val="00C7561E"/>
    <w:rsid w:val="00C75BDB"/>
    <w:rsid w:val="00C7621F"/>
    <w:rsid w:val="00C762AF"/>
    <w:rsid w:val="00C76669"/>
    <w:rsid w:val="00C76C53"/>
    <w:rsid w:val="00C76F7D"/>
    <w:rsid w:val="00C76FF8"/>
    <w:rsid w:val="00C7708F"/>
    <w:rsid w:val="00C777AE"/>
    <w:rsid w:val="00C77B17"/>
    <w:rsid w:val="00C77F7B"/>
    <w:rsid w:val="00C801D2"/>
    <w:rsid w:val="00C80213"/>
    <w:rsid w:val="00C8070E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757"/>
    <w:rsid w:val="00C838E8"/>
    <w:rsid w:val="00C839D4"/>
    <w:rsid w:val="00C839F2"/>
    <w:rsid w:val="00C83B57"/>
    <w:rsid w:val="00C83BCA"/>
    <w:rsid w:val="00C83EC7"/>
    <w:rsid w:val="00C83F40"/>
    <w:rsid w:val="00C84613"/>
    <w:rsid w:val="00C846E7"/>
    <w:rsid w:val="00C8486E"/>
    <w:rsid w:val="00C84A37"/>
    <w:rsid w:val="00C84D4C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9049A"/>
    <w:rsid w:val="00C90A32"/>
    <w:rsid w:val="00C90A4B"/>
    <w:rsid w:val="00C90FEF"/>
    <w:rsid w:val="00C9108C"/>
    <w:rsid w:val="00C91336"/>
    <w:rsid w:val="00C91391"/>
    <w:rsid w:val="00C91AE0"/>
    <w:rsid w:val="00C91B2F"/>
    <w:rsid w:val="00C91BE0"/>
    <w:rsid w:val="00C91D29"/>
    <w:rsid w:val="00C91DE5"/>
    <w:rsid w:val="00C91E10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FF1"/>
    <w:rsid w:val="00C95470"/>
    <w:rsid w:val="00C95B9E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4B"/>
    <w:rsid w:val="00CA1CBF"/>
    <w:rsid w:val="00CA1EB8"/>
    <w:rsid w:val="00CA20D0"/>
    <w:rsid w:val="00CA25B5"/>
    <w:rsid w:val="00CA2667"/>
    <w:rsid w:val="00CA2E14"/>
    <w:rsid w:val="00CA2E22"/>
    <w:rsid w:val="00CA3066"/>
    <w:rsid w:val="00CA34B3"/>
    <w:rsid w:val="00CA3716"/>
    <w:rsid w:val="00CA380E"/>
    <w:rsid w:val="00CA3FBF"/>
    <w:rsid w:val="00CA4206"/>
    <w:rsid w:val="00CA4478"/>
    <w:rsid w:val="00CA471E"/>
    <w:rsid w:val="00CA479E"/>
    <w:rsid w:val="00CA48FB"/>
    <w:rsid w:val="00CA4913"/>
    <w:rsid w:val="00CA4BC1"/>
    <w:rsid w:val="00CA4C39"/>
    <w:rsid w:val="00CA4E57"/>
    <w:rsid w:val="00CA595C"/>
    <w:rsid w:val="00CA5990"/>
    <w:rsid w:val="00CA5BC3"/>
    <w:rsid w:val="00CA5EF2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989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4C3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398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580"/>
    <w:rsid w:val="00CD66B6"/>
    <w:rsid w:val="00CD67B5"/>
    <w:rsid w:val="00CD68D2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83"/>
    <w:rsid w:val="00CE2771"/>
    <w:rsid w:val="00CE2870"/>
    <w:rsid w:val="00CE292A"/>
    <w:rsid w:val="00CE29FB"/>
    <w:rsid w:val="00CE2B5F"/>
    <w:rsid w:val="00CE2F40"/>
    <w:rsid w:val="00CE30EA"/>
    <w:rsid w:val="00CE3AF4"/>
    <w:rsid w:val="00CE3DCC"/>
    <w:rsid w:val="00CE43B0"/>
    <w:rsid w:val="00CE43B8"/>
    <w:rsid w:val="00CE46DB"/>
    <w:rsid w:val="00CE4892"/>
    <w:rsid w:val="00CE49D8"/>
    <w:rsid w:val="00CE4E0D"/>
    <w:rsid w:val="00CE4EEB"/>
    <w:rsid w:val="00CE4FEE"/>
    <w:rsid w:val="00CE51FB"/>
    <w:rsid w:val="00CE5594"/>
    <w:rsid w:val="00CE5E61"/>
    <w:rsid w:val="00CE7583"/>
    <w:rsid w:val="00CE7603"/>
    <w:rsid w:val="00CE7BFF"/>
    <w:rsid w:val="00CF056F"/>
    <w:rsid w:val="00CF0665"/>
    <w:rsid w:val="00CF0C93"/>
    <w:rsid w:val="00CF113E"/>
    <w:rsid w:val="00CF1198"/>
    <w:rsid w:val="00CF19F1"/>
    <w:rsid w:val="00CF1BEC"/>
    <w:rsid w:val="00CF1CE3"/>
    <w:rsid w:val="00CF1E45"/>
    <w:rsid w:val="00CF212C"/>
    <w:rsid w:val="00CF2A48"/>
    <w:rsid w:val="00CF2A89"/>
    <w:rsid w:val="00CF391F"/>
    <w:rsid w:val="00CF3A3B"/>
    <w:rsid w:val="00CF3CA6"/>
    <w:rsid w:val="00CF3D9D"/>
    <w:rsid w:val="00CF4142"/>
    <w:rsid w:val="00CF4275"/>
    <w:rsid w:val="00CF4342"/>
    <w:rsid w:val="00CF4417"/>
    <w:rsid w:val="00CF45D1"/>
    <w:rsid w:val="00CF45F3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B0D"/>
    <w:rsid w:val="00D01B1D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F17"/>
    <w:rsid w:val="00D04030"/>
    <w:rsid w:val="00D04081"/>
    <w:rsid w:val="00D04273"/>
    <w:rsid w:val="00D042D7"/>
    <w:rsid w:val="00D04486"/>
    <w:rsid w:val="00D04C0D"/>
    <w:rsid w:val="00D04EF1"/>
    <w:rsid w:val="00D05422"/>
    <w:rsid w:val="00D054A6"/>
    <w:rsid w:val="00D057DB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D42"/>
    <w:rsid w:val="00D071E9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52"/>
    <w:rsid w:val="00D11BBD"/>
    <w:rsid w:val="00D12765"/>
    <w:rsid w:val="00D12777"/>
    <w:rsid w:val="00D12D33"/>
    <w:rsid w:val="00D12EE4"/>
    <w:rsid w:val="00D13262"/>
    <w:rsid w:val="00D135C2"/>
    <w:rsid w:val="00D13722"/>
    <w:rsid w:val="00D13812"/>
    <w:rsid w:val="00D14357"/>
    <w:rsid w:val="00D14405"/>
    <w:rsid w:val="00D1470B"/>
    <w:rsid w:val="00D14993"/>
    <w:rsid w:val="00D15426"/>
    <w:rsid w:val="00D15691"/>
    <w:rsid w:val="00D15927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CE7"/>
    <w:rsid w:val="00D16F44"/>
    <w:rsid w:val="00D170C3"/>
    <w:rsid w:val="00D17ABE"/>
    <w:rsid w:val="00D201F8"/>
    <w:rsid w:val="00D20395"/>
    <w:rsid w:val="00D203BF"/>
    <w:rsid w:val="00D20946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5C63"/>
    <w:rsid w:val="00D2625E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3A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AAB"/>
    <w:rsid w:val="00D32B0F"/>
    <w:rsid w:val="00D32B46"/>
    <w:rsid w:val="00D32D2D"/>
    <w:rsid w:val="00D32DB3"/>
    <w:rsid w:val="00D32F6E"/>
    <w:rsid w:val="00D33491"/>
    <w:rsid w:val="00D3396F"/>
    <w:rsid w:val="00D3461C"/>
    <w:rsid w:val="00D346CA"/>
    <w:rsid w:val="00D34B39"/>
    <w:rsid w:val="00D34DF2"/>
    <w:rsid w:val="00D34EA0"/>
    <w:rsid w:val="00D34FCC"/>
    <w:rsid w:val="00D352AA"/>
    <w:rsid w:val="00D35327"/>
    <w:rsid w:val="00D355CC"/>
    <w:rsid w:val="00D357CC"/>
    <w:rsid w:val="00D36044"/>
    <w:rsid w:val="00D362F6"/>
    <w:rsid w:val="00D3685D"/>
    <w:rsid w:val="00D370F9"/>
    <w:rsid w:val="00D3777F"/>
    <w:rsid w:val="00D377C3"/>
    <w:rsid w:val="00D3782C"/>
    <w:rsid w:val="00D37B57"/>
    <w:rsid w:val="00D37C90"/>
    <w:rsid w:val="00D404A1"/>
    <w:rsid w:val="00D40A05"/>
    <w:rsid w:val="00D410DF"/>
    <w:rsid w:val="00D41263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AFE"/>
    <w:rsid w:val="00D47CB0"/>
    <w:rsid w:val="00D5054A"/>
    <w:rsid w:val="00D505B5"/>
    <w:rsid w:val="00D50809"/>
    <w:rsid w:val="00D508D0"/>
    <w:rsid w:val="00D50E4B"/>
    <w:rsid w:val="00D50FF9"/>
    <w:rsid w:val="00D51481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561"/>
    <w:rsid w:val="00D55656"/>
    <w:rsid w:val="00D55EB9"/>
    <w:rsid w:val="00D5630C"/>
    <w:rsid w:val="00D56745"/>
    <w:rsid w:val="00D56943"/>
    <w:rsid w:val="00D569A3"/>
    <w:rsid w:val="00D56AD9"/>
    <w:rsid w:val="00D56DCA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C4"/>
    <w:rsid w:val="00D63383"/>
    <w:rsid w:val="00D63505"/>
    <w:rsid w:val="00D6375C"/>
    <w:rsid w:val="00D63934"/>
    <w:rsid w:val="00D63A2D"/>
    <w:rsid w:val="00D63A35"/>
    <w:rsid w:val="00D63E87"/>
    <w:rsid w:val="00D644B3"/>
    <w:rsid w:val="00D645EA"/>
    <w:rsid w:val="00D64849"/>
    <w:rsid w:val="00D64C89"/>
    <w:rsid w:val="00D64D8A"/>
    <w:rsid w:val="00D64F01"/>
    <w:rsid w:val="00D6505C"/>
    <w:rsid w:val="00D65165"/>
    <w:rsid w:val="00D653B7"/>
    <w:rsid w:val="00D654CF"/>
    <w:rsid w:val="00D65684"/>
    <w:rsid w:val="00D656EA"/>
    <w:rsid w:val="00D65A24"/>
    <w:rsid w:val="00D65C96"/>
    <w:rsid w:val="00D65F5F"/>
    <w:rsid w:val="00D65FA5"/>
    <w:rsid w:val="00D66B56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80A"/>
    <w:rsid w:val="00D7086E"/>
    <w:rsid w:val="00D70915"/>
    <w:rsid w:val="00D70AE1"/>
    <w:rsid w:val="00D70C9C"/>
    <w:rsid w:val="00D70D97"/>
    <w:rsid w:val="00D70F13"/>
    <w:rsid w:val="00D70F9B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A02"/>
    <w:rsid w:val="00D74BAA"/>
    <w:rsid w:val="00D74F8A"/>
    <w:rsid w:val="00D7554B"/>
    <w:rsid w:val="00D755F7"/>
    <w:rsid w:val="00D75798"/>
    <w:rsid w:val="00D75838"/>
    <w:rsid w:val="00D75895"/>
    <w:rsid w:val="00D75AF7"/>
    <w:rsid w:val="00D75B2F"/>
    <w:rsid w:val="00D75FE4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825"/>
    <w:rsid w:val="00D849B2"/>
    <w:rsid w:val="00D849C8"/>
    <w:rsid w:val="00D8535D"/>
    <w:rsid w:val="00D8547A"/>
    <w:rsid w:val="00D8554E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7E"/>
    <w:rsid w:val="00D87752"/>
    <w:rsid w:val="00D87DA8"/>
    <w:rsid w:val="00D9007C"/>
    <w:rsid w:val="00D901E6"/>
    <w:rsid w:val="00D90278"/>
    <w:rsid w:val="00D902C3"/>
    <w:rsid w:val="00D90A07"/>
    <w:rsid w:val="00D90A2E"/>
    <w:rsid w:val="00D90FE5"/>
    <w:rsid w:val="00D91002"/>
    <w:rsid w:val="00D91184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55B"/>
    <w:rsid w:val="00D9580B"/>
    <w:rsid w:val="00D95CCE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E23"/>
    <w:rsid w:val="00DA22D3"/>
    <w:rsid w:val="00DA2324"/>
    <w:rsid w:val="00DA24C7"/>
    <w:rsid w:val="00DA2BC3"/>
    <w:rsid w:val="00DA2E8F"/>
    <w:rsid w:val="00DA318C"/>
    <w:rsid w:val="00DA32EC"/>
    <w:rsid w:val="00DA33DA"/>
    <w:rsid w:val="00DA3562"/>
    <w:rsid w:val="00DA370F"/>
    <w:rsid w:val="00DA3A1F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7CF"/>
    <w:rsid w:val="00DA5934"/>
    <w:rsid w:val="00DA594E"/>
    <w:rsid w:val="00DA5ED4"/>
    <w:rsid w:val="00DA62C3"/>
    <w:rsid w:val="00DA64B1"/>
    <w:rsid w:val="00DA64DD"/>
    <w:rsid w:val="00DA6693"/>
    <w:rsid w:val="00DA6975"/>
    <w:rsid w:val="00DA6AF7"/>
    <w:rsid w:val="00DA6CBB"/>
    <w:rsid w:val="00DA6D83"/>
    <w:rsid w:val="00DA75A3"/>
    <w:rsid w:val="00DA76F4"/>
    <w:rsid w:val="00DA7C29"/>
    <w:rsid w:val="00DA7C7E"/>
    <w:rsid w:val="00DA7D63"/>
    <w:rsid w:val="00DB00A0"/>
    <w:rsid w:val="00DB0210"/>
    <w:rsid w:val="00DB0912"/>
    <w:rsid w:val="00DB103D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E20"/>
    <w:rsid w:val="00DB54A3"/>
    <w:rsid w:val="00DB57B0"/>
    <w:rsid w:val="00DB5A34"/>
    <w:rsid w:val="00DB5A4F"/>
    <w:rsid w:val="00DB5B77"/>
    <w:rsid w:val="00DB5EB1"/>
    <w:rsid w:val="00DB631E"/>
    <w:rsid w:val="00DB64A0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9E0"/>
    <w:rsid w:val="00DD0071"/>
    <w:rsid w:val="00DD02F8"/>
    <w:rsid w:val="00DD04A2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E01E5"/>
    <w:rsid w:val="00DE0AAE"/>
    <w:rsid w:val="00DE1097"/>
    <w:rsid w:val="00DE10C3"/>
    <w:rsid w:val="00DE1698"/>
    <w:rsid w:val="00DE17E0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30C"/>
    <w:rsid w:val="00DE382B"/>
    <w:rsid w:val="00DE3E74"/>
    <w:rsid w:val="00DE437C"/>
    <w:rsid w:val="00DE4423"/>
    <w:rsid w:val="00DE4597"/>
    <w:rsid w:val="00DE4631"/>
    <w:rsid w:val="00DE46D4"/>
    <w:rsid w:val="00DE484E"/>
    <w:rsid w:val="00DE4A33"/>
    <w:rsid w:val="00DE4DB0"/>
    <w:rsid w:val="00DE51B0"/>
    <w:rsid w:val="00DE5609"/>
    <w:rsid w:val="00DE5BB7"/>
    <w:rsid w:val="00DE5D38"/>
    <w:rsid w:val="00DE5FCD"/>
    <w:rsid w:val="00DE6216"/>
    <w:rsid w:val="00DE6394"/>
    <w:rsid w:val="00DE64A2"/>
    <w:rsid w:val="00DE656D"/>
    <w:rsid w:val="00DE6632"/>
    <w:rsid w:val="00DE67E2"/>
    <w:rsid w:val="00DE67EB"/>
    <w:rsid w:val="00DE6C7E"/>
    <w:rsid w:val="00DE732C"/>
    <w:rsid w:val="00DE7381"/>
    <w:rsid w:val="00DE740E"/>
    <w:rsid w:val="00DE76D7"/>
    <w:rsid w:val="00DE7A0F"/>
    <w:rsid w:val="00DE7C86"/>
    <w:rsid w:val="00DF00F0"/>
    <w:rsid w:val="00DF01DA"/>
    <w:rsid w:val="00DF04BA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89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8A0"/>
    <w:rsid w:val="00E019A0"/>
    <w:rsid w:val="00E01A99"/>
    <w:rsid w:val="00E01D1B"/>
    <w:rsid w:val="00E01E9D"/>
    <w:rsid w:val="00E0202C"/>
    <w:rsid w:val="00E02039"/>
    <w:rsid w:val="00E0255E"/>
    <w:rsid w:val="00E0278F"/>
    <w:rsid w:val="00E02906"/>
    <w:rsid w:val="00E02C91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B06"/>
    <w:rsid w:val="00E06BF1"/>
    <w:rsid w:val="00E06F5A"/>
    <w:rsid w:val="00E07379"/>
    <w:rsid w:val="00E07452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510"/>
    <w:rsid w:val="00E13573"/>
    <w:rsid w:val="00E13D46"/>
    <w:rsid w:val="00E14322"/>
    <w:rsid w:val="00E14367"/>
    <w:rsid w:val="00E145BC"/>
    <w:rsid w:val="00E146E6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6F2"/>
    <w:rsid w:val="00E206FB"/>
    <w:rsid w:val="00E2081E"/>
    <w:rsid w:val="00E208C5"/>
    <w:rsid w:val="00E20A3D"/>
    <w:rsid w:val="00E211E1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4E0"/>
    <w:rsid w:val="00E255B6"/>
    <w:rsid w:val="00E25743"/>
    <w:rsid w:val="00E25B59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399"/>
    <w:rsid w:val="00E337CA"/>
    <w:rsid w:val="00E339B0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A1E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4080"/>
    <w:rsid w:val="00E44101"/>
    <w:rsid w:val="00E447E5"/>
    <w:rsid w:val="00E44A0F"/>
    <w:rsid w:val="00E44AC2"/>
    <w:rsid w:val="00E450DE"/>
    <w:rsid w:val="00E4530A"/>
    <w:rsid w:val="00E455A8"/>
    <w:rsid w:val="00E46179"/>
    <w:rsid w:val="00E467C3"/>
    <w:rsid w:val="00E4684F"/>
    <w:rsid w:val="00E46A52"/>
    <w:rsid w:val="00E46BAA"/>
    <w:rsid w:val="00E46C96"/>
    <w:rsid w:val="00E46CD7"/>
    <w:rsid w:val="00E472D5"/>
    <w:rsid w:val="00E479C9"/>
    <w:rsid w:val="00E47D1D"/>
    <w:rsid w:val="00E50193"/>
    <w:rsid w:val="00E50273"/>
    <w:rsid w:val="00E5060F"/>
    <w:rsid w:val="00E506E9"/>
    <w:rsid w:val="00E50B52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60C"/>
    <w:rsid w:val="00E5466F"/>
    <w:rsid w:val="00E5472A"/>
    <w:rsid w:val="00E54897"/>
    <w:rsid w:val="00E54B4E"/>
    <w:rsid w:val="00E54C08"/>
    <w:rsid w:val="00E55297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230"/>
    <w:rsid w:val="00E6371E"/>
    <w:rsid w:val="00E63E32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D53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61B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97"/>
    <w:rsid w:val="00E85DA0"/>
    <w:rsid w:val="00E861B2"/>
    <w:rsid w:val="00E87577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7C2"/>
    <w:rsid w:val="00E91A50"/>
    <w:rsid w:val="00E91EF5"/>
    <w:rsid w:val="00E91F1F"/>
    <w:rsid w:val="00E91F6F"/>
    <w:rsid w:val="00E920C1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CF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233"/>
    <w:rsid w:val="00EA03CE"/>
    <w:rsid w:val="00EA05E5"/>
    <w:rsid w:val="00EA068B"/>
    <w:rsid w:val="00EA06A0"/>
    <w:rsid w:val="00EA06A4"/>
    <w:rsid w:val="00EA0AF7"/>
    <w:rsid w:val="00EA0E31"/>
    <w:rsid w:val="00EA0F4D"/>
    <w:rsid w:val="00EA0FB5"/>
    <w:rsid w:val="00EA10C4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87C"/>
    <w:rsid w:val="00EB19E7"/>
    <w:rsid w:val="00EB1A6E"/>
    <w:rsid w:val="00EB1CB0"/>
    <w:rsid w:val="00EB1D58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D4"/>
    <w:rsid w:val="00EB3F1F"/>
    <w:rsid w:val="00EB40B1"/>
    <w:rsid w:val="00EB48E0"/>
    <w:rsid w:val="00EB4922"/>
    <w:rsid w:val="00EB4E24"/>
    <w:rsid w:val="00EB51B9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B7F18"/>
    <w:rsid w:val="00EC0196"/>
    <w:rsid w:val="00EC0228"/>
    <w:rsid w:val="00EC04C0"/>
    <w:rsid w:val="00EC0784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B95"/>
    <w:rsid w:val="00EC6C8C"/>
    <w:rsid w:val="00EC6E2E"/>
    <w:rsid w:val="00EC6E3D"/>
    <w:rsid w:val="00EC6EA3"/>
    <w:rsid w:val="00EC7213"/>
    <w:rsid w:val="00EC7453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74A"/>
    <w:rsid w:val="00ED29D3"/>
    <w:rsid w:val="00ED2F0F"/>
    <w:rsid w:val="00ED2F47"/>
    <w:rsid w:val="00ED2FA1"/>
    <w:rsid w:val="00ED30C0"/>
    <w:rsid w:val="00ED33FD"/>
    <w:rsid w:val="00ED35B8"/>
    <w:rsid w:val="00ED3FEE"/>
    <w:rsid w:val="00ED4AFB"/>
    <w:rsid w:val="00ED4BCA"/>
    <w:rsid w:val="00ED4E0E"/>
    <w:rsid w:val="00ED4E8D"/>
    <w:rsid w:val="00ED4F5F"/>
    <w:rsid w:val="00ED5597"/>
    <w:rsid w:val="00ED57B9"/>
    <w:rsid w:val="00ED65CA"/>
    <w:rsid w:val="00ED67DA"/>
    <w:rsid w:val="00ED6B16"/>
    <w:rsid w:val="00ED7314"/>
    <w:rsid w:val="00ED7CAE"/>
    <w:rsid w:val="00ED7D6A"/>
    <w:rsid w:val="00ED7EF5"/>
    <w:rsid w:val="00EE01D5"/>
    <w:rsid w:val="00EE0437"/>
    <w:rsid w:val="00EE0814"/>
    <w:rsid w:val="00EE094E"/>
    <w:rsid w:val="00EE0E01"/>
    <w:rsid w:val="00EE0E0E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E46"/>
    <w:rsid w:val="00EF218A"/>
    <w:rsid w:val="00EF2244"/>
    <w:rsid w:val="00EF22D0"/>
    <w:rsid w:val="00EF27DC"/>
    <w:rsid w:val="00EF2B6A"/>
    <w:rsid w:val="00EF2BC5"/>
    <w:rsid w:val="00EF2C20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F83"/>
    <w:rsid w:val="00F0211A"/>
    <w:rsid w:val="00F026E9"/>
    <w:rsid w:val="00F027C1"/>
    <w:rsid w:val="00F0282F"/>
    <w:rsid w:val="00F0283D"/>
    <w:rsid w:val="00F02B01"/>
    <w:rsid w:val="00F02BE8"/>
    <w:rsid w:val="00F02C6C"/>
    <w:rsid w:val="00F02DFC"/>
    <w:rsid w:val="00F0398C"/>
    <w:rsid w:val="00F03ED5"/>
    <w:rsid w:val="00F03F08"/>
    <w:rsid w:val="00F0441B"/>
    <w:rsid w:val="00F047A1"/>
    <w:rsid w:val="00F048CD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62A"/>
    <w:rsid w:val="00F068B0"/>
    <w:rsid w:val="00F06B90"/>
    <w:rsid w:val="00F06BB9"/>
    <w:rsid w:val="00F06CA0"/>
    <w:rsid w:val="00F06D46"/>
    <w:rsid w:val="00F06EE1"/>
    <w:rsid w:val="00F0721F"/>
    <w:rsid w:val="00F075EA"/>
    <w:rsid w:val="00F076EA"/>
    <w:rsid w:val="00F07723"/>
    <w:rsid w:val="00F07845"/>
    <w:rsid w:val="00F07A97"/>
    <w:rsid w:val="00F07B12"/>
    <w:rsid w:val="00F1056D"/>
    <w:rsid w:val="00F106A3"/>
    <w:rsid w:val="00F10D92"/>
    <w:rsid w:val="00F10E21"/>
    <w:rsid w:val="00F10E36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3147"/>
    <w:rsid w:val="00F137D6"/>
    <w:rsid w:val="00F13E96"/>
    <w:rsid w:val="00F14033"/>
    <w:rsid w:val="00F141D8"/>
    <w:rsid w:val="00F14203"/>
    <w:rsid w:val="00F14296"/>
    <w:rsid w:val="00F142A4"/>
    <w:rsid w:val="00F1473B"/>
    <w:rsid w:val="00F149E6"/>
    <w:rsid w:val="00F14A2C"/>
    <w:rsid w:val="00F14BEA"/>
    <w:rsid w:val="00F14F92"/>
    <w:rsid w:val="00F150B5"/>
    <w:rsid w:val="00F151F2"/>
    <w:rsid w:val="00F15482"/>
    <w:rsid w:val="00F15947"/>
    <w:rsid w:val="00F15A90"/>
    <w:rsid w:val="00F15B1C"/>
    <w:rsid w:val="00F15BD9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7ED"/>
    <w:rsid w:val="00F31C89"/>
    <w:rsid w:val="00F32287"/>
    <w:rsid w:val="00F3237D"/>
    <w:rsid w:val="00F3284F"/>
    <w:rsid w:val="00F32A5F"/>
    <w:rsid w:val="00F32E68"/>
    <w:rsid w:val="00F339CA"/>
    <w:rsid w:val="00F33B17"/>
    <w:rsid w:val="00F33F9F"/>
    <w:rsid w:val="00F34540"/>
    <w:rsid w:val="00F34CA7"/>
    <w:rsid w:val="00F34CCF"/>
    <w:rsid w:val="00F34E0A"/>
    <w:rsid w:val="00F34E16"/>
    <w:rsid w:val="00F34E90"/>
    <w:rsid w:val="00F3522A"/>
    <w:rsid w:val="00F35321"/>
    <w:rsid w:val="00F35F12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D96"/>
    <w:rsid w:val="00F401B3"/>
    <w:rsid w:val="00F40665"/>
    <w:rsid w:val="00F406C9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C59"/>
    <w:rsid w:val="00F51CE3"/>
    <w:rsid w:val="00F51E27"/>
    <w:rsid w:val="00F525E5"/>
    <w:rsid w:val="00F5315F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8BF"/>
    <w:rsid w:val="00F57968"/>
    <w:rsid w:val="00F57A2B"/>
    <w:rsid w:val="00F57E27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414A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B7C"/>
    <w:rsid w:val="00F660A5"/>
    <w:rsid w:val="00F66316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F10"/>
    <w:rsid w:val="00F71388"/>
    <w:rsid w:val="00F71DE8"/>
    <w:rsid w:val="00F71F15"/>
    <w:rsid w:val="00F720E2"/>
    <w:rsid w:val="00F72436"/>
    <w:rsid w:val="00F72AD9"/>
    <w:rsid w:val="00F72D4E"/>
    <w:rsid w:val="00F72F4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60B7"/>
    <w:rsid w:val="00F76725"/>
    <w:rsid w:val="00F769AE"/>
    <w:rsid w:val="00F76B18"/>
    <w:rsid w:val="00F76B2B"/>
    <w:rsid w:val="00F76C72"/>
    <w:rsid w:val="00F76DB6"/>
    <w:rsid w:val="00F76DF2"/>
    <w:rsid w:val="00F772E2"/>
    <w:rsid w:val="00F774D0"/>
    <w:rsid w:val="00F774ED"/>
    <w:rsid w:val="00F777EF"/>
    <w:rsid w:val="00F7788E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0AD"/>
    <w:rsid w:val="00F821FA"/>
    <w:rsid w:val="00F82601"/>
    <w:rsid w:val="00F827B2"/>
    <w:rsid w:val="00F8287E"/>
    <w:rsid w:val="00F82B8E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381"/>
    <w:rsid w:val="00F92793"/>
    <w:rsid w:val="00F9280F"/>
    <w:rsid w:val="00F92A5C"/>
    <w:rsid w:val="00F92BCF"/>
    <w:rsid w:val="00F92CC6"/>
    <w:rsid w:val="00F92CD8"/>
    <w:rsid w:val="00F93B5E"/>
    <w:rsid w:val="00F93C16"/>
    <w:rsid w:val="00F93C4A"/>
    <w:rsid w:val="00F93C9C"/>
    <w:rsid w:val="00F948B8"/>
    <w:rsid w:val="00F94921"/>
    <w:rsid w:val="00F94FE2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F40"/>
    <w:rsid w:val="00FA3010"/>
    <w:rsid w:val="00FA32A5"/>
    <w:rsid w:val="00FA352A"/>
    <w:rsid w:val="00FA36FE"/>
    <w:rsid w:val="00FA3DE3"/>
    <w:rsid w:val="00FA3DF9"/>
    <w:rsid w:val="00FA3EA6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5FE6"/>
    <w:rsid w:val="00FA61E6"/>
    <w:rsid w:val="00FA62BE"/>
    <w:rsid w:val="00FA64E1"/>
    <w:rsid w:val="00FA656D"/>
    <w:rsid w:val="00FA6652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D0A"/>
    <w:rsid w:val="00FB1D82"/>
    <w:rsid w:val="00FB1DF6"/>
    <w:rsid w:val="00FB1F55"/>
    <w:rsid w:val="00FB263F"/>
    <w:rsid w:val="00FB2712"/>
    <w:rsid w:val="00FB29A8"/>
    <w:rsid w:val="00FB2BCF"/>
    <w:rsid w:val="00FB365F"/>
    <w:rsid w:val="00FB3838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77A"/>
    <w:rsid w:val="00FB580C"/>
    <w:rsid w:val="00FB58AA"/>
    <w:rsid w:val="00FB5CB5"/>
    <w:rsid w:val="00FB6068"/>
    <w:rsid w:val="00FB6086"/>
    <w:rsid w:val="00FB63CF"/>
    <w:rsid w:val="00FB665C"/>
    <w:rsid w:val="00FB691C"/>
    <w:rsid w:val="00FB6F6B"/>
    <w:rsid w:val="00FB7061"/>
    <w:rsid w:val="00FB7282"/>
    <w:rsid w:val="00FB7380"/>
    <w:rsid w:val="00FB76B5"/>
    <w:rsid w:val="00FB7C38"/>
    <w:rsid w:val="00FB7F67"/>
    <w:rsid w:val="00FC00D3"/>
    <w:rsid w:val="00FC00FD"/>
    <w:rsid w:val="00FC0A20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3715"/>
    <w:rsid w:val="00FC3756"/>
    <w:rsid w:val="00FC3D7D"/>
    <w:rsid w:val="00FC446D"/>
    <w:rsid w:val="00FC453C"/>
    <w:rsid w:val="00FC465F"/>
    <w:rsid w:val="00FC5025"/>
    <w:rsid w:val="00FC50FC"/>
    <w:rsid w:val="00FC53A1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BC8"/>
    <w:rsid w:val="00FD0DD9"/>
    <w:rsid w:val="00FD0E13"/>
    <w:rsid w:val="00FD0F3D"/>
    <w:rsid w:val="00FD16ED"/>
    <w:rsid w:val="00FD1795"/>
    <w:rsid w:val="00FD17BF"/>
    <w:rsid w:val="00FD1947"/>
    <w:rsid w:val="00FD1FE4"/>
    <w:rsid w:val="00FD2018"/>
    <w:rsid w:val="00FD202A"/>
    <w:rsid w:val="00FD2137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F9A"/>
    <w:rsid w:val="00FD60CA"/>
    <w:rsid w:val="00FD64AB"/>
    <w:rsid w:val="00FD64F5"/>
    <w:rsid w:val="00FD66F5"/>
    <w:rsid w:val="00FD68E1"/>
    <w:rsid w:val="00FD6DD7"/>
    <w:rsid w:val="00FD6FB1"/>
    <w:rsid w:val="00FD7497"/>
    <w:rsid w:val="00FD784A"/>
    <w:rsid w:val="00FE000C"/>
    <w:rsid w:val="00FE026F"/>
    <w:rsid w:val="00FE042D"/>
    <w:rsid w:val="00FE086E"/>
    <w:rsid w:val="00FE0EFB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989"/>
    <w:rsid w:val="00FE29F5"/>
    <w:rsid w:val="00FE2B5C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94"/>
    <w:rsid w:val="00FF3301"/>
    <w:rsid w:val="00FF330B"/>
    <w:rsid w:val="00FF36AE"/>
    <w:rsid w:val="00FF3CC9"/>
    <w:rsid w:val="00FF3E34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693"/>
    <w:rsid w:val="00FF6844"/>
    <w:rsid w:val="00FF6910"/>
    <w:rsid w:val="00FF6E9F"/>
    <w:rsid w:val="00FF7047"/>
    <w:rsid w:val="00FF7134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9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158BA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40</Pages>
  <Words>6407</Words>
  <Characters>36522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Natcha, Uwattanasombut</cp:lastModifiedBy>
  <cp:revision>4</cp:revision>
  <cp:lastPrinted>2021-10-29T16:17:00Z</cp:lastPrinted>
  <dcterms:created xsi:type="dcterms:W3CDTF">2022-05-09T08:25:00Z</dcterms:created>
  <dcterms:modified xsi:type="dcterms:W3CDTF">2022-05-09T08:48:00Z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