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041DD" w:rsidRPr="00134E94" w14:paraId="7863D177" w14:textId="77777777" w:rsidTr="00E233F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91E76F9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C7194F" w14:textId="77777777" w:rsidR="000041DD" w:rsidRPr="00134E94" w:rsidRDefault="000041DD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122A014" w14:textId="77777777" w:rsidR="000041DD" w:rsidRPr="00134E94" w:rsidRDefault="008311FE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218B4" w:rsidRPr="00134E94" w14:paraId="17F5EA6F" w14:textId="77777777" w:rsidTr="00E233F1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67B6E5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041F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F5055BD" w14:textId="77777777" w:rsidR="008218B4" w:rsidRPr="00134E94" w:rsidRDefault="008218B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A3147" w:rsidRPr="00134E94" w14:paraId="019A1B83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2F75B2" w14:textId="77777777" w:rsidR="004A3147" w:rsidRPr="00134E94" w:rsidRDefault="00450913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7C3118B" w14:textId="77777777" w:rsidR="004A3147" w:rsidRPr="00134E94" w:rsidRDefault="004A3147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84E035" w14:textId="77777777" w:rsidR="004A3147" w:rsidRPr="00134E94" w:rsidRDefault="00235F64" w:rsidP="00764E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75ABD" w:rsidRPr="00134E94" w14:paraId="449264BA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E244B" w14:textId="77777777" w:rsidR="00F75ABD" w:rsidRPr="00134E94" w:rsidRDefault="00661F55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63117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6A1B465" w14:textId="77777777" w:rsidR="00F75ABD" w:rsidRPr="00134E94" w:rsidRDefault="00F75ABD" w:rsidP="00F75A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45D49" w:rsidRPr="00134E94" w14:paraId="08DAF266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2F0BD6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E5E989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13CE99D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45D49" w:rsidRPr="00134E94" w14:paraId="6B267EA2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91D5AC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BEFE2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D29E442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D45D49" w:rsidRPr="00134E94" w14:paraId="15D1E6A6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D4F1B5" w14:textId="77777777" w:rsidR="00D45D49" w:rsidRPr="00134E94" w:rsidRDefault="00661F55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49731D" w14:textId="77777777" w:rsidR="00D45D49" w:rsidRPr="00134E94" w:rsidRDefault="00D45D49" w:rsidP="00D45D4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3ED1E884" w14:textId="77777777" w:rsidR="00D45D49" w:rsidRPr="00134E94" w:rsidRDefault="00D45D49" w:rsidP="00D45D49">
            <w:pPr>
              <w:tabs>
                <w:tab w:val="left" w:pos="54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C06266" w:rsidRPr="00134E94" w14:paraId="21A6B364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093716" w14:textId="6E9EF73B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179319C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</w:p>
        </w:tc>
        <w:tc>
          <w:tcPr>
            <w:tcW w:w="7920" w:type="dxa"/>
          </w:tcPr>
          <w:p w14:paraId="01512936" w14:textId="637F824D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เงินลงทุนในบริษัท</w:t>
            </w:r>
            <w:r w:rsidRPr="00134E9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ร่วม</w:t>
            </w:r>
          </w:p>
        </w:tc>
      </w:tr>
      <w:tr w:rsidR="00C06266" w:rsidRPr="00134E94" w14:paraId="133A1BAE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57FF1" w14:textId="53C408A1" w:rsidR="00C06266" w:rsidRPr="00134E94" w:rsidRDefault="002220A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20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5A2687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84EB0C" w14:textId="77777777" w:rsidR="00C06266" w:rsidRPr="00134E94" w:rsidRDefault="00C06266" w:rsidP="00C06266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C06266" w:rsidRPr="00134E94" w14:paraId="0C040635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057886" w14:textId="65070284" w:rsidR="00C06266" w:rsidRPr="00134E94" w:rsidRDefault="002220A1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220A1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ED827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B334F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rtl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06266" w:rsidRPr="00134E94" w14:paraId="30B01EF7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69656" w14:textId="24F7D1B6" w:rsidR="00C06266" w:rsidRPr="00134E94" w:rsidRDefault="006B4E1C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EA20F8C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3B5170" w14:textId="77777777" w:rsidR="00C06266" w:rsidRPr="00134E94" w:rsidRDefault="00C06266" w:rsidP="00C06266">
            <w:pPr>
              <w:pStyle w:val="BodyText2"/>
              <w:rPr>
                <w:cs/>
              </w:rPr>
            </w:pPr>
            <w:r w:rsidRPr="00134E94">
              <w:rPr>
                <w:cs/>
              </w:rPr>
              <w:t>เครื่องมือทางการเงิน</w:t>
            </w:r>
          </w:p>
        </w:tc>
      </w:tr>
      <w:tr w:rsidR="00C06266" w:rsidRPr="00134E94" w14:paraId="68207ACC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A0A512" w14:textId="5234FCFF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B4E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0E99E5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6C8B16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6266" w:rsidRPr="00134E94" w14:paraId="2D59E9A8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13C51B" w14:textId="55DAA039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6B4E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7D68A3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24082A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C06266" w:rsidRPr="00134E94" w14:paraId="21EDD043" w14:textId="77777777" w:rsidTr="00E233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D6C536" w14:textId="3F417F8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34E9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 w:rsidR="006B4E1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3587F75" w14:textId="77777777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1E995A" w14:textId="663349F5" w:rsidR="00C06266" w:rsidRPr="00134E94" w:rsidRDefault="00C06266" w:rsidP="00C06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4E9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D65A6EC" w14:textId="77777777" w:rsidR="006F21B9" w:rsidRPr="00134E94" w:rsidRDefault="0020601B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br w:type="page"/>
      </w:r>
      <w:r w:rsidR="006F21B9" w:rsidRPr="00134E9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FC1A437" w14:textId="77777777" w:rsidR="006F21B9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2C5D52D" w14:textId="150F988C" w:rsidR="006763E8" w:rsidRPr="00134E94" w:rsidRDefault="006F21B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งบการเงิน</w:t>
      </w:r>
      <w:r w:rsidR="00EB06C3" w:rsidRPr="00134E9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34E94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770785" w:rsidRPr="00134E94">
        <w:rPr>
          <w:rFonts w:ascii="Angsana New" w:hAnsi="Angsana New" w:hint="cs"/>
          <w:sz w:val="30"/>
          <w:szCs w:val="30"/>
          <w:cs/>
        </w:rPr>
        <w:t>คณะ</w:t>
      </w:r>
      <w:r w:rsidRPr="00134E94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4B7068" w:rsidRPr="00134E94">
        <w:rPr>
          <w:rFonts w:ascii="Angsana New" w:hAnsi="Angsana New"/>
          <w:sz w:val="30"/>
          <w:szCs w:val="30"/>
        </w:rPr>
        <w:t>10</w:t>
      </w:r>
      <w:r w:rsidR="008B6A74" w:rsidRPr="00134E94">
        <w:rPr>
          <w:rFonts w:ascii="Angsana New" w:hAnsi="Angsana New"/>
          <w:sz w:val="30"/>
          <w:szCs w:val="30"/>
        </w:rPr>
        <w:t xml:space="preserve"> </w:t>
      </w:r>
      <w:r w:rsidR="004B7068" w:rsidRPr="00134E9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75E0E" w:rsidRPr="00134E94">
        <w:rPr>
          <w:rFonts w:ascii="Angsana New" w:hAnsi="Angsana New"/>
          <w:sz w:val="30"/>
          <w:szCs w:val="30"/>
        </w:rPr>
        <w:t>2565</w:t>
      </w:r>
    </w:p>
    <w:p w14:paraId="2A9021A6" w14:textId="77777777" w:rsidR="006F21B9" w:rsidRPr="00134E94" w:rsidRDefault="006F21B9" w:rsidP="006F2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sz w:val="28"/>
          <w:szCs w:val="28"/>
        </w:rPr>
      </w:pPr>
    </w:p>
    <w:p w14:paraId="7667B258" w14:textId="77777777" w:rsidR="0034567D" w:rsidRPr="00134E94" w:rsidRDefault="00235F64" w:rsidP="000C6EA2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>เกณฑ์การจัดทำงบการเงินระหว่างกาล</w:t>
      </w:r>
    </w:p>
    <w:p w14:paraId="0331E065" w14:textId="77777777" w:rsidR="00235F64" w:rsidRPr="00134E94" w:rsidRDefault="00235F64" w:rsidP="00B4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14:paraId="2B7A3113" w14:textId="6E7A368E" w:rsidR="0094224D" w:rsidRPr="00134E94" w:rsidRDefault="0094224D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pacing w:val="4"/>
          <w:sz w:val="30"/>
          <w:szCs w:val="30"/>
          <w:cs/>
        </w:rPr>
        <w:t>งบ</w:t>
      </w:r>
      <w:r w:rsidRPr="00134E94">
        <w:rPr>
          <w:rFonts w:ascii="Angsana New" w:hAnsi="Angsana New"/>
          <w:spacing w:val="4"/>
          <w:sz w:val="30"/>
          <w:szCs w:val="30"/>
          <w:cs/>
        </w:rPr>
        <w:t>การเงินระหว่างกาลแบบย่อนี้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นำเสนอรายการในงบการเงิน</w:t>
      </w:r>
      <w:r w:rsidRPr="00134E94">
        <w:rPr>
          <w:rFonts w:ascii="Angsana New" w:hAnsi="Angsana New"/>
          <w:spacing w:val="4"/>
          <w:sz w:val="30"/>
          <w:szCs w:val="30"/>
          <w:cs/>
        </w:rPr>
        <w:t>ในรูปแบบเดียวกับ</w:t>
      </w:r>
      <w:r w:rsidRPr="00134E94">
        <w:rPr>
          <w:rFonts w:ascii="Angsana New" w:hAnsi="Angsana New" w:hint="cs"/>
          <w:spacing w:val="4"/>
          <w:sz w:val="30"/>
          <w:szCs w:val="30"/>
          <w:cs/>
        </w:rPr>
        <w:t>งบการเงินประจำปีและ</w:t>
      </w:r>
      <w:r w:rsidRPr="00134E94">
        <w:rPr>
          <w:rFonts w:ascii="Angsana New" w:hAnsi="Angsana New"/>
          <w:spacing w:val="4"/>
          <w:sz w:val="30"/>
          <w:szCs w:val="30"/>
          <w:cs/>
        </w:rPr>
        <w:t>จัดทำ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134E94">
        <w:rPr>
          <w:rFonts w:ascii="Angsana New" w:hAnsi="Angsana New"/>
          <w:spacing w:val="-4"/>
          <w:sz w:val="30"/>
          <w:szCs w:val="30"/>
          <w:cs/>
        </w:rPr>
        <w:t>ระหว่างกาลในรูปแบบย่อ</w:t>
      </w:r>
      <w:r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 xml:space="preserve">เรื่อง </w:t>
      </w:r>
      <w:r w:rsidRPr="00134E9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134E9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4E94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="008A09DC" w:rsidRPr="00134E94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A09DC" w:rsidRPr="00134E94">
        <w:rPr>
          <w:rFonts w:ascii="Angsana New" w:hAnsi="Angsana New"/>
          <w:sz w:val="30"/>
          <w:szCs w:val="30"/>
        </w:rPr>
        <w:t xml:space="preserve">31 </w:t>
      </w:r>
      <w:r w:rsidR="008A09DC" w:rsidRPr="00134E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z w:val="30"/>
          <w:szCs w:val="30"/>
        </w:rPr>
        <w:t>2564</w:t>
      </w:r>
    </w:p>
    <w:p w14:paraId="09B96A18" w14:textId="77777777" w:rsidR="00235F64" w:rsidRPr="00134E94" w:rsidRDefault="00235F64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2927CA13" w14:textId="4A0D60D4" w:rsidR="008E4869" w:rsidRPr="00134E94" w:rsidRDefault="008E4869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F41987" w:rsidRPr="00134E94">
        <w:rPr>
          <w:rFonts w:ascii="Angsana New" w:hAnsi="Angsana New"/>
          <w:spacing w:val="-2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521CD" w:rsidRPr="00134E94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4E94">
        <w:rPr>
          <w:rFonts w:ascii="Angsana New" w:hAnsi="Angsana New"/>
          <w:spacing w:val="-2"/>
          <w:sz w:val="30"/>
          <w:szCs w:val="30"/>
        </w:rPr>
        <w:t xml:space="preserve">31 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pacing w:val="-2"/>
          <w:sz w:val="30"/>
          <w:szCs w:val="30"/>
        </w:rPr>
        <w:t>2564</w:t>
      </w:r>
      <w:r w:rsidRPr="00134E94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76800CF2" w14:textId="77777777" w:rsidR="00D45D49" w:rsidRPr="00134E94" w:rsidRDefault="00D45D49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97D9C26" w14:textId="77777777" w:rsidR="0023426A" w:rsidRPr="00134E94" w:rsidRDefault="0023426A" w:rsidP="00D45D49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b/>
          <w:bCs/>
          <w:cs/>
          <w:lang w:val="en-US"/>
        </w:rPr>
        <w:t xml:space="preserve">บุคคลหรือกิจการที่เกี่ยวข้องกัน </w:t>
      </w:r>
    </w:p>
    <w:p w14:paraId="52DC1793" w14:textId="77777777" w:rsidR="001C1B0D" w:rsidRPr="00134E94" w:rsidRDefault="001C1B0D" w:rsidP="001C1B0D">
      <w:pPr>
        <w:pStyle w:val="BodyText2"/>
        <w:ind w:left="540"/>
        <w:rPr>
          <w:b/>
          <w:bCs/>
          <w:sz w:val="23"/>
          <w:szCs w:val="23"/>
          <w:cs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108"/>
        <w:gridCol w:w="268"/>
        <w:gridCol w:w="1095"/>
        <w:gridCol w:w="268"/>
        <w:gridCol w:w="1078"/>
        <w:gridCol w:w="250"/>
        <w:gridCol w:w="1104"/>
      </w:tblGrid>
      <w:tr w:rsidR="00B90FCE" w:rsidRPr="00134E94" w14:paraId="7846C8CC" w14:textId="77777777" w:rsidTr="00090DB1">
        <w:trPr>
          <w:tblHeader/>
        </w:trPr>
        <w:tc>
          <w:tcPr>
            <w:tcW w:w="2223" w:type="pct"/>
            <w:shd w:val="clear" w:color="auto" w:fill="auto"/>
          </w:tcPr>
          <w:p w14:paraId="60813D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59330538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55C230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AB90D7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90FCE" w:rsidRPr="00134E94" w14:paraId="65B08383" w14:textId="77777777" w:rsidTr="00090DB1">
        <w:trPr>
          <w:tblHeader/>
        </w:trPr>
        <w:tc>
          <w:tcPr>
            <w:tcW w:w="2223" w:type="pct"/>
          </w:tcPr>
          <w:p w14:paraId="4E924540" w14:textId="09318DA4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75E0E"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5" w:type="pct"/>
          </w:tcPr>
          <w:p w14:paraId="5C778DED" w14:textId="6D7531A0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718CA99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5306A8" w14:textId="3F0EFF88" w:rsidR="00B90FCE" w:rsidRPr="00134E94" w:rsidRDefault="004B70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8333E2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0E490A6" w14:textId="771752D1" w:rsidR="00B90FCE" w:rsidRPr="00134E94" w:rsidRDefault="00E75E0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1B8DFD69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3F551A" w14:textId="3A922CF5" w:rsidR="00B90FCE" w:rsidRPr="00134E94" w:rsidRDefault="004B7068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90FCE" w:rsidRPr="00134E94" w14:paraId="658C1729" w14:textId="77777777" w:rsidTr="00090DB1">
        <w:trPr>
          <w:tblHeader/>
        </w:trPr>
        <w:tc>
          <w:tcPr>
            <w:tcW w:w="2223" w:type="pct"/>
          </w:tcPr>
          <w:p w14:paraId="3FB213DA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2DB0752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0FCE" w:rsidRPr="00134E94" w14:paraId="44EF4A5F" w14:textId="77777777" w:rsidTr="00090DB1">
        <w:trPr>
          <w:cantSplit/>
        </w:trPr>
        <w:tc>
          <w:tcPr>
            <w:tcW w:w="2223" w:type="pct"/>
          </w:tcPr>
          <w:p w14:paraId="4A617B9A" w14:textId="77777777" w:rsidR="00B90FCE" w:rsidRPr="00134E94" w:rsidRDefault="00B90FCE" w:rsidP="00090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8CF988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1AC40F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E077EB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E6577F7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B839D6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78FB15D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9428D4" w14:textId="77777777" w:rsidR="00B90FCE" w:rsidRPr="00134E94" w:rsidRDefault="00B90FCE" w:rsidP="00090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2E5B17A9" w14:textId="77777777" w:rsidTr="004A03B0">
        <w:trPr>
          <w:cantSplit/>
        </w:trPr>
        <w:tc>
          <w:tcPr>
            <w:tcW w:w="2223" w:type="pct"/>
          </w:tcPr>
          <w:p w14:paraId="2B04F402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595" w:type="pct"/>
          </w:tcPr>
          <w:p w14:paraId="7811ADD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47FFE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A3039A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7215AA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59F39A5" w14:textId="286CE5BD" w:rsidR="00B1219D" w:rsidRPr="00134E94" w:rsidRDefault="00B1219D" w:rsidP="00222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4873304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60FFC9F" w14:textId="29A58F8E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B1219D" w:rsidRPr="00134E94" w14:paraId="1BC1F15A" w14:textId="77777777" w:rsidTr="004A03B0">
        <w:trPr>
          <w:cantSplit/>
        </w:trPr>
        <w:tc>
          <w:tcPr>
            <w:tcW w:w="2223" w:type="pct"/>
          </w:tcPr>
          <w:p w14:paraId="5E66393E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5" w:type="pct"/>
          </w:tcPr>
          <w:p w14:paraId="12AEE6B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D53F7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1EF806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C1EE68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87DEE4D" w14:textId="112B4053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134" w:type="pct"/>
          </w:tcPr>
          <w:p w14:paraId="422C017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D406DD3" w14:textId="16F48238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</w:tr>
      <w:tr w:rsidR="00B1219D" w:rsidRPr="00134E94" w14:paraId="0A4903AF" w14:textId="77777777" w:rsidTr="004A03B0">
        <w:trPr>
          <w:cantSplit/>
        </w:trPr>
        <w:tc>
          <w:tcPr>
            <w:tcW w:w="2223" w:type="pct"/>
          </w:tcPr>
          <w:p w14:paraId="7A54B7EC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</w:tcPr>
          <w:p w14:paraId="1F20DBB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999C1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055F4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3248FC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AD1B4A" w14:textId="434F6C05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134" w:type="pct"/>
          </w:tcPr>
          <w:p w14:paraId="27FCCDB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86D75B2" w14:textId="378D4B6B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B1219D" w:rsidRPr="00134E94" w14:paraId="4E698737" w14:textId="77777777" w:rsidTr="004A03B0">
        <w:trPr>
          <w:cantSplit/>
        </w:trPr>
        <w:tc>
          <w:tcPr>
            <w:tcW w:w="2223" w:type="pct"/>
          </w:tcPr>
          <w:p w14:paraId="2E1F1822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รายจ่ายค่า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ขนส่ง</w:t>
            </w:r>
          </w:p>
        </w:tc>
        <w:tc>
          <w:tcPr>
            <w:tcW w:w="595" w:type="pct"/>
          </w:tcPr>
          <w:p w14:paraId="79ED95B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962EC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8D6E4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2CC2F1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E36B5DC" w14:textId="58EFDAAD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  <w:tc>
          <w:tcPr>
            <w:tcW w:w="134" w:type="pct"/>
          </w:tcPr>
          <w:p w14:paraId="33EB773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B48441A" w14:textId="54F31A40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</w:tr>
      <w:tr w:rsidR="00B1219D" w:rsidRPr="00134E94" w14:paraId="1AB15394" w14:textId="77777777" w:rsidTr="004A03B0">
        <w:trPr>
          <w:cantSplit/>
        </w:trPr>
        <w:tc>
          <w:tcPr>
            <w:tcW w:w="2223" w:type="pct"/>
          </w:tcPr>
          <w:p w14:paraId="417526DE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4660DCF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0A43D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DD9E4A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25A81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EAD865E" w14:textId="04A4F70B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134" w:type="pct"/>
          </w:tcPr>
          <w:p w14:paraId="2208971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E99507B" w14:textId="515B5372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</w:tr>
      <w:tr w:rsidR="00B1219D" w:rsidRPr="00134E94" w14:paraId="64428CF2" w14:textId="77777777" w:rsidTr="004A03B0">
        <w:trPr>
          <w:cantSplit/>
        </w:trPr>
        <w:tc>
          <w:tcPr>
            <w:tcW w:w="2223" w:type="pct"/>
          </w:tcPr>
          <w:p w14:paraId="1FE026E4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95" w:type="pct"/>
          </w:tcPr>
          <w:p w14:paraId="7540AF4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91F8D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03F7E4" w14:textId="77777777" w:rsidR="00B1219D" w:rsidRPr="00134E94" w:rsidRDefault="00B1219D" w:rsidP="00222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49D0F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E2D712" w14:textId="47A60C74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4" w:type="pct"/>
          </w:tcPr>
          <w:p w14:paraId="2A61959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B5C48F" w14:textId="162C4370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B1219D" w:rsidRPr="00134E94" w14:paraId="562CEF74" w14:textId="77777777" w:rsidTr="00090DB1">
        <w:trPr>
          <w:cantSplit/>
        </w:trPr>
        <w:tc>
          <w:tcPr>
            <w:tcW w:w="2223" w:type="pct"/>
          </w:tcPr>
          <w:p w14:paraId="68260870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61E997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EF134F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8A4C1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96C09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C67226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BA03A3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E7080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3192" w:rsidRPr="00134E94" w14:paraId="7E501F41" w14:textId="77777777" w:rsidTr="00090DB1">
        <w:trPr>
          <w:cantSplit/>
        </w:trPr>
        <w:tc>
          <w:tcPr>
            <w:tcW w:w="2223" w:type="pct"/>
          </w:tcPr>
          <w:p w14:paraId="7EE1EFB4" w14:textId="77777777" w:rsidR="00653192" w:rsidRPr="00134E94" w:rsidRDefault="00653192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3CB5C58D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688120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2E665D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719F167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94EBA50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C4E43E3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8F377A" w14:textId="77777777" w:rsidR="00653192" w:rsidRPr="00134E94" w:rsidRDefault="00653192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2431CCAA" w14:textId="77777777" w:rsidTr="00090DB1">
        <w:trPr>
          <w:cantSplit/>
        </w:trPr>
        <w:tc>
          <w:tcPr>
            <w:tcW w:w="2223" w:type="pct"/>
          </w:tcPr>
          <w:p w14:paraId="14EB2456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95" w:type="pct"/>
          </w:tcPr>
          <w:p w14:paraId="1BDDC00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B81C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EE84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324AC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6BA3B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5745AC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CB601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3ACE36F1" w14:textId="77777777" w:rsidTr="00090DB1">
        <w:trPr>
          <w:cantSplit/>
        </w:trPr>
        <w:tc>
          <w:tcPr>
            <w:tcW w:w="2223" w:type="pct"/>
          </w:tcPr>
          <w:p w14:paraId="258550BA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ได้จากการขายสินค้า</w:t>
            </w:r>
          </w:p>
        </w:tc>
        <w:tc>
          <w:tcPr>
            <w:tcW w:w="595" w:type="pct"/>
          </w:tcPr>
          <w:p w14:paraId="0676C78A" w14:textId="1F19A56E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44" w:type="pct"/>
          </w:tcPr>
          <w:p w14:paraId="15D1B60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41DE0D" w14:textId="77777777" w:rsidR="00B1219D" w:rsidRPr="00134E94" w:rsidRDefault="00B1219D" w:rsidP="00222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EF05D9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42F432" w14:textId="0BE8B49B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19EFE8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983FA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1219D" w:rsidRPr="00134E94" w14:paraId="4ACEF92C" w14:textId="77777777" w:rsidTr="00090DB1">
        <w:trPr>
          <w:cantSplit/>
        </w:trPr>
        <w:tc>
          <w:tcPr>
            <w:tcW w:w="2223" w:type="pct"/>
          </w:tcPr>
          <w:p w14:paraId="141E9684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74810D0F" w14:textId="35EC23E2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44" w:type="pct"/>
          </w:tcPr>
          <w:p w14:paraId="15DEE0C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260F999" w14:textId="27202515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44" w:type="pct"/>
          </w:tcPr>
          <w:p w14:paraId="7D541FD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F579E2F" w14:textId="4121851F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7F5C216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7A4C5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19D" w:rsidRPr="00134E94" w14:paraId="785E3E7C" w14:textId="77777777" w:rsidTr="003256FF">
        <w:trPr>
          <w:cantSplit/>
        </w:trPr>
        <w:tc>
          <w:tcPr>
            <w:tcW w:w="2223" w:type="pct"/>
          </w:tcPr>
          <w:p w14:paraId="0139F1D8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  <w:shd w:val="clear" w:color="auto" w:fill="auto"/>
          </w:tcPr>
          <w:p w14:paraId="26FF8B51" w14:textId="3F297469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144" w:type="pct"/>
          </w:tcPr>
          <w:p w14:paraId="34905D7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5EAF08" w14:textId="6F8F9F3E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861</w:t>
            </w:r>
          </w:p>
        </w:tc>
        <w:tc>
          <w:tcPr>
            <w:tcW w:w="144" w:type="pct"/>
          </w:tcPr>
          <w:p w14:paraId="486D8D5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483CF" w14:textId="1C41129E" w:rsidR="00B1219D" w:rsidRPr="00134E94" w:rsidRDefault="002220A1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34" w:type="pct"/>
          </w:tcPr>
          <w:p w14:paraId="4CD170B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9DE187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19D" w:rsidRPr="00134E94" w14:paraId="30A64782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52901B66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77F7B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E67E5C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E6CE2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B7F4CF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B86C6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2722BE7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AF1FDE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172FE31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76120FE1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5" w:type="pct"/>
          </w:tcPr>
          <w:p w14:paraId="2DF819C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201EEF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F3A37E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7E6FA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4D5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563A874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64AC3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6C074132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2327E823" w14:textId="77777777" w:rsidR="00B1219D" w:rsidRPr="00134E94" w:rsidRDefault="00B1219D" w:rsidP="00B1219D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134E94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95" w:type="pct"/>
          </w:tcPr>
          <w:p w14:paraId="4D01471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10A53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9F8F8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652896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6F3B2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13DC44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299FA19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70B50239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6D5D1A77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134E94">
              <w:rPr>
                <w:rFonts w:ascii="Angsana New" w:hAnsi="Angsana New"/>
                <w:sz w:val="30"/>
                <w:szCs w:val="30"/>
              </w:rPr>
              <w:br/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(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95" w:type="pct"/>
          </w:tcPr>
          <w:p w14:paraId="32AE0C9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6FB58F1" w14:textId="771FC975" w:rsidR="00B1219D" w:rsidRPr="00134E94" w:rsidRDefault="00B1219D" w:rsidP="0079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8,93</w:t>
            </w:r>
            <w:r w:rsidR="002220A1" w:rsidRPr="002220A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38FBBC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87BCB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AD57CD" w14:textId="48424B14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8,122</w:t>
            </w:r>
          </w:p>
        </w:tc>
        <w:tc>
          <w:tcPr>
            <w:tcW w:w="144" w:type="pct"/>
          </w:tcPr>
          <w:p w14:paraId="2A0E0CC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B442A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DBAAC24" w14:textId="3B6D44CD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2,665</w:t>
            </w:r>
          </w:p>
        </w:tc>
        <w:tc>
          <w:tcPr>
            <w:tcW w:w="134" w:type="pct"/>
          </w:tcPr>
          <w:p w14:paraId="3D6AA63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A4EB4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BA491" w14:textId="2C7DF3A8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2,754</w:t>
            </w:r>
          </w:p>
        </w:tc>
      </w:tr>
      <w:tr w:rsidR="00B1219D" w:rsidRPr="00134E94" w14:paraId="367175BE" w14:textId="77777777" w:rsidTr="00090DB1">
        <w:trPr>
          <w:cantSplit/>
          <w:trHeight w:val="202"/>
        </w:trPr>
        <w:tc>
          <w:tcPr>
            <w:tcW w:w="2223" w:type="pct"/>
            <w:shd w:val="clear" w:color="auto" w:fill="FFFFFF"/>
          </w:tcPr>
          <w:p w14:paraId="6B2343B6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</w:tcPr>
          <w:p w14:paraId="42E98964" w14:textId="5B6D0D19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144886F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D6D7536" w14:textId="66C77128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44" w:type="pct"/>
          </w:tcPr>
          <w:p w14:paraId="2B36722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2C644B1" w14:textId="69F5414A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4" w:type="pct"/>
          </w:tcPr>
          <w:p w14:paraId="6B46242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</w:tcPr>
          <w:p w14:paraId="7CE69F12" w14:textId="551636B8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B1219D" w:rsidRPr="00134E94" w14:paraId="6574883F" w14:textId="77777777" w:rsidTr="00090DB1">
        <w:trPr>
          <w:cantSplit/>
        </w:trPr>
        <w:tc>
          <w:tcPr>
            <w:tcW w:w="2223" w:type="pct"/>
            <w:shd w:val="clear" w:color="auto" w:fill="FFFFFF"/>
          </w:tcPr>
          <w:p w14:paraId="39BECBC5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679C24EC" w14:textId="6F05B930" w:rsidR="00B1219D" w:rsidRPr="00134E94" w:rsidRDefault="00B1219D" w:rsidP="00795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8,9</w:t>
            </w:r>
            <w:r w:rsidR="002220A1" w:rsidRPr="002220A1">
              <w:rPr>
                <w:rFonts w:ascii="Angsana New" w:hAnsi="Angsana New" w:hint="cs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44" w:type="pct"/>
          </w:tcPr>
          <w:p w14:paraId="6C41623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23613105" w14:textId="557A5923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8,349</w:t>
            </w:r>
          </w:p>
        </w:tc>
        <w:tc>
          <w:tcPr>
            <w:tcW w:w="144" w:type="pct"/>
          </w:tcPr>
          <w:p w14:paraId="62A2554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08AE2AB6" w14:textId="00D6A56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2,680</w:t>
            </w:r>
          </w:p>
        </w:tc>
        <w:tc>
          <w:tcPr>
            <w:tcW w:w="134" w:type="pct"/>
          </w:tcPr>
          <w:p w14:paraId="1CA9382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22DBCDD7" w14:textId="36EA6066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2,832</w:t>
            </w:r>
          </w:p>
        </w:tc>
      </w:tr>
      <w:tr w:rsidR="00B1219D" w:rsidRPr="00134E94" w14:paraId="76217BDE" w14:textId="77777777" w:rsidTr="007545C9">
        <w:trPr>
          <w:cantSplit/>
        </w:trPr>
        <w:tc>
          <w:tcPr>
            <w:tcW w:w="2223" w:type="pct"/>
            <w:shd w:val="clear" w:color="auto" w:fill="auto"/>
          </w:tcPr>
          <w:p w14:paraId="429BBC3E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6B916AD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4BBBB0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102D2F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4E66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E8347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031AFC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D30D9D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219D" w:rsidRPr="00134E94" w14:paraId="1DE9D28F" w14:textId="77777777" w:rsidTr="007545C9">
        <w:trPr>
          <w:cantSplit/>
          <w:trHeight w:val="68"/>
        </w:trPr>
        <w:tc>
          <w:tcPr>
            <w:tcW w:w="2223" w:type="pct"/>
            <w:shd w:val="clear" w:color="auto" w:fill="auto"/>
          </w:tcPr>
          <w:p w14:paraId="7D99FC64" w14:textId="666EDE3E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="00781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5" w:type="pct"/>
          </w:tcPr>
          <w:p w14:paraId="1774753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9C0FC8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A44FB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93BBD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99C0B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C83A46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47789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594E0F0B" w14:textId="77777777" w:rsidTr="00090DB1">
        <w:trPr>
          <w:cantSplit/>
        </w:trPr>
        <w:tc>
          <w:tcPr>
            <w:tcW w:w="2223" w:type="pct"/>
            <w:shd w:val="clear" w:color="auto" w:fill="auto"/>
          </w:tcPr>
          <w:p w14:paraId="2E3F770A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5" w:type="pct"/>
            <w:shd w:val="clear" w:color="auto" w:fill="auto"/>
          </w:tcPr>
          <w:p w14:paraId="53C69239" w14:textId="0C59A6B2" w:rsidR="00B1219D" w:rsidRPr="00134E94" w:rsidRDefault="002220A1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03E47B8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F630C28" w14:textId="4F10EC14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  <w:shd w:val="clear" w:color="auto" w:fill="auto"/>
          </w:tcPr>
          <w:p w14:paraId="45D643E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7F6F79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8842D9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D5273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240C9BA" w14:textId="77777777" w:rsidR="00B90FCE" w:rsidRPr="00134E94" w:rsidRDefault="00B90FCE" w:rsidP="002B1D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A87B378" w14:textId="10BE23F1" w:rsidR="0023426A" w:rsidRPr="00134E94" w:rsidRDefault="002B0890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br w:type="page"/>
      </w:r>
      <w:r w:rsidR="0023426A" w:rsidRPr="00134E94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="003C6905" w:rsidRPr="00134E94">
        <w:rPr>
          <w:rFonts w:ascii="Angsana New" w:hAnsi="Angsana New"/>
          <w:sz w:val="30"/>
          <w:szCs w:val="30"/>
          <w:cs/>
        </w:rPr>
        <w:t>บุคคล</w:t>
      </w:r>
      <w:r w:rsidR="003C6905" w:rsidRPr="00134E94">
        <w:rPr>
          <w:rFonts w:ascii="Angsana New" w:hAnsi="Angsana New" w:hint="cs"/>
          <w:sz w:val="30"/>
          <w:szCs w:val="30"/>
          <w:cs/>
        </w:rPr>
        <w:t>หรือ</w:t>
      </w:r>
      <w:r w:rsidR="0023426A" w:rsidRPr="00134E94">
        <w:rPr>
          <w:rFonts w:ascii="Angsana New" w:hAnsi="Angsana New"/>
          <w:sz w:val="30"/>
          <w:szCs w:val="30"/>
          <w:cs/>
        </w:rPr>
        <w:t>กิจการที่เกี่ยวข้องกัน ณ วันที่</w:t>
      </w:r>
      <w:r w:rsidR="0023426A" w:rsidRPr="00134E94">
        <w:rPr>
          <w:rFonts w:ascii="Angsana New" w:hAnsi="Angsana New"/>
          <w:sz w:val="30"/>
          <w:szCs w:val="30"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 xml:space="preserve">31 </w:t>
      </w:r>
      <w:r w:rsidR="00E75E0E" w:rsidRPr="00134E94">
        <w:rPr>
          <w:rFonts w:ascii="Angsana New" w:hAnsi="Angsana New"/>
          <w:sz w:val="30"/>
          <w:szCs w:val="30"/>
          <w:cs/>
        </w:rPr>
        <w:t>มีนาคม</w:t>
      </w:r>
      <w:r w:rsidR="003B1BE8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  <w:r w:rsidR="00B44738" w:rsidRPr="00134E94">
        <w:rPr>
          <w:rFonts w:ascii="Angsana New" w:hAnsi="Angsana New"/>
          <w:sz w:val="30"/>
          <w:szCs w:val="30"/>
        </w:rPr>
        <w:t xml:space="preserve"> </w:t>
      </w:r>
      <w:r w:rsidR="0023426A" w:rsidRPr="00134E94">
        <w:rPr>
          <w:rFonts w:ascii="Angsana New" w:hAnsi="Angsana New"/>
          <w:sz w:val="30"/>
          <w:szCs w:val="30"/>
          <w:cs/>
        </w:rPr>
        <w:t>และ</w:t>
      </w:r>
      <w:r w:rsidR="0023426A" w:rsidRPr="00134E94">
        <w:rPr>
          <w:rFonts w:ascii="Angsana New" w:hAnsi="Angsana New"/>
          <w:sz w:val="30"/>
          <w:szCs w:val="30"/>
        </w:rPr>
        <w:t xml:space="preserve"> 31 </w:t>
      </w:r>
      <w:r w:rsidR="0023426A" w:rsidRPr="00134E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7068" w:rsidRPr="00134E94">
        <w:rPr>
          <w:rFonts w:ascii="Angsana New" w:hAnsi="Angsana New"/>
          <w:sz w:val="30"/>
          <w:szCs w:val="30"/>
        </w:rPr>
        <w:t>2564</w:t>
      </w:r>
      <w:r w:rsidR="00B44738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23426A" w:rsidRPr="00134E94">
        <w:rPr>
          <w:rFonts w:ascii="Angsana New" w:hAnsi="Angsana New"/>
          <w:sz w:val="30"/>
          <w:szCs w:val="30"/>
          <w:cs/>
        </w:rPr>
        <w:t>มีดังนี้</w:t>
      </w:r>
    </w:p>
    <w:p w14:paraId="52FCE6B2" w14:textId="77777777" w:rsidR="0023426A" w:rsidRPr="00134E94" w:rsidRDefault="0023426A" w:rsidP="0023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10877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828"/>
        <w:gridCol w:w="1249"/>
        <w:gridCol w:w="315"/>
        <w:gridCol w:w="1262"/>
        <w:gridCol w:w="315"/>
        <w:gridCol w:w="1362"/>
        <w:gridCol w:w="315"/>
        <w:gridCol w:w="1231"/>
      </w:tblGrid>
      <w:tr w:rsidR="00617BB5" w:rsidRPr="00134E94" w14:paraId="248159F3" w14:textId="77777777" w:rsidTr="00A03822">
        <w:trPr>
          <w:tblHeader/>
        </w:trPr>
        <w:tc>
          <w:tcPr>
            <w:tcW w:w="2219" w:type="pct"/>
          </w:tcPr>
          <w:p w14:paraId="4B2B2E47" w14:textId="77777777" w:rsidR="00617BB5" w:rsidRPr="00134E94" w:rsidRDefault="00617BB5" w:rsidP="00F12D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</w:tcPr>
          <w:p w14:paraId="529B3E0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28A82D8D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</w:tcPr>
          <w:p w14:paraId="56E82FDF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1CC0" w:rsidRPr="00134E94" w14:paraId="6D58076E" w14:textId="77777777" w:rsidTr="00A03822">
        <w:trPr>
          <w:tblHeader/>
        </w:trPr>
        <w:tc>
          <w:tcPr>
            <w:tcW w:w="2219" w:type="pct"/>
          </w:tcPr>
          <w:p w14:paraId="11649440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A980DFA" w14:textId="32195AEB" w:rsidR="0002681A" w:rsidRPr="00134E94" w:rsidRDefault="00E75E0E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65D088A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1D4C0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20F9B335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65CC0DC" w14:textId="4EB03FB7" w:rsidR="0002681A" w:rsidRPr="00134E94" w:rsidRDefault="00E75E0E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F5F9223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07616DE" w14:textId="77777777" w:rsidR="0002681A" w:rsidRPr="00134E94" w:rsidRDefault="0002681A" w:rsidP="000268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41CC0" w:rsidRPr="00134E94" w14:paraId="2C401AF0" w14:textId="77777777" w:rsidTr="00A03822">
        <w:trPr>
          <w:tblHeader/>
        </w:trPr>
        <w:tc>
          <w:tcPr>
            <w:tcW w:w="2219" w:type="pct"/>
          </w:tcPr>
          <w:p w14:paraId="6521FD6C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403F8D1" w14:textId="5E7D13E6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76D48F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693DEF5" w14:textId="5B861682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1DD0038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65E4C6B" w14:textId="3636E4BC" w:rsidR="00D45D49" w:rsidRPr="00134E94" w:rsidRDefault="00E75E0E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2AA68A40" w14:textId="77777777" w:rsidR="00D45D49" w:rsidRPr="00134E94" w:rsidRDefault="00D45D49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21289DF" w14:textId="09F3E231" w:rsidR="00D45D49" w:rsidRPr="00134E94" w:rsidRDefault="004B7068" w:rsidP="00D45D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17BB5" w:rsidRPr="00134E94" w14:paraId="01C52B18" w14:textId="77777777" w:rsidTr="00A03822">
        <w:trPr>
          <w:tblHeader/>
        </w:trPr>
        <w:tc>
          <w:tcPr>
            <w:tcW w:w="2219" w:type="pct"/>
          </w:tcPr>
          <w:p w14:paraId="32562462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2DBE8A1C" w14:textId="77777777" w:rsidR="00617BB5" w:rsidRPr="00134E94" w:rsidRDefault="00617BB5" w:rsidP="00F12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41CC0" w:rsidRPr="00134E94" w14:paraId="2A9C4FBE" w14:textId="77777777" w:rsidTr="00A03822">
        <w:tc>
          <w:tcPr>
            <w:tcW w:w="2219" w:type="pct"/>
          </w:tcPr>
          <w:p w14:paraId="0412DFCF" w14:textId="77777777" w:rsidR="009C4C99" w:rsidRPr="00134E94" w:rsidRDefault="009C4C99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4" w:type="pct"/>
          </w:tcPr>
          <w:p w14:paraId="6320C27E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D258BE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A3610A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0CEABC1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9FCCFA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875FB2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86F22F2" w14:textId="77777777" w:rsidR="009C4C99" w:rsidRPr="00134E94" w:rsidRDefault="009C4C99" w:rsidP="009C4C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CC0" w:rsidRPr="00134E94" w14:paraId="062DE00C" w14:textId="77777777" w:rsidTr="00A03822">
        <w:tc>
          <w:tcPr>
            <w:tcW w:w="2219" w:type="pct"/>
          </w:tcPr>
          <w:p w14:paraId="49ABFDD8" w14:textId="77777777" w:rsidR="00263141" w:rsidRPr="00134E94" w:rsidRDefault="00263141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66362ECB" w14:textId="1A95B3DE" w:rsidR="00263141" w:rsidRPr="00134E94" w:rsidRDefault="002220A1" w:rsidP="008E43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41</w:t>
            </w:r>
          </w:p>
        </w:tc>
        <w:tc>
          <w:tcPr>
            <w:tcW w:w="145" w:type="pct"/>
          </w:tcPr>
          <w:p w14:paraId="47AE0E18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B5F7B38" w14:textId="315D170C" w:rsidR="00263141" w:rsidRPr="00134E94" w:rsidRDefault="00853459" w:rsidP="00853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06FEA5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3C63B79D" w14:textId="77777777" w:rsidR="00263141" w:rsidRPr="00134E94" w:rsidRDefault="00AA06DC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887DA4D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6ECE94C3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1CC0" w:rsidRPr="00134E94" w14:paraId="354B6957" w14:textId="77777777" w:rsidTr="00A03822">
        <w:tc>
          <w:tcPr>
            <w:tcW w:w="2219" w:type="pct"/>
          </w:tcPr>
          <w:p w14:paraId="28F8F2B8" w14:textId="77777777" w:rsidR="00263141" w:rsidRPr="00134E94" w:rsidRDefault="00263141" w:rsidP="0065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18445D2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778657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5669BDF3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A90758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C8B7C4F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2CA529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21C8F428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1CC0" w:rsidRPr="00134E94" w14:paraId="2659005A" w14:textId="77777777" w:rsidTr="00A03822">
        <w:tc>
          <w:tcPr>
            <w:tcW w:w="2219" w:type="pct"/>
          </w:tcPr>
          <w:p w14:paraId="2914FB09" w14:textId="77777777" w:rsidR="00263141" w:rsidRPr="00134E94" w:rsidRDefault="00263141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(รวมอยู่ในลูกหนี้หมุนเวียนอื่น)</w:t>
            </w:r>
          </w:p>
        </w:tc>
        <w:tc>
          <w:tcPr>
            <w:tcW w:w="574" w:type="pct"/>
          </w:tcPr>
          <w:p w14:paraId="24EF463D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664DF5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1C96189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5AF7AB7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803B64A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1751FCE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5520365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34412474" w14:textId="77777777" w:rsidTr="00A03822">
        <w:tc>
          <w:tcPr>
            <w:tcW w:w="2219" w:type="pct"/>
          </w:tcPr>
          <w:p w14:paraId="3F6F3B30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293E66A6" w14:textId="1ACA795C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59F4A95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A119A45" w14:textId="77777777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5801D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B4C48FD" w14:textId="5C7597AB" w:rsidR="00B1219D" w:rsidRPr="00134E94" w:rsidRDefault="002220A1" w:rsidP="003B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705</w:t>
            </w:r>
          </w:p>
        </w:tc>
        <w:tc>
          <w:tcPr>
            <w:tcW w:w="145" w:type="pct"/>
          </w:tcPr>
          <w:p w14:paraId="7898D33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19ED00B7" w14:textId="414335F6" w:rsidR="00B1219D" w:rsidRPr="008E4307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4307">
              <w:rPr>
                <w:rFonts w:ascii="Angsana New" w:hAnsi="Angsana New"/>
                <w:sz w:val="30"/>
                <w:szCs w:val="30"/>
              </w:rPr>
              <w:t>705</w:t>
            </w:r>
          </w:p>
        </w:tc>
      </w:tr>
      <w:tr w:rsidR="00B1219D" w:rsidRPr="00134E94" w14:paraId="1D8E5E21" w14:textId="77777777" w:rsidTr="00A03822">
        <w:tc>
          <w:tcPr>
            <w:tcW w:w="2219" w:type="pct"/>
          </w:tcPr>
          <w:p w14:paraId="422043EB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6ADA56AD" w14:textId="68A40FC1" w:rsidR="00B1219D" w:rsidRPr="00134E94" w:rsidRDefault="002220A1" w:rsidP="00DF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110</w:t>
            </w:r>
          </w:p>
        </w:tc>
        <w:tc>
          <w:tcPr>
            <w:tcW w:w="145" w:type="pct"/>
          </w:tcPr>
          <w:p w14:paraId="553C0F8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C2D72DB" w14:textId="282F5D70" w:rsidR="00B1219D" w:rsidRPr="00134E94" w:rsidRDefault="00B1219D" w:rsidP="00931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769C253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F4C4096" w14:textId="28C0250F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B56AEB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1779250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19D" w:rsidRPr="00134E94" w14:paraId="34BD6283" w14:textId="77777777" w:rsidTr="00A03822">
        <w:tc>
          <w:tcPr>
            <w:tcW w:w="2219" w:type="pct"/>
          </w:tcPr>
          <w:p w14:paraId="79BDD0A2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01F9BCFC" w14:textId="79DD8107" w:rsidR="00B1219D" w:rsidRPr="00134E94" w:rsidRDefault="002220A1" w:rsidP="00DF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145" w:type="pct"/>
          </w:tcPr>
          <w:p w14:paraId="64D3B2D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880AACA" w14:textId="3F9C7050" w:rsidR="00B1219D" w:rsidRPr="00134E94" w:rsidRDefault="00B1219D" w:rsidP="00931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45" w:type="pct"/>
          </w:tcPr>
          <w:p w14:paraId="6B24D93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FAD8737" w14:textId="3F57D9E5" w:rsidR="00B1219D" w:rsidRPr="00311D4A" w:rsidRDefault="002220A1" w:rsidP="003B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45" w:type="pct"/>
          </w:tcPr>
          <w:p w14:paraId="3F29356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2AF283F7" w14:textId="4AA15390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</w:p>
        </w:tc>
      </w:tr>
      <w:tr w:rsidR="00941CC0" w:rsidRPr="00134E94" w14:paraId="1BB17165" w14:textId="77777777" w:rsidTr="00A03822">
        <w:tc>
          <w:tcPr>
            <w:tcW w:w="2219" w:type="pct"/>
          </w:tcPr>
          <w:p w14:paraId="607915E0" w14:textId="77777777" w:rsidR="00263141" w:rsidRPr="00134E94" w:rsidRDefault="00263141" w:rsidP="00651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20492DDC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711196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6BC77F7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7531BB7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4A5B2547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5B200EB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38D9EEF8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1CC0" w:rsidRPr="00134E94" w14:paraId="70724200" w14:textId="77777777" w:rsidTr="00A03822">
        <w:tc>
          <w:tcPr>
            <w:tcW w:w="2219" w:type="pct"/>
          </w:tcPr>
          <w:p w14:paraId="0157E63E" w14:textId="77777777" w:rsidR="00263141" w:rsidRPr="007545C9" w:rsidRDefault="00263141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545C9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ดอกเบี้ยค้างรับ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242894FE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E89E27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082741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D6CC1F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left="-126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617D21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0A39D9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spacing w:after="0"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E5A1206" w14:textId="77777777" w:rsidR="00263141" w:rsidRPr="00134E94" w:rsidRDefault="00263141" w:rsidP="00263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0F07A72D" w14:textId="77777777" w:rsidTr="00A03822">
        <w:tc>
          <w:tcPr>
            <w:tcW w:w="2219" w:type="pct"/>
          </w:tcPr>
          <w:p w14:paraId="6A5AE153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831993" w14:textId="3541536A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F78EFE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4D972530" w14:textId="77777777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7A80D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8ADD994" w14:textId="11218A99" w:rsidR="00B1219D" w:rsidRPr="00134E94" w:rsidRDefault="002220A1" w:rsidP="003B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2</w:t>
            </w:r>
            <w:r w:rsidR="00B1219D" w:rsidRPr="00134E94">
              <w:rPr>
                <w:rFonts w:ascii="Angsana New" w:hAnsi="Angsana New"/>
                <w:sz w:val="30"/>
                <w:szCs w:val="30"/>
              </w:rPr>
              <w:t>,57</w:t>
            </w:r>
            <w:r w:rsidR="00F008A8" w:rsidRPr="00134E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1080C6F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375D3D5B" w14:textId="61B5D3F0" w:rsidR="00B1219D" w:rsidRPr="00134E94" w:rsidRDefault="00B1219D" w:rsidP="00493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B1219D" w:rsidRPr="00134E94" w14:paraId="345859EF" w14:textId="77777777" w:rsidTr="00A03822">
        <w:tc>
          <w:tcPr>
            <w:tcW w:w="2219" w:type="pct"/>
          </w:tcPr>
          <w:p w14:paraId="33A51807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97A499" w14:textId="15AB5FF8" w:rsidR="00B1219D" w:rsidRPr="00134E94" w:rsidRDefault="00B1219D" w:rsidP="00DF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8</w:t>
            </w:r>
            <w:r w:rsidR="002220A1" w:rsidRPr="002220A1">
              <w:rPr>
                <w:rFonts w:ascii="Angsana New" w:hAnsi="Angsana New" w:hint="cs"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57927C8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9C096BF" w14:textId="29EFAE35" w:rsidR="00B1219D" w:rsidRPr="00134E94" w:rsidRDefault="00B1219D" w:rsidP="00931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45" w:type="pct"/>
          </w:tcPr>
          <w:p w14:paraId="5C63E45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7F3BDE54" w14:textId="636518B2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CD3EF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AF56CB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19D" w:rsidRPr="00134E94" w14:paraId="2C5B6560" w14:textId="77777777" w:rsidTr="00A03822">
        <w:tc>
          <w:tcPr>
            <w:tcW w:w="2219" w:type="pct"/>
          </w:tcPr>
          <w:p w14:paraId="3C7EFB2B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E767630" w14:textId="4EF7B91B" w:rsidR="00B1219D" w:rsidRPr="00134E94" w:rsidRDefault="00B1219D" w:rsidP="00DF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2220A1" w:rsidRPr="002220A1">
              <w:rPr>
                <w:rFonts w:ascii="Angsana New" w:hAnsi="Angsana New" w:hint="cs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5" w:type="pct"/>
          </w:tcPr>
          <w:p w14:paraId="51A0F9E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A03DD5" w14:textId="35A2FE3A" w:rsidR="00B1219D" w:rsidRPr="00134E94" w:rsidRDefault="00B1219D" w:rsidP="00931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145" w:type="pct"/>
          </w:tcPr>
          <w:p w14:paraId="4970D43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88A38E5" w14:textId="75EAF4C5" w:rsidR="00B1219D" w:rsidRPr="00134E94" w:rsidRDefault="00B1219D" w:rsidP="003B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B386A" w:rsidRPr="00134E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F008A8" w:rsidRPr="00134E9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39B566C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7F34EC55" w14:textId="29DE2B29" w:rsidR="00B1219D" w:rsidRPr="00134E94" w:rsidRDefault="00B1219D" w:rsidP="00493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2,257</w:t>
            </w:r>
          </w:p>
        </w:tc>
      </w:tr>
      <w:tr w:rsidR="00B1219D" w:rsidRPr="00134E94" w14:paraId="03D12B1B" w14:textId="77777777" w:rsidTr="00A03822">
        <w:tc>
          <w:tcPr>
            <w:tcW w:w="2219" w:type="pct"/>
          </w:tcPr>
          <w:p w14:paraId="494CEE50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75F561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79BB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A9C59C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2DBD0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04BA82C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236D03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0BDEF7B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745EF78A" w14:textId="77777777" w:rsidTr="00A03822">
        <w:tc>
          <w:tcPr>
            <w:tcW w:w="2219" w:type="pct"/>
          </w:tcPr>
          <w:p w14:paraId="0A6F6133" w14:textId="77777777" w:rsidR="00B1219D" w:rsidRPr="007545C9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</w:pPr>
            <w:r w:rsidRPr="007545C9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เงินปันผลค้างรับ (รวมอยู่ในลูกหนี้หมุนเวียนอื่น)</w:t>
            </w:r>
          </w:p>
        </w:tc>
        <w:tc>
          <w:tcPr>
            <w:tcW w:w="574" w:type="pct"/>
          </w:tcPr>
          <w:p w14:paraId="6DF0A72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449CDB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E64C8F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B7E27A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11C545C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811ED8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2D1596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1219D" w:rsidRPr="00134E94" w14:paraId="13E40A32" w14:textId="77777777" w:rsidTr="00A03822">
        <w:tc>
          <w:tcPr>
            <w:tcW w:w="2219" w:type="pct"/>
          </w:tcPr>
          <w:p w14:paraId="7A4B5B65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7FE320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2DD2AFA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06AA7E55" w14:textId="77777777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BD275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549C2C98" w14:textId="77777777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667AF3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2B8BAD3" w14:textId="1C60689C" w:rsidR="00B1219D" w:rsidRPr="00134E94" w:rsidRDefault="00B1219D" w:rsidP="00493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29,950</w:t>
            </w:r>
          </w:p>
        </w:tc>
      </w:tr>
      <w:tr w:rsidR="00B1219D" w:rsidRPr="00134E94" w14:paraId="1B2D124D" w14:textId="77777777" w:rsidTr="00A03822">
        <w:tc>
          <w:tcPr>
            <w:tcW w:w="2219" w:type="pct"/>
          </w:tcPr>
          <w:p w14:paraId="2E67D5F7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088283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7C9F4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1F6341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9280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14:paraId="54C16DE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BA3380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5FAA167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219D" w:rsidRPr="00134E94" w14:paraId="592F7E68" w14:textId="77777777" w:rsidTr="00A03822">
        <w:tc>
          <w:tcPr>
            <w:tcW w:w="2219" w:type="pct"/>
          </w:tcPr>
          <w:p w14:paraId="2B23CE7E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 w:right="-19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 (รวมอยู่ใน</w:t>
            </w:r>
          </w:p>
          <w:p w14:paraId="17B58C4C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สินทรัพย์ไม่หมุนเวียนอื่น)</w:t>
            </w:r>
          </w:p>
        </w:tc>
        <w:tc>
          <w:tcPr>
            <w:tcW w:w="574" w:type="pct"/>
          </w:tcPr>
          <w:p w14:paraId="2AD3EEE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F806BE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CB87D4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A9FA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8BC80F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D85B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75EE7C9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1219D" w:rsidRPr="00134E94" w14:paraId="0394BA1C" w14:textId="77777777" w:rsidTr="00A03822">
        <w:tc>
          <w:tcPr>
            <w:tcW w:w="2219" w:type="pct"/>
          </w:tcPr>
          <w:p w14:paraId="768A8AE2" w14:textId="0861B5CF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3BFEED7F" w14:textId="0C5ACEB2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DEA027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56D8D8F" w14:textId="12B838FD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DC8A3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35AFC6C3" w14:textId="1700760B" w:rsidR="00B1219D" w:rsidRPr="00134E94" w:rsidRDefault="00A72875" w:rsidP="003B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2,466</w:t>
            </w:r>
          </w:p>
        </w:tc>
        <w:tc>
          <w:tcPr>
            <w:tcW w:w="145" w:type="pct"/>
          </w:tcPr>
          <w:p w14:paraId="3368EBB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5B270918" w14:textId="406F0FD6" w:rsidR="00B1219D" w:rsidRPr="00134E94" w:rsidRDefault="00B1219D" w:rsidP="00493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2,145</w:t>
            </w:r>
          </w:p>
        </w:tc>
      </w:tr>
      <w:tr w:rsidR="00B1219D" w:rsidRPr="00134E94" w14:paraId="350C0BB5" w14:textId="77777777" w:rsidTr="00B1219D">
        <w:tc>
          <w:tcPr>
            <w:tcW w:w="2219" w:type="pct"/>
          </w:tcPr>
          <w:p w14:paraId="62770557" w14:textId="27888A63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</w:tcPr>
          <w:p w14:paraId="0B14BA38" w14:textId="06BE3144" w:rsidR="00B1219D" w:rsidRPr="00134E94" w:rsidRDefault="002220A1" w:rsidP="00DF598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3538A12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588A3DF6" w14:textId="7FBF5AFB" w:rsidR="00B1219D" w:rsidRPr="00134E94" w:rsidRDefault="00B1219D" w:rsidP="00D2034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4A77F17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7676452E" w14:textId="07BD3F91" w:rsidR="00B1219D" w:rsidRPr="00134E94" w:rsidRDefault="00A72875" w:rsidP="003B167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3248DA5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FED1359" w14:textId="6B125202" w:rsidR="00B1219D" w:rsidRPr="00134E94" w:rsidRDefault="00B1219D" w:rsidP="00493D8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1219D" w:rsidRPr="00134E94" w14:paraId="77D14B17" w14:textId="77777777" w:rsidTr="00A03822">
        <w:tc>
          <w:tcPr>
            <w:tcW w:w="2219" w:type="pct"/>
          </w:tcPr>
          <w:p w14:paraId="0E1140DD" w14:textId="5A3A0C53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</w:tcPr>
          <w:p w14:paraId="46F21309" w14:textId="1A2BC100" w:rsidR="00B1219D" w:rsidRPr="00FE707F" w:rsidRDefault="002220A1" w:rsidP="00DF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5" w:type="pct"/>
          </w:tcPr>
          <w:p w14:paraId="4FD11550" w14:textId="77777777" w:rsidR="00B1219D" w:rsidRPr="00FE707F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232B7E1F" w14:textId="77777777" w:rsidR="00B1219D" w:rsidRPr="00FE707F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07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923FDB" w14:textId="77777777" w:rsidR="00B1219D" w:rsidRPr="00FE707F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43A8912C" w14:textId="023C60AA" w:rsidR="00B1219D" w:rsidRPr="00FE707F" w:rsidRDefault="00A72875" w:rsidP="003B1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707F">
              <w:rPr>
                <w:rFonts w:ascii="Angsana New" w:hAnsi="Angsana New"/>
                <w:b/>
                <w:bCs/>
                <w:sz w:val="30"/>
                <w:szCs w:val="30"/>
              </w:rPr>
              <w:t>2,489</w:t>
            </w:r>
          </w:p>
        </w:tc>
        <w:tc>
          <w:tcPr>
            <w:tcW w:w="145" w:type="pct"/>
          </w:tcPr>
          <w:p w14:paraId="34D60BF1" w14:textId="77777777" w:rsidR="00B1219D" w:rsidRPr="00FE707F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1294F6EB" w14:textId="41C4EEBD" w:rsidR="00B1219D" w:rsidRPr="00FE707F" w:rsidRDefault="00B1219D" w:rsidP="00493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707F">
              <w:rPr>
                <w:rFonts w:ascii="Angsana New" w:hAnsi="Angsana New"/>
                <w:b/>
                <w:bCs/>
                <w:sz w:val="30"/>
                <w:szCs w:val="30"/>
              </w:rPr>
              <w:t>2,145</w:t>
            </w:r>
          </w:p>
        </w:tc>
      </w:tr>
      <w:tr w:rsidR="00B1219D" w:rsidRPr="00134E94" w14:paraId="4C313AB5" w14:textId="77777777" w:rsidTr="00A03822">
        <w:tc>
          <w:tcPr>
            <w:tcW w:w="2219" w:type="pct"/>
          </w:tcPr>
          <w:p w14:paraId="333ABAA0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6F165CF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7F995E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4CF9541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B58D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82BCDD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85024E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60B64991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1219D" w:rsidRPr="00134E94" w14:paraId="3647E09B" w14:textId="77777777" w:rsidTr="00A03822">
        <w:tc>
          <w:tcPr>
            <w:tcW w:w="2219" w:type="pct"/>
          </w:tcPr>
          <w:p w14:paraId="17A61556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ค่าที่ดิน</w:t>
            </w:r>
          </w:p>
        </w:tc>
        <w:tc>
          <w:tcPr>
            <w:tcW w:w="574" w:type="pct"/>
          </w:tcPr>
          <w:p w14:paraId="598D471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BECA502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082EFE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A3B4BC3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14:paraId="6FD64A8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AF73E2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" w:type="pct"/>
          </w:tcPr>
          <w:p w14:paraId="4A18D8F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B1219D" w:rsidRPr="00134E94" w14:paraId="597C36FF" w14:textId="77777777" w:rsidTr="00A03822">
        <w:tc>
          <w:tcPr>
            <w:tcW w:w="2219" w:type="pct"/>
          </w:tcPr>
          <w:p w14:paraId="7E807D96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25ED72F" w14:textId="77EC79A8" w:rsidR="00B1219D" w:rsidRPr="00134E94" w:rsidRDefault="002220A1" w:rsidP="00DF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76</w:t>
            </w:r>
            <w:r w:rsidR="00A72875"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145" w:type="pct"/>
          </w:tcPr>
          <w:p w14:paraId="2B71EAE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C4EA9E4" w14:textId="77777777" w:rsidR="00B1219D" w:rsidRPr="00134E94" w:rsidRDefault="00B1219D" w:rsidP="00931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76,241</w:t>
            </w:r>
          </w:p>
        </w:tc>
        <w:tc>
          <w:tcPr>
            <w:tcW w:w="145" w:type="pct"/>
          </w:tcPr>
          <w:p w14:paraId="00D86C38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9BC5266" w14:textId="77777777" w:rsidR="00B1219D" w:rsidRPr="00134E94" w:rsidRDefault="00B1219D" w:rsidP="00D2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8B1D36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7908965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219D" w:rsidRPr="00134E94" w14:paraId="6F1506BC" w14:textId="77777777" w:rsidTr="00A03822">
        <w:tc>
          <w:tcPr>
            <w:tcW w:w="2219" w:type="pct"/>
          </w:tcPr>
          <w:p w14:paraId="0D56BD77" w14:textId="77777777" w:rsidR="00B1219D" w:rsidRPr="00134E94" w:rsidRDefault="00B1219D" w:rsidP="00B12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2" w:firstLine="24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53AF3620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BC56C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B5A9C89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34181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7F8D594F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A830EB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0B69A61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19D" w:rsidRPr="00134E94" w14:paraId="1D36E8E7" w14:textId="77777777" w:rsidTr="00A03822">
        <w:tc>
          <w:tcPr>
            <w:tcW w:w="2219" w:type="pct"/>
          </w:tcPr>
          <w:p w14:paraId="14B0405A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้การค้าและเจ้าหนี้หมุนเวียนอื่น</w:t>
            </w:r>
          </w:p>
        </w:tc>
        <w:tc>
          <w:tcPr>
            <w:tcW w:w="574" w:type="pct"/>
          </w:tcPr>
          <w:p w14:paraId="48A17F7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37F4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567D1D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AB5E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3F115D7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DFB86A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BB2962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1219D" w:rsidRPr="00134E94" w14:paraId="599CA539" w14:textId="77777777" w:rsidTr="00A03822">
        <w:tc>
          <w:tcPr>
            <w:tcW w:w="2219" w:type="pct"/>
          </w:tcPr>
          <w:p w14:paraId="5E91A921" w14:textId="77777777" w:rsidR="00B1219D" w:rsidRPr="00134E94" w:rsidRDefault="00B1219D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15122E35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5836B36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4DB4ED27" w14:textId="0034F4E4" w:rsidR="00B1219D" w:rsidRPr="00134E94" w:rsidRDefault="00B1219D" w:rsidP="00EC7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0FAD8CC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225BC59B" w14:textId="4FB1ACC9" w:rsidR="00B1219D" w:rsidRPr="00134E94" w:rsidRDefault="002220A1" w:rsidP="00EC7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1</w:t>
            </w:r>
            <w:r w:rsidR="00A72875"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45" w:type="pct"/>
          </w:tcPr>
          <w:p w14:paraId="35B88754" w14:textId="77777777" w:rsidR="00B1219D" w:rsidRPr="00134E94" w:rsidRDefault="00B1219D" w:rsidP="00B12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032C67F4" w14:textId="0C2BCB93" w:rsidR="00B1219D" w:rsidRPr="00134E94" w:rsidRDefault="00B1219D" w:rsidP="00EC7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2,408</w:t>
            </w:r>
          </w:p>
        </w:tc>
      </w:tr>
    </w:tbl>
    <w:p w14:paraId="07A8248D" w14:textId="77777777" w:rsidR="00B52F40" w:rsidRPr="00B52F40" w:rsidRDefault="00B52F40" w:rsidP="00B52F40">
      <w:pPr>
        <w:rPr>
          <w:vanish/>
        </w:rPr>
      </w:pPr>
    </w:p>
    <w:tbl>
      <w:tblPr>
        <w:tblpPr w:leftFromText="180" w:rightFromText="180" w:vertAnchor="text" w:horzAnchor="margin" w:tblpXSpec="center" w:tblpY="372"/>
        <w:tblW w:w="10877" w:type="dxa"/>
        <w:tblLayout w:type="fixed"/>
        <w:tblLook w:val="04A0" w:firstRow="1" w:lastRow="0" w:firstColumn="1" w:lastColumn="0" w:noHBand="0" w:noVBand="1"/>
      </w:tblPr>
      <w:tblGrid>
        <w:gridCol w:w="1078"/>
        <w:gridCol w:w="1079"/>
        <w:gridCol w:w="272"/>
        <w:gridCol w:w="1086"/>
        <w:gridCol w:w="272"/>
        <w:gridCol w:w="1168"/>
        <w:gridCol w:w="272"/>
        <w:gridCol w:w="1170"/>
        <w:gridCol w:w="272"/>
        <w:gridCol w:w="1088"/>
        <w:gridCol w:w="270"/>
        <w:gridCol w:w="1510"/>
        <w:gridCol w:w="272"/>
        <w:gridCol w:w="1068"/>
      </w:tblGrid>
      <w:tr w:rsidR="00A03822" w:rsidRPr="00134E94" w14:paraId="07084BBA" w14:textId="77777777" w:rsidTr="00A72875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5D2AB024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49B43CEE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2925DDD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427B43C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623A508A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7230A9CD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4FEF1E59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36C265C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822" w:rsidRPr="00134E94" w14:paraId="7E440522" w14:textId="77777777" w:rsidTr="002220A1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644DC9CD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743B643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BB3D453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5CE53F87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1C313E7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13DF7A69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F67BA6C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4967CED9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E77405C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FECE7FC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2E8C6ADE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5BEC8297" w14:textId="2C30D6E8" w:rsidR="00A03822" w:rsidRPr="00134E94" w:rsidRDefault="00BF4996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="00A03822" w:rsidRPr="00134E9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B5AC0B0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39ECDA6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A03822" w:rsidRPr="00134E94" w14:paraId="7F72FB00" w14:textId="77777777" w:rsidTr="002220A1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285F386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37DC0D0F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0FEDC6D4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FF16658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F001B4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447E3806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39380BA8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623FED4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DF3D9D8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2EF8EA3E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</w:tcPr>
          <w:p w14:paraId="1E3F1DE6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766ABE11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34E94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80A973F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9593C81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03822" w:rsidRPr="00134E94" w14:paraId="210FA490" w14:textId="77777777" w:rsidTr="00A72875">
        <w:trPr>
          <w:cantSplit/>
        </w:trPr>
        <w:tc>
          <w:tcPr>
            <w:tcW w:w="496" w:type="pct"/>
            <w:shd w:val="clear" w:color="auto" w:fill="auto"/>
          </w:tcPr>
          <w:p w14:paraId="79141C8B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1397EFEB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46DBC1BE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7A478C7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BBA5390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3624C375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3B6B3AFE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1BC2F3CC" w14:textId="77777777" w:rsidR="00A03822" w:rsidRPr="00134E94" w:rsidRDefault="00A03822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2875" w:rsidRPr="00134E94" w14:paraId="34AD43C1" w14:textId="77777777" w:rsidTr="002220A1">
        <w:trPr>
          <w:cantSplit/>
        </w:trPr>
        <w:tc>
          <w:tcPr>
            <w:tcW w:w="496" w:type="pct"/>
            <w:shd w:val="clear" w:color="auto" w:fill="auto"/>
          </w:tcPr>
          <w:p w14:paraId="7028FEC7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6FC309A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5" w:type="pct"/>
            <w:shd w:val="clear" w:color="auto" w:fill="auto"/>
          </w:tcPr>
          <w:p w14:paraId="28566B7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16668530" w14:textId="2D86E311" w:rsidR="00A72875" w:rsidRPr="00134E94" w:rsidRDefault="002220A1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76102FB1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shd w:val="clear" w:color="auto" w:fill="auto"/>
          </w:tcPr>
          <w:p w14:paraId="66028E69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60,704</w:t>
            </w:r>
          </w:p>
        </w:tc>
        <w:tc>
          <w:tcPr>
            <w:tcW w:w="125" w:type="pct"/>
            <w:shd w:val="clear" w:color="auto" w:fill="auto"/>
          </w:tcPr>
          <w:p w14:paraId="0B1E4EC1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24BFF837" w14:textId="148FB02C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46,834</w:t>
            </w:r>
          </w:p>
        </w:tc>
        <w:tc>
          <w:tcPr>
            <w:tcW w:w="125" w:type="pct"/>
            <w:shd w:val="clear" w:color="auto" w:fill="auto"/>
          </w:tcPr>
          <w:p w14:paraId="73A20F00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shd w:val="clear" w:color="auto" w:fill="auto"/>
          </w:tcPr>
          <w:p w14:paraId="2B26559B" w14:textId="657354F9" w:rsidR="00A72875" w:rsidRPr="00134E94" w:rsidRDefault="0098571F" w:rsidP="00EC7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78AEF6A5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6B3901E3" w14:textId="6DD964CC" w:rsidR="00A72875" w:rsidRPr="00134E94" w:rsidRDefault="0098571F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2220A1" w:rsidRPr="002220A1">
              <w:rPr>
                <w:rFonts w:ascii="Angsana New" w:hAnsi="Angsana New" w:hint="cs"/>
                <w:b/>
                <w:bCs/>
                <w:sz w:val="30"/>
                <w:szCs w:val="30"/>
              </w:rPr>
              <w:t>97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5" w:type="pct"/>
            <w:shd w:val="clear" w:color="auto" w:fill="auto"/>
          </w:tcPr>
          <w:p w14:paraId="050A5BAD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bottom w:val="double" w:sz="4" w:space="0" w:color="auto"/>
            </w:tcBorders>
            <w:shd w:val="clear" w:color="auto" w:fill="auto"/>
          </w:tcPr>
          <w:p w14:paraId="796BB936" w14:textId="08FA7368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107,441</w:t>
            </w:r>
          </w:p>
        </w:tc>
      </w:tr>
      <w:tr w:rsidR="00A72875" w:rsidRPr="00134E94" w14:paraId="4E833D16" w14:textId="77777777" w:rsidTr="002220A1">
        <w:trPr>
          <w:cantSplit/>
        </w:trPr>
        <w:tc>
          <w:tcPr>
            <w:tcW w:w="496" w:type="pct"/>
            <w:shd w:val="clear" w:color="auto" w:fill="auto"/>
          </w:tcPr>
          <w:p w14:paraId="760D15C2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" w:type="pct"/>
            <w:shd w:val="clear" w:color="auto" w:fill="auto"/>
          </w:tcPr>
          <w:p w14:paraId="6F089ABA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824B719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39118B7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6E0E22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3920E65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3E30CBE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0C31C4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7BDE10E7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13B72E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0B464BC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13893F17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</w:tcPr>
          <w:p w14:paraId="13461114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0209D6D4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2875" w:rsidRPr="00134E94" w14:paraId="07D2494D" w14:textId="77777777" w:rsidTr="00A72875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BCB4612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20" w:type="pct"/>
            <w:gridSpan w:val="3"/>
            <w:shd w:val="clear" w:color="auto" w:fill="auto"/>
            <w:vAlign w:val="bottom"/>
          </w:tcPr>
          <w:p w14:paraId="604BD92F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8D7C63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68DB827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48291DA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  <w:vAlign w:val="bottom"/>
          </w:tcPr>
          <w:p w14:paraId="6C640E6C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58A3540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229C75F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875" w:rsidRPr="00134E94" w14:paraId="1234E111" w14:textId="77777777" w:rsidTr="002220A1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2952D4E2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69BDA7A2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2BD4E146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20D2F1B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790485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5534B874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2951B7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D4BC8ED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" w:type="pct"/>
            <w:shd w:val="clear" w:color="auto" w:fill="auto"/>
            <w:vAlign w:val="bottom"/>
          </w:tcPr>
          <w:p w14:paraId="2F67E904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40630BC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2C7BC84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397EB05" w14:textId="68B15274" w:rsidR="00A72875" w:rsidRPr="00134E94" w:rsidRDefault="00BF4996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="00A72875" w:rsidRPr="00134E94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61FFB3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3F4D24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A72875" w:rsidRPr="00134E94" w14:paraId="08A0ED71" w14:textId="77777777" w:rsidTr="002220A1">
        <w:trPr>
          <w:cantSplit/>
        </w:trPr>
        <w:tc>
          <w:tcPr>
            <w:tcW w:w="496" w:type="pct"/>
            <w:shd w:val="clear" w:color="auto" w:fill="auto"/>
            <w:vAlign w:val="bottom"/>
          </w:tcPr>
          <w:p w14:paraId="11AAFDD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496" w:type="pct"/>
            <w:shd w:val="clear" w:color="auto" w:fill="auto"/>
            <w:vAlign w:val="bottom"/>
          </w:tcPr>
          <w:p w14:paraId="67D96245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199BD540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0A50A61C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30139F1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  <w:vAlign w:val="bottom"/>
          </w:tcPr>
          <w:p w14:paraId="7118AE1C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5ADC6706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4693EF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64A0CE16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14:paraId="080F0BB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</w:tcPr>
          <w:p w14:paraId="444150A2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BF38EF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134E94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25" w:type="pct"/>
            <w:shd w:val="clear" w:color="auto" w:fill="auto"/>
            <w:vAlign w:val="bottom"/>
          </w:tcPr>
          <w:p w14:paraId="7AF7F9B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634F4D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72875" w:rsidRPr="00134E94" w14:paraId="2AB2DD89" w14:textId="77777777" w:rsidTr="00A72875">
        <w:trPr>
          <w:cantSplit/>
        </w:trPr>
        <w:tc>
          <w:tcPr>
            <w:tcW w:w="496" w:type="pct"/>
            <w:shd w:val="clear" w:color="auto" w:fill="auto"/>
          </w:tcPr>
          <w:p w14:paraId="20C1B0AA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pct"/>
            <w:gridSpan w:val="3"/>
            <w:shd w:val="clear" w:color="auto" w:fill="auto"/>
          </w:tcPr>
          <w:p w14:paraId="41A32E7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5" w:type="pct"/>
            <w:shd w:val="clear" w:color="auto" w:fill="auto"/>
          </w:tcPr>
          <w:p w14:paraId="2C3A7ABA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A82EFD6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6C37BC68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1" w:type="pct"/>
            <w:gridSpan w:val="5"/>
            <w:shd w:val="clear" w:color="auto" w:fill="auto"/>
          </w:tcPr>
          <w:p w14:paraId="3143CF8D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5" w:type="pct"/>
            <w:shd w:val="clear" w:color="auto" w:fill="auto"/>
          </w:tcPr>
          <w:p w14:paraId="117E321C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shd w:val="clear" w:color="auto" w:fill="auto"/>
          </w:tcPr>
          <w:p w14:paraId="31552681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72875" w:rsidRPr="00134E94" w14:paraId="7818E71E" w14:textId="77777777" w:rsidTr="002220A1">
        <w:trPr>
          <w:cantSplit/>
          <w:trHeight w:val="218"/>
        </w:trPr>
        <w:tc>
          <w:tcPr>
            <w:tcW w:w="496" w:type="pct"/>
            <w:shd w:val="clear" w:color="auto" w:fill="auto"/>
          </w:tcPr>
          <w:p w14:paraId="2AE98CDD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6" w:type="pct"/>
            <w:shd w:val="clear" w:color="auto" w:fill="auto"/>
          </w:tcPr>
          <w:p w14:paraId="5CCDC7AF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5D7276C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B431027" w14:textId="403F1F3A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26CF5E91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C6BB591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170,368</w:t>
            </w:r>
          </w:p>
        </w:tc>
        <w:tc>
          <w:tcPr>
            <w:tcW w:w="125" w:type="pct"/>
            <w:shd w:val="clear" w:color="auto" w:fill="auto"/>
          </w:tcPr>
          <w:p w14:paraId="4B217429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D7225BB" w14:textId="3F0AD6B3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126,650</w:t>
            </w:r>
          </w:p>
        </w:tc>
        <w:tc>
          <w:tcPr>
            <w:tcW w:w="125" w:type="pct"/>
            <w:shd w:val="clear" w:color="auto" w:fill="auto"/>
          </w:tcPr>
          <w:p w14:paraId="7F1E52C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95B2A1C" w14:textId="1DDB610E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(52,700)</w:t>
            </w:r>
          </w:p>
        </w:tc>
        <w:tc>
          <w:tcPr>
            <w:tcW w:w="124" w:type="pct"/>
            <w:shd w:val="clear" w:color="auto" w:fill="auto"/>
          </w:tcPr>
          <w:p w14:paraId="496B5175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shd w:val="clear" w:color="auto" w:fill="auto"/>
          </w:tcPr>
          <w:p w14:paraId="3520D4D0" w14:textId="1BFA6033" w:rsidR="00A72875" w:rsidRPr="00134E94" w:rsidRDefault="00A72875" w:rsidP="00EC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7910B3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226782FD" w14:textId="67D2C5C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244,318</w:t>
            </w:r>
          </w:p>
        </w:tc>
      </w:tr>
      <w:tr w:rsidR="00A72875" w:rsidRPr="00134E94" w14:paraId="4F9F480A" w14:textId="77777777" w:rsidTr="002220A1">
        <w:trPr>
          <w:cantSplit/>
        </w:trPr>
        <w:tc>
          <w:tcPr>
            <w:tcW w:w="496" w:type="pct"/>
            <w:shd w:val="clear" w:color="auto" w:fill="auto"/>
          </w:tcPr>
          <w:p w14:paraId="6E67677A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6" w:type="pct"/>
            <w:shd w:val="clear" w:color="auto" w:fill="auto"/>
          </w:tcPr>
          <w:p w14:paraId="0FF99DA6" w14:textId="1F5141B8" w:rsidR="00A72875" w:rsidRPr="00134E94" w:rsidRDefault="007545C9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5" w:type="pct"/>
            <w:shd w:val="clear" w:color="auto" w:fill="auto"/>
          </w:tcPr>
          <w:p w14:paraId="76219330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011886E3" w14:textId="25666138" w:rsidR="00A72875" w:rsidRPr="00134E94" w:rsidRDefault="007545C9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0, </w:t>
            </w:r>
            <w:r w:rsidR="00A72875" w:rsidRPr="00134E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  <w:shd w:val="clear" w:color="auto" w:fill="auto"/>
          </w:tcPr>
          <w:p w14:paraId="24FB5C0D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5A07314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47,320</w:t>
            </w:r>
          </w:p>
        </w:tc>
        <w:tc>
          <w:tcPr>
            <w:tcW w:w="125" w:type="pct"/>
            <w:shd w:val="clear" w:color="auto" w:fill="auto"/>
          </w:tcPr>
          <w:p w14:paraId="60FAF607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16BD62BB" w14:textId="23E9F6C8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238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44,000</w:t>
            </w:r>
          </w:p>
        </w:tc>
        <w:tc>
          <w:tcPr>
            <w:tcW w:w="125" w:type="pct"/>
            <w:shd w:val="clear" w:color="auto" w:fill="auto"/>
          </w:tcPr>
          <w:p w14:paraId="7A8160E5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</w:tcPr>
          <w:p w14:paraId="506F1D89" w14:textId="01431F76" w:rsidR="00A72875" w:rsidRPr="00134E94" w:rsidRDefault="00A72875" w:rsidP="00A7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1CD03C9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411708E4" w14:textId="6F49567F" w:rsidR="00A72875" w:rsidRPr="00134E94" w:rsidRDefault="00A72875" w:rsidP="00EC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2BBCE89F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0934F4C8" w14:textId="6B883B66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91,320</w:t>
            </w:r>
          </w:p>
        </w:tc>
      </w:tr>
      <w:tr w:rsidR="00A72875" w:rsidRPr="00134E94" w14:paraId="08D35835" w14:textId="77777777" w:rsidTr="002220A1">
        <w:trPr>
          <w:cantSplit/>
        </w:trPr>
        <w:tc>
          <w:tcPr>
            <w:tcW w:w="496" w:type="pct"/>
            <w:shd w:val="clear" w:color="auto" w:fill="auto"/>
          </w:tcPr>
          <w:p w14:paraId="2C9B87F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  <w:shd w:val="clear" w:color="auto" w:fill="auto"/>
          </w:tcPr>
          <w:p w14:paraId="65BCE560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1AB8865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34078C9B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20A9E296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66AE3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217,688</w:t>
            </w:r>
          </w:p>
        </w:tc>
        <w:tc>
          <w:tcPr>
            <w:tcW w:w="125" w:type="pct"/>
            <w:shd w:val="clear" w:color="auto" w:fill="auto"/>
          </w:tcPr>
          <w:p w14:paraId="641F4A7F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9E7A5" w14:textId="61AD25F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170,650</w:t>
            </w:r>
          </w:p>
        </w:tc>
        <w:tc>
          <w:tcPr>
            <w:tcW w:w="125" w:type="pct"/>
            <w:shd w:val="clear" w:color="auto" w:fill="auto"/>
          </w:tcPr>
          <w:p w14:paraId="22B861EF" w14:textId="77777777" w:rsidR="00A72875" w:rsidRPr="00134E94" w:rsidRDefault="00A72875" w:rsidP="000A7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1E21F" w14:textId="6D5081B4" w:rsidR="00A72875" w:rsidRPr="00BD5457" w:rsidRDefault="000A7CAC" w:rsidP="000A7C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57">
              <w:rPr>
                <w:rFonts w:ascii="Angsana New" w:hAnsi="Angsana New"/>
                <w:b/>
                <w:bCs/>
                <w:sz w:val="30"/>
                <w:szCs w:val="30"/>
              </w:rPr>
              <w:t>(52,700)</w:t>
            </w:r>
          </w:p>
        </w:tc>
        <w:tc>
          <w:tcPr>
            <w:tcW w:w="124" w:type="pct"/>
          </w:tcPr>
          <w:p w14:paraId="759C7FFF" w14:textId="77777777" w:rsidR="00A72875" w:rsidRPr="00BD5457" w:rsidRDefault="00A72875" w:rsidP="00A72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0FE75772" w14:textId="29857E18" w:rsidR="00A72875" w:rsidRPr="00BD5457" w:rsidRDefault="00A72875" w:rsidP="00EC7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4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91262FE" w14:textId="77777777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C750E" w14:textId="645B9C3B" w:rsidR="00A72875" w:rsidRPr="00134E94" w:rsidRDefault="00A72875" w:rsidP="00A72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335,638</w:t>
            </w:r>
          </w:p>
        </w:tc>
      </w:tr>
    </w:tbl>
    <w:p w14:paraId="697B74A4" w14:textId="77777777" w:rsidR="00781D0D" w:rsidRPr="00134E94" w:rsidRDefault="00781D0D"/>
    <w:p w14:paraId="6D89F130" w14:textId="77777777" w:rsidR="00A03822" w:rsidRPr="00134E94" w:rsidRDefault="00A03822" w:rsidP="00A03822">
      <w:pPr>
        <w:pStyle w:val="BodyText2"/>
        <w:ind w:left="540"/>
        <w:rPr>
          <w:b/>
          <w:bCs/>
          <w:cs/>
        </w:rPr>
      </w:pPr>
      <w:bookmarkStart w:id="0" w:name="_Hlk71130354"/>
    </w:p>
    <w:p w14:paraId="5FF6BD5D" w14:textId="77777777" w:rsidR="00A03822" w:rsidRPr="00134E94" w:rsidRDefault="00A03822" w:rsidP="00A03822">
      <w:pPr>
        <w:pStyle w:val="BodyText2"/>
        <w:ind w:left="540"/>
        <w:rPr>
          <w:b/>
          <w:bCs/>
          <w:cs/>
        </w:rPr>
      </w:pPr>
    </w:p>
    <w:p w14:paraId="38F8C846" w14:textId="2F65FA9F" w:rsidR="0089797E" w:rsidRPr="00134E94" w:rsidRDefault="00362150" w:rsidP="00221A9A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br w:type="page"/>
      </w:r>
      <w:r w:rsidR="0089797E" w:rsidRPr="00134E94">
        <w:rPr>
          <w:rFonts w:hint="cs"/>
          <w:b/>
          <w:bCs/>
          <w:cs/>
        </w:rPr>
        <w:lastRenderedPageBreak/>
        <w:t>ลูกหนี้การค้าและลูกหนี้หมุนเวียนอื่น</w:t>
      </w:r>
    </w:p>
    <w:bookmarkEnd w:id="0"/>
    <w:p w14:paraId="3B27ED70" w14:textId="77777777" w:rsidR="0089797E" w:rsidRPr="00134E94" w:rsidRDefault="0089797E" w:rsidP="0089797E">
      <w:pPr>
        <w:pStyle w:val="BodyText2"/>
        <w:ind w:left="540"/>
        <w:rPr>
          <w:b/>
          <w:bCs/>
          <w:sz w:val="22"/>
          <w:szCs w:val="2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1"/>
        <w:gridCol w:w="811"/>
        <w:gridCol w:w="271"/>
        <w:gridCol w:w="1084"/>
        <w:gridCol w:w="275"/>
        <w:gridCol w:w="1088"/>
        <w:gridCol w:w="275"/>
        <w:gridCol w:w="1086"/>
        <w:gridCol w:w="275"/>
        <w:gridCol w:w="1134"/>
      </w:tblGrid>
      <w:tr w:rsidR="0089797E" w:rsidRPr="00134E94" w14:paraId="72EBA55D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05CCAA86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</w:tcPr>
          <w:p w14:paraId="17B67913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4E4F8FB0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</w:tcBorders>
          </w:tcPr>
          <w:p w14:paraId="5D483F35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</w:tcBorders>
          </w:tcPr>
          <w:p w14:paraId="37ADC027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</w:tcBorders>
          </w:tcPr>
          <w:p w14:paraId="1FB1613A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07B9F" w:rsidRPr="00134E94" w14:paraId="0C0EDA02" w14:textId="77777777" w:rsidTr="0066487B">
        <w:trPr>
          <w:cantSplit/>
        </w:trPr>
        <w:tc>
          <w:tcPr>
            <w:tcW w:w="1635" w:type="pct"/>
            <w:tcBorders>
              <w:top w:val="nil"/>
            </w:tcBorders>
          </w:tcPr>
          <w:p w14:paraId="5533E2EF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nil"/>
            </w:tcBorders>
            <w:vAlign w:val="bottom"/>
          </w:tcPr>
          <w:p w14:paraId="4295D84B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09979D8D" w14:textId="77777777" w:rsidR="00E07B9F" w:rsidRPr="00134E94" w:rsidRDefault="00E07B9F" w:rsidP="00E07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</w:tcPr>
          <w:p w14:paraId="1883D7B5" w14:textId="724D0C42" w:rsidR="00E07B9F" w:rsidRPr="00134E94" w:rsidRDefault="00E75E0E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14F6F80C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</w:tcPr>
          <w:p w14:paraId="6196AE29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CA457DF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7CC0550" w14:textId="6CE1B318" w:rsidR="00E07B9F" w:rsidRPr="00134E94" w:rsidRDefault="00E75E0E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tcBorders>
              <w:top w:val="nil"/>
            </w:tcBorders>
          </w:tcPr>
          <w:p w14:paraId="68F4BF47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105AF251" w14:textId="77777777" w:rsidR="00E07B9F" w:rsidRPr="00134E94" w:rsidRDefault="00E07B9F" w:rsidP="00E07B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91E76" w:rsidRPr="00134E94" w14:paraId="657E4005" w14:textId="77777777" w:rsidTr="0066487B">
        <w:trPr>
          <w:cantSplit/>
        </w:trPr>
        <w:tc>
          <w:tcPr>
            <w:tcW w:w="1635" w:type="pct"/>
          </w:tcPr>
          <w:p w14:paraId="30CE2444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14:paraId="6F521E9D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" w:type="pct"/>
          </w:tcPr>
          <w:p w14:paraId="3C6D6C0A" w14:textId="77777777" w:rsidR="00C91E76" w:rsidRPr="00134E94" w:rsidRDefault="00C91E76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CD690FA" w14:textId="3DA77325" w:rsidR="00C91E76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E849C63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6C71" w14:textId="22A90035" w:rsidR="00C91E76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3FCE2CD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</w:tcPr>
          <w:p w14:paraId="67958B57" w14:textId="7E44B8EF" w:rsidR="00C91E76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F0F83A3" w14:textId="77777777" w:rsidR="00C91E76" w:rsidRPr="00134E94" w:rsidRDefault="00C91E76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139E7CB" w14:textId="7FEA91FF" w:rsidR="00C91E76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9797E" w:rsidRPr="00134E94" w14:paraId="5D1AEE99" w14:textId="77777777" w:rsidTr="0066487B">
        <w:trPr>
          <w:cantSplit/>
        </w:trPr>
        <w:tc>
          <w:tcPr>
            <w:tcW w:w="1635" w:type="pct"/>
          </w:tcPr>
          <w:p w14:paraId="376AE186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3" w:type="pct"/>
          </w:tcPr>
          <w:p w14:paraId="1A5AA620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A3E84D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0513A12D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97E" w:rsidRPr="00134E94" w14:paraId="486EEB23" w14:textId="77777777" w:rsidTr="00D64A3F">
        <w:trPr>
          <w:trHeight w:val="148"/>
        </w:trPr>
        <w:tc>
          <w:tcPr>
            <w:tcW w:w="1635" w:type="pct"/>
          </w:tcPr>
          <w:p w14:paraId="6D4046B6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55E599DE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4CCD43" w14:textId="77777777" w:rsidR="0089797E" w:rsidRPr="00134E94" w:rsidRDefault="0089797E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</w:tcPr>
          <w:p w14:paraId="716B6797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40720D68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72792ADE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2D6E698E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FD43D6E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0C45A4CB" w14:textId="77777777" w:rsidR="0089797E" w:rsidRPr="00134E94" w:rsidRDefault="0089797E" w:rsidP="0089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6CFAEB9" w14:textId="77777777" w:rsidR="0089797E" w:rsidRPr="00134E94" w:rsidRDefault="0089797E" w:rsidP="0089797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08A8" w:rsidRPr="00134E94" w14:paraId="5A27CDC0" w14:textId="77777777" w:rsidTr="00923F09">
        <w:trPr>
          <w:trHeight w:val="148"/>
        </w:trPr>
        <w:tc>
          <w:tcPr>
            <w:tcW w:w="1635" w:type="pct"/>
          </w:tcPr>
          <w:p w14:paraId="623F883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3" w:type="pct"/>
          </w:tcPr>
          <w:p w14:paraId="3A58778C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EEF1517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nil"/>
            </w:tcBorders>
            <w:shd w:val="clear" w:color="auto" w:fill="auto"/>
          </w:tcPr>
          <w:p w14:paraId="65090E63" w14:textId="15FBF736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7" w:type="pct"/>
            <w:tcBorders>
              <w:bottom w:val="nil"/>
            </w:tcBorders>
          </w:tcPr>
          <w:p w14:paraId="2779CFB2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0721B071" w14:textId="7B4947E1" w:rsidR="00F008A8" w:rsidRPr="00134E94" w:rsidRDefault="00F008A8" w:rsidP="00F008A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327A8B2F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nil"/>
            </w:tcBorders>
            <w:shd w:val="clear" w:color="auto" w:fill="auto"/>
          </w:tcPr>
          <w:p w14:paraId="223A6364" w14:textId="5D3A0A7C" w:rsidR="00F008A8" w:rsidRPr="00134E94" w:rsidRDefault="00F008A8" w:rsidP="00F008A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bottom w:val="nil"/>
            </w:tcBorders>
          </w:tcPr>
          <w:p w14:paraId="3503BA96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6B19DC5D" w14:textId="49B0A59F" w:rsidR="00F008A8" w:rsidRPr="00134E94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008A8" w:rsidRPr="00134E94" w14:paraId="7D7D14A4" w14:textId="77777777" w:rsidTr="00AF220E">
        <w:tc>
          <w:tcPr>
            <w:tcW w:w="1635" w:type="pct"/>
          </w:tcPr>
          <w:p w14:paraId="440D233B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470D582A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5FC12E8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nil"/>
            </w:tcBorders>
            <w:shd w:val="clear" w:color="auto" w:fill="auto"/>
          </w:tcPr>
          <w:p w14:paraId="126E2B58" w14:textId="5066CD0C" w:rsidR="00F008A8" w:rsidRPr="00134E94" w:rsidRDefault="00F008A8" w:rsidP="009B34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566,</w:t>
            </w:r>
            <w:r w:rsidR="002220A1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7819960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nil"/>
            </w:tcBorders>
            <w:shd w:val="clear" w:color="auto" w:fill="auto"/>
          </w:tcPr>
          <w:p w14:paraId="31E5B983" w14:textId="65517966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371,379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550AB4EC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nil"/>
            </w:tcBorders>
            <w:shd w:val="clear" w:color="auto" w:fill="auto"/>
          </w:tcPr>
          <w:p w14:paraId="16CBB5E0" w14:textId="6090B735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97,058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00D1AAF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  <w:bottom w:val="nil"/>
            </w:tcBorders>
          </w:tcPr>
          <w:p w14:paraId="31C569EA" w14:textId="03853948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52,842</w:t>
            </w:r>
          </w:p>
        </w:tc>
      </w:tr>
      <w:tr w:rsidR="00F008A8" w:rsidRPr="00134E94" w14:paraId="04D95A41" w14:textId="77777777" w:rsidTr="00AF220E">
        <w:tc>
          <w:tcPr>
            <w:tcW w:w="1635" w:type="pct"/>
          </w:tcPr>
          <w:p w14:paraId="428DC13A" w14:textId="77777777" w:rsidR="00F008A8" w:rsidRPr="00134E94" w:rsidRDefault="00F008A8" w:rsidP="00F008A8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bookmarkStart w:id="1" w:name="_Hlk71130369"/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134E94">
              <w:rPr>
                <w:rFonts w:ascii="Angsana New" w:hAnsi="Angsana New"/>
                <w:sz w:val="30"/>
                <w:szCs w:val="30"/>
              </w:rPr>
              <w:br/>
              <w:t xml:space="preserve">   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  <w:bookmarkEnd w:id="1"/>
          </w:p>
        </w:tc>
        <w:tc>
          <w:tcPr>
            <w:tcW w:w="433" w:type="pct"/>
          </w:tcPr>
          <w:p w14:paraId="533AAC67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CF4DF8F" w14:textId="6D65B1F5" w:rsidR="00F008A8" w:rsidRPr="00134E94" w:rsidRDefault="008D64C7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29313942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E5751" w14:textId="71C4D993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  <w:t>(2,267)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04189D10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41A6E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5E4C745" w14:textId="3D7E83BB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(3,075)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24BD61E8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1D1D5" w14:textId="2AD15C20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  <w:t>(805)</w:t>
            </w:r>
          </w:p>
        </w:tc>
        <w:tc>
          <w:tcPr>
            <w:tcW w:w="147" w:type="pct"/>
            <w:tcBorders>
              <w:top w:val="nil"/>
            </w:tcBorders>
          </w:tcPr>
          <w:p w14:paraId="13BB95F9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</w:tcPr>
          <w:p w14:paraId="1391520C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DCE211" w14:textId="2E7F7484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(2,338)</w:t>
            </w:r>
          </w:p>
        </w:tc>
      </w:tr>
      <w:tr w:rsidR="00F008A8" w:rsidRPr="00134E94" w14:paraId="16C8CDD7" w14:textId="77777777" w:rsidTr="00513609">
        <w:tc>
          <w:tcPr>
            <w:tcW w:w="1635" w:type="pct"/>
          </w:tcPr>
          <w:p w14:paraId="21682C4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34788B1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7DF57D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6BFD" w14:textId="1703741A" w:rsidR="00F008A8" w:rsidRPr="00134E94" w:rsidRDefault="00F008A8" w:rsidP="009B34DC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564,</w:t>
            </w:r>
            <w:r w:rsidR="009B34DC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47" w:type="pct"/>
            <w:shd w:val="clear" w:color="auto" w:fill="auto"/>
          </w:tcPr>
          <w:p w14:paraId="121EAFDD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D7AF1" w14:textId="3672FD9C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368,304</w:t>
            </w:r>
          </w:p>
        </w:tc>
        <w:tc>
          <w:tcPr>
            <w:tcW w:w="147" w:type="pct"/>
            <w:shd w:val="clear" w:color="auto" w:fill="auto"/>
          </w:tcPr>
          <w:p w14:paraId="3D72383B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4109D" w14:textId="3CC7F25F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96,253</w:t>
            </w:r>
          </w:p>
        </w:tc>
        <w:tc>
          <w:tcPr>
            <w:tcW w:w="147" w:type="pct"/>
          </w:tcPr>
          <w:p w14:paraId="055E476E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0CE70C20" w14:textId="3960B1F8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50,504</w:t>
            </w:r>
          </w:p>
        </w:tc>
      </w:tr>
      <w:tr w:rsidR="00F008A8" w:rsidRPr="00134E94" w14:paraId="23F652F4" w14:textId="77777777" w:rsidTr="00513609">
        <w:tc>
          <w:tcPr>
            <w:tcW w:w="1635" w:type="pct"/>
          </w:tcPr>
          <w:p w14:paraId="308D7D02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3" w:type="pct"/>
          </w:tcPr>
          <w:p w14:paraId="3F018FA4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14:paraId="39F05F38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5581BC9C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D2DA1A2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A9EB273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05309D27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35099D90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7" w:type="pct"/>
          </w:tcPr>
          <w:p w14:paraId="4CEE6039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6FEE4C69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F008A8" w:rsidRPr="00134E94" w14:paraId="01E31D62" w14:textId="77777777" w:rsidTr="00513609">
        <w:tc>
          <w:tcPr>
            <w:tcW w:w="1635" w:type="pct"/>
          </w:tcPr>
          <w:p w14:paraId="3BD92964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433" w:type="pct"/>
          </w:tcPr>
          <w:p w14:paraId="1515B78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D2D58A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ADFBFE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60A92181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7730B9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  <w:shd w:val="clear" w:color="auto" w:fill="auto"/>
          </w:tcPr>
          <w:p w14:paraId="1E950166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56377E0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3FAB3B3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23CCC660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008A8" w:rsidRPr="00134E94" w14:paraId="540836A5" w14:textId="77777777" w:rsidTr="00513609">
        <w:tc>
          <w:tcPr>
            <w:tcW w:w="1635" w:type="pct"/>
          </w:tcPr>
          <w:p w14:paraId="00EAD72D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433" w:type="pct"/>
          </w:tcPr>
          <w:p w14:paraId="4C4D9105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56C15C14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2F64E3F" w14:textId="47570D91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147" w:type="pct"/>
            <w:shd w:val="clear" w:color="auto" w:fill="auto"/>
          </w:tcPr>
          <w:p w14:paraId="4E249EB4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DE934BB" w14:textId="40E89F66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7" w:type="pct"/>
            <w:shd w:val="clear" w:color="auto" w:fill="auto"/>
          </w:tcPr>
          <w:p w14:paraId="2698E5DE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2B739E8" w14:textId="5DA9E992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147" w:type="pct"/>
          </w:tcPr>
          <w:p w14:paraId="5A356554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D7D1E82" w14:textId="2492D614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</w:tr>
      <w:tr w:rsidR="00F008A8" w:rsidRPr="00134E94" w14:paraId="3EAC1108" w14:textId="77777777" w:rsidTr="00513609">
        <w:tc>
          <w:tcPr>
            <w:tcW w:w="1635" w:type="pct"/>
          </w:tcPr>
          <w:p w14:paraId="5A25347A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33" w:type="pct"/>
          </w:tcPr>
          <w:p w14:paraId="605B12AC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0E82EF9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65EBBCF" w14:textId="30907E45" w:rsidR="00F008A8" w:rsidRPr="00134E94" w:rsidRDefault="009B34DC" w:rsidP="00253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1,05</w:t>
            </w:r>
            <w:r w:rsidR="00253A3B"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7B57B442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EAB53CA" w14:textId="0FE6806D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731</w:t>
            </w:r>
          </w:p>
        </w:tc>
        <w:tc>
          <w:tcPr>
            <w:tcW w:w="147" w:type="pct"/>
            <w:shd w:val="clear" w:color="auto" w:fill="auto"/>
          </w:tcPr>
          <w:p w14:paraId="3DBA6A7D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3940BDC" w14:textId="5A7275AE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5197D794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9362EBE" w14:textId="1114B238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</w:tr>
      <w:tr w:rsidR="00F008A8" w:rsidRPr="00134E94" w14:paraId="1F833ECD" w14:textId="77777777" w:rsidTr="00513609">
        <w:tc>
          <w:tcPr>
            <w:tcW w:w="1635" w:type="pct"/>
          </w:tcPr>
          <w:p w14:paraId="6A1629DC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71280830"/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  <w:bookmarkEnd w:id="2"/>
          </w:p>
        </w:tc>
        <w:tc>
          <w:tcPr>
            <w:tcW w:w="433" w:type="pct"/>
          </w:tcPr>
          <w:p w14:paraId="6F50C179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81B3606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F4296C" w14:textId="66989CB3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15,920</w:t>
            </w:r>
          </w:p>
        </w:tc>
        <w:tc>
          <w:tcPr>
            <w:tcW w:w="147" w:type="pct"/>
            <w:shd w:val="clear" w:color="auto" w:fill="auto"/>
          </w:tcPr>
          <w:p w14:paraId="2FE5D247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EC0B08E" w14:textId="2AA6E17A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17,421</w:t>
            </w:r>
          </w:p>
        </w:tc>
        <w:tc>
          <w:tcPr>
            <w:tcW w:w="147" w:type="pct"/>
            <w:shd w:val="clear" w:color="auto" w:fill="auto"/>
          </w:tcPr>
          <w:p w14:paraId="61420B5B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3DBA7EBF" w14:textId="741986C6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147" w:type="pct"/>
          </w:tcPr>
          <w:p w14:paraId="369D3350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7C65A4E" w14:textId="4F8F1E4F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980</w:t>
            </w:r>
          </w:p>
        </w:tc>
      </w:tr>
      <w:tr w:rsidR="00F008A8" w:rsidRPr="00134E94" w14:paraId="6B48BEBD" w14:textId="77777777" w:rsidTr="00513609">
        <w:tc>
          <w:tcPr>
            <w:tcW w:w="1635" w:type="pct"/>
          </w:tcPr>
          <w:p w14:paraId="090CF77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71280842"/>
            <w:r w:rsidRPr="00134E94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เงินจ่ายล่วงหน้าผู้รับเหมา</w:t>
            </w:r>
            <w:bookmarkEnd w:id="3"/>
          </w:p>
        </w:tc>
        <w:tc>
          <w:tcPr>
            <w:tcW w:w="433" w:type="pct"/>
          </w:tcPr>
          <w:p w14:paraId="517F7F61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468794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3CBFC59" w14:textId="07C077BE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11,086</w:t>
            </w:r>
          </w:p>
        </w:tc>
        <w:tc>
          <w:tcPr>
            <w:tcW w:w="147" w:type="pct"/>
            <w:shd w:val="clear" w:color="auto" w:fill="auto"/>
          </w:tcPr>
          <w:p w14:paraId="239CDC64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3BFBE0C" w14:textId="0A1A4CC9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12,750</w:t>
            </w:r>
          </w:p>
        </w:tc>
        <w:tc>
          <w:tcPr>
            <w:tcW w:w="147" w:type="pct"/>
            <w:shd w:val="clear" w:color="auto" w:fill="auto"/>
          </w:tcPr>
          <w:p w14:paraId="7DEAA467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DB1FFA7" w14:textId="12544FB8" w:rsidR="00F008A8" w:rsidRPr="00134E94" w:rsidRDefault="00F008A8" w:rsidP="00F008A8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0A96371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1D589B41" w14:textId="408AAA9F" w:rsidR="00F008A8" w:rsidRPr="00134E94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08A8" w:rsidRPr="00134E94" w14:paraId="654A37E6" w14:textId="77777777" w:rsidTr="00513609">
        <w:tc>
          <w:tcPr>
            <w:tcW w:w="1635" w:type="pct"/>
          </w:tcPr>
          <w:p w14:paraId="60CA465A" w14:textId="5EC93DFF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รายได้ค้างรั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7E74F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33" w:type="pct"/>
          </w:tcPr>
          <w:p w14:paraId="4AF9E7E6" w14:textId="77777777" w:rsidR="00F008A8" w:rsidRPr="00134E94" w:rsidDel="004C4E41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0425066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133DD5" w14:textId="7DBE5909" w:rsidR="00F008A8" w:rsidRPr="00134E94" w:rsidDel="004C4E41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47" w:type="pct"/>
            <w:shd w:val="clear" w:color="auto" w:fill="auto"/>
          </w:tcPr>
          <w:p w14:paraId="6C37FA0E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A80D795" w14:textId="3734BDC8" w:rsidR="00F008A8" w:rsidRPr="00134E94" w:rsidDel="004C4E41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147" w:type="pct"/>
            <w:shd w:val="clear" w:color="auto" w:fill="auto"/>
          </w:tcPr>
          <w:p w14:paraId="7BDB4990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6A222BC" w14:textId="47830E00" w:rsidR="00F008A8" w:rsidRPr="00134E94" w:rsidDel="004C4E41" w:rsidRDefault="00F008A8" w:rsidP="00F008A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51B3EDE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7147A9CE" w14:textId="22C05B26" w:rsidR="00F008A8" w:rsidRPr="00134E94" w:rsidDel="004C4E41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008A8" w:rsidRPr="00134E94" w14:paraId="78602D0D" w14:textId="77777777" w:rsidTr="00513609">
        <w:tc>
          <w:tcPr>
            <w:tcW w:w="1635" w:type="pct"/>
          </w:tcPr>
          <w:p w14:paraId="6B4F5A54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pacing w:val="-4"/>
                <w:sz w:val="30"/>
                <w:szCs w:val="30"/>
                <w:cs/>
              </w:rPr>
              <w:t>ดอกเบี้ยค้างรับ</w:t>
            </w:r>
            <w:r w:rsidRPr="00134E9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3" w:type="pct"/>
          </w:tcPr>
          <w:p w14:paraId="5E49384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3A0208D7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B19E749" w14:textId="0A6AA423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47" w:type="pct"/>
            <w:shd w:val="clear" w:color="auto" w:fill="auto"/>
          </w:tcPr>
          <w:p w14:paraId="2BCACACA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DD2772F" w14:textId="295DBE8D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47" w:type="pct"/>
            <w:shd w:val="clear" w:color="auto" w:fill="auto"/>
          </w:tcPr>
          <w:p w14:paraId="2E330AB6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72EAA47" w14:textId="09BCECC5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2,576</w:t>
            </w:r>
          </w:p>
        </w:tc>
        <w:tc>
          <w:tcPr>
            <w:tcW w:w="147" w:type="pct"/>
          </w:tcPr>
          <w:p w14:paraId="54474E8B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</w:tcPr>
          <w:p w14:paraId="4E9D01F0" w14:textId="1B17051F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2,257</w:t>
            </w:r>
          </w:p>
        </w:tc>
      </w:tr>
      <w:tr w:rsidR="00F008A8" w:rsidRPr="00134E94" w14:paraId="3879BADE" w14:textId="77777777" w:rsidTr="00513609">
        <w:tc>
          <w:tcPr>
            <w:tcW w:w="1635" w:type="pct"/>
          </w:tcPr>
          <w:p w14:paraId="1CAD35E6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433" w:type="pct"/>
          </w:tcPr>
          <w:p w14:paraId="3BF97ADE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6CEB66F8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1DDA2D82" w14:textId="38277B8D" w:rsidR="00F008A8" w:rsidRPr="00134E94" w:rsidRDefault="00F008A8" w:rsidP="00F008A8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6109FFA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6D62C29" w14:textId="0C63F334" w:rsidR="00F008A8" w:rsidRPr="00134E94" w:rsidRDefault="00F008A8" w:rsidP="00F008A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6901C6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47603CF" w14:textId="2FD40215" w:rsidR="00F008A8" w:rsidRPr="00134E94" w:rsidRDefault="00F008A8" w:rsidP="00F008A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E7D1835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40167455" w14:textId="351F072E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29,950</w:t>
            </w:r>
          </w:p>
        </w:tc>
      </w:tr>
      <w:tr w:rsidR="00F008A8" w:rsidRPr="00134E94" w14:paraId="62348478" w14:textId="77777777" w:rsidTr="003E2EB1">
        <w:trPr>
          <w:trHeight w:val="345"/>
        </w:trPr>
        <w:tc>
          <w:tcPr>
            <w:tcW w:w="1635" w:type="pct"/>
          </w:tcPr>
          <w:p w14:paraId="3102B642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4" w:name="_Hlk71280849"/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5016D32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6AE419A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775A8" w14:textId="3479F0DA" w:rsidR="00F008A8" w:rsidRPr="00134E94" w:rsidRDefault="00F008A8" w:rsidP="00253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</w:t>
            </w:r>
            <w:r w:rsidR="009B34DC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</w:t>
            </w:r>
            <w:r w:rsidR="00253A3B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7" w:type="pct"/>
            <w:shd w:val="clear" w:color="auto" w:fill="auto"/>
          </w:tcPr>
          <w:p w14:paraId="3D097729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D4486" w14:textId="26FF71B6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31,982</w:t>
            </w:r>
          </w:p>
        </w:tc>
        <w:tc>
          <w:tcPr>
            <w:tcW w:w="147" w:type="pct"/>
            <w:shd w:val="clear" w:color="auto" w:fill="auto"/>
          </w:tcPr>
          <w:p w14:paraId="76AAA058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63DBE" w14:textId="7360A22A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4,262</w:t>
            </w:r>
          </w:p>
        </w:tc>
        <w:tc>
          <w:tcPr>
            <w:tcW w:w="147" w:type="pct"/>
          </w:tcPr>
          <w:p w14:paraId="580B598B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</w:tcPr>
          <w:p w14:paraId="46771A30" w14:textId="3C8C2290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33,928</w:t>
            </w:r>
          </w:p>
        </w:tc>
      </w:tr>
      <w:tr w:rsidR="00F008A8" w:rsidRPr="00134E94" w14:paraId="4D7E728C" w14:textId="77777777" w:rsidTr="00C91E76">
        <w:trPr>
          <w:trHeight w:val="58"/>
        </w:trPr>
        <w:tc>
          <w:tcPr>
            <w:tcW w:w="2068" w:type="pct"/>
            <w:gridSpan w:val="2"/>
          </w:tcPr>
          <w:p w14:paraId="13CAD20D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5" w:type="pct"/>
          </w:tcPr>
          <w:p w14:paraId="66E90A1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63975" w14:textId="09265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593,901</w:t>
            </w:r>
          </w:p>
        </w:tc>
        <w:tc>
          <w:tcPr>
            <w:tcW w:w="147" w:type="pct"/>
            <w:shd w:val="clear" w:color="auto" w:fill="auto"/>
          </w:tcPr>
          <w:p w14:paraId="5C46EA16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F2AC1" w14:textId="10CC9E0A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400,286</w:t>
            </w:r>
          </w:p>
        </w:tc>
        <w:tc>
          <w:tcPr>
            <w:tcW w:w="147" w:type="pct"/>
            <w:shd w:val="clear" w:color="auto" w:fill="auto"/>
          </w:tcPr>
          <w:p w14:paraId="3A680302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835D9" w14:textId="1EF635C4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100,515</w:t>
            </w:r>
          </w:p>
        </w:tc>
        <w:tc>
          <w:tcPr>
            <w:tcW w:w="147" w:type="pct"/>
          </w:tcPr>
          <w:p w14:paraId="4446A2AB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B55FB" w14:textId="1DB9C8B9" w:rsidR="00F008A8" w:rsidRPr="00134E94" w:rsidRDefault="00F008A8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84,432</w:t>
            </w:r>
          </w:p>
        </w:tc>
      </w:tr>
      <w:tr w:rsidR="00F008A8" w:rsidRPr="00C6132F" w14:paraId="1A81177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06FD4213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45" w:type="pct"/>
            <w:tcBorders>
              <w:top w:val="nil"/>
            </w:tcBorders>
          </w:tcPr>
          <w:p w14:paraId="3CDC84E1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2E28B7E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780E6638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B745F83" w14:textId="77777777" w:rsidR="00F008A8" w:rsidRPr="007545C9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</w:tr>
      <w:tr w:rsidR="00F008A8" w:rsidRPr="00134E94" w14:paraId="7D5DF493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656DA87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5" w:name="_Hlk70807376"/>
            <w:bookmarkEnd w:id="4"/>
          </w:p>
        </w:tc>
        <w:tc>
          <w:tcPr>
            <w:tcW w:w="145" w:type="pct"/>
            <w:tcBorders>
              <w:top w:val="nil"/>
            </w:tcBorders>
          </w:tcPr>
          <w:p w14:paraId="3AE3AEB9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4BB2C779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  <w:shd w:val="clear" w:color="auto" w:fill="auto"/>
          </w:tcPr>
          <w:p w14:paraId="249B45C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73CF9397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bookmarkEnd w:id="5"/>
      <w:tr w:rsidR="00F008A8" w:rsidRPr="00134E94" w14:paraId="7B4051B5" w14:textId="77777777" w:rsidTr="00CB0FDC">
        <w:tc>
          <w:tcPr>
            <w:tcW w:w="2068" w:type="pct"/>
            <w:gridSpan w:val="2"/>
            <w:tcBorders>
              <w:top w:val="nil"/>
            </w:tcBorders>
          </w:tcPr>
          <w:p w14:paraId="187C9AD3" w14:textId="0E8EFBAA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  <w:tcBorders>
              <w:top w:val="nil"/>
            </w:tcBorders>
          </w:tcPr>
          <w:p w14:paraId="7F4C4805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nil"/>
            </w:tcBorders>
            <w:shd w:val="clear" w:color="auto" w:fill="auto"/>
          </w:tcPr>
          <w:p w14:paraId="2C73F0F0" w14:textId="5FAB252C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76EEEA3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</w:tcBorders>
            <w:shd w:val="clear" w:color="auto" w:fill="auto"/>
          </w:tcPr>
          <w:p w14:paraId="469D6288" w14:textId="60669379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tcBorders>
              <w:top w:val="nil"/>
            </w:tcBorders>
            <w:shd w:val="clear" w:color="auto" w:fill="auto"/>
          </w:tcPr>
          <w:p w14:paraId="1ED9C7C3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nil"/>
            </w:tcBorders>
            <w:shd w:val="clear" w:color="auto" w:fill="auto"/>
          </w:tcPr>
          <w:p w14:paraId="23D13AD7" w14:textId="68825580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tcBorders>
              <w:top w:val="nil"/>
            </w:tcBorders>
          </w:tcPr>
          <w:p w14:paraId="2CCB0A05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nil"/>
            </w:tcBorders>
          </w:tcPr>
          <w:p w14:paraId="044C3956" w14:textId="2A6AF37E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008A8" w:rsidRPr="00134E94" w14:paraId="201C2917" w14:textId="77777777" w:rsidTr="00CB0FDC">
        <w:tc>
          <w:tcPr>
            <w:tcW w:w="2068" w:type="pct"/>
            <w:gridSpan w:val="2"/>
          </w:tcPr>
          <w:p w14:paraId="6D8B992B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F7FEFBF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0A1D463C" w14:textId="40AB3CB9" w:rsidR="00F008A8" w:rsidRPr="00134E94" w:rsidRDefault="001E4042" w:rsidP="00F008A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(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008A8" w:rsidRPr="00134E94" w14:paraId="27ED3643" w14:textId="77777777" w:rsidTr="00CB0FDC">
        <w:tc>
          <w:tcPr>
            <w:tcW w:w="2068" w:type="pct"/>
            <w:gridSpan w:val="2"/>
          </w:tcPr>
          <w:p w14:paraId="73612128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" w:type="pct"/>
          </w:tcPr>
          <w:p w14:paraId="7041F882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7" w:type="pct"/>
            <w:gridSpan w:val="7"/>
            <w:tcBorders>
              <w:top w:val="nil"/>
            </w:tcBorders>
            <w:shd w:val="clear" w:color="auto" w:fill="auto"/>
          </w:tcPr>
          <w:p w14:paraId="2DE79288" w14:textId="77777777" w:rsidR="00F008A8" w:rsidRPr="00134E94" w:rsidRDefault="00F008A8" w:rsidP="00F008A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5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F008A8" w:rsidRPr="00134E94" w14:paraId="4460386E" w14:textId="77777777" w:rsidTr="00CB0FDC">
        <w:tc>
          <w:tcPr>
            <w:tcW w:w="2068" w:type="pct"/>
            <w:gridSpan w:val="2"/>
            <w:shd w:val="clear" w:color="auto" w:fill="auto"/>
          </w:tcPr>
          <w:p w14:paraId="52476D6C" w14:textId="77777777" w:rsidR="00F008A8" w:rsidRPr="00134E94" w:rsidRDefault="00F008A8" w:rsidP="00F008A8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</w:tcPr>
          <w:p w14:paraId="193DB435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372546" w14:textId="03651672" w:rsidR="00F008A8" w:rsidRPr="00134E94" w:rsidRDefault="002220A1" w:rsidP="00F008A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7" w:type="pct"/>
            <w:shd w:val="clear" w:color="auto" w:fill="auto"/>
          </w:tcPr>
          <w:p w14:paraId="319DEE55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12CD0F1E" w14:textId="6BF4520B" w:rsidR="00F008A8" w:rsidRPr="00134E94" w:rsidRDefault="00F008A8" w:rsidP="00F008A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2,613</w:t>
            </w:r>
          </w:p>
        </w:tc>
        <w:tc>
          <w:tcPr>
            <w:tcW w:w="147" w:type="pct"/>
            <w:shd w:val="clear" w:color="auto" w:fill="auto"/>
          </w:tcPr>
          <w:p w14:paraId="5FC9BC60" w14:textId="77777777" w:rsidR="00F008A8" w:rsidRPr="00134E94" w:rsidRDefault="00F008A8" w:rsidP="00F00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94C9DD8" w14:textId="1390A9D4" w:rsidR="00F008A8" w:rsidRPr="00134E94" w:rsidRDefault="001E4042" w:rsidP="00F008A8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B5041AE" w14:textId="77777777" w:rsidR="00F008A8" w:rsidRPr="00134E94" w:rsidRDefault="00F008A8" w:rsidP="00F00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0F4A4BB" w14:textId="0AF93F85" w:rsidR="00F008A8" w:rsidRPr="00134E94" w:rsidRDefault="00F008A8" w:rsidP="00F008A8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4042" w:rsidRPr="00134E94" w14:paraId="0CEA53A9" w14:textId="77777777" w:rsidTr="00CB0FDC">
        <w:tc>
          <w:tcPr>
            <w:tcW w:w="2068" w:type="pct"/>
            <w:gridSpan w:val="2"/>
            <w:shd w:val="clear" w:color="auto" w:fill="auto"/>
          </w:tcPr>
          <w:p w14:paraId="3A61AB08" w14:textId="77777777" w:rsidR="001E4042" w:rsidRPr="00134E94" w:rsidRDefault="001E4042" w:rsidP="001E4042">
            <w:pPr>
              <w:pStyle w:val="BodyText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5" w:type="pct"/>
            <w:shd w:val="clear" w:color="auto" w:fill="auto"/>
          </w:tcPr>
          <w:p w14:paraId="4FEB1365" w14:textId="77777777" w:rsidR="001E4042" w:rsidRPr="00134E94" w:rsidRDefault="001E4042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853DA18" w14:textId="357DC3DA" w:rsidR="001E4042" w:rsidRPr="00134E94" w:rsidRDefault="001E4042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(1,532)</w:t>
            </w:r>
          </w:p>
        </w:tc>
        <w:tc>
          <w:tcPr>
            <w:tcW w:w="147" w:type="pct"/>
            <w:shd w:val="clear" w:color="auto" w:fill="auto"/>
          </w:tcPr>
          <w:p w14:paraId="13E27A6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727D7C6E" w14:textId="4EEA3B7E" w:rsidR="001E4042" w:rsidRPr="00134E94" w:rsidRDefault="001E4042" w:rsidP="001E4042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(890)</w:t>
            </w:r>
          </w:p>
        </w:tc>
        <w:tc>
          <w:tcPr>
            <w:tcW w:w="147" w:type="pct"/>
            <w:shd w:val="clear" w:color="auto" w:fill="auto"/>
          </w:tcPr>
          <w:p w14:paraId="531B73B5" w14:textId="77777777" w:rsidR="001E4042" w:rsidRPr="00134E94" w:rsidRDefault="001E4042" w:rsidP="001E4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F32C862" w14:textId="10F6A35C" w:rsidR="001E4042" w:rsidRPr="00134E94" w:rsidRDefault="001E4042" w:rsidP="001E404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(1,532)</w:t>
            </w:r>
          </w:p>
        </w:tc>
        <w:tc>
          <w:tcPr>
            <w:tcW w:w="147" w:type="pct"/>
            <w:shd w:val="clear" w:color="auto" w:fill="auto"/>
          </w:tcPr>
          <w:p w14:paraId="3A3E4B7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2E100DA" w14:textId="3C7F7F1F" w:rsidR="001E4042" w:rsidRPr="00134E94" w:rsidRDefault="001E4042" w:rsidP="001E40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(496)</w:t>
            </w:r>
          </w:p>
        </w:tc>
      </w:tr>
    </w:tbl>
    <w:p w14:paraId="72588258" w14:textId="77777777" w:rsidR="00C6132F" w:rsidRDefault="00C6132F" w:rsidP="00D93ED0">
      <w:pPr>
        <w:pStyle w:val="BodyText2"/>
        <w:ind w:left="450"/>
      </w:pPr>
    </w:p>
    <w:p w14:paraId="75CB8733" w14:textId="05E6625F" w:rsidR="005124B3" w:rsidRPr="00134E94" w:rsidRDefault="005124B3" w:rsidP="00D93ED0">
      <w:pPr>
        <w:pStyle w:val="BodyText2"/>
        <w:ind w:left="450"/>
        <w:rPr>
          <w:i/>
          <w:iCs/>
          <w:cs/>
        </w:rPr>
      </w:pPr>
      <w:r w:rsidRPr="00134E94">
        <w:rPr>
          <w:cs/>
        </w:rPr>
        <w:t xml:space="preserve">ณ วันที่ </w:t>
      </w:r>
      <w:r w:rsidR="00E75E0E" w:rsidRPr="00134E94">
        <w:rPr>
          <w:rFonts w:hint="cs"/>
          <w:lang w:val="en-US"/>
        </w:rPr>
        <w:t xml:space="preserve">31 </w:t>
      </w:r>
      <w:r w:rsidR="00E75E0E" w:rsidRPr="00134E94">
        <w:rPr>
          <w:rFonts w:hint="cs"/>
          <w:cs/>
          <w:lang w:val="en-US"/>
        </w:rPr>
        <w:t>มีนาคม</w:t>
      </w:r>
      <w:r w:rsidR="000820B1" w:rsidRPr="00134E94">
        <w:rPr>
          <w:rFonts w:hint="cs"/>
          <w:cs/>
        </w:rPr>
        <w:t xml:space="preserve"> </w:t>
      </w:r>
      <w:r w:rsidR="00E75E0E" w:rsidRPr="00134E94">
        <w:rPr>
          <w:rFonts w:hint="cs"/>
          <w:lang w:val="en-US"/>
        </w:rPr>
        <w:t>2565</w:t>
      </w:r>
      <w:r w:rsidR="000E7875" w:rsidRPr="00134E94">
        <w:rPr>
          <w:rFonts w:hint="cs"/>
          <w:cs/>
          <w:lang w:val="en-US"/>
        </w:rPr>
        <w:t xml:space="preserve"> </w:t>
      </w:r>
      <w:r w:rsidRPr="00134E94">
        <w:rPr>
          <w:rFonts w:hint="cs"/>
          <w:cs/>
        </w:rPr>
        <w:t>บริษัท</w:t>
      </w:r>
      <w:r w:rsidR="004541DC" w:rsidRPr="00134E94">
        <w:rPr>
          <w:rFonts w:hint="cs"/>
          <w:cs/>
        </w:rPr>
        <w:t>ย่อย</w:t>
      </w:r>
      <w:r w:rsidR="00857B1F" w:rsidRPr="00134E94">
        <w:rPr>
          <w:cs/>
        </w:rPr>
        <w:t xml:space="preserve">ได้นำลูกหนี้การค้าจำนวน </w:t>
      </w:r>
      <w:r w:rsidR="002220A1" w:rsidRPr="002220A1">
        <w:rPr>
          <w:rFonts w:hint="cs"/>
          <w:lang w:val="en-US"/>
        </w:rPr>
        <w:t>11</w:t>
      </w:r>
      <w:r w:rsidR="00857B1F" w:rsidRPr="00134E94">
        <w:rPr>
          <w:rFonts w:hint="cs"/>
          <w:cs/>
        </w:rPr>
        <w:t>.</w:t>
      </w:r>
      <w:r w:rsidR="002220A1" w:rsidRPr="002220A1">
        <w:rPr>
          <w:rFonts w:hint="cs"/>
          <w:lang w:val="en-US"/>
        </w:rPr>
        <w:t>29</w:t>
      </w:r>
      <w:r w:rsidR="00857B1F" w:rsidRPr="00134E94">
        <w:rPr>
          <w:cs/>
        </w:rPr>
        <w:t xml:space="preserve"> ล้านบาท</w:t>
      </w:r>
      <w:r w:rsidR="00857B1F" w:rsidRPr="00134E94">
        <w:rPr>
          <w:rFonts w:hint="cs"/>
          <w:cs/>
        </w:rPr>
        <w:t>ไป</w:t>
      </w:r>
      <w:r w:rsidRPr="00134E94">
        <w:rPr>
          <w:cs/>
        </w:rPr>
        <w:t xml:space="preserve">เป็นหลักประกันเงินกู้ยืมระยะสั้นจากสถาบันการเงิน </w:t>
      </w:r>
      <w:r w:rsidRPr="00134E94">
        <w:rPr>
          <w:i/>
          <w:iCs/>
          <w:cs/>
        </w:rPr>
        <w:t>(</w:t>
      </w:r>
      <w:r w:rsidR="00D947F1" w:rsidRPr="00134E94">
        <w:rPr>
          <w:i/>
          <w:iCs/>
          <w:lang w:val="en-US"/>
        </w:rPr>
        <w:t>3</w:t>
      </w:r>
      <w:r w:rsidR="003F601A" w:rsidRPr="00134E94">
        <w:rPr>
          <w:rFonts w:hint="cs"/>
          <w:i/>
          <w:iCs/>
          <w:lang w:val="en-US"/>
        </w:rPr>
        <w:t>1</w:t>
      </w:r>
      <w:r w:rsidR="00D947F1" w:rsidRPr="00134E94">
        <w:rPr>
          <w:i/>
          <w:iCs/>
          <w:lang w:val="en-US"/>
        </w:rPr>
        <w:t xml:space="preserve"> </w:t>
      </w:r>
      <w:r w:rsidR="00F20545" w:rsidRPr="00134E94">
        <w:rPr>
          <w:rFonts w:hint="cs"/>
          <w:i/>
          <w:iCs/>
          <w:cs/>
          <w:lang w:val="en-US"/>
        </w:rPr>
        <w:t xml:space="preserve">ธันวาคม </w:t>
      </w:r>
      <w:r w:rsidR="004B7068" w:rsidRPr="00134E94">
        <w:rPr>
          <w:i/>
          <w:iCs/>
          <w:lang w:val="en-US"/>
        </w:rPr>
        <w:t>2564</w:t>
      </w:r>
      <w:r w:rsidRPr="00134E94">
        <w:rPr>
          <w:i/>
          <w:iCs/>
          <w:cs/>
        </w:rPr>
        <w:t xml:space="preserve"> : </w:t>
      </w:r>
      <w:r w:rsidR="00221A9A" w:rsidRPr="00134E94">
        <w:rPr>
          <w:rFonts w:hint="cs"/>
          <w:i/>
          <w:iCs/>
          <w:cs/>
          <w:lang w:val="en-US"/>
        </w:rPr>
        <w:t>ไม่มี</w:t>
      </w:r>
      <w:r w:rsidRPr="00134E94">
        <w:rPr>
          <w:i/>
          <w:iCs/>
          <w:cs/>
        </w:rPr>
        <w:t>)</w:t>
      </w:r>
    </w:p>
    <w:p w14:paraId="76ACD664" w14:textId="77333981" w:rsidR="00AC1E73" w:rsidRPr="00134E94" w:rsidRDefault="003E09D5" w:rsidP="00221A9A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rFonts w:hint="cs"/>
          <w:b/>
          <w:bCs/>
          <w:cs/>
        </w:rPr>
        <w:lastRenderedPageBreak/>
        <w:t>สินทรัพย์และหนี้สินที่เกิดจากสัญญา</w:t>
      </w:r>
    </w:p>
    <w:p w14:paraId="5FA9A686" w14:textId="77777777" w:rsidR="00C91E76" w:rsidRPr="00134E94" w:rsidRDefault="00C91E76" w:rsidP="00C91E76">
      <w:pPr>
        <w:pStyle w:val="BodyText2"/>
        <w:ind w:left="540"/>
        <w:rPr>
          <w:b/>
          <w:bCs/>
          <w:cs/>
        </w:rPr>
      </w:pPr>
    </w:p>
    <w:p w14:paraId="0A66479D" w14:textId="77777777" w:rsidR="00C91E76" w:rsidRPr="00134E94" w:rsidRDefault="00C91E76" w:rsidP="00D93ED0">
      <w:pPr>
        <w:pStyle w:val="BodyText2"/>
        <w:ind w:left="450"/>
        <w:rPr>
          <w:cs/>
        </w:rPr>
      </w:pPr>
      <w:r w:rsidRPr="00134E94">
        <w:rPr>
          <w:rFonts w:hint="cs"/>
          <w:cs/>
        </w:rPr>
        <w:t>กลุ่มบริษัทมียอดคงเหลือของสินทรัพย์ที่เกิดจากสัญญา และหนี้สินที่เกิดจากสัญญากับลูกค้าดังนี้</w:t>
      </w:r>
    </w:p>
    <w:p w14:paraId="10D5F8DA" w14:textId="77777777" w:rsidR="00AC1E73" w:rsidRPr="00134E94" w:rsidRDefault="00AC1E73" w:rsidP="00AC1E73">
      <w:pPr>
        <w:pStyle w:val="BodyText2"/>
        <w:ind w:left="540"/>
        <w:rPr>
          <w:b/>
          <w:bCs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264"/>
        <w:gridCol w:w="1090"/>
        <w:gridCol w:w="262"/>
        <w:gridCol w:w="11"/>
        <w:gridCol w:w="1172"/>
        <w:gridCol w:w="271"/>
        <w:gridCol w:w="983"/>
        <w:gridCol w:w="7"/>
        <w:gridCol w:w="271"/>
        <w:gridCol w:w="1170"/>
        <w:gridCol w:w="6"/>
      </w:tblGrid>
      <w:tr w:rsidR="00F6560E" w:rsidRPr="00134E94" w14:paraId="23D691D4" w14:textId="77777777" w:rsidTr="00474DC9">
        <w:trPr>
          <w:tblHeader/>
        </w:trPr>
        <w:tc>
          <w:tcPr>
            <w:tcW w:w="2035" w:type="pct"/>
          </w:tcPr>
          <w:p w14:paraId="7BB87A1D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F31B034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6041BCE4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54F8565C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15F7F7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5245" w:rsidRPr="00134E94" w14:paraId="40CDAE75" w14:textId="77777777" w:rsidTr="00474DC9">
        <w:trPr>
          <w:tblHeader/>
        </w:trPr>
        <w:tc>
          <w:tcPr>
            <w:tcW w:w="2035" w:type="pct"/>
          </w:tcPr>
          <w:p w14:paraId="79A53659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22E759" w14:textId="77777777" w:rsidR="005D5245" w:rsidRPr="00134E94" w:rsidRDefault="005D5245" w:rsidP="005D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20121448" w14:textId="437BF356" w:rsidR="005D5245" w:rsidRPr="00134E94" w:rsidRDefault="00E75E0E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70A0C48D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2A1507A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619950E1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1C0AB8B" w14:textId="0EEEA54C" w:rsidR="005D5245" w:rsidRPr="00134E94" w:rsidRDefault="00E75E0E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  <w:gridSpan w:val="2"/>
          </w:tcPr>
          <w:p w14:paraId="6781CB3C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795EB188" w14:textId="77777777" w:rsidR="005D5245" w:rsidRPr="00134E94" w:rsidRDefault="005D5245" w:rsidP="005D52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134E94" w14:paraId="244B530F" w14:textId="77777777" w:rsidTr="00474DC9">
        <w:trPr>
          <w:tblHeader/>
        </w:trPr>
        <w:tc>
          <w:tcPr>
            <w:tcW w:w="2035" w:type="pct"/>
          </w:tcPr>
          <w:p w14:paraId="2DAAA8AE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715DD74" w14:textId="77777777" w:rsidR="00F6560E" w:rsidRPr="00134E94" w:rsidRDefault="00F6560E" w:rsidP="00C9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CDD4E21" w14:textId="4D76DA3A" w:rsidR="00F6560E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" w:type="pct"/>
          </w:tcPr>
          <w:p w14:paraId="010B4187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7DD7D22" w14:textId="45B0B245" w:rsidR="00F6560E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771657D1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33E9CC" w14:textId="5C71606D" w:rsidR="00F6560E" w:rsidRPr="00134E94" w:rsidRDefault="00E75E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  <w:gridSpan w:val="2"/>
          </w:tcPr>
          <w:p w14:paraId="759CF286" w14:textId="77777777" w:rsidR="00F6560E" w:rsidRPr="00134E94" w:rsidRDefault="00F6560E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</w:tcPr>
          <w:p w14:paraId="21110075" w14:textId="5DBF1DFE" w:rsidR="00F6560E" w:rsidRPr="00134E94" w:rsidRDefault="004B7068" w:rsidP="00C91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6560E" w:rsidRPr="00134E94" w14:paraId="05484124" w14:textId="77777777" w:rsidTr="00474DC9">
        <w:trPr>
          <w:tblHeader/>
        </w:trPr>
        <w:tc>
          <w:tcPr>
            <w:tcW w:w="2035" w:type="pct"/>
          </w:tcPr>
          <w:p w14:paraId="78BE3605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42B5A46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7E32FE07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60E" w:rsidRPr="00134E94" w14:paraId="5C1DD3BB" w14:textId="77777777" w:rsidTr="00474DC9">
        <w:tc>
          <w:tcPr>
            <w:tcW w:w="2035" w:type="pct"/>
            <w:vAlign w:val="bottom"/>
          </w:tcPr>
          <w:p w14:paraId="3FF7B973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2" w:type="pct"/>
          </w:tcPr>
          <w:p w14:paraId="1D925389" w14:textId="77777777" w:rsidR="00F6560E" w:rsidRPr="00134E94" w:rsidRDefault="00F6560E" w:rsidP="008A5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19B71AF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36501EC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50768D1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84CE89A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29842B25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E78040E" w14:textId="77777777" w:rsidR="00F6560E" w:rsidRPr="00134E94" w:rsidRDefault="00F6560E" w:rsidP="008A5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D407037" w14:textId="77777777" w:rsidR="00F6560E" w:rsidRPr="00134E94" w:rsidRDefault="00F6560E" w:rsidP="008A5709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62F1D0BE" w14:textId="77777777" w:rsidTr="00474DC9">
        <w:tc>
          <w:tcPr>
            <w:tcW w:w="2035" w:type="pct"/>
            <w:vAlign w:val="bottom"/>
          </w:tcPr>
          <w:p w14:paraId="7F50A08B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532BFF1D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9E6D6DF" w14:textId="07059E72" w:rsidR="00032E60" w:rsidRPr="00134E94" w:rsidRDefault="002220A1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032E60"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6BEA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</w:t>
            </w:r>
            <w:r w:rsidR="002A6BEA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6855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A6BEA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CE12F7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7BA3B11" w14:textId="3042D88D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6,972,637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E78AA89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632F574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BFF390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93AE1B5" w14:textId="647DDDAD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4E1B6472" w14:textId="77777777" w:rsidTr="00474DC9">
        <w:tc>
          <w:tcPr>
            <w:tcW w:w="2035" w:type="pct"/>
            <w:vAlign w:val="bottom"/>
          </w:tcPr>
          <w:p w14:paraId="71E1E9C1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2D17E10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DDE37C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6CE451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C7FC0DB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C166BB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532E7935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left" w:pos="665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8ECD58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0C84567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32E60" w:rsidRPr="00134E94" w14:paraId="18DB0B38" w14:textId="77777777" w:rsidTr="00474DC9">
        <w:tc>
          <w:tcPr>
            <w:tcW w:w="2035" w:type="pct"/>
            <w:vAlign w:val="bottom"/>
          </w:tcPr>
          <w:p w14:paraId="0BE95623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119A45B3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70945B" w14:textId="21B512EC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2,839,791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07F846F8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AC75EC0" w14:textId="21BC8486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4,009,837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8AD09B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41719084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CC1F95C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78881D5A" w14:textId="53AE65A2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06975090" w14:textId="77777777" w:rsidTr="00474DC9">
        <w:tc>
          <w:tcPr>
            <w:tcW w:w="2035" w:type="pct"/>
            <w:vAlign w:val="bottom"/>
          </w:tcPr>
          <w:p w14:paraId="264A3132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34E94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มูลค่างานบริการที่เรียกเก็บ</w:t>
            </w:r>
          </w:p>
        </w:tc>
        <w:tc>
          <w:tcPr>
            <w:tcW w:w="142" w:type="pct"/>
          </w:tcPr>
          <w:p w14:paraId="074E1A71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A591B45" w14:textId="3AA39BF6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(2,249,434)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7780514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679008" w14:textId="7B1D7F44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(3,375,060)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0D4C7D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0B3C1920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B9C9F91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62A24754" w14:textId="49C63364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0E0AEB26" w14:textId="77777777" w:rsidTr="00474DC9">
        <w:tc>
          <w:tcPr>
            <w:tcW w:w="2035" w:type="pct"/>
          </w:tcPr>
          <w:p w14:paraId="75FA5F21" w14:textId="77777777" w:rsidR="00032E60" w:rsidRPr="00134E94" w:rsidRDefault="00032E60" w:rsidP="00032E60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 xml:space="preserve">รวมสินทรัพย์ที่เกิดจากสัญญา </w:t>
            </w:r>
          </w:p>
        </w:tc>
        <w:tc>
          <w:tcPr>
            <w:tcW w:w="142" w:type="pct"/>
          </w:tcPr>
          <w:p w14:paraId="21206562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E25C2" w14:textId="31A2F6FF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590,357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F5B766A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AB2ED" w14:textId="31B1E691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634,777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0EEF9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1DE5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4A29A0D9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0C89B0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54246BA1" w14:textId="77777777" w:rsidTr="00474DC9">
        <w:tc>
          <w:tcPr>
            <w:tcW w:w="2035" w:type="pct"/>
          </w:tcPr>
          <w:p w14:paraId="53EBCBD9" w14:textId="77777777" w:rsidR="00032E60" w:rsidRPr="00134E94" w:rsidRDefault="00032E60" w:rsidP="00032E60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17F822C5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255A985D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F93F57D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3D7DC0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40DF135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5EB82E0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5" w:right="-1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4708B8B2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</w:tcPr>
          <w:p w14:paraId="34A25F07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2B1B487F" w14:textId="77777777" w:rsidTr="007545C9">
        <w:tc>
          <w:tcPr>
            <w:tcW w:w="2035" w:type="pct"/>
            <w:shd w:val="clear" w:color="auto" w:fill="auto"/>
            <w:vAlign w:val="bottom"/>
          </w:tcPr>
          <w:p w14:paraId="1441E266" w14:textId="7D9C27C5" w:rsidR="00032E60" w:rsidRPr="00134E94" w:rsidRDefault="00032E60" w:rsidP="00032E60">
            <w:pPr>
              <w:pStyle w:val="BodyText2"/>
              <w:ind w:right="113"/>
              <w:rPr>
                <w:cs/>
              </w:rPr>
            </w:pPr>
            <w:r w:rsidRPr="00134E94">
              <w:rPr>
                <w:rFonts w:hint="cs"/>
                <w:cs/>
              </w:rPr>
              <w:t>ลูกหนี้เงินประกันผลงาน</w:t>
            </w:r>
          </w:p>
        </w:tc>
        <w:tc>
          <w:tcPr>
            <w:tcW w:w="142" w:type="pct"/>
          </w:tcPr>
          <w:p w14:paraId="3E970D8A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43EF4099" w14:textId="53EA6B2E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116,573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C8E02C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F0D53EC" w14:textId="134A783B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97,154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D59777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shd w:val="clear" w:color="auto" w:fill="auto"/>
          </w:tcPr>
          <w:p w14:paraId="2C485437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DD388DC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bottom w:val="double" w:sz="4" w:space="0" w:color="auto"/>
            </w:tcBorders>
          </w:tcPr>
          <w:p w14:paraId="673659AE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520BBCDB" w14:textId="77777777" w:rsidTr="007545C9">
        <w:tc>
          <w:tcPr>
            <w:tcW w:w="2035" w:type="pct"/>
            <w:shd w:val="clear" w:color="auto" w:fill="auto"/>
          </w:tcPr>
          <w:p w14:paraId="5EF794A0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B0DA2D4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5" w:type="pct"/>
            <w:gridSpan w:val="4"/>
          </w:tcPr>
          <w:p w14:paraId="352C7DA7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DD32F5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6EF898D3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2E60" w:rsidRPr="00134E94" w14:paraId="1C8F71C9" w14:textId="77777777" w:rsidTr="007545C9">
        <w:tc>
          <w:tcPr>
            <w:tcW w:w="2035" w:type="pct"/>
            <w:shd w:val="clear" w:color="auto" w:fill="auto"/>
            <w:vAlign w:val="bottom"/>
          </w:tcPr>
          <w:p w14:paraId="3271C2C3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2" w:type="pct"/>
          </w:tcPr>
          <w:p w14:paraId="51497381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09E0EC57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4D77C3B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9C5A6DF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E9F7EC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67CF2986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178F158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7CF7384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6987AFD5" w14:textId="77777777" w:rsidTr="007545C9">
        <w:tc>
          <w:tcPr>
            <w:tcW w:w="2035" w:type="pct"/>
            <w:shd w:val="clear" w:color="auto" w:fill="auto"/>
            <w:vAlign w:val="bottom"/>
          </w:tcPr>
          <w:p w14:paraId="460CF5E6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42" w:type="pct"/>
          </w:tcPr>
          <w:p w14:paraId="7A425623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DEF77E5" w14:textId="3EBE6852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2,27</w:t>
            </w:r>
            <w:r w:rsidR="006855CA">
              <w:rPr>
                <w:rFonts w:ascii="Angsana New" w:hAnsi="Angsana New"/>
                <w:sz w:val="30"/>
                <w:szCs w:val="30"/>
                <w:lang w:val="en-US" w:bidi="th-TH"/>
              </w:rPr>
              <w:t>6,017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46D77DB5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3FE69B6" w14:textId="0C4755CA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2,166,416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22A469A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0AE379D6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3C5ABD5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15DE0D8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134E94" w14:paraId="57B6EC2B" w14:textId="77777777" w:rsidTr="007545C9">
        <w:trPr>
          <w:trHeight w:val="68"/>
        </w:trPr>
        <w:tc>
          <w:tcPr>
            <w:tcW w:w="2035" w:type="pct"/>
            <w:shd w:val="clear" w:color="auto" w:fill="auto"/>
            <w:vAlign w:val="bottom"/>
          </w:tcPr>
          <w:p w14:paraId="157177C4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D0C5792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1D884CD0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0F79A10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5DE0AC5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24FC87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39CA26BE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B3D12A1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11006888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5B6C36BB" w14:textId="77777777" w:rsidTr="007545C9">
        <w:tc>
          <w:tcPr>
            <w:tcW w:w="2035" w:type="pct"/>
            <w:shd w:val="clear" w:color="auto" w:fill="auto"/>
            <w:vAlign w:val="bottom"/>
          </w:tcPr>
          <w:p w14:paraId="1F8F0165" w14:textId="6368FD48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มูลค่างาน</w:t>
            </w:r>
            <w:r w:rsidR="008501D9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ที่เรียกเก็บ</w:t>
            </w:r>
          </w:p>
        </w:tc>
        <w:tc>
          <w:tcPr>
            <w:tcW w:w="142" w:type="pct"/>
          </w:tcPr>
          <w:p w14:paraId="4C353604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660561" w14:textId="172021EC" w:rsidR="00032E60" w:rsidRPr="00134E94" w:rsidRDefault="00032E60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1,616,93</w:t>
            </w:r>
            <w:r w:rsidR="002220A1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4E9307B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F5BB26" w14:textId="38E1774F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1,277,983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1959D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29" w:type="pct"/>
            <w:shd w:val="clear" w:color="auto" w:fill="auto"/>
          </w:tcPr>
          <w:p w14:paraId="6D97D641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5037D50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21EB5017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134E94" w14:paraId="22FEBA47" w14:textId="77777777" w:rsidTr="007545C9">
        <w:trPr>
          <w:gridAfter w:val="1"/>
          <w:wAfter w:w="3" w:type="pct"/>
        </w:trPr>
        <w:tc>
          <w:tcPr>
            <w:tcW w:w="2035" w:type="pct"/>
            <w:shd w:val="clear" w:color="auto" w:fill="auto"/>
            <w:vAlign w:val="bottom"/>
          </w:tcPr>
          <w:p w14:paraId="617C7C7F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การรับรู้รายได้ตามขั้นความสำเร็จของงาน</w:t>
            </w:r>
          </w:p>
        </w:tc>
        <w:tc>
          <w:tcPr>
            <w:tcW w:w="142" w:type="pct"/>
          </w:tcPr>
          <w:p w14:paraId="7FC108CC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B7B7332" w14:textId="3EB46E23" w:rsidR="00032E60" w:rsidRPr="00134E94" w:rsidRDefault="00032E60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(1,407,370)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9FF0D05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08A35A14" w14:textId="4042A178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(1,136,503)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C35BE5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96DF5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0EC1CF4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FAB62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134E94" w14:paraId="095B376E" w14:textId="77777777" w:rsidTr="00474DC9">
        <w:tc>
          <w:tcPr>
            <w:tcW w:w="2035" w:type="pct"/>
          </w:tcPr>
          <w:p w14:paraId="213CE9F2" w14:textId="77777777" w:rsidR="00032E60" w:rsidRPr="00134E94" w:rsidRDefault="00032E60" w:rsidP="00032E60">
            <w:pPr>
              <w:pStyle w:val="BodyText2"/>
              <w:rPr>
                <w:cs/>
              </w:rPr>
            </w:pPr>
          </w:p>
        </w:tc>
        <w:tc>
          <w:tcPr>
            <w:tcW w:w="142" w:type="pct"/>
          </w:tcPr>
          <w:p w14:paraId="38E7AC93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5E11" w14:textId="21681419" w:rsidR="00032E60" w:rsidRPr="00134E94" w:rsidRDefault="00032E60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209,56</w:t>
            </w:r>
            <w:r w:rsidR="002220A1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302983C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1155A" w14:textId="63B74652" w:rsidR="00032E60" w:rsidRPr="00134E94" w:rsidRDefault="00032E60" w:rsidP="00032E60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141,480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B8CF00A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1A15F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2F8AF8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7284BF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32E60" w:rsidRPr="00134E94" w14:paraId="22A3C620" w14:textId="77777777" w:rsidTr="00474DC9">
        <w:tc>
          <w:tcPr>
            <w:tcW w:w="2035" w:type="pct"/>
          </w:tcPr>
          <w:p w14:paraId="0B6A389A" w14:textId="77777777" w:rsidR="00032E60" w:rsidRPr="00134E94" w:rsidRDefault="00032E60" w:rsidP="00032E60">
            <w:pPr>
              <w:pStyle w:val="BodyText2"/>
              <w:rPr>
                <w:cs/>
                <w:lang w:val="en-US"/>
              </w:rPr>
            </w:pPr>
          </w:p>
        </w:tc>
        <w:tc>
          <w:tcPr>
            <w:tcW w:w="142" w:type="pct"/>
          </w:tcPr>
          <w:p w14:paraId="050A23EC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0BC25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2A0EC61D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304F4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171C3E2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7445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229D3344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</w:tcBorders>
            <w:vAlign w:val="bottom"/>
          </w:tcPr>
          <w:p w14:paraId="03C47406" w14:textId="77777777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32E60" w:rsidRPr="00134E94" w14:paraId="1CFD07A8" w14:textId="77777777" w:rsidTr="00474DC9">
        <w:tc>
          <w:tcPr>
            <w:tcW w:w="2035" w:type="pct"/>
            <w:vAlign w:val="bottom"/>
          </w:tcPr>
          <w:p w14:paraId="7FF47916" w14:textId="77777777" w:rsidR="00032E60" w:rsidRPr="00134E94" w:rsidRDefault="00032E60" w:rsidP="00032E60">
            <w:pPr>
              <w:pStyle w:val="BodyText2"/>
              <w:rPr>
                <w:cs/>
                <w:lang w:val="en-US"/>
              </w:rPr>
            </w:pPr>
            <w:r w:rsidRPr="00134E94">
              <w:rPr>
                <w:cs/>
              </w:rPr>
              <w:t>เงินรับล่วงหน้าค่าก่อสร้าง</w:t>
            </w:r>
          </w:p>
        </w:tc>
        <w:tc>
          <w:tcPr>
            <w:tcW w:w="142" w:type="pct"/>
          </w:tcPr>
          <w:p w14:paraId="60D63B6C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5B296F2" w14:textId="2483ED1E" w:rsidR="00032E60" w:rsidRPr="00134E94" w:rsidRDefault="00032E60" w:rsidP="00032E6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108,954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7F558D4A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01A45C0" w14:textId="5F44682B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148,662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AF27F96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shd w:val="clear" w:color="auto" w:fill="auto"/>
          </w:tcPr>
          <w:p w14:paraId="2415771C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668729F0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</w:tcPr>
          <w:p w14:paraId="6A60C1F0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32E60" w:rsidRPr="00134E94" w14:paraId="5278BBB7" w14:textId="77777777" w:rsidTr="00474DC9">
        <w:tc>
          <w:tcPr>
            <w:tcW w:w="2035" w:type="pct"/>
          </w:tcPr>
          <w:p w14:paraId="321B67FD" w14:textId="77777777" w:rsidR="00032E60" w:rsidRPr="00134E94" w:rsidRDefault="00032E60" w:rsidP="00032E60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b/>
                <w:bCs/>
                <w:cs/>
                <w:lang w:val="en-US"/>
              </w:rPr>
              <w:t>รวมหนี้สินที่เกิดจากสัญญา</w:t>
            </w:r>
          </w:p>
        </w:tc>
        <w:tc>
          <w:tcPr>
            <w:tcW w:w="142" w:type="pct"/>
          </w:tcPr>
          <w:p w14:paraId="607111FA" w14:textId="77777777" w:rsidR="00032E60" w:rsidRPr="00134E94" w:rsidRDefault="00032E60" w:rsidP="0003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B7F15" w14:textId="5F245661" w:rsidR="00032E60" w:rsidRPr="00134E94" w:rsidRDefault="002220A1" w:rsidP="0016667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318</w:t>
            </w:r>
            <w:r w:rsidR="00032E60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D72B9C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0D790" w14:textId="41314C08" w:rsidR="00032E60" w:rsidRPr="00134E94" w:rsidRDefault="00032E60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290,142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D4A8BA0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B4A93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5"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3AC8ADE3" w14:textId="77777777" w:rsidR="00032E60" w:rsidRPr="00134E94" w:rsidRDefault="00032E60" w:rsidP="0003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3B80E" w14:textId="77777777" w:rsidR="00032E60" w:rsidRPr="00134E94" w:rsidRDefault="00032E60" w:rsidP="00032E60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CC63205" w14:textId="25B2E113" w:rsidR="005858DE" w:rsidRPr="00134E94" w:rsidRDefault="005858DE" w:rsidP="008E281B">
      <w:pPr>
        <w:pStyle w:val="BodyText2"/>
        <w:rPr>
          <w:b/>
          <w:bCs/>
          <w:sz w:val="24"/>
          <w:szCs w:val="24"/>
          <w:cs/>
        </w:rPr>
      </w:pPr>
    </w:p>
    <w:p w14:paraId="5A715B6F" w14:textId="654F5621" w:rsidR="00D26BB5" w:rsidRDefault="00D26BB5" w:rsidP="008E281B">
      <w:pPr>
        <w:pStyle w:val="BodyText2"/>
        <w:rPr>
          <w:b/>
          <w:bCs/>
          <w:sz w:val="24"/>
          <w:szCs w:val="24"/>
        </w:rPr>
      </w:pPr>
    </w:p>
    <w:p w14:paraId="2FA80C3A" w14:textId="5CE9D78C" w:rsidR="00C6132F" w:rsidRDefault="00C6132F" w:rsidP="008E281B">
      <w:pPr>
        <w:pStyle w:val="BodyText2"/>
        <w:rPr>
          <w:b/>
          <w:bCs/>
          <w:sz w:val="24"/>
          <w:szCs w:val="24"/>
        </w:rPr>
      </w:pPr>
    </w:p>
    <w:p w14:paraId="11FF04D5" w14:textId="7F69133A" w:rsidR="00C6132F" w:rsidRDefault="00C6132F" w:rsidP="008E281B">
      <w:pPr>
        <w:pStyle w:val="BodyText2"/>
        <w:rPr>
          <w:b/>
          <w:bCs/>
          <w:sz w:val="24"/>
          <w:szCs w:val="24"/>
        </w:rPr>
      </w:pPr>
    </w:p>
    <w:p w14:paraId="7D138C95" w14:textId="72051B59" w:rsidR="00C6132F" w:rsidRDefault="00C6132F" w:rsidP="008E281B">
      <w:pPr>
        <w:pStyle w:val="BodyText2"/>
        <w:rPr>
          <w:b/>
          <w:bCs/>
          <w:sz w:val="24"/>
          <w:szCs w:val="24"/>
        </w:rPr>
      </w:pPr>
    </w:p>
    <w:p w14:paraId="48F722D6" w14:textId="77777777" w:rsidR="00C6132F" w:rsidRPr="00134E94" w:rsidRDefault="00C6132F" w:rsidP="008E281B">
      <w:pPr>
        <w:pStyle w:val="BodyText2"/>
        <w:rPr>
          <w:b/>
          <w:bCs/>
          <w:sz w:val="24"/>
          <w:szCs w:val="24"/>
          <w:cs/>
        </w:rPr>
      </w:pPr>
    </w:p>
    <w:p w14:paraId="709C76AE" w14:textId="77777777" w:rsidR="00D26BB5" w:rsidRPr="00134E94" w:rsidRDefault="00D26BB5" w:rsidP="008E281B">
      <w:pPr>
        <w:pStyle w:val="BodyText2"/>
        <w:rPr>
          <w:b/>
          <w:bCs/>
          <w:sz w:val="24"/>
          <w:szCs w:val="24"/>
          <w:cs/>
        </w:rPr>
      </w:pPr>
    </w:p>
    <w:p w14:paraId="5A79E226" w14:textId="77777777" w:rsidR="00272C34" w:rsidRPr="00134E94" w:rsidRDefault="00272C34" w:rsidP="00D93ED0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rFonts w:hint="cs"/>
          <w:b/>
          <w:bCs/>
          <w:cs/>
        </w:rPr>
        <w:lastRenderedPageBreak/>
        <w:t>สินค้าคงเหลือ</w:t>
      </w:r>
    </w:p>
    <w:p w14:paraId="10E5C138" w14:textId="77777777" w:rsidR="00163B86" w:rsidRPr="00134E94" w:rsidRDefault="00163B86" w:rsidP="009728AF">
      <w:pPr>
        <w:pStyle w:val="BodyText2"/>
        <w:rPr>
          <w:b/>
          <w:bCs/>
          <w:cs/>
        </w:rPr>
      </w:pPr>
    </w:p>
    <w:tbl>
      <w:tblPr>
        <w:tblW w:w="94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64"/>
        <w:gridCol w:w="1173"/>
        <w:gridCol w:w="363"/>
        <w:gridCol w:w="1170"/>
        <w:gridCol w:w="261"/>
        <w:gridCol w:w="1181"/>
      </w:tblGrid>
      <w:tr w:rsidR="00163B86" w:rsidRPr="00134E94" w14:paraId="35C1A854" w14:textId="77777777" w:rsidTr="001139E1">
        <w:trPr>
          <w:cantSplit/>
          <w:trHeight w:val="20"/>
        </w:trPr>
        <w:tc>
          <w:tcPr>
            <w:tcW w:w="3870" w:type="dxa"/>
          </w:tcPr>
          <w:p w14:paraId="59324D05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hideMark/>
          </w:tcPr>
          <w:p w14:paraId="79C1A42F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3" w:type="dxa"/>
          </w:tcPr>
          <w:p w14:paraId="14C4AA7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hideMark/>
          </w:tcPr>
          <w:p w14:paraId="57CB8532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9E1" w:rsidRPr="00134E94" w14:paraId="55A9FBFA" w14:textId="77777777" w:rsidTr="005C0CAD">
        <w:trPr>
          <w:cantSplit/>
          <w:trHeight w:val="256"/>
        </w:trPr>
        <w:tc>
          <w:tcPr>
            <w:tcW w:w="3870" w:type="dxa"/>
          </w:tcPr>
          <w:p w14:paraId="61637E33" w14:textId="77777777" w:rsidR="001139E1" w:rsidRPr="00134E94" w:rsidRDefault="001139E1" w:rsidP="001139E1">
            <w:pPr>
              <w:jc w:val="right"/>
            </w:pPr>
          </w:p>
        </w:tc>
        <w:tc>
          <w:tcPr>
            <w:tcW w:w="1170" w:type="dxa"/>
          </w:tcPr>
          <w:p w14:paraId="40ED42A5" w14:textId="0DC0BF42" w:rsidR="001139E1" w:rsidRPr="00134E94" w:rsidRDefault="00E75E0E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4" w:type="dxa"/>
          </w:tcPr>
          <w:p w14:paraId="69227ECB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B671D31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3" w:type="dxa"/>
          </w:tcPr>
          <w:p w14:paraId="6DD7CCC5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79808" w14:textId="6794801F" w:rsidR="001139E1" w:rsidRPr="00134E94" w:rsidRDefault="00E75E0E" w:rsidP="00113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0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</w:tcPr>
          <w:p w14:paraId="0BF02521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6CD1BA3" w14:textId="77777777" w:rsidR="001139E1" w:rsidRPr="00134E94" w:rsidRDefault="001139E1" w:rsidP="001139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6560E" w:rsidRPr="00134E94" w14:paraId="1F1436E0" w14:textId="77777777" w:rsidTr="001139E1">
        <w:trPr>
          <w:cantSplit/>
          <w:trHeight w:val="80"/>
        </w:trPr>
        <w:tc>
          <w:tcPr>
            <w:tcW w:w="3870" w:type="dxa"/>
          </w:tcPr>
          <w:p w14:paraId="753495C3" w14:textId="77777777" w:rsidR="00F6560E" w:rsidRPr="00134E94" w:rsidRDefault="00F6560E" w:rsidP="00F6560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D6241E9" w14:textId="35171085" w:rsidR="00F6560E" w:rsidRPr="00134E94" w:rsidRDefault="00E75E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3D879363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hideMark/>
          </w:tcPr>
          <w:p w14:paraId="152E0DAA" w14:textId="65E1E1BE" w:rsidR="00F6560E" w:rsidRPr="00134E94" w:rsidRDefault="004B7068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3" w:type="dxa"/>
          </w:tcPr>
          <w:p w14:paraId="22CEFE4A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FE13F4" w14:textId="79C7E600" w:rsidR="00F6560E" w:rsidRPr="00134E94" w:rsidRDefault="00E75E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235064E3" w14:textId="77777777" w:rsidR="00F6560E" w:rsidRPr="00134E94" w:rsidRDefault="00F6560E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  <w:hideMark/>
          </w:tcPr>
          <w:p w14:paraId="5E3B2C02" w14:textId="3F121D95" w:rsidR="00F6560E" w:rsidRPr="00134E94" w:rsidRDefault="004B7068" w:rsidP="00F656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63B86" w:rsidRPr="00134E94" w14:paraId="73DF1761" w14:textId="77777777" w:rsidTr="001139E1">
        <w:trPr>
          <w:cantSplit/>
          <w:trHeight w:val="20"/>
        </w:trPr>
        <w:tc>
          <w:tcPr>
            <w:tcW w:w="3870" w:type="dxa"/>
          </w:tcPr>
          <w:p w14:paraId="6589E34C" w14:textId="77777777" w:rsidR="00163B86" w:rsidRPr="00134E94" w:rsidRDefault="00163B86" w:rsidP="00897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2" w:type="dxa"/>
            <w:gridSpan w:val="7"/>
            <w:hideMark/>
          </w:tcPr>
          <w:p w14:paraId="75E1D617" w14:textId="77777777" w:rsidR="00163B86" w:rsidRPr="00134E94" w:rsidRDefault="00163B86" w:rsidP="008979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A3C" w:rsidRPr="00134E94" w14:paraId="7243257B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5090DB26" w14:textId="77777777" w:rsidR="00B37A3C" w:rsidRPr="00134E94" w:rsidRDefault="00B37A3C" w:rsidP="00B37A3C">
            <w:pPr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- แก๊สปิโตรเลียม</w:t>
            </w:r>
          </w:p>
        </w:tc>
        <w:tc>
          <w:tcPr>
            <w:tcW w:w="1170" w:type="dxa"/>
          </w:tcPr>
          <w:p w14:paraId="603424D5" w14:textId="6C6BCCAF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19,535</w:t>
            </w:r>
          </w:p>
        </w:tc>
        <w:tc>
          <w:tcPr>
            <w:tcW w:w="264" w:type="dxa"/>
          </w:tcPr>
          <w:p w14:paraId="4B75EC0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5EC8A8F" w14:textId="122AC936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13,616</w:t>
            </w:r>
          </w:p>
        </w:tc>
        <w:tc>
          <w:tcPr>
            <w:tcW w:w="363" w:type="dxa"/>
          </w:tcPr>
          <w:p w14:paraId="5E8C446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8DC97" w14:textId="5CB6F367" w:rsidR="00B37A3C" w:rsidRPr="00134E94" w:rsidRDefault="002220A1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B37A3C"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61" w:type="dxa"/>
          </w:tcPr>
          <w:p w14:paraId="28A3570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D4EC75E" w14:textId="19852CE9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3212762F" w14:textId="77777777" w:rsidTr="001139E1">
        <w:trPr>
          <w:cantSplit/>
          <w:trHeight w:val="20"/>
        </w:trPr>
        <w:tc>
          <w:tcPr>
            <w:tcW w:w="3870" w:type="dxa"/>
            <w:hideMark/>
          </w:tcPr>
          <w:p w14:paraId="1501D2B4" w14:textId="77777777" w:rsidR="00B37A3C" w:rsidRPr="00134E94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ถังแก๊สติดตั้งและ</w:t>
            </w:r>
            <w:r w:rsidRPr="00134E94">
              <w:rPr>
                <w:rFonts w:ascii="Angsana New" w:hAnsi="Angsana New"/>
                <w:sz w:val="30"/>
                <w:szCs w:val="30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ชุดอุปกรณ์</w:t>
            </w:r>
          </w:p>
        </w:tc>
        <w:tc>
          <w:tcPr>
            <w:tcW w:w="1170" w:type="dxa"/>
          </w:tcPr>
          <w:p w14:paraId="5F8F0037" w14:textId="35920FC0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="002220A1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,153</w:t>
            </w:r>
          </w:p>
        </w:tc>
        <w:tc>
          <w:tcPr>
            <w:tcW w:w="264" w:type="dxa"/>
          </w:tcPr>
          <w:p w14:paraId="0C08393E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288C249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923E4A" w14:textId="550DF845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8,081</w:t>
            </w:r>
          </w:p>
        </w:tc>
        <w:tc>
          <w:tcPr>
            <w:tcW w:w="363" w:type="dxa"/>
          </w:tcPr>
          <w:p w14:paraId="5C6C7991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0A3F7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A1F10FA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4DAFCE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4025A2C1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EE1A8B7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79B7156E" w14:textId="77777777" w:rsidTr="001139E1">
        <w:trPr>
          <w:cantSplit/>
          <w:trHeight w:val="20"/>
        </w:trPr>
        <w:tc>
          <w:tcPr>
            <w:tcW w:w="3870" w:type="dxa"/>
          </w:tcPr>
          <w:p w14:paraId="094CACBD" w14:textId="77777777" w:rsidR="00B37A3C" w:rsidRPr="00134E94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 -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มินิบัส</w:t>
            </w:r>
          </w:p>
        </w:tc>
        <w:tc>
          <w:tcPr>
            <w:tcW w:w="1170" w:type="dxa"/>
          </w:tcPr>
          <w:p w14:paraId="5D8B82F5" w14:textId="3295E245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264" w:type="dxa"/>
          </w:tcPr>
          <w:p w14:paraId="4C2BE8F7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B951E27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363" w:type="dxa"/>
          </w:tcPr>
          <w:p w14:paraId="32B29084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EE356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E44036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2426F5C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147AF431" w14:textId="77777777" w:rsidTr="001139E1">
        <w:trPr>
          <w:cantSplit/>
          <w:trHeight w:val="20"/>
        </w:trPr>
        <w:tc>
          <w:tcPr>
            <w:tcW w:w="3870" w:type="dxa"/>
          </w:tcPr>
          <w:p w14:paraId="7FBE0449" w14:textId="77777777" w:rsidR="00B37A3C" w:rsidRPr="00134E94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 การติดตั้งระบบแก๊ส</w:t>
            </w:r>
          </w:p>
        </w:tc>
        <w:tc>
          <w:tcPr>
            <w:tcW w:w="1170" w:type="dxa"/>
          </w:tcPr>
          <w:p w14:paraId="37B750F1" w14:textId="6C3DE69D" w:rsidR="00B37A3C" w:rsidRPr="00134E94" w:rsidRDefault="002220A1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4" w:type="dxa"/>
          </w:tcPr>
          <w:p w14:paraId="0EA9011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49BE3DE" w14:textId="4F1D0080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63" w:type="dxa"/>
          </w:tcPr>
          <w:p w14:paraId="6B816F92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22F85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C05E857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39AF4871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1FC078ED" w14:textId="77777777" w:rsidTr="001139E1">
        <w:trPr>
          <w:cantSplit/>
          <w:trHeight w:val="20"/>
        </w:trPr>
        <w:tc>
          <w:tcPr>
            <w:tcW w:w="3870" w:type="dxa"/>
          </w:tcPr>
          <w:p w14:paraId="4BF6A6CF" w14:textId="77777777" w:rsidR="00B37A3C" w:rsidRPr="00134E94" w:rsidRDefault="00B37A3C" w:rsidP="00B37A3C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งานระหว่างทำ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ทดสอบ</w:t>
            </w:r>
          </w:p>
        </w:tc>
        <w:tc>
          <w:tcPr>
            <w:tcW w:w="1170" w:type="dxa"/>
          </w:tcPr>
          <w:p w14:paraId="506A3714" w14:textId="507F4AB9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1,105</w:t>
            </w:r>
          </w:p>
        </w:tc>
        <w:tc>
          <w:tcPr>
            <w:tcW w:w="264" w:type="dxa"/>
          </w:tcPr>
          <w:p w14:paraId="15CFD8FA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1C3B913" w14:textId="618D3CED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1,409</w:t>
            </w:r>
          </w:p>
        </w:tc>
        <w:tc>
          <w:tcPr>
            <w:tcW w:w="363" w:type="dxa"/>
          </w:tcPr>
          <w:p w14:paraId="2C9FE7F8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D550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550E04B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D822EC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1AABE90C" w14:textId="77777777" w:rsidTr="004A03B0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5EBD0A0" w14:textId="77777777" w:rsidR="00B37A3C" w:rsidRPr="00134E94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2AF4A44" w14:textId="3E626D1B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30,104</w:t>
            </w:r>
          </w:p>
        </w:tc>
        <w:tc>
          <w:tcPr>
            <w:tcW w:w="264" w:type="dxa"/>
          </w:tcPr>
          <w:p w14:paraId="09C0D8C4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648844F" w14:textId="190932FF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44,244</w:t>
            </w:r>
          </w:p>
        </w:tc>
        <w:tc>
          <w:tcPr>
            <w:tcW w:w="363" w:type="dxa"/>
          </w:tcPr>
          <w:p w14:paraId="6708B1E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9CBCC9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3F033FC4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7AB20662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37A3C" w:rsidRPr="00134E94" w14:paraId="287E561C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5018262F" w14:textId="77777777" w:rsidR="00B37A3C" w:rsidRPr="00134E94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170" w:type="dxa"/>
          </w:tcPr>
          <w:p w14:paraId="497DB516" w14:textId="61006CBD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3,747</w:t>
            </w:r>
          </w:p>
        </w:tc>
        <w:tc>
          <w:tcPr>
            <w:tcW w:w="264" w:type="dxa"/>
          </w:tcPr>
          <w:p w14:paraId="7698E8ED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32CC76E" w14:textId="1A11C7AC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2,877</w:t>
            </w:r>
          </w:p>
        </w:tc>
        <w:tc>
          <w:tcPr>
            <w:tcW w:w="363" w:type="dxa"/>
          </w:tcPr>
          <w:p w14:paraId="47EBA033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DAB2E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B4CD7B5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5DFC05FB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3D4FD964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11BA478B" w14:textId="77777777" w:rsidR="00B37A3C" w:rsidRPr="00134E94" w:rsidRDefault="00B37A3C" w:rsidP="00B37A3C">
            <w:pPr>
              <w:pStyle w:val="BodyText2"/>
              <w:rPr>
                <w:b/>
                <w:bCs/>
                <w:lang w:val="en-US"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574B08" w14:textId="685876E2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72,125</w:t>
            </w:r>
          </w:p>
        </w:tc>
        <w:tc>
          <w:tcPr>
            <w:tcW w:w="264" w:type="dxa"/>
          </w:tcPr>
          <w:p w14:paraId="59E639D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7045AEF7" w14:textId="27CA19DB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79,691</w:t>
            </w:r>
          </w:p>
        </w:tc>
        <w:tc>
          <w:tcPr>
            <w:tcW w:w="363" w:type="dxa"/>
          </w:tcPr>
          <w:p w14:paraId="3C562CF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792"/>
              </w:tabs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1080E05" w14:textId="2119736B" w:rsidR="00B37A3C" w:rsidRPr="00134E94" w:rsidRDefault="002220A1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220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37A3C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20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61" w:type="dxa"/>
          </w:tcPr>
          <w:p w14:paraId="3D0EAD2F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716B5F8" w14:textId="12D97E03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757926D0" w14:textId="77777777" w:rsidTr="00761B53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3B539331" w14:textId="77777777" w:rsidR="00B37A3C" w:rsidRPr="00134E94" w:rsidRDefault="00B37A3C" w:rsidP="00B37A3C">
            <w:pPr>
              <w:ind w:left="140" w:right="-11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ผลขาดทุนจากการปรับลดมูลค่า</w:t>
            </w:r>
          </w:p>
        </w:tc>
        <w:tc>
          <w:tcPr>
            <w:tcW w:w="1170" w:type="dxa"/>
          </w:tcPr>
          <w:p w14:paraId="10428BAE" w14:textId="24D5AF58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(9,576)</w:t>
            </w:r>
          </w:p>
        </w:tc>
        <w:tc>
          <w:tcPr>
            <w:tcW w:w="264" w:type="dxa"/>
          </w:tcPr>
          <w:p w14:paraId="63F5539F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595EA8E" w14:textId="5CDDF39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(9,520)</w:t>
            </w:r>
          </w:p>
        </w:tc>
        <w:tc>
          <w:tcPr>
            <w:tcW w:w="363" w:type="dxa"/>
          </w:tcPr>
          <w:p w14:paraId="735423B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EB5DC0" w14:textId="39FC2F08" w:rsidR="00B37A3C" w:rsidRPr="00134E94" w:rsidRDefault="00B37A3C" w:rsidP="00B37A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9787E2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8D155C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43E6A15E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  <w:hideMark/>
          </w:tcPr>
          <w:p w14:paraId="43D2E2D6" w14:textId="77777777" w:rsidR="00B37A3C" w:rsidRPr="00134E94" w:rsidRDefault="00B37A3C" w:rsidP="00B37A3C">
            <w:pPr>
              <w:pStyle w:val="BodyText2"/>
              <w:rPr>
                <w:b/>
                <w:bCs/>
                <w:cs/>
              </w:rPr>
            </w:pPr>
            <w:r w:rsidRPr="00134E94">
              <w:rPr>
                <w:rFonts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50D87" w14:textId="4D127678" w:rsidR="00B37A3C" w:rsidRPr="00134E94" w:rsidRDefault="002220A1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62</w:t>
            </w:r>
            <w:r w:rsidR="00B37A3C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549</w:t>
            </w:r>
          </w:p>
        </w:tc>
        <w:tc>
          <w:tcPr>
            <w:tcW w:w="264" w:type="dxa"/>
          </w:tcPr>
          <w:p w14:paraId="35F4A918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7C847" w14:textId="051019C3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70,171</w:t>
            </w:r>
          </w:p>
        </w:tc>
        <w:tc>
          <w:tcPr>
            <w:tcW w:w="363" w:type="dxa"/>
          </w:tcPr>
          <w:p w14:paraId="739AF50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5FD75" w14:textId="010F2A3A" w:rsidR="00B37A3C" w:rsidRPr="00134E94" w:rsidRDefault="002220A1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="00B37A3C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20A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61" w:type="dxa"/>
          </w:tcPr>
          <w:p w14:paraId="52C9401A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D140B" w14:textId="69187969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13,654</w:t>
            </w:r>
          </w:p>
        </w:tc>
      </w:tr>
      <w:tr w:rsidR="00B37A3C" w:rsidRPr="00134E94" w14:paraId="3F01D4B3" w14:textId="77777777" w:rsidTr="00F8328A">
        <w:trPr>
          <w:cantSplit/>
          <w:trHeight w:val="20"/>
        </w:trPr>
        <w:tc>
          <w:tcPr>
            <w:tcW w:w="3870" w:type="dxa"/>
            <w:shd w:val="clear" w:color="auto" w:fill="auto"/>
          </w:tcPr>
          <w:p w14:paraId="01C975E8" w14:textId="77777777" w:rsidR="00B37A3C" w:rsidRPr="00134E94" w:rsidRDefault="00B37A3C" w:rsidP="00B37A3C">
            <w:pPr>
              <w:pStyle w:val="BodyText2"/>
              <w:rPr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8BD0832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4" w:type="dxa"/>
          </w:tcPr>
          <w:p w14:paraId="76F02182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4263AC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EF6A99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7D57D58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436713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left w:val="nil"/>
              <w:right w:val="nil"/>
            </w:tcBorders>
          </w:tcPr>
          <w:p w14:paraId="77A2E395" w14:textId="77777777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37A3C" w:rsidRPr="00134E94" w14:paraId="260C4A01" w14:textId="77777777" w:rsidTr="001138DB">
        <w:trPr>
          <w:trHeight w:val="20"/>
        </w:trPr>
        <w:tc>
          <w:tcPr>
            <w:tcW w:w="3870" w:type="dxa"/>
          </w:tcPr>
          <w:p w14:paraId="44499D63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tcBorders>
              <w:left w:val="nil"/>
              <w:right w:val="nil"/>
            </w:tcBorders>
          </w:tcPr>
          <w:p w14:paraId="5727A7F2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3" w:type="dxa"/>
          </w:tcPr>
          <w:p w14:paraId="2762C59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343AB38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การเงิน</w:t>
            </w:r>
            <w:r w:rsidRPr="00134E94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37A3C" w:rsidRPr="00134E94" w14:paraId="1C56A91E" w14:textId="77777777" w:rsidTr="001138DB">
        <w:trPr>
          <w:trHeight w:val="20"/>
        </w:trPr>
        <w:tc>
          <w:tcPr>
            <w:tcW w:w="3870" w:type="dxa"/>
          </w:tcPr>
          <w:p w14:paraId="407FC6DB" w14:textId="00DF88CB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0FC85C5" w14:textId="2A7DC7FB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4" w:type="dxa"/>
          </w:tcPr>
          <w:p w14:paraId="72A4919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2E72EC9C" w14:textId="36F5BD84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63" w:type="dxa"/>
          </w:tcPr>
          <w:p w14:paraId="09EBE11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926B640" w14:textId="287A773A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1D2A8401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316CA2C" w14:textId="64FE7890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7A3C" w:rsidRPr="00134E94" w14:paraId="5FCD1B71" w14:textId="77777777" w:rsidTr="001138DB">
        <w:trPr>
          <w:trHeight w:val="20"/>
        </w:trPr>
        <w:tc>
          <w:tcPr>
            <w:tcW w:w="3870" w:type="dxa"/>
          </w:tcPr>
          <w:p w14:paraId="43A2A10B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tcBorders>
              <w:left w:val="nil"/>
              <w:right w:val="nil"/>
            </w:tcBorders>
            <w:shd w:val="clear" w:color="auto" w:fill="auto"/>
          </w:tcPr>
          <w:p w14:paraId="5108F5DE" w14:textId="77777777" w:rsidR="00B37A3C" w:rsidRPr="00134E94" w:rsidRDefault="00B37A3C" w:rsidP="00B37A3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7A3C" w:rsidRPr="00134E94" w14:paraId="7CBACB1C" w14:textId="77777777" w:rsidTr="006B1D87">
        <w:trPr>
          <w:trHeight w:val="20"/>
        </w:trPr>
        <w:tc>
          <w:tcPr>
            <w:tcW w:w="3870" w:type="dxa"/>
          </w:tcPr>
          <w:p w14:paraId="5AA29710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  <w:r w:rsidRPr="00134E94">
              <w:rPr>
                <w:rFonts w:ascii="Angsana New" w:hAnsi="Angsana New"/>
                <w:b/>
                <w:sz w:val="30"/>
                <w:szCs w:val="30"/>
              </w:rPr>
              <w:br/>
              <w:t xml:space="preserve">   </w:t>
            </w:r>
            <w:r w:rsidRPr="00134E94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8A38ED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3B69618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5EA8E0D2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0FC5CAC8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01231D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70ACDBCF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327990F5" w14:textId="77777777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37A3C" w:rsidRPr="00134E94" w14:paraId="55C993A5" w14:textId="77777777" w:rsidTr="00F937FB">
        <w:trPr>
          <w:trHeight w:val="283"/>
        </w:trPr>
        <w:tc>
          <w:tcPr>
            <w:tcW w:w="3870" w:type="dxa"/>
          </w:tcPr>
          <w:p w14:paraId="250EF5A6" w14:textId="77777777" w:rsidR="00B37A3C" w:rsidRPr="00134E94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F29A2D" w14:textId="6772B906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100,17</w:t>
            </w:r>
            <w:r w:rsidR="002220A1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4" w:type="dxa"/>
          </w:tcPr>
          <w:p w14:paraId="7B118503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A28CE08" w14:textId="7675302D" w:rsidR="00B37A3C" w:rsidRPr="00134E94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102,683</w:t>
            </w:r>
          </w:p>
        </w:tc>
        <w:tc>
          <w:tcPr>
            <w:tcW w:w="363" w:type="dxa"/>
          </w:tcPr>
          <w:p w14:paraId="3A74F22E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BB06B" w14:textId="65F48CF7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100,955</w:t>
            </w:r>
          </w:p>
        </w:tc>
        <w:tc>
          <w:tcPr>
            <w:tcW w:w="261" w:type="dxa"/>
          </w:tcPr>
          <w:p w14:paraId="2B2BCD51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4A706B1A" w14:textId="56E81901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103,038</w:t>
            </w:r>
          </w:p>
        </w:tc>
      </w:tr>
      <w:tr w:rsidR="00B37A3C" w:rsidRPr="00134E94" w14:paraId="28894A8E" w14:textId="77777777" w:rsidTr="006B1D87">
        <w:trPr>
          <w:trHeight w:val="20"/>
        </w:trPr>
        <w:tc>
          <w:tcPr>
            <w:tcW w:w="3870" w:type="dxa"/>
          </w:tcPr>
          <w:p w14:paraId="3131FA8F" w14:textId="77777777" w:rsidR="00B37A3C" w:rsidRPr="00134E94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65FCB7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149CDE3C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10670E5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3" w:type="dxa"/>
          </w:tcPr>
          <w:p w14:paraId="4F25FDDF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93770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4E20C55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5A3E7131" w14:textId="77777777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7A3C" w:rsidRPr="00134E94" w14:paraId="34498D40" w14:textId="77777777" w:rsidTr="003256FF">
        <w:trPr>
          <w:trHeight w:val="20"/>
        </w:trPr>
        <w:tc>
          <w:tcPr>
            <w:tcW w:w="3870" w:type="dxa"/>
          </w:tcPr>
          <w:p w14:paraId="35FDF6B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AED9441" w14:textId="54E8C16D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2220A1"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</w:tcPr>
          <w:p w14:paraId="375D650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14FA3256" w14:textId="69213E0B" w:rsidR="00B37A3C" w:rsidRPr="00134E94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363" w:type="dxa"/>
          </w:tcPr>
          <w:p w14:paraId="5D69D0D3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7D28B6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3F8FA3D6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right w:val="nil"/>
            </w:tcBorders>
          </w:tcPr>
          <w:p w14:paraId="048D1ACB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50F8A02E" w14:textId="77777777" w:rsidTr="003256FF">
        <w:trPr>
          <w:trHeight w:val="20"/>
        </w:trPr>
        <w:tc>
          <w:tcPr>
            <w:tcW w:w="3870" w:type="dxa"/>
          </w:tcPr>
          <w:p w14:paraId="04BCB03D" w14:textId="77777777" w:rsidR="00B37A3C" w:rsidRPr="00134E94" w:rsidRDefault="00B37A3C" w:rsidP="00B37A3C">
            <w:pPr>
              <w:numPr>
                <w:ilvl w:val="0"/>
                <w:numId w:val="3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199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1BB6C" w14:textId="3A9D023E" w:rsidR="00B37A3C" w:rsidRPr="00134E94" w:rsidRDefault="00B37A3C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(49)</w:t>
            </w:r>
          </w:p>
        </w:tc>
        <w:tc>
          <w:tcPr>
            <w:tcW w:w="264" w:type="dxa"/>
          </w:tcPr>
          <w:p w14:paraId="043FFEF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62536AE" w14:textId="4A16B49D" w:rsidR="00B37A3C" w:rsidRPr="00134E94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(44)</w:t>
            </w:r>
          </w:p>
        </w:tc>
        <w:tc>
          <w:tcPr>
            <w:tcW w:w="363" w:type="dxa"/>
          </w:tcPr>
          <w:p w14:paraId="7CAF68BB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051BEA0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0B0AE129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</w:tcPr>
          <w:p w14:paraId="3B6C9E10" w14:textId="77777777" w:rsidR="00B37A3C" w:rsidRPr="00134E94" w:rsidRDefault="00B37A3C" w:rsidP="00B37A3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37A3C" w:rsidRPr="00134E94" w14:paraId="2AA21084" w14:textId="77777777" w:rsidTr="00296C4A">
        <w:trPr>
          <w:trHeight w:val="20"/>
        </w:trPr>
        <w:tc>
          <w:tcPr>
            <w:tcW w:w="3870" w:type="dxa"/>
          </w:tcPr>
          <w:p w14:paraId="6D25F2C7" w14:textId="77777777" w:rsidR="00B37A3C" w:rsidRPr="00134E94" w:rsidRDefault="00B37A3C" w:rsidP="00B37A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FB5FA" w14:textId="6F37DB4A" w:rsidR="00B37A3C" w:rsidRPr="00134E94" w:rsidRDefault="002220A1" w:rsidP="00B37A3C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100</w:t>
            </w:r>
            <w:r w:rsidR="00B37A3C"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220A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64" w:type="dxa"/>
          </w:tcPr>
          <w:p w14:paraId="18551110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7C531B" w14:textId="734C7769" w:rsidR="00B37A3C" w:rsidRPr="00134E94" w:rsidRDefault="00B37A3C" w:rsidP="00B37A3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102,771</w:t>
            </w:r>
          </w:p>
        </w:tc>
        <w:tc>
          <w:tcPr>
            <w:tcW w:w="363" w:type="dxa"/>
          </w:tcPr>
          <w:p w14:paraId="468CE071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B1A48" w14:textId="2ADC54D6" w:rsidR="00B37A3C" w:rsidRPr="00134E94" w:rsidRDefault="00B37A3C" w:rsidP="00B37A3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100,955</w:t>
            </w:r>
          </w:p>
        </w:tc>
        <w:tc>
          <w:tcPr>
            <w:tcW w:w="261" w:type="dxa"/>
          </w:tcPr>
          <w:p w14:paraId="647BFDB7" w14:textId="77777777" w:rsidR="00B37A3C" w:rsidRPr="00134E94" w:rsidRDefault="00B37A3C" w:rsidP="00B37A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C15337" w14:textId="634E09B1" w:rsidR="00B37A3C" w:rsidRPr="00134E94" w:rsidRDefault="00B37A3C" w:rsidP="00B37A3C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103,038</w:t>
            </w:r>
          </w:p>
        </w:tc>
      </w:tr>
    </w:tbl>
    <w:p w14:paraId="26605FE3" w14:textId="3D81F35D" w:rsidR="000E7D6C" w:rsidRPr="00134E94" w:rsidRDefault="000E7D6C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3D61FDE5" w14:textId="7355FC20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4B651D5" w14:textId="216E3C1C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1D04CEF2" w14:textId="5C83EC69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4C115175" w14:textId="77777777" w:rsidR="00D26BB5" w:rsidRPr="00134E94" w:rsidRDefault="00D26BB5" w:rsidP="003107AE">
      <w:pPr>
        <w:pStyle w:val="BodyText2"/>
        <w:rPr>
          <w:b/>
          <w:bCs/>
          <w:sz w:val="18"/>
          <w:szCs w:val="18"/>
          <w:lang w:val="en-US"/>
        </w:rPr>
      </w:pPr>
    </w:p>
    <w:p w14:paraId="03A36F82" w14:textId="675B04E6" w:rsidR="00D26BB5" w:rsidRPr="00134E94" w:rsidRDefault="00D26BB5" w:rsidP="00D26BB5">
      <w:pPr>
        <w:pStyle w:val="BodyText2"/>
        <w:tabs>
          <w:tab w:val="left" w:pos="720"/>
        </w:tabs>
        <w:ind w:left="450"/>
        <w:rPr>
          <w:spacing w:val="4"/>
          <w:sz w:val="22"/>
          <w:szCs w:val="22"/>
          <w:lang w:val="en-US"/>
        </w:rPr>
      </w:pPr>
    </w:p>
    <w:p w14:paraId="23ECC92A" w14:textId="5B9B9C7F" w:rsidR="00C06266" w:rsidRPr="00134E94" w:rsidRDefault="00C06266" w:rsidP="00C06266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lastRenderedPageBreak/>
        <w:t>เงินลงทุนในบริษัทร่วม</w:t>
      </w:r>
    </w:p>
    <w:p w14:paraId="4DEE1BA3" w14:textId="77777777" w:rsidR="00C06266" w:rsidRPr="00134E94" w:rsidRDefault="00C06266" w:rsidP="00C06266">
      <w:pPr>
        <w:pStyle w:val="BodyText2"/>
        <w:ind w:left="540"/>
        <w:rPr>
          <w:b/>
          <w:bCs/>
          <w:sz w:val="22"/>
          <w:szCs w:val="22"/>
          <w:lang w:val="en-US"/>
        </w:rPr>
      </w:pPr>
    </w:p>
    <w:tbl>
      <w:tblPr>
        <w:tblW w:w="94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1440"/>
        <w:gridCol w:w="270"/>
        <w:gridCol w:w="1428"/>
        <w:gridCol w:w="8"/>
      </w:tblGrid>
      <w:tr w:rsidR="00C06266" w:rsidRPr="00134E94" w14:paraId="3000172B" w14:textId="77777777" w:rsidTr="00032E60">
        <w:trPr>
          <w:trHeight w:val="21"/>
        </w:trPr>
        <w:tc>
          <w:tcPr>
            <w:tcW w:w="5040" w:type="dxa"/>
          </w:tcPr>
          <w:p w14:paraId="42A70BB7" w14:textId="4CB1568B" w:rsidR="00C06266" w:rsidRPr="00134E94" w:rsidRDefault="00C06266" w:rsidP="00C062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220A1" w:rsidRPr="002220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220A1" w:rsidRPr="002220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D793A9B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ECA1EF4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25DE4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A8D935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AA196E0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  <w:vAlign w:val="bottom"/>
          </w:tcPr>
          <w:p w14:paraId="3425FA4C" w14:textId="00C1D7C2" w:rsidR="00C06266" w:rsidRPr="00134E94" w:rsidRDefault="00C06266" w:rsidP="00032E60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06266" w:rsidRPr="00134E94" w14:paraId="2D11A1D6" w14:textId="77777777" w:rsidTr="00032E60">
        <w:trPr>
          <w:gridAfter w:val="1"/>
          <w:wAfter w:w="8" w:type="dxa"/>
          <w:trHeight w:val="21"/>
        </w:trPr>
        <w:tc>
          <w:tcPr>
            <w:tcW w:w="5040" w:type="dxa"/>
          </w:tcPr>
          <w:p w14:paraId="0E859322" w14:textId="77777777" w:rsidR="00C06266" w:rsidRPr="00134E94" w:rsidRDefault="00C06266" w:rsidP="00032E6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56A2FE8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BCA5BB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138" w:type="dxa"/>
            <w:gridSpan w:val="3"/>
            <w:tcBorders>
              <w:left w:val="nil"/>
              <w:right w:val="nil"/>
            </w:tcBorders>
          </w:tcPr>
          <w:p w14:paraId="712ED797" w14:textId="77777777" w:rsidR="00C06266" w:rsidRPr="00134E94" w:rsidRDefault="00C06266" w:rsidP="00032E6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06266" w:rsidRPr="00134E94" w14:paraId="4F967093" w14:textId="77777777" w:rsidTr="00032E60">
        <w:trPr>
          <w:trHeight w:val="21"/>
        </w:trPr>
        <w:tc>
          <w:tcPr>
            <w:tcW w:w="5040" w:type="dxa"/>
          </w:tcPr>
          <w:p w14:paraId="187A4A76" w14:textId="77777777" w:rsidR="00C06266" w:rsidRPr="00134E94" w:rsidRDefault="00C06266" w:rsidP="00032E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68761CB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BF62D1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3EBCFF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E57102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252D22A2" w14:textId="77777777" w:rsidR="00C06266" w:rsidRPr="00134E94" w:rsidRDefault="00C06266" w:rsidP="00032E60">
            <w:pPr>
              <w:pStyle w:val="acctfourfigures"/>
              <w:tabs>
                <w:tab w:val="clear" w:pos="765"/>
              </w:tabs>
              <w:spacing w:line="240" w:lineRule="auto"/>
              <w:ind w:left="-105" w:right="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06266" w:rsidRPr="00134E94" w14:paraId="6D638C2D" w14:textId="77777777" w:rsidTr="00032E60">
        <w:trPr>
          <w:trHeight w:val="21"/>
        </w:trPr>
        <w:tc>
          <w:tcPr>
            <w:tcW w:w="5040" w:type="dxa"/>
          </w:tcPr>
          <w:p w14:paraId="59699B6E" w14:textId="6AAE9EC9" w:rsidR="00C06266" w:rsidRPr="00134E94" w:rsidRDefault="00C06266" w:rsidP="00032E6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บริษัท เอ็นริช พร็อพเพอร์ตี้ จำกัด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37CB79B" w14:textId="77777777" w:rsidR="00C06266" w:rsidRPr="00134E94" w:rsidRDefault="00C06266" w:rsidP="00032E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9C9DB0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D5A1D63" w14:textId="76C7F992" w:rsidR="00C06266" w:rsidRPr="00134E94" w:rsidRDefault="002220A1" w:rsidP="00032E6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F56DC1"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</w:tcPr>
          <w:p w14:paraId="35263E80" w14:textId="77777777" w:rsidR="00C06266" w:rsidRPr="00134E94" w:rsidRDefault="00C06266" w:rsidP="00032E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gridSpan w:val="2"/>
            <w:tcBorders>
              <w:left w:val="nil"/>
              <w:right w:val="nil"/>
            </w:tcBorders>
          </w:tcPr>
          <w:p w14:paraId="17387EC2" w14:textId="51B47232" w:rsidR="00C06266" w:rsidRPr="00134E94" w:rsidRDefault="002220A1" w:rsidP="002220A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20A1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C06266" w:rsidRPr="00134E94">
              <w:rPr>
                <w:rFonts w:ascii="Angsana New" w:hAnsi="Angsana New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1F0580ED" w14:textId="77777777" w:rsidR="00C06266" w:rsidRPr="00134E94" w:rsidRDefault="00C06266" w:rsidP="00C06266">
      <w:pPr>
        <w:pStyle w:val="BodyText2"/>
        <w:ind w:left="1350"/>
        <w:rPr>
          <w:b/>
          <w:bCs/>
          <w:sz w:val="22"/>
          <w:szCs w:val="22"/>
          <w:cs/>
        </w:rPr>
      </w:pPr>
    </w:p>
    <w:p w14:paraId="312FD133" w14:textId="0573911D" w:rsidR="00C06266" w:rsidRPr="00134E94" w:rsidRDefault="00C06266" w:rsidP="00F56DC1">
      <w:pPr>
        <w:pStyle w:val="BodyText2"/>
        <w:tabs>
          <w:tab w:val="left" w:pos="720"/>
        </w:tabs>
        <w:ind w:left="450"/>
        <w:rPr>
          <w:lang w:val="en-US"/>
        </w:rPr>
      </w:pPr>
      <w:r w:rsidRPr="00134E94">
        <w:rPr>
          <w:rFonts w:hint="cs"/>
          <w:spacing w:val="4"/>
          <w:cs/>
          <w:lang w:val="en-US"/>
        </w:rPr>
        <w:t>เมื่อวันที่</w:t>
      </w:r>
      <w:r w:rsidRPr="00134E94">
        <w:rPr>
          <w:spacing w:val="4"/>
          <w:lang w:val="en-US"/>
        </w:rPr>
        <w:t xml:space="preserve"> 1</w:t>
      </w:r>
      <w:r w:rsidR="00EA72A5">
        <w:rPr>
          <w:spacing w:val="4"/>
          <w:lang w:val="en-US"/>
        </w:rPr>
        <w:t>7</w:t>
      </w:r>
      <w:r w:rsidRPr="00134E94">
        <w:rPr>
          <w:spacing w:val="4"/>
          <w:lang w:val="en-US"/>
        </w:rPr>
        <w:t xml:space="preserve"> </w:t>
      </w:r>
      <w:r w:rsidR="00EA72A5">
        <w:rPr>
          <w:rFonts w:hint="cs"/>
          <w:spacing w:val="4"/>
          <w:cs/>
          <w:lang w:val="en-US"/>
        </w:rPr>
        <w:t>มีนาคม</w:t>
      </w:r>
      <w:r w:rsidRPr="00134E94">
        <w:rPr>
          <w:spacing w:val="4"/>
          <w:lang w:val="en-US"/>
        </w:rPr>
        <w:t xml:space="preserve"> 2565 </w:t>
      </w:r>
      <w:r w:rsidRPr="00134E94">
        <w:rPr>
          <w:rFonts w:hint="cs"/>
          <w:spacing w:val="4"/>
          <w:cs/>
          <w:lang w:val="en-US"/>
        </w:rPr>
        <w:t>บริษัทได้ร่วมลงทุนใน</w:t>
      </w:r>
      <w:r w:rsidRPr="00134E94">
        <w:rPr>
          <w:spacing w:val="4"/>
          <w:cs/>
          <w:lang w:val="en-US"/>
        </w:rPr>
        <w:t>บริษัท เอ็นริช พร็อพเพอร์ตี้ จำกัด</w:t>
      </w:r>
      <w:r w:rsidRPr="00134E94">
        <w:rPr>
          <w:rFonts w:hint="cs"/>
          <w:spacing w:val="4"/>
          <w:cs/>
          <w:lang w:val="en-US"/>
        </w:rPr>
        <w:t xml:space="preserve"> เพื่อดำเนินธุรกิจเกี่ยวกับ</w:t>
      </w:r>
      <w:r w:rsidRPr="00134E94">
        <w:rPr>
          <w:rFonts w:hint="cs"/>
          <w:cs/>
          <w:lang w:val="en-US"/>
        </w:rPr>
        <w:t>การ</w:t>
      </w:r>
      <w:r w:rsidR="00F56DC1" w:rsidRPr="007545C9">
        <w:rPr>
          <w:spacing w:val="-4"/>
          <w:cs/>
          <w:lang w:val="en-US"/>
        </w:rPr>
        <w:t>พัฒนาอสังหาริมทรัพย์เพื่อขาย</w:t>
      </w:r>
      <w:r w:rsidRPr="007545C9">
        <w:rPr>
          <w:spacing w:val="-4"/>
          <w:cs/>
          <w:lang w:val="en-US"/>
        </w:rPr>
        <w:t xml:space="preserve"> โดยมีทุนจดทะเบียน</w:t>
      </w:r>
      <w:r w:rsidRPr="007545C9">
        <w:rPr>
          <w:spacing w:val="-4"/>
          <w:lang w:val="en-US"/>
        </w:rPr>
        <w:t xml:space="preserve"> 1</w:t>
      </w:r>
      <w:r w:rsidR="00F56DC1" w:rsidRPr="007545C9">
        <w:rPr>
          <w:spacing w:val="-4"/>
          <w:lang w:val="en-US"/>
        </w:rPr>
        <w:t>0</w:t>
      </w:r>
      <w:r w:rsidRPr="007545C9">
        <w:rPr>
          <w:spacing w:val="-4"/>
          <w:lang w:val="en-US"/>
        </w:rPr>
        <w:t xml:space="preserve"> </w:t>
      </w:r>
      <w:r w:rsidRPr="007545C9">
        <w:rPr>
          <w:spacing w:val="-4"/>
          <w:cs/>
          <w:lang w:val="en-US"/>
        </w:rPr>
        <w:t xml:space="preserve">ล้านบาท แบ่งเป็นหุ้นสามัญ จำนวน </w:t>
      </w:r>
      <w:r w:rsidR="00F56DC1" w:rsidRPr="007545C9">
        <w:rPr>
          <w:spacing w:val="-4"/>
          <w:lang w:val="en-US"/>
        </w:rPr>
        <w:t>100</w:t>
      </w:r>
      <w:r w:rsidRPr="007545C9">
        <w:rPr>
          <w:spacing w:val="-4"/>
          <w:lang w:val="en-US"/>
        </w:rPr>
        <w:t xml:space="preserve">,000 </w:t>
      </w:r>
      <w:r w:rsidRPr="007545C9">
        <w:rPr>
          <w:spacing w:val="-4"/>
          <w:cs/>
          <w:lang w:val="en-US"/>
        </w:rPr>
        <w:t>หุ้น มูลค่าหุ้นละ</w:t>
      </w:r>
      <w:r w:rsidRPr="00134E94">
        <w:rPr>
          <w:rFonts w:hint="cs"/>
          <w:spacing w:val="4"/>
          <w:cs/>
          <w:lang w:val="en-US"/>
        </w:rPr>
        <w:t xml:space="preserve"> </w:t>
      </w:r>
      <w:r w:rsidRPr="00134E94">
        <w:rPr>
          <w:spacing w:val="4"/>
          <w:lang w:val="en-US"/>
        </w:rPr>
        <w:t xml:space="preserve">100 </w:t>
      </w:r>
      <w:r w:rsidRPr="00134E94">
        <w:rPr>
          <w:rFonts w:hint="cs"/>
          <w:spacing w:val="4"/>
          <w:cs/>
          <w:lang w:val="en-US"/>
        </w:rPr>
        <w:t xml:space="preserve">บาท ซึ่งบริษัทถือหุ้นร้อยละ </w:t>
      </w:r>
      <w:r w:rsidR="00F56DC1" w:rsidRPr="00134E94">
        <w:rPr>
          <w:spacing w:val="4"/>
          <w:lang w:val="en-US"/>
        </w:rPr>
        <w:t>3</w:t>
      </w:r>
      <w:r w:rsidRPr="00134E94">
        <w:rPr>
          <w:spacing w:val="4"/>
          <w:lang w:val="en-US"/>
        </w:rPr>
        <w:t xml:space="preserve">0 </w:t>
      </w:r>
      <w:r w:rsidRPr="00134E94">
        <w:rPr>
          <w:rFonts w:hint="cs"/>
          <w:spacing w:val="4"/>
          <w:cs/>
          <w:lang w:val="en-US"/>
        </w:rPr>
        <w:t>และจัดประเภทเงินลงทุนดังกล่าวเป็นเงินลงทุนใน</w:t>
      </w:r>
      <w:r w:rsidRPr="00134E94">
        <w:rPr>
          <w:spacing w:val="4"/>
          <w:cs/>
          <w:lang w:val="en-US"/>
        </w:rPr>
        <w:t>บริษัทร่วม</w:t>
      </w:r>
    </w:p>
    <w:p w14:paraId="42300892" w14:textId="77777777" w:rsidR="00C06266" w:rsidRPr="00134E94" w:rsidRDefault="00C06266" w:rsidP="00C06266">
      <w:pPr>
        <w:pStyle w:val="BodyText2"/>
        <w:tabs>
          <w:tab w:val="left" w:pos="720"/>
        </w:tabs>
        <w:ind w:left="450"/>
        <w:rPr>
          <w:spacing w:val="4"/>
          <w:lang w:val="en-US"/>
        </w:rPr>
      </w:pPr>
    </w:p>
    <w:p w14:paraId="10830B54" w14:textId="0D2A4D27" w:rsidR="00E7404F" w:rsidRPr="00134E94" w:rsidRDefault="002D5EAF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r w:rsidRPr="00134E94">
        <w:rPr>
          <w:rFonts w:hint="cs"/>
          <w:b/>
          <w:bCs/>
          <w:cs/>
        </w:rPr>
        <w:t>ที่ดิน อาคารและอุปกรณ์</w:t>
      </w:r>
    </w:p>
    <w:p w14:paraId="0E564480" w14:textId="77777777" w:rsidR="00E7404F" w:rsidRPr="00134E94" w:rsidRDefault="00E7404F" w:rsidP="00A545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pacing w:val="-4"/>
          <w:sz w:val="22"/>
          <w:szCs w:val="22"/>
        </w:rPr>
      </w:pPr>
    </w:p>
    <w:p w14:paraId="1E8E91B5" w14:textId="6F6B0B52" w:rsidR="00A54519" w:rsidRPr="00134E94" w:rsidRDefault="002B78D5" w:rsidP="00D93E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134E94">
        <w:rPr>
          <w:rFonts w:ascii="Angsana New" w:hAnsi="Angsana New" w:hint="cs"/>
          <w:b/>
          <w:spacing w:val="-4"/>
          <w:sz w:val="30"/>
          <w:szCs w:val="30"/>
          <w:cs/>
        </w:rPr>
        <w:t>รายการเคลื่อนไหวของ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ที่ดิน อาคารและอุปกรณ์ระหว่างงวด</w:t>
      </w:r>
      <w:r w:rsidR="00E75E0E" w:rsidRPr="00134E94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E75E0E" w:rsidRPr="00134E94">
        <w:rPr>
          <w:rFonts w:ascii="Angsana New" w:hAnsi="Angsana New"/>
          <w:spacing w:val="-4"/>
          <w:sz w:val="30"/>
          <w:szCs w:val="30"/>
        </w:rPr>
        <w:t xml:space="preserve">31 </w:t>
      </w:r>
      <w:r w:rsidR="00E75E0E" w:rsidRPr="00134E94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9B28A1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4"/>
          <w:sz w:val="30"/>
          <w:szCs w:val="30"/>
        </w:rPr>
        <w:t>2565</w:t>
      </w:r>
      <w:r w:rsidR="009269B8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54519" w:rsidRPr="00134E94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E7890DD" w14:textId="77777777" w:rsidR="006133E7" w:rsidRPr="00134E94" w:rsidRDefault="006133E7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8"/>
        <w:gridCol w:w="1234"/>
        <w:gridCol w:w="1632"/>
        <w:gridCol w:w="237"/>
        <w:gridCol w:w="1999"/>
      </w:tblGrid>
      <w:tr w:rsidR="002B78D5" w:rsidRPr="00134E94" w14:paraId="08F9F415" w14:textId="77777777" w:rsidTr="00C96AAF">
        <w:trPr>
          <w:tblHeader/>
        </w:trPr>
        <w:tc>
          <w:tcPr>
            <w:tcW w:w="2221" w:type="pct"/>
          </w:tcPr>
          <w:p w14:paraId="525A4C6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D319DEC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" w:type="pct"/>
          </w:tcPr>
          <w:p w14:paraId="238461C5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8A77FEF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</w:tcPr>
          <w:p w14:paraId="3CE3C499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8D5" w:rsidRPr="00134E94" w14:paraId="428373A7" w14:textId="77777777" w:rsidTr="00C96AAF">
        <w:trPr>
          <w:tblHeader/>
        </w:trPr>
        <w:tc>
          <w:tcPr>
            <w:tcW w:w="2221" w:type="pct"/>
          </w:tcPr>
          <w:p w14:paraId="78157C94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2" w:type="pct"/>
            <w:vAlign w:val="center"/>
          </w:tcPr>
          <w:p w14:paraId="6B592762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7" w:type="pct"/>
            <w:gridSpan w:val="3"/>
          </w:tcPr>
          <w:p w14:paraId="5648D0EA" w14:textId="77777777" w:rsidR="002B78D5" w:rsidRPr="00134E94" w:rsidRDefault="002B78D5" w:rsidP="00D364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8D5" w:rsidRPr="00134E94" w14:paraId="156F48C3" w14:textId="77777777" w:rsidTr="00C96AAF">
        <w:trPr>
          <w:tblHeader/>
        </w:trPr>
        <w:tc>
          <w:tcPr>
            <w:tcW w:w="2221" w:type="pct"/>
          </w:tcPr>
          <w:p w14:paraId="47F8B4EB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72" w:type="pct"/>
            <w:vAlign w:val="center"/>
          </w:tcPr>
          <w:p w14:paraId="2B4180C0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0AF51660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68256E" w14:textId="77777777" w:rsidR="002B78D5" w:rsidRPr="00134E94" w:rsidRDefault="002B78D5" w:rsidP="005247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170F4E1" w14:textId="77777777" w:rsidR="002B78D5" w:rsidRPr="00134E94" w:rsidRDefault="002B78D5" w:rsidP="00052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78D5" w:rsidRPr="00134E94" w14:paraId="4241EE25" w14:textId="77777777" w:rsidTr="00C96AAF">
        <w:trPr>
          <w:tblHeader/>
        </w:trPr>
        <w:tc>
          <w:tcPr>
            <w:tcW w:w="2221" w:type="pct"/>
          </w:tcPr>
          <w:p w14:paraId="69471F67" w14:textId="77777777" w:rsidR="002B78D5" w:rsidRPr="00134E94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72" w:type="pct"/>
            <w:vAlign w:val="center"/>
          </w:tcPr>
          <w:p w14:paraId="688CA5F5" w14:textId="77777777" w:rsidR="002B78D5" w:rsidRPr="00134E94" w:rsidRDefault="002B78D5" w:rsidP="002B78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76C78549" w14:textId="051F1143" w:rsidR="002B78D5" w:rsidRPr="00134E94" w:rsidRDefault="002220A1" w:rsidP="00AE30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710</w:t>
            </w:r>
            <w:r w:rsidR="00221A9A"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29" w:type="pct"/>
          </w:tcPr>
          <w:p w14:paraId="5F514731" w14:textId="77777777" w:rsidR="002B78D5" w:rsidRPr="00134E94" w:rsidRDefault="002B78D5" w:rsidP="00C5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C24FE70" w14:textId="47205A0E" w:rsidR="002B78D5" w:rsidRPr="00134E94" w:rsidRDefault="002220A1" w:rsidP="00975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220A1">
              <w:rPr>
                <w:rFonts w:ascii="Angsana New" w:hAnsi="Angsana New"/>
                <w:sz w:val="30"/>
                <w:szCs w:val="30"/>
              </w:rPr>
              <w:t>52</w:t>
            </w:r>
            <w:r w:rsidR="00221A9A" w:rsidRPr="00134E94">
              <w:rPr>
                <w:rFonts w:ascii="Angsana New" w:hAnsi="Angsana New"/>
                <w:sz w:val="30"/>
                <w:szCs w:val="30"/>
              </w:rPr>
              <w:t>,</w:t>
            </w:r>
            <w:r w:rsidRPr="002220A1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1E5135" w:rsidRPr="00134E94" w14:paraId="10AE22E8" w14:textId="77777777" w:rsidTr="00C96AAF">
        <w:trPr>
          <w:tblHeader/>
        </w:trPr>
        <w:tc>
          <w:tcPr>
            <w:tcW w:w="2221" w:type="pct"/>
          </w:tcPr>
          <w:p w14:paraId="7659EB03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72" w:type="pct"/>
            <w:vAlign w:val="center"/>
          </w:tcPr>
          <w:p w14:paraId="7299CFAB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11C0BD73" w14:textId="2AA07B3B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17,110</w:t>
            </w:r>
          </w:p>
        </w:tc>
        <w:tc>
          <w:tcPr>
            <w:tcW w:w="129" w:type="pct"/>
          </w:tcPr>
          <w:p w14:paraId="2A308EAA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3DDD7D7" w14:textId="3E9AD76F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486</w:t>
            </w:r>
          </w:p>
        </w:tc>
      </w:tr>
      <w:tr w:rsidR="001E5135" w:rsidRPr="00134E94" w14:paraId="1637772F" w14:textId="77777777" w:rsidTr="00C96AAF">
        <w:trPr>
          <w:tblHeader/>
        </w:trPr>
        <w:tc>
          <w:tcPr>
            <w:tcW w:w="2221" w:type="pct"/>
          </w:tcPr>
          <w:p w14:paraId="037DE2EB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72" w:type="pct"/>
            <w:vAlign w:val="center"/>
          </w:tcPr>
          <w:p w14:paraId="0F771389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66353127" w14:textId="5547845B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(111)</w:t>
            </w:r>
          </w:p>
        </w:tc>
        <w:tc>
          <w:tcPr>
            <w:tcW w:w="129" w:type="pct"/>
          </w:tcPr>
          <w:p w14:paraId="21ABA2D3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0924394" w14:textId="7D1AB4E7" w:rsidR="001E5135" w:rsidRPr="00134E94" w:rsidRDefault="00E2196A" w:rsidP="00E21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1E5135" w:rsidRPr="00134E94" w14:paraId="313947EB" w14:textId="77777777" w:rsidTr="00C96AAF">
        <w:trPr>
          <w:tblHeader/>
        </w:trPr>
        <w:tc>
          <w:tcPr>
            <w:tcW w:w="2221" w:type="pct"/>
          </w:tcPr>
          <w:p w14:paraId="68E4078F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</w:t>
            </w: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672" w:type="pct"/>
            <w:vAlign w:val="center"/>
          </w:tcPr>
          <w:p w14:paraId="0F02EFB7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pct"/>
          </w:tcPr>
          <w:p w14:paraId="7EB2EF22" w14:textId="66B6CB3C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(</w:t>
            </w:r>
            <w:r w:rsidR="002220A1" w:rsidRPr="002220A1">
              <w:rPr>
                <w:rFonts w:ascii="Angsana New" w:hAnsi="Angsana New" w:hint="cs"/>
                <w:sz w:val="30"/>
                <w:szCs w:val="30"/>
              </w:rPr>
              <w:t>23</w:t>
            </w:r>
            <w:r w:rsidRPr="00134E94">
              <w:rPr>
                <w:rFonts w:ascii="Angsana New" w:hAnsi="Angsana New"/>
                <w:sz w:val="30"/>
                <w:szCs w:val="30"/>
              </w:rPr>
              <w:t>,576)</w:t>
            </w:r>
          </w:p>
        </w:tc>
        <w:tc>
          <w:tcPr>
            <w:tcW w:w="129" w:type="pct"/>
          </w:tcPr>
          <w:p w14:paraId="318CD946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37817E4" w14:textId="29B4D60D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(1,407)</w:t>
            </w:r>
          </w:p>
        </w:tc>
      </w:tr>
      <w:tr w:rsidR="001E5135" w:rsidRPr="00134E94" w14:paraId="2ABFD748" w14:textId="77777777" w:rsidTr="00C96AAF">
        <w:trPr>
          <w:tblHeader/>
        </w:trPr>
        <w:tc>
          <w:tcPr>
            <w:tcW w:w="2221" w:type="pct"/>
          </w:tcPr>
          <w:p w14:paraId="7D88BDC9" w14:textId="2473BB79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  <w:vAlign w:val="center"/>
          </w:tcPr>
          <w:p w14:paraId="01E5C9CD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double" w:sz="4" w:space="0" w:color="auto"/>
            </w:tcBorders>
          </w:tcPr>
          <w:p w14:paraId="677B61A9" w14:textId="19847669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704,129</w:t>
            </w:r>
          </w:p>
        </w:tc>
        <w:tc>
          <w:tcPr>
            <w:tcW w:w="129" w:type="pct"/>
          </w:tcPr>
          <w:p w14:paraId="035E8657" w14:textId="7777777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C5457F9" w14:textId="09BF4AC7" w:rsidR="001E5135" w:rsidRPr="00134E94" w:rsidRDefault="001E5135" w:rsidP="001E5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51,095</w:t>
            </w:r>
          </w:p>
        </w:tc>
      </w:tr>
    </w:tbl>
    <w:p w14:paraId="1CB2A73F" w14:textId="77777777" w:rsidR="00270CE2" w:rsidRPr="00134E94" w:rsidRDefault="00270CE2" w:rsidP="006133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2"/>
          <w:szCs w:val="22"/>
        </w:rPr>
      </w:pPr>
    </w:p>
    <w:p w14:paraId="0CC6D74F" w14:textId="5B341A98" w:rsidR="004502F6" w:rsidRPr="00134E94" w:rsidRDefault="004502F6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eastAsia="MS Mincho" w:hAnsi="Angsana New"/>
          <w:spacing w:val="-8"/>
          <w:sz w:val="30"/>
          <w:szCs w:val="30"/>
        </w:rPr>
      </w:pPr>
      <w:bookmarkStart w:id="6" w:name="_Hlk71130682"/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>ในระหว่างงวด</w:t>
      </w:r>
      <w:r w:rsidR="00E75E0E" w:rsidRPr="00134E94">
        <w:rPr>
          <w:rFonts w:ascii="Angsana New" w:eastAsia="MS Mincho" w:hAnsi="Angsana New" w:hint="cs"/>
          <w:spacing w:val="-8"/>
          <w:sz w:val="30"/>
          <w:szCs w:val="30"/>
          <w:cs/>
        </w:rPr>
        <w:t>สามเดือน</w:t>
      </w:r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 xml:space="preserve">สิ้นสุดวันที่ </w:t>
      </w:r>
      <w:r w:rsidR="00E75E0E" w:rsidRPr="00134E94">
        <w:rPr>
          <w:rFonts w:ascii="Angsana New" w:eastAsia="MS Mincho" w:hAnsi="Angsana New"/>
          <w:spacing w:val="-8"/>
          <w:sz w:val="30"/>
          <w:szCs w:val="30"/>
        </w:rPr>
        <w:t xml:space="preserve">31 </w:t>
      </w:r>
      <w:r w:rsidR="00E75E0E" w:rsidRPr="00134E94">
        <w:rPr>
          <w:rFonts w:ascii="Angsana New" w:eastAsia="MS Mincho" w:hAnsi="Angsana New"/>
          <w:spacing w:val="-8"/>
          <w:sz w:val="30"/>
          <w:szCs w:val="30"/>
          <w:cs/>
        </w:rPr>
        <w:t>มีนาคม</w:t>
      </w:r>
      <w:r w:rsidR="000A69CF" w:rsidRPr="00134E94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E75E0E" w:rsidRPr="00134E94">
        <w:rPr>
          <w:rFonts w:ascii="Angsana New" w:eastAsia="MS Mincho" w:hAnsi="Angsana New"/>
          <w:spacing w:val="-8"/>
          <w:sz w:val="30"/>
          <w:szCs w:val="30"/>
        </w:rPr>
        <w:t>2565</w:t>
      </w:r>
      <w:r w:rsidRPr="00134E94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134E94">
        <w:rPr>
          <w:rFonts w:ascii="Angsana New" w:eastAsia="MS Mincho" w:hAnsi="Angsana New"/>
          <w:spacing w:val="-8"/>
          <w:sz w:val="30"/>
          <w:szCs w:val="30"/>
          <w:cs/>
        </w:rPr>
        <w:t>กลุ่ม</w:t>
      </w:r>
      <w:r w:rsidR="00E2196A" w:rsidRPr="006164E7">
        <w:rPr>
          <w:rFonts w:ascii="Angsana New" w:eastAsia="MS Mincho" w:hAnsi="Angsana New"/>
          <w:spacing w:val="-8"/>
          <w:sz w:val="30"/>
          <w:szCs w:val="30"/>
          <w:cs/>
        </w:rPr>
        <w:t>บริษัทได้เข้าทำสัญญาเช่าที่ดิน</w:t>
      </w:r>
      <w:r w:rsidRPr="006164E7">
        <w:rPr>
          <w:rFonts w:ascii="Angsana New" w:eastAsia="MS Mincho" w:hAnsi="Angsana New"/>
          <w:spacing w:val="-8"/>
          <w:sz w:val="30"/>
          <w:szCs w:val="30"/>
          <w:cs/>
        </w:rPr>
        <w:t xml:space="preserve">เป็นระยะเวลา </w:t>
      </w:r>
      <w:r w:rsidR="00E2196A" w:rsidRPr="006164E7">
        <w:rPr>
          <w:rFonts w:ascii="Angsana New" w:eastAsia="MS Mincho" w:hAnsi="Angsana New"/>
          <w:spacing w:val="-8"/>
          <w:sz w:val="30"/>
          <w:szCs w:val="30"/>
        </w:rPr>
        <w:t>2</w:t>
      </w:r>
      <w:r w:rsidRPr="006164E7">
        <w:rPr>
          <w:rFonts w:ascii="Angsana New" w:eastAsia="MS Mincho" w:hAnsi="Angsana New"/>
          <w:spacing w:val="-8"/>
          <w:sz w:val="30"/>
          <w:szCs w:val="30"/>
          <w:cs/>
        </w:rPr>
        <w:t xml:space="preserve"> ปี โดยมีค่าเช่าคงที่ตลอดอายุสัญญา กลุ่มบริษัทได้รับรู้สินทรัพย์สิทธิการใช้ที่มีไว้เพื่อใช้งานเป็น</w:t>
      </w:r>
      <w:r w:rsidRPr="002220A1">
        <w:rPr>
          <w:rFonts w:ascii="Angsana New" w:eastAsia="MS Mincho" w:hAnsi="Angsana New"/>
          <w:spacing w:val="-8"/>
          <w:sz w:val="30"/>
          <w:szCs w:val="30"/>
          <w:cs/>
        </w:rPr>
        <w:t xml:space="preserve">จำนวน </w:t>
      </w:r>
      <w:r w:rsidR="001E5135" w:rsidRPr="002220A1">
        <w:rPr>
          <w:rFonts w:ascii="Angsana New" w:eastAsia="MS Mincho" w:hAnsi="Angsana New"/>
          <w:spacing w:val="-8"/>
          <w:sz w:val="30"/>
          <w:szCs w:val="30"/>
        </w:rPr>
        <w:t>0.78</w:t>
      </w:r>
      <w:r w:rsidR="001D56A8" w:rsidRPr="002220A1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2220A1">
        <w:rPr>
          <w:rFonts w:ascii="Angsana New" w:eastAsia="MS Mincho" w:hAnsi="Angsana New"/>
          <w:spacing w:val="-8"/>
          <w:sz w:val="30"/>
          <w:szCs w:val="30"/>
          <w:cs/>
        </w:rPr>
        <w:t>ล้านบาท</w:t>
      </w:r>
    </w:p>
    <w:bookmarkEnd w:id="6"/>
    <w:p w14:paraId="05BF1FB5" w14:textId="77777777" w:rsidR="00D26BB5" w:rsidRPr="00134E94" w:rsidRDefault="00D26BB5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pacing w:val="-4"/>
          <w:sz w:val="22"/>
          <w:szCs w:val="22"/>
          <w:lang w:val="en-US"/>
        </w:rPr>
      </w:pPr>
    </w:p>
    <w:p w14:paraId="558FDE4D" w14:textId="257C9354" w:rsidR="003D0AED" w:rsidRPr="00134E94" w:rsidRDefault="003D0AED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lang w:val="en-US"/>
        </w:rPr>
      </w:pP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ณ วันที่ </w:t>
      </w:r>
      <w:r w:rsidR="00E75E0E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31 </w:t>
      </w:r>
      <w:r w:rsidR="00E75E0E" w:rsidRPr="00134E9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มีนาคม</w:t>
      </w:r>
      <w:r w:rsidR="000A69CF"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</w:t>
      </w:r>
      <w:r w:rsidR="00E75E0E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2565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 xml:space="preserve"> กลุ่มบริษัท</w:t>
      </w:r>
      <w:r w:rsidR="00C87CBF" w:rsidRPr="00134E94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และบริษัท</w:t>
      </w:r>
      <w:r w:rsidRPr="00134E94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ได้นำที่ดิน</w:t>
      </w:r>
      <w:r w:rsidR="00137AE2" w:rsidRPr="00134E94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r w:rsidR="00137AE2" w:rsidRPr="006164E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อาคาร และอุปกรณ์</w:t>
      </w:r>
      <w:r w:rsidRPr="006164E7">
        <w:rPr>
          <w:rFonts w:ascii="Angsana New" w:hAnsi="Angsana New" w:cs="Angsana New" w:hint="cs"/>
          <w:color w:val="auto"/>
          <w:spacing w:val="-8"/>
          <w:sz w:val="30"/>
          <w:szCs w:val="30"/>
          <w:cs/>
          <w:lang w:val="en-US"/>
        </w:rPr>
        <w:t>ซึ่งมีมูลค่าตามบัญชีสุทธิ</w:t>
      </w:r>
      <w:r w:rsidR="00D030BB" w:rsidRPr="006164E7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bookmarkStart w:id="7" w:name="_Hlk71280982"/>
      <w:r w:rsidR="001E5135" w:rsidRPr="002220A1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>515.10</w:t>
      </w:r>
      <w:r w:rsidRPr="002220A1">
        <w:rPr>
          <w:rFonts w:ascii="Angsana New" w:hAnsi="Angsana New" w:cs="Angsana New"/>
          <w:color w:val="auto"/>
          <w:spacing w:val="-8"/>
          <w:sz w:val="30"/>
          <w:szCs w:val="30"/>
          <w:lang w:val="en-US"/>
        </w:rPr>
        <w:t xml:space="preserve"> </w:t>
      </w:r>
      <w:bookmarkEnd w:id="7"/>
      <w:r w:rsidRPr="002220A1">
        <w:rPr>
          <w:rFonts w:ascii="Angsana New" w:hAnsi="Angsana New" w:cs="Angsana New"/>
          <w:color w:val="auto"/>
          <w:spacing w:val="-8"/>
          <w:sz w:val="30"/>
          <w:szCs w:val="30"/>
          <w:cs/>
          <w:lang w:val="en-US"/>
        </w:rPr>
        <w:t>ล้านบาท</w:t>
      </w:r>
      <w:r w:rsidR="00C87CBF" w:rsidRPr="002220A1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2220A1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และ</w:t>
      </w:r>
      <w:r w:rsidR="00590310" w:rsidRPr="002220A1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</w:t>
      </w:r>
      <w:r w:rsidR="001E5135" w:rsidRPr="002220A1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>32.60</w:t>
      </w:r>
      <w:r w:rsidR="00702E86" w:rsidRPr="002220A1">
        <w:rPr>
          <w:rFonts w:ascii="Angsana New" w:hAnsi="Angsana New" w:cs="Angsana New"/>
          <w:color w:val="auto"/>
          <w:spacing w:val="-4"/>
          <w:sz w:val="30"/>
          <w:szCs w:val="30"/>
          <w:lang w:val="en-US"/>
        </w:rPr>
        <w:t xml:space="preserve"> </w:t>
      </w:r>
      <w:r w:rsidR="00C87CBF" w:rsidRPr="002220A1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>ล้านบาท</w:t>
      </w:r>
      <w:r w:rsidR="00C87CBF" w:rsidRPr="006164E7">
        <w:rPr>
          <w:rFonts w:ascii="Angsana New" w:hAnsi="Angsana New" w:cs="Angsana New"/>
          <w:color w:val="auto"/>
          <w:spacing w:val="-4"/>
          <w:sz w:val="30"/>
          <w:szCs w:val="30"/>
          <w:cs/>
          <w:lang w:val="en-US"/>
        </w:rPr>
        <w:t xml:space="preserve"> ตามลำดับ</w:t>
      </w:r>
      <w:r w:rsidRPr="006164E7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</w:t>
      </w:r>
      <w:r w:rsidRPr="006164E7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(</w:t>
      </w:r>
      <w:r w:rsidRPr="006164E7">
        <w:rPr>
          <w:rFonts w:ascii="Angsana New" w:hAnsi="Angsana New" w:cs="Angsana New" w:hint="cs"/>
          <w:i/>
          <w:iCs/>
          <w:color w:val="auto"/>
          <w:sz w:val="30"/>
          <w:szCs w:val="30"/>
          <w:lang w:val="en-GB"/>
        </w:rPr>
        <w:t>31</w:t>
      </w:r>
      <w:r w:rsidRPr="006164E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US"/>
        </w:rPr>
        <w:t xml:space="preserve"> ธันวาคม </w:t>
      </w:r>
      <w:r w:rsidR="004B7068" w:rsidRPr="006164E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2564</w:t>
      </w:r>
      <w:r w:rsidRPr="006164E7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: </w:t>
      </w:r>
      <w:r w:rsidR="00702E86" w:rsidRPr="006164E7">
        <w:rPr>
          <w:rFonts w:ascii="Angsana New" w:hAnsi="Angsana New" w:cs="Angsana New"/>
          <w:i/>
          <w:iCs/>
          <w:color w:val="auto"/>
          <w:sz w:val="30"/>
          <w:szCs w:val="30"/>
          <w:lang w:val="en-US"/>
        </w:rPr>
        <w:t xml:space="preserve">522.77 </w:t>
      </w:r>
      <w:r w:rsidR="00C87CBF" w:rsidRPr="006164E7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 xml:space="preserve">ล้านบาท และ </w:t>
      </w:r>
      <w:r w:rsidR="00702E86" w:rsidRPr="006164E7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32.</w:t>
      </w:r>
      <w:r w:rsidR="00702E86" w:rsidRPr="00134E94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77 </w:t>
      </w:r>
      <w:r w:rsidR="00C87CBF" w:rsidRPr="00134E94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 ตามลำดับ</w:t>
      </w:r>
      <w:r w:rsidRPr="00134E94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US"/>
        </w:rPr>
        <w:t>)</w:t>
      </w:r>
      <w:r w:rsidRPr="00134E9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 ไปค้ำประกันวงเงินเบิกเกินบัญชี</w:t>
      </w:r>
      <w:r w:rsidRPr="00134E94">
        <w:rPr>
          <w:rFonts w:ascii="Angsana New" w:hAnsi="Angsana New" w:cs="Angsana New"/>
          <w:color w:val="auto"/>
          <w:sz w:val="30"/>
          <w:szCs w:val="30"/>
          <w:lang w:val="en-US"/>
        </w:rPr>
        <w:t xml:space="preserve"> </w:t>
      </w:r>
      <w:r w:rsidRPr="00134E94">
        <w:rPr>
          <w:rFonts w:ascii="Angsana New" w:hAnsi="Angsana New" w:cs="Angsana New" w:hint="cs"/>
          <w:color w:val="auto"/>
          <w:sz w:val="30"/>
          <w:szCs w:val="30"/>
          <w:cs/>
          <w:lang w:val="en-US"/>
        </w:rPr>
        <w:t xml:space="preserve">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และเงินกู้ยืมระยะยาวจากธนาคาร </w:t>
      </w:r>
    </w:p>
    <w:p w14:paraId="1EBEBB10" w14:textId="77777777" w:rsidR="00E2196A" w:rsidRPr="00134E94" w:rsidRDefault="00E2196A" w:rsidP="00D93ED0">
      <w:pPr>
        <w:pStyle w:val="a7"/>
        <w:tabs>
          <w:tab w:val="left" w:pos="3816"/>
          <w:tab w:val="right" w:pos="5256"/>
          <w:tab w:val="left" w:pos="6696"/>
          <w:tab w:val="left" w:pos="8136"/>
        </w:tabs>
        <w:ind w:left="450" w:right="14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US"/>
        </w:rPr>
      </w:pPr>
    </w:p>
    <w:p w14:paraId="09255267" w14:textId="77777777" w:rsidR="00552CDC" w:rsidRPr="00134E94" w:rsidRDefault="00552CDC" w:rsidP="00C06266">
      <w:pPr>
        <w:pStyle w:val="BodyText2"/>
        <w:numPr>
          <w:ilvl w:val="0"/>
          <w:numId w:val="19"/>
        </w:numPr>
        <w:ind w:left="540" w:hanging="540"/>
        <w:rPr>
          <w:b/>
          <w:bCs/>
          <w:cs/>
        </w:rPr>
      </w:pPr>
      <w:bookmarkStart w:id="8" w:name="_Hlk71130759"/>
      <w:r w:rsidRPr="00134E94">
        <w:rPr>
          <w:b/>
          <w:bCs/>
          <w:cs/>
        </w:rPr>
        <w:lastRenderedPageBreak/>
        <w:t>ส่วนงานดำเนินงานและการจำแนกรายได้</w:t>
      </w:r>
    </w:p>
    <w:bookmarkEnd w:id="8"/>
    <w:p w14:paraId="77D6E40D" w14:textId="77777777" w:rsidR="00552CDC" w:rsidRPr="00134E94" w:rsidRDefault="00552CDC" w:rsidP="00552CDC">
      <w:pPr>
        <w:pStyle w:val="BodyText2"/>
        <w:rPr>
          <w:b/>
          <w:bCs/>
          <w:lang w:val="en-US"/>
        </w:rPr>
      </w:pPr>
    </w:p>
    <w:p w14:paraId="09F7AE21" w14:textId="77777777" w:rsidR="00552CDC" w:rsidRPr="00134E94" w:rsidRDefault="00552CDC" w:rsidP="00D93ED0">
      <w:pPr>
        <w:pStyle w:val="BodyText2"/>
        <w:ind w:left="450"/>
        <w:rPr>
          <w:b/>
          <w:bCs/>
          <w:i/>
          <w:iCs/>
          <w:lang w:val="en-US"/>
        </w:rPr>
      </w:pPr>
      <w:bookmarkStart w:id="9" w:name="_Hlk71552352"/>
      <w:r w:rsidRPr="00134E94">
        <w:rPr>
          <w:b/>
          <w:bCs/>
          <w:i/>
          <w:iCs/>
          <w:cs/>
          <w:lang w:val="en-US"/>
        </w:rPr>
        <w:t>ส่วนงานภูมิศาสตร์</w:t>
      </w:r>
    </w:p>
    <w:bookmarkEnd w:id="9"/>
    <w:p w14:paraId="7DDFCE93" w14:textId="77777777" w:rsidR="00552CDC" w:rsidRPr="00134E94" w:rsidRDefault="00552CDC" w:rsidP="00D93ED0">
      <w:pPr>
        <w:pStyle w:val="BodyText2"/>
        <w:ind w:left="450"/>
        <w:rPr>
          <w:lang w:val="en-US"/>
        </w:rPr>
      </w:pPr>
    </w:p>
    <w:p w14:paraId="0E04CC26" w14:textId="77777777" w:rsidR="00552CDC" w:rsidRPr="00134E94" w:rsidRDefault="00120E05" w:rsidP="00D93ED0">
      <w:pPr>
        <w:pStyle w:val="BodyText2"/>
        <w:ind w:left="450"/>
        <w:rPr>
          <w:lang w:val="en-US"/>
        </w:rPr>
      </w:pPr>
      <w:r w:rsidRPr="00134E94">
        <w:rPr>
          <w:rFonts w:hint="cs"/>
          <w:cs/>
          <w:lang w:val="en-US"/>
        </w:rPr>
        <w:t>กลุ่ม</w:t>
      </w:r>
      <w:r w:rsidR="00552CDC" w:rsidRPr="00134E94">
        <w:rPr>
          <w:cs/>
          <w:lang w:val="en-US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 w:rsidR="00845652" w:rsidRPr="00134E94">
        <w:rPr>
          <w:rFonts w:hint="cs"/>
          <w:cs/>
          <w:lang w:val="en-US"/>
        </w:rPr>
        <w:t>ที่มีสาระสำคัญ</w:t>
      </w:r>
    </w:p>
    <w:p w14:paraId="69189343" w14:textId="77777777" w:rsidR="00552CDC" w:rsidRPr="00134E94" w:rsidRDefault="00552CDC" w:rsidP="00552CDC">
      <w:pPr>
        <w:pStyle w:val="BodyText2"/>
        <w:ind w:left="540"/>
        <w:rPr>
          <w:i/>
          <w:iCs/>
          <w:lang w:val="en-US"/>
        </w:rPr>
      </w:pPr>
    </w:p>
    <w:p w14:paraId="6ED659CA" w14:textId="77777777" w:rsidR="00A00B51" w:rsidRPr="00134E94" w:rsidRDefault="00A00B51" w:rsidP="008B4A17">
      <w:pPr>
        <w:pStyle w:val="BodyText2"/>
        <w:rPr>
          <w:lang w:val="en-US"/>
        </w:rPr>
      </w:pPr>
    </w:p>
    <w:p w14:paraId="303F7C2A" w14:textId="77777777" w:rsidR="00A00B51" w:rsidRPr="00134E94" w:rsidRDefault="00A00B51" w:rsidP="00C03F10">
      <w:pPr>
        <w:pStyle w:val="BodyText2"/>
        <w:rPr>
          <w:cs/>
          <w:lang w:val="en-US"/>
        </w:rPr>
        <w:sectPr w:rsidR="00A00B51" w:rsidRPr="00134E94" w:rsidSect="00F71E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06" w:right="1109" w:bottom="576" w:left="1152" w:header="720" w:footer="646" w:gutter="0"/>
          <w:pgNumType w:start="13"/>
          <w:cols w:space="720"/>
          <w:docGrid w:linePitch="245"/>
        </w:sectPr>
      </w:pPr>
    </w:p>
    <w:tbl>
      <w:tblPr>
        <w:tblW w:w="1440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1980"/>
        <w:gridCol w:w="630"/>
        <w:gridCol w:w="236"/>
        <w:gridCol w:w="660"/>
        <w:gridCol w:w="236"/>
        <w:gridCol w:w="575"/>
        <w:gridCol w:w="236"/>
        <w:gridCol w:w="574"/>
        <w:gridCol w:w="270"/>
        <w:gridCol w:w="664"/>
        <w:gridCol w:w="236"/>
        <w:gridCol w:w="628"/>
        <w:gridCol w:w="270"/>
        <w:gridCol w:w="802"/>
        <w:gridCol w:w="236"/>
        <w:gridCol w:w="756"/>
        <w:gridCol w:w="236"/>
        <w:gridCol w:w="574"/>
        <w:gridCol w:w="270"/>
        <w:gridCol w:w="633"/>
        <w:gridCol w:w="270"/>
        <w:gridCol w:w="630"/>
        <w:gridCol w:w="236"/>
        <w:gridCol w:w="585"/>
        <w:gridCol w:w="236"/>
        <w:gridCol w:w="751"/>
        <w:gridCol w:w="269"/>
        <w:gridCol w:w="730"/>
      </w:tblGrid>
      <w:tr w:rsidR="00AF1BA8" w:rsidRPr="00134E94" w14:paraId="1D11A81A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0E8B32C0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0D269AEA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333B" w:rsidRPr="00134E94" w14:paraId="5EA485D7" w14:textId="77777777" w:rsidTr="00C37A07">
        <w:trPr>
          <w:cantSplit/>
          <w:trHeight w:val="657"/>
        </w:trPr>
        <w:tc>
          <w:tcPr>
            <w:tcW w:w="1980" w:type="dxa"/>
            <w:shd w:val="clear" w:color="auto" w:fill="FFFFFF"/>
            <w:vAlign w:val="bottom"/>
          </w:tcPr>
          <w:p w14:paraId="496A9D8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6" w:type="dxa"/>
            <w:gridSpan w:val="3"/>
            <w:shd w:val="clear" w:color="auto" w:fill="auto"/>
            <w:vAlign w:val="bottom"/>
          </w:tcPr>
          <w:p w14:paraId="1A2AF53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ส่วนงานจำหน่ายแก๊สปิโตรเลียม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0E851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5" w:type="dxa"/>
            <w:gridSpan w:val="3"/>
            <w:shd w:val="clear" w:color="auto" w:fill="auto"/>
            <w:vAlign w:val="bottom"/>
          </w:tcPr>
          <w:p w14:paraId="3114A71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ส่วนงานจำหน่ายอุปกรณ์และบริการติดตั้งระบบแก๊ส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AC7D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8" w:type="dxa"/>
            <w:gridSpan w:val="3"/>
            <w:shd w:val="clear" w:color="auto" w:fill="auto"/>
          </w:tcPr>
          <w:p w14:paraId="35B15C92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39223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E32DD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ส่วนงานบริการขนส่ง</w:t>
            </w:r>
          </w:p>
        </w:tc>
        <w:tc>
          <w:tcPr>
            <w:tcW w:w="270" w:type="dxa"/>
            <w:shd w:val="clear" w:color="auto" w:fill="auto"/>
          </w:tcPr>
          <w:p w14:paraId="5861727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14:paraId="2D71C46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0899172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</w:t>
            </w:r>
          </w:p>
          <w:p w14:paraId="389D81F4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  <w:shd w:val="clear" w:color="auto" w:fill="auto"/>
          </w:tcPr>
          <w:p w14:paraId="0D8F48A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77" w:type="dxa"/>
            <w:gridSpan w:val="3"/>
            <w:shd w:val="clear" w:color="auto" w:fill="auto"/>
          </w:tcPr>
          <w:p w14:paraId="4CE414C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ส่วนงานบริการตรวจสอบ</w:t>
            </w:r>
          </w:p>
          <w:p w14:paraId="64FCE5E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ความปลอดภัย</w:t>
            </w:r>
          </w:p>
        </w:tc>
        <w:tc>
          <w:tcPr>
            <w:tcW w:w="270" w:type="dxa"/>
            <w:shd w:val="clear" w:color="auto" w:fill="auto"/>
          </w:tcPr>
          <w:p w14:paraId="550D0584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1" w:type="dxa"/>
            <w:gridSpan w:val="3"/>
            <w:shd w:val="clear" w:color="auto" w:fill="auto"/>
            <w:vAlign w:val="bottom"/>
          </w:tcPr>
          <w:p w14:paraId="6F998C0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ส่วนงานอื่นๆ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E5BD5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0" w:type="dxa"/>
            <w:gridSpan w:val="3"/>
            <w:shd w:val="clear" w:color="auto" w:fill="auto"/>
            <w:vAlign w:val="bottom"/>
          </w:tcPr>
          <w:p w14:paraId="0635F27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02635" w:rsidRPr="00134E94" w14:paraId="786533E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68AF808A" w14:textId="5B25FF8D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E75E0E" w:rsidRPr="00134E9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สามเดือน</w:t>
            </w:r>
          </w:p>
          <w:p w14:paraId="2FE31C81" w14:textId="5545D78D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สิ้นสุดวันที่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C949B2" w14:textId="4F568267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CFA6B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9BFC305" w14:textId="2C3EF264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98316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E16CEE4" w14:textId="51524788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C9E3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B4CC0C4" w14:textId="591E4DE5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BD4A1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168EB86" w14:textId="76D84615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02EA6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AAA6E46" w14:textId="4ACAE3D0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7553BD9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5BE5CFD8" w14:textId="06EBF369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636D69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36903BF" w14:textId="63ACC239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EC1B5D8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869D1E6" w14:textId="19150089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62165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265C0C6A" w14:textId="302972A5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55077D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0D1D1A" w14:textId="18508716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24E5B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2E24BFB8" w14:textId="02E4B881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DBB455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1A20D73" w14:textId="1553FC42" w:rsidR="00D02635" w:rsidRPr="00134E94" w:rsidRDefault="00E75E0E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EAD62F" w14:textId="77777777" w:rsidR="00D02635" w:rsidRPr="00134E94" w:rsidRDefault="00D0263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5C27A802" w14:textId="21FCE866" w:rsidR="00D02635" w:rsidRPr="00134E94" w:rsidRDefault="004B706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AF1BA8" w:rsidRPr="00134E94" w14:paraId="54388AB3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  <w:vAlign w:val="bottom"/>
          </w:tcPr>
          <w:p w14:paraId="5D84592A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95D8809" w14:textId="77777777" w:rsidR="00AF1BA8" w:rsidRPr="00134E94" w:rsidRDefault="00AF1BA8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333B" w:rsidRPr="00134E94" w14:paraId="3373F2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82DCF2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</w:t>
            </w:r>
          </w:p>
          <w:p w14:paraId="30716BC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ดำเนินงาน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4186B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DAF6C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0138E16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2C8C2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099C8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1C766E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79C4512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6B760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49BD16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BDDED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371AF0AB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8F8EB0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6161C31D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870CD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E03B39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0DD03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1FF9D3CE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3F490C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6CE22893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3B79BA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3B9A4D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4D45F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52841076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F785171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5D915F9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642CB497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2218FB78" w14:textId="77777777" w:rsidR="00F0333B" w:rsidRPr="00134E94" w:rsidRDefault="00F0333B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5AE3C590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231A6A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 w:hint="cs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5D2F2F0" w14:textId="45277EEB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104,282</w:t>
            </w:r>
          </w:p>
        </w:tc>
        <w:tc>
          <w:tcPr>
            <w:tcW w:w="236" w:type="dxa"/>
            <w:shd w:val="clear" w:color="auto" w:fill="auto"/>
          </w:tcPr>
          <w:p w14:paraId="48BEC9B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A4D4ADE" w14:textId="777699B2" w:rsidR="00404E27" w:rsidRPr="00134E94" w:rsidRDefault="002220A1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2220A1">
              <w:rPr>
                <w:rFonts w:ascii="Angsana New" w:hAnsi="Angsana New"/>
                <w:sz w:val="24"/>
                <w:szCs w:val="24"/>
              </w:rPr>
              <w:t>107</w:t>
            </w:r>
            <w:r w:rsidR="00404E27" w:rsidRPr="00134E94">
              <w:rPr>
                <w:rFonts w:ascii="Angsana New" w:hAnsi="Angsana New"/>
                <w:sz w:val="24"/>
                <w:szCs w:val="24"/>
              </w:rPr>
              <w:t>,</w:t>
            </w:r>
            <w:r w:rsidRPr="002220A1">
              <w:rPr>
                <w:rFonts w:ascii="Angsana New" w:hAnsi="Angsana New"/>
                <w:sz w:val="24"/>
                <w:szCs w:val="24"/>
              </w:rPr>
              <w:t>452</w:t>
            </w:r>
          </w:p>
        </w:tc>
        <w:tc>
          <w:tcPr>
            <w:tcW w:w="236" w:type="dxa"/>
            <w:shd w:val="clear" w:color="auto" w:fill="auto"/>
          </w:tcPr>
          <w:p w14:paraId="623E1B3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3A7BEEB" w14:textId="2C16D0DE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5553E2F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E37BE6F" w14:textId="68324EA3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270" w:type="dxa"/>
            <w:shd w:val="clear" w:color="auto" w:fill="auto"/>
          </w:tcPr>
          <w:p w14:paraId="0B91567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61AF8253" w14:textId="6D595465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9,776</w:t>
            </w:r>
          </w:p>
        </w:tc>
        <w:tc>
          <w:tcPr>
            <w:tcW w:w="236" w:type="dxa"/>
            <w:shd w:val="clear" w:color="auto" w:fill="auto"/>
          </w:tcPr>
          <w:p w14:paraId="25279B9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7B88F034" w14:textId="5EF48535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8,777</w:t>
            </w:r>
          </w:p>
        </w:tc>
        <w:tc>
          <w:tcPr>
            <w:tcW w:w="270" w:type="dxa"/>
            <w:shd w:val="clear" w:color="auto" w:fill="auto"/>
          </w:tcPr>
          <w:p w14:paraId="4F7400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051EF6F" w14:textId="614E17DD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783,137</w:t>
            </w:r>
          </w:p>
        </w:tc>
        <w:tc>
          <w:tcPr>
            <w:tcW w:w="236" w:type="dxa"/>
            <w:shd w:val="clear" w:color="auto" w:fill="auto"/>
          </w:tcPr>
          <w:p w14:paraId="525B444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125802AF" w14:textId="0651FF44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467,747</w:t>
            </w:r>
          </w:p>
        </w:tc>
        <w:tc>
          <w:tcPr>
            <w:tcW w:w="236" w:type="dxa"/>
            <w:shd w:val="clear" w:color="auto" w:fill="auto"/>
          </w:tcPr>
          <w:p w14:paraId="556BBCB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1332A06" w14:textId="61FAA8F1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37,920</w:t>
            </w:r>
          </w:p>
        </w:tc>
        <w:tc>
          <w:tcPr>
            <w:tcW w:w="270" w:type="dxa"/>
            <w:shd w:val="clear" w:color="auto" w:fill="auto"/>
          </w:tcPr>
          <w:p w14:paraId="42DFD97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20A73175" w14:textId="3EA31034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23,741</w:t>
            </w:r>
          </w:p>
        </w:tc>
        <w:tc>
          <w:tcPr>
            <w:tcW w:w="270" w:type="dxa"/>
            <w:shd w:val="clear" w:color="auto" w:fill="auto"/>
          </w:tcPr>
          <w:p w14:paraId="49210CF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3FAB001" w14:textId="54973C1A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3ED52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6C841B3F" w14:textId="399465A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16372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264F736B" w14:textId="4E13383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935,713</w:t>
            </w:r>
          </w:p>
        </w:tc>
        <w:tc>
          <w:tcPr>
            <w:tcW w:w="269" w:type="dxa"/>
            <w:shd w:val="clear" w:color="auto" w:fill="auto"/>
          </w:tcPr>
          <w:p w14:paraId="510BA0F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462A2BEC" w14:textId="55D8ED0C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608,194</w:t>
            </w:r>
          </w:p>
        </w:tc>
      </w:tr>
      <w:tr w:rsidR="00404E27" w:rsidRPr="00134E94" w14:paraId="2CF680C1" w14:textId="77777777" w:rsidTr="00C37A07">
        <w:trPr>
          <w:cantSplit/>
          <w:trHeight w:val="270"/>
        </w:trPr>
        <w:tc>
          <w:tcPr>
            <w:tcW w:w="1980" w:type="dxa"/>
            <w:shd w:val="clear" w:color="auto" w:fill="auto"/>
          </w:tcPr>
          <w:p w14:paraId="6F1F146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FA81D" w14:textId="173CC9BA" w:rsidR="00404E27" w:rsidRPr="00134E94" w:rsidRDefault="0076343D" w:rsidP="0022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C1269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268B1" w14:textId="0E11EEB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A70F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C0169B1" w14:textId="0257A86C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(229)</w:t>
            </w:r>
          </w:p>
        </w:tc>
        <w:tc>
          <w:tcPr>
            <w:tcW w:w="236" w:type="dxa"/>
            <w:shd w:val="clear" w:color="auto" w:fill="auto"/>
          </w:tcPr>
          <w:p w14:paraId="4D40687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3AF39948" w14:textId="6CFFBA59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14:paraId="2E4C3E0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3DF3F7A5" w14:textId="17078E8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(6,219)</w:t>
            </w:r>
          </w:p>
        </w:tc>
        <w:tc>
          <w:tcPr>
            <w:tcW w:w="236" w:type="dxa"/>
            <w:shd w:val="clear" w:color="auto" w:fill="auto"/>
          </w:tcPr>
          <w:p w14:paraId="537046C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5578E2B" w14:textId="65A71F63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(5,891)</w:t>
            </w:r>
          </w:p>
        </w:tc>
        <w:tc>
          <w:tcPr>
            <w:tcW w:w="270" w:type="dxa"/>
            <w:shd w:val="clear" w:color="auto" w:fill="auto"/>
          </w:tcPr>
          <w:p w14:paraId="5AF5CD9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2DD7FD0" w14:textId="0BF6736C" w:rsidR="00404E27" w:rsidRPr="00134E94" w:rsidRDefault="0076343D" w:rsidP="00222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7D13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761CD2C" w14:textId="12BA989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(144)</w:t>
            </w:r>
          </w:p>
        </w:tc>
        <w:tc>
          <w:tcPr>
            <w:tcW w:w="236" w:type="dxa"/>
            <w:shd w:val="clear" w:color="auto" w:fill="auto"/>
          </w:tcPr>
          <w:p w14:paraId="6E08E93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66E9150A" w14:textId="683000E3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(4,731)</w:t>
            </w:r>
          </w:p>
        </w:tc>
        <w:tc>
          <w:tcPr>
            <w:tcW w:w="270" w:type="dxa"/>
            <w:shd w:val="clear" w:color="auto" w:fill="auto"/>
          </w:tcPr>
          <w:p w14:paraId="16D903E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1E77F556" w14:textId="10B1630D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(2,981)</w:t>
            </w:r>
          </w:p>
        </w:tc>
        <w:tc>
          <w:tcPr>
            <w:tcW w:w="270" w:type="dxa"/>
            <w:shd w:val="clear" w:color="auto" w:fill="auto"/>
          </w:tcPr>
          <w:p w14:paraId="7B0BA91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9632184" w14:textId="48E99613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97B2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75C560F9" w14:textId="0D0BD57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26354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4D7CD20" w14:textId="5260B3DB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(11,179)</w:t>
            </w:r>
          </w:p>
        </w:tc>
        <w:tc>
          <w:tcPr>
            <w:tcW w:w="269" w:type="dxa"/>
            <w:shd w:val="clear" w:color="auto" w:fill="auto"/>
          </w:tcPr>
          <w:p w14:paraId="25E50BA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5EFD0D5D" w14:textId="7E0AB6CE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(9,088)</w:t>
            </w:r>
          </w:p>
        </w:tc>
      </w:tr>
      <w:tr w:rsidR="00404E27" w:rsidRPr="00134E94" w14:paraId="4F0B4650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7B6290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50E53B" w14:textId="12139B92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104,282</w:t>
            </w:r>
          </w:p>
        </w:tc>
        <w:tc>
          <w:tcPr>
            <w:tcW w:w="236" w:type="dxa"/>
            <w:shd w:val="clear" w:color="auto" w:fill="auto"/>
          </w:tcPr>
          <w:p w14:paraId="2476F3A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E4B2D" w14:textId="60FECC79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107,452</w:t>
            </w:r>
          </w:p>
        </w:tc>
        <w:tc>
          <w:tcPr>
            <w:tcW w:w="236" w:type="dxa"/>
            <w:shd w:val="clear" w:color="auto" w:fill="auto"/>
          </w:tcPr>
          <w:p w14:paraId="5C46BA5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76FE8" w14:textId="77E4ED8E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3B3CC8A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AC9C5" w14:textId="299CE13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3B4B644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1FBB6" w14:textId="17F3DF0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223256C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D13B" w14:textId="576C10B3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2,886</w:t>
            </w:r>
          </w:p>
        </w:tc>
        <w:tc>
          <w:tcPr>
            <w:tcW w:w="270" w:type="dxa"/>
            <w:shd w:val="clear" w:color="auto" w:fill="auto"/>
          </w:tcPr>
          <w:p w14:paraId="520570D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7C37A" w14:textId="08B6AC90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783,137</w:t>
            </w:r>
          </w:p>
        </w:tc>
        <w:tc>
          <w:tcPr>
            <w:tcW w:w="236" w:type="dxa"/>
            <w:shd w:val="clear" w:color="auto" w:fill="auto"/>
          </w:tcPr>
          <w:p w14:paraId="4BA2E47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40F43" w14:textId="1B7BA36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467,603</w:t>
            </w:r>
          </w:p>
        </w:tc>
        <w:tc>
          <w:tcPr>
            <w:tcW w:w="236" w:type="dxa"/>
            <w:shd w:val="clear" w:color="auto" w:fill="auto"/>
          </w:tcPr>
          <w:p w14:paraId="596A493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8A970" w14:textId="149EEE6B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33,189</w:t>
            </w:r>
          </w:p>
        </w:tc>
        <w:tc>
          <w:tcPr>
            <w:tcW w:w="270" w:type="dxa"/>
            <w:shd w:val="clear" w:color="auto" w:fill="auto"/>
          </w:tcPr>
          <w:p w14:paraId="5ED9065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499C9" w14:textId="00319A2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20,760</w:t>
            </w:r>
          </w:p>
        </w:tc>
        <w:tc>
          <w:tcPr>
            <w:tcW w:w="270" w:type="dxa"/>
            <w:shd w:val="clear" w:color="auto" w:fill="auto"/>
          </w:tcPr>
          <w:p w14:paraId="651C829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BD5FF" w14:textId="4DFF261D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DD4F0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CE27B" w14:textId="1A07FE8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F971F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5A5C9" w14:textId="7ACA7CED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924,534</w:t>
            </w:r>
          </w:p>
        </w:tc>
        <w:tc>
          <w:tcPr>
            <w:tcW w:w="269" w:type="dxa"/>
            <w:shd w:val="clear" w:color="auto" w:fill="auto"/>
          </w:tcPr>
          <w:p w14:paraId="2405EB6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5CBE2" w14:textId="7C13E7AE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599,106</w:t>
            </w:r>
          </w:p>
        </w:tc>
      </w:tr>
      <w:tr w:rsidR="00404E27" w:rsidRPr="00134E94" w14:paraId="77536538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E95412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F16A0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7E82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6961F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E06FD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  <w:shd w:val="clear" w:color="auto" w:fill="auto"/>
          </w:tcPr>
          <w:p w14:paraId="042F518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57EB1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15E2573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7381F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2F2931B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A64704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A341BD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1E302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4D2AF2F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B86F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5A25B8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9D3B2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3AF3387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FC9D2E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CAD693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AA801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F0161D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12C99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double" w:sz="4" w:space="0" w:color="auto"/>
            </w:tcBorders>
            <w:shd w:val="clear" w:color="auto" w:fill="auto"/>
          </w:tcPr>
          <w:p w14:paraId="32CBD1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3ECD7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145C772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3A545D8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double" w:sz="4" w:space="0" w:color="auto"/>
            </w:tcBorders>
            <w:shd w:val="clear" w:color="auto" w:fill="auto"/>
          </w:tcPr>
          <w:p w14:paraId="5195B52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798E6D9B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55EFD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</w:t>
            </w: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 xml:space="preserve">   </w:t>
            </w: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รับรู้รายได้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82437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7A251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48ED093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876F7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ECC75C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CE768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0FA61E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E10F0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3F0A2F1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BE9F4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FF1AA5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21420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37EF89C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61C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630E4E9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EA881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5E74D1B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9F66F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783E4F7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7AC55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F0ACD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23639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11B137A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6B0F5A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DCD0EC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</w:tcPr>
          <w:p w14:paraId="1EBC3B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364E6BE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56530AE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680FDAB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3460DEC" w14:textId="1543EFF5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104,282</w:t>
            </w:r>
          </w:p>
        </w:tc>
        <w:tc>
          <w:tcPr>
            <w:tcW w:w="236" w:type="dxa"/>
            <w:shd w:val="clear" w:color="auto" w:fill="auto"/>
          </w:tcPr>
          <w:p w14:paraId="7190EB1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5F983283" w14:textId="5ECDEC69" w:rsidR="00404E27" w:rsidRPr="00134E94" w:rsidRDefault="002220A1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2220A1">
              <w:rPr>
                <w:rFonts w:ascii="Angsana New" w:hAnsi="Angsana New"/>
                <w:sz w:val="24"/>
                <w:szCs w:val="24"/>
              </w:rPr>
              <w:t>107</w:t>
            </w:r>
            <w:r w:rsidR="00404E27" w:rsidRPr="00134E94">
              <w:rPr>
                <w:rFonts w:ascii="Angsana New" w:hAnsi="Angsana New"/>
                <w:sz w:val="24"/>
                <w:szCs w:val="24"/>
              </w:rPr>
              <w:t>,</w:t>
            </w:r>
            <w:r w:rsidRPr="002220A1">
              <w:rPr>
                <w:rFonts w:ascii="Angsana New" w:hAnsi="Angsana New"/>
                <w:sz w:val="24"/>
                <w:szCs w:val="24"/>
              </w:rPr>
              <w:t>452</w:t>
            </w:r>
          </w:p>
        </w:tc>
        <w:tc>
          <w:tcPr>
            <w:tcW w:w="236" w:type="dxa"/>
            <w:shd w:val="clear" w:color="auto" w:fill="auto"/>
          </w:tcPr>
          <w:p w14:paraId="6CD6C55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</w:tcPr>
          <w:p w14:paraId="065DC78B" w14:textId="247A54E1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56BCDBA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2643DD21" w14:textId="0277EE32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148702B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</w:tcPr>
          <w:p w14:paraId="1A7F39FD" w14:textId="01C017C4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051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41AE72AC" w14:textId="67C986E8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72047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</w:tcPr>
          <w:p w14:paraId="1D22ADEA" w14:textId="6306B7DF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6AB9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21A0D768" w14:textId="71379C9F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7482A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</w:tcPr>
          <w:p w14:paraId="3AC61525" w14:textId="302D2C34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5EE4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3633F337" w14:textId="09F2A48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06466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C75A1F" w14:textId="611A5E72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D9316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26491A9B" w14:textId="3FBB8C6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8E6C2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BD7BE5A" w14:textId="734A9590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104,651</w:t>
            </w:r>
          </w:p>
        </w:tc>
        <w:tc>
          <w:tcPr>
            <w:tcW w:w="269" w:type="dxa"/>
            <w:shd w:val="clear" w:color="auto" w:fill="auto"/>
          </w:tcPr>
          <w:p w14:paraId="5EAE66A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</w:tcPr>
          <w:p w14:paraId="63A4D3FB" w14:textId="39B19E27" w:rsidR="00404E27" w:rsidRPr="00134E94" w:rsidRDefault="002220A1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2220A1">
              <w:rPr>
                <w:rFonts w:ascii="Angsana New" w:hAnsi="Angsana New"/>
                <w:sz w:val="24"/>
                <w:szCs w:val="24"/>
              </w:rPr>
              <w:t>107</w:t>
            </w:r>
            <w:r w:rsidR="00404E27" w:rsidRPr="00134E94">
              <w:rPr>
                <w:rFonts w:ascii="Angsana New" w:hAnsi="Angsana New"/>
                <w:sz w:val="24"/>
                <w:szCs w:val="24"/>
              </w:rPr>
              <w:t>,</w:t>
            </w:r>
            <w:r w:rsidRPr="002220A1">
              <w:rPr>
                <w:rFonts w:ascii="Angsana New" w:hAnsi="Angsana New"/>
                <w:sz w:val="24"/>
                <w:szCs w:val="24"/>
              </w:rPr>
              <w:t>857</w:t>
            </w:r>
          </w:p>
        </w:tc>
      </w:tr>
      <w:tr w:rsidR="00404E27" w:rsidRPr="00134E94" w14:paraId="67031AAD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56095DA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8C5C" w14:textId="6A593B28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7843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7B67A" w14:textId="1DF25DD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03C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3364BD4B" w14:textId="041702B3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EAFC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406939DB" w14:textId="4DF99C0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DD6FF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</w:tcPr>
          <w:p w14:paraId="0D1DDFD5" w14:textId="415C763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4E20943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52E2F7C4" w14:textId="394950FE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2,886</w:t>
            </w:r>
          </w:p>
        </w:tc>
        <w:tc>
          <w:tcPr>
            <w:tcW w:w="270" w:type="dxa"/>
            <w:shd w:val="clear" w:color="auto" w:fill="auto"/>
          </w:tcPr>
          <w:p w14:paraId="684808B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E8377FA" w14:textId="13C8E29F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783,137</w:t>
            </w:r>
          </w:p>
        </w:tc>
        <w:tc>
          <w:tcPr>
            <w:tcW w:w="236" w:type="dxa"/>
            <w:shd w:val="clear" w:color="auto" w:fill="auto"/>
          </w:tcPr>
          <w:p w14:paraId="049E725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D950FC7" w14:textId="7D807E89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467,603</w:t>
            </w:r>
          </w:p>
        </w:tc>
        <w:tc>
          <w:tcPr>
            <w:tcW w:w="236" w:type="dxa"/>
            <w:shd w:val="clear" w:color="auto" w:fill="auto"/>
          </w:tcPr>
          <w:p w14:paraId="6A8B2A8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77EB195D" w14:textId="50059C9C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33,189</w:t>
            </w:r>
          </w:p>
        </w:tc>
        <w:tc>
          <w:tcPr>
            <w:tcW w:w="270" w:type="dxa"/>
            <w:shd w:val="clear" w:color="auto" w:fill="auto"/>
          </w:tcPr>
          <w:p w14:paraId="1138F7F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shd w:val="clear" w:color="auto" w:fill="auto"/>
          </w:tcPr>
          <w:p w14:paraId="518D0629" w14:textId="3C9DAB6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20,760</w:t>
            </w:r>
          </w:p>
        </w:tc>
        <w:tc>
          <w:tcPr>
            <w:tcW w:w="270" w:type="dxa"/>
            <w:shd w:val="clear" w:color="auto" w:fill="auto"/>
          </w:tcPr>
          <w:p w14:paraId="2A32276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11EE326" w14:textId="4BA6193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FD1A3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</w:tcPr>
          <w:p w14:paraId="20E4BCE1" w14:textId="19054633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EBD1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5617C090" w14:textId="0F58B658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819,883</w:t>
            </w:r>
          </w:p>
        </w:tc>
        <w:tc>
          <w:tcPr>
            <w:tcW w:w="269" w:type="dxa"/>
            <w:shd w:val="clear" w:color="auto" w:fill="auto"/>
          </w:tcPr>
          <w:p w14:paraId="6843458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</w:tcPr>
          <w:p w14:paraId="77CF4E7D" w14:textId="6A89D2DF" w:rsidR="00404E27" w:rsidRPr="00134E94" w:rsidRDefault="002220A1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2220A1">
              <w:rPr>
                <w:rFonts w:ascii="Angsana New" w:hAnsi="Angsana New"/>
                <w:sz w:val="24"/>
                <w:szCs w:val="24"/>
              </w:rPr>
              <w:t>491</w:t>
            </w:r>
            <w:r w:rsidR="00404E27" w:rsidRPr="00134E94">
              <w:rPr>
                <w:rFonts w:ascii="Angsana New" w:hAnsi="Angsana New"/>
                <w:sz w:val="24"/>
                <w:szCs w:val="24"/>
              </w:rPr>
              <w:t>,</w:t>
            </w:r>
            <w:r w:rsidRPr="002220A1">
              <w:rPr>
                <w:rFonts w:ascii="Angsana New" w:hAnsi="Angsana New"/>
                <w:sz w:val="24"/>
                <w:szCs w:val="24"/>
              </w:rPr>
              <w:t>249</w:t>
            </w:r>
          </w:p>
        </w:tc>
      </w:tr>
      <w:tr w:rsidR="00404E27" w:rsidRPr="00134E94" w14:paraId="1ADC580C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7D23560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956EA" w14:textId="7C3F4D5C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104,282</w:t>
            </w:r>
          </w:p>
        </w:tc>
        <w:tc>
          <w:tcPr>
            <w:tcW w:w="236" w:type="dxa"/>
            <w:shd w:val="clear" w:color="auto" w:fill="auto"/>
          </w:tcPr>
          <w:p w14:paraId="2E78245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76643" w14:textId="7606B74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107,452</w:t>
            </w:r>
          </w:p>
        </w:tc>
        <w:tc>
          <w:tcPr>
            <w:tcW w:w="236" w:type="dxa"/>
            <w:shd w:val="clear" w:color="auto" w:fill="auto"/>
          </w:tcPr>
          <w:p w14:paraId="66BB02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7C3AC" w14:textId="01CF4108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3ACA7CB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F7384" w14:textId="7BE3844B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70" w:type="dxa"/>
            <w:shd w:val="clear" w:color="auto" w:fill="auto"/>
          </w:tcPr>
          <w:p w14:paraId="229F4C2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9F6D2" w14:textId="13302F25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3,557</w:t>
            </w:r>
          </w:p>
        </w:tc>
        <w:tc>
          <w:tcPr>
            <w:tcW w:w="236" w:type="dxa"/>
            <w:shd w:val="clear" w:color="auto" w:fill="auto"/>
          </w:tcPr>
          <w:p w14:paraId="4EBEB10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321D" w14:textId="4CB4EA8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2,886</w:t>
            </w:r>
          </w:p>
        </w:tc>
        <w:tc>
          <w:tcPr>
            <w:tcW w:w="270" w:type="dxa"/>
            <w:shd w:val="clear" w:color="auto" w:fill="auto"/>
          </w:tcPr>
          <w:p w14:paraId="2A812A7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736AE" w14:textId="1CAAA3DD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783,137</w:t>
            </w:r>
          </w:p>
        </w:tc>
        <w:tc>
          <w:tcPr>
            <w:tcW w:w="236" w:type="dxa"/>
            <w:shd w:val="clear" w:color="auto" w:fill="auto"/>
          </w:tcPr>
          <w:p w14:paraId="1F09791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76626F" w14:textId="45835ADC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467,603</w:t>
            </w:r>
          </w:p>
        </w:tc>
        <w:tc>
          <w:tcPr>
            <w:tcW w:w="236" w:type="dxa"/>
            <w:shd w:val="clear" w:color="auto" w:fill="auto"/>
          </w:tcPr>
          <w:p w14:paraId="5DAB0D5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AEA32" w14:textId="0255DEB9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33,189</w:t>
            </w:r>
          </w:p>
        </w:tc>
        <w:tc>
          <w:tcPr>
            <w:tcW w:w="270" w:type="dxa"/>
            <w:shd w:val="clear" w:color="auto" w:fill="auto"/>
          </w:tcPr>
          <w:p w14:paraId="376726C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827F" w14:textId="07C55BAA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20,760</w:t>
            </w:r>
          </w:p>
        </w:tc>
        <w:tc>
          <w:tcPr>
            <w:tcW w:w="270" w:type="dxa"/>
            <w:shd w:val="clear" w:color="auto" w:fill="auto"/>
          </w:tcPr>
          <w:p w14:paraId="2B09077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F7AEE" w14:textId="5066089E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CBC02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3FEE" w14:textId="7A62C7A6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F38B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D715" w14:textId="5957F95A" w:rsidR="00404E27" w:rsidRPr="00134E94" w:rsidRDefault="0076343D" w:rsidP="0076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4E94">
              <w:rPr>
                <w:rFonts w:ascii="Angsana New" w:hAnsi="Angsana New"/>
                <w:b/>
                <w:bCs/>
                <w:sz w:val="24"/>
                <w:szCs w:val="24"/>
              </w:rPr>
              <w:t>924,534</w:t>
            </w:r>
          </w:p>
        </w:tc>
        <w:tc>
          <w:tcPr>
            <w:tcW w:w="269" w:type="dxa"/>
            <w:shd w:val="clear" w:color="auto" w:fill="auto"/>
          </w:tcPr>
          <w:p w14:paraId="4B1E395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8A89FB" w14:textId="3DCE3652" w:rsidR="00404E27" w:rsidRPr="00134E94" w:rsidRDefault="002220A1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0A1">
              <w:rPr>
                <w:rFonts w:ascii="Angsana New" w:hAnsi="Angsana New"/>
                <w:b/>
                <w:bCs/>
                <w:sz w:val="24"/>
                <w:szCs w:val="24"/>
              </w:rPr>
              <w:t>599</w:t>
            </w:r>
            <w:r w:rsidR="00404E27" w:rsidRPr="00134E9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220A1">
              <w:rPr>
                <w:rFonts w:ascii="Angsana New" w:hAnsi="Angsana New"/>
                <w:b/>
                <w:bCs/>
                <w:sz w:val="24"/>
                <w:szCs w:val="24"/>
              </w:rPr>
              <w:t>106</w:t>
            </w:r>
          </w:p>
        </w:tc>
      </w:tr>
      <w:tr w:rsidR="00404E27" w:rsidRPr="00134E94" w14:paraId="1E6AC226" w14:textId="77777777" w:rsidTr="00404E2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22A937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668CEB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CE438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6D025D9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DADA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38B5E8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6DEE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469206A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1714F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6F8CBDD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55CE20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57576A6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98C42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</w:tcPr>
          <w:p w14:paraId="32AB1AB6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92C979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6EBFCBF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010D0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shd w:val="clear" w:color="auto" w:fill="auto"/>
          </w:tcPr>
          <w:p w14:paraId="765DFC9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B0236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shd w:val="clear" w:color="auto" w:fill="auto"/>
          </w:tcPr>
          <w:p w14:paraId="164A9AF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27647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473E8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363AC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878A7B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C6509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E0EDDD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6250C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25C1FF4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9D8C6F2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00A6FB9C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  <w:cs/>
              </w:rPr>
              <w:t>กำไร (ขาดทุน) ตามส่วน</w:t>
            </w:r>
            <w:r w:rsidRPr="00134E94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งานก่อนหักภาษีเงินได้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0F2DF2" w14:textId="2387CED7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25F1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7EE65026" w14:textId="45E0D48C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(893)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DCE1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4F76394" w14:textId="06FE85A2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(111)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3F2D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1F780649" w14:textId="62573A96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5F2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590FCAA" w14:textId="3A8D5F08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(413)</w:t>
            </w:r>
          </w:p>
        </w:tc>
        <w:tc>
          <w:tcPr>
            <w:tcW w:w="236" w:type="dxa"/>
            <w:shd w:val="clear" w:color="auto" w:fill="auto"/>
          </w:tcPr>
          <w:p w14:paraId="6639DD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54E7C664" w14:textId="5396171B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1,567</w:t>
            </w:r>
          </w:p>
        </w:tc>
        <w:tc>
          <w:tcPr>
            <w:tcW w:w="270" w:type="dxa"/>
            <w:shd w:val="clear" w:color="auto" w:fill="auto"/>
          </w:tcPr>
          <w:p w14:paraId="5AB2D4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98F1B1A" w14:textId="595D0E4E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78,243</w:t>
            </w:r>
          </w:p>
        </w:tc>
        <w:tc>
          <w:tcPr>
            <w:tcW w:w="236" w:type="dxa"/>
            <w:shd w:val="clear" w:color="auto" w:fill="auto"/>
          </w:tcPr>
          <w:p w14:paraId="220F7DC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759F4A5" w14:textId="5B4184F5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23,629</w:t>
            </w:r>
          </w:p>
        </w:tc>
        <w:tc>
          <w:tcPr>
            <w:tcW w:w="236" w:type="dxa"/>
            <w:shd w:val="clear" w:color="auto" w:fill="auto"/>
          </w:tcPr>
          <w:p w14:paraId="610B293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43A1E6C" w14:textId="09E85B33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7</w:t>
            </w:r>
            <w:r w:rsidR="00B86676">
              <w:rPr>
                <w:rFonts w:ascii="Angsana New" w:hAnsi="Angsana New"/>
                <w:sz w:val="24"/>
                <w:szCs w:val="24"/>
              </w:rPr>
              <w:t>,151</w:t>
            </w:r>
          </w:p>
        </w:tc>
        <w:tc>
          <w:tcPr>
            <w:tcW w:w="270" w:type="dxa"/>
            <w:shd w:val="clear" w:color="auto" w:fill="auto"/>
          </w:tcPr>
          <w:p w14:paraId="44ADC21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14:paraId="395A375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  <w:p w14:paraId="58FCCB2B" w14:textId="550AC3E0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(4,246)</w:t>
            </w:r>
          </w:p>
        </w:tc>
        <w:tc>
          <w:tcPr>
            <w:tcW w:w="270" w:type="dxa"/>
            <w:shd w:val="clear" w:color="auto" w:fill="auto"/>
          </w:tcPr>
          <w:p w14:paraId="750B1B6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626C550" w14:textId="75656651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6C5CD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50316DBB" w14:textId="3A922331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1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936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B746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0BE5D1A" w14:textId="3979D92B" w:rsidR="00404E27" w:rsidRPr="00134E94" w:rsidRDefault="0076343D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  <w:cs/>
              </w:rPr>
            </w:pPr>
            <w:r w:rsidRPr="00134E94">
              <w:rPr>
                <w:rFonts w:ascii="Angsana New" w:hAnsi="Angsana New"/>
                <w:sz w:val="24"/>
                <w:szCs w:val="24"/>
              </w:rPr>
              <w:t>85,306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690A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40E91BB5" w14:textId="1827A9CF" w:rsidR="00404E27" w:rsidRPr="00134E94" w:rsidRDefault="002220A1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  <w:r w:rsidRPr="002220A1">
              <w:rPr>
                <w:rFonts w:ascii="Angsana New" w:hAnsi="Angsana New"/>
                <w:sz w:val="24"/>
                <w:szCs w:val="24"/>
              </w:rPr>
              <w:t>21</w:t>
            </w:r>
            <w:r w:rsidR="00404E27" w:rsidRPr="00134E94">
              <w:rPr>
                <w:rFonts w:ascii="Angsana New" w:hAnsi="Angsana New"/>
                <w:sz w:val="24"/>
                <w:szCs w:val="24"/>
              </w:rPr>
              <w:t>,</w:t>
            </w:r>
            <w:r w:rsidRPr="002220A1">
              <w:rPr>
                <w:rFonts w:ascii="Angsana New" w:hAnsi="Angsana New"/>
                <w:sz w:val="24"/>
                <w:szCs w:val="24"/>
              </w:rPr>
              <w:t>001</w:t>
            </w:r>
          </w:p>
        </w:tc>
      </w:tr>
      <w:tr w:rsidR="00404E27" w:rsidRPr="00134E94" w14:paraId="337D8319" w14:textId="77777777" w:rsidTr="00C37A07">
        <w:trPr>
          <w:cantSplit/>
          <w:trHeight w:val="144"/>
        </w:trPr>
        <w:tc>
          <w:tcPr>
            <w:tcW w:w="1980" w:type="dxa"/>
            <w:shd w:val="clear" w:color="auto" w:fill="auto"/>
          </w:tcPr>
          <w:p w14:paraId="1C5503B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7D2AA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9021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032B8A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E389C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48299BB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46AD9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57D6C7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622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6F48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CF12E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15863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BCB5C80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A876E3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0E5BAE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83F3077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0B332032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66E54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5D76705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C199F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</w:tcPr>
          <w:p w14:paraId="553D88E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BADC4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FA0F351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A369B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bottom"/>
          </w:tcPr>
          <w:p w14:paraId="041BF5CA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B10B78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611C035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2075AE9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1F379C8D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4E27" w:rsidRPr="00134E94" w14:paraId="453F9DA9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711B208F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38BCFCEB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04E27" w:rsidRPr="00134E94" w14:paraId="12895EE0" w14:textId="77777777" w:rsidTr="00C37A07">
        <w:trPr>
          <w:cantSplit/>
          <w:trHeight w:val="270"/>
        </w:trPr>
        <w:tc>
          <w:tcPr>
            <w:tcW w:w="1980" w:type="dxa"/>
            <w:shd w:val="clear" w:color="auto" w:fill="FFFFFF"/>
            <w:vAlign w:val="bottom"/>
          </w:tcPr>
          <w:p w14:paraId="34903184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9" w:type="dxa"/>
            <w:gridSpan w:val="27"/>
            <w:shd w:val="clear" w:color="auto" w:fill="auto"/>
            <w:vAlign w:val="bottom"/>
          </w:tcPr>
          <w:p w14:paraId="1AC8559E" w14:textId="77777777" w:rsidR="00404E27" w:rsidRPr="00134E94" w:rsidRDefault="00404E27" w:rsidP="00404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3B096E00" w14:textId="77777777" w:rsidR="00B829E6" w:rsidRPr="00134E94" w:rsidRDefault="00B829E6" w:rsidP="00FC6D60">
      <w:pPr>
        <w:pStyle w:val="BodyText2"/>
        <w:ind w:left="540"/>
        <w:rPr>
          <w:b/>
          <w:bCs/>
          <w:cs/>
        </w:rPr>
        <w:sectPr w:rsidR="00B829E6" w:rsidRPr="00134E94" w:rsidSect="00EE6A08">
          <w:headerReference w:type="default" r:id="rId14"/>
          <w:pgSz w:w="16834" w:h="11909" w:orient="landscape" w:code="9"/>
          <w:pgMar w:top="1152" w:right="806" w:bottom="1109" w:left="576" w:header="720" w:footer="591" w:gutter="0"/>
          <w:cols w:space="720"/>
          <w:docGrid w:linePitch="245"/>
        </w:sectPr>
      </w:pPr>
    </w:p>
    <w:p w14:paraId="44F2AB7A" w14:textId="72352BA3" w:rsidR="00965C7D" w:rsidRPr="00134E94" w:rsidRDefault="00965C7D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bookmarkStart w:id="10" w:name="_Hlk71130983"/>
      <w:bookmarkStart w:id="11" w:name="_Hlk39789390"/>
      <w:r w:rsidRPr="00134E94">
        <w:rPr>
          <w:b/>
          <w:bCs/>
          <w:cs/>
        </w:rPr>
        <w:lastRenderedPageBreak/>
        <w:t>เครื่องมือทางการเงิน</w:t>
      </w:r>
    </w:p>
    <w:bookmarkEnd w:id="10"/>
    <w:p w14:paraId="2CA950BF" w14:textId="77777777" w:rsidR="00965C7D" w:rsidRPr="00134E94" w:rsidRDefault="00965C7D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bookmarkEnd w:id="11"/>
    <w:p w14:paraId="768B78AA" w14:textId="77777777" w:rsidR="00965C7D" w:rsidRPr="00134E94" w:rsidRDefault="00965C7D" w:rsidP="00FD72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134E94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A10452" w14:textId="77777777" w:rsidR="00784233" w:rsidRPr="00134E94" w:rsidRDefault="00784233" w:rsidP="002B1622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p w14:paraId="3F2FB3A7" w14:textId="77777777" w:rsidR="00965C7D" w:rsidRPr="00134E94" w:rsidRDefault="00965C7D" w:rsidP="00EE6A08">
      <w:pPr>
        <w:pStyle w:val="block"/>
        <w:tabs>
          <w:tab w:val="left" w:pos="630"/>
        </w:tabs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134E94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</w:t>
      </w:r>
      <w:r w:rsidR="00257EBB" w:rsidRPr="00134E94"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หนี้สินทางการเงิน รวมถึง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="00257EBB" w:rsidRPr="00134E94">
        <w:rPr>
          <w:rFonts w:ascii="Angsana New" w:hAnsi="Angsana New" w:hint="cs"/>
          <w:spacing w:val="-4"/>
          <w:sz w:val="30"/>
          <w:szCs w:val="30"/>
          <w:cs/>
          <w:lang w:bidi="th-TH"/>
        </w:rPr>
        <w:t>สินทรัพย์ทางการเงินและ</w:t>
      </w:r>
      <w:r w:rsidRPr="00134E94">
        <w:rPr>
          <w:rFonts w:ascii="Angsana New" w:hAnsi="Angsana New"/>
          <w:spacing w:val="-4"/>
          <w:sz w:val="30"/>
          <w:szCs w:val="30"/>
          <w:cs/>
          <w:lang w:bidi="th-TH"/>
        </w:rPr>
        <w:t>หนี้สินทางการเงิน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ที่</w:t>
      </w:r>
      <w:r w:rsidR="00C6433C" w:rsidRPr="00134E94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134E94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134E9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40BDCCB" w14:textId="77777777" w:rsidR="009963C7" w:rsidRPr="00134E94" w:rsidRDefault="009963C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6B7FE7" w:rsidRPr="00134E94" w14:paraId="059F0FCF" w14:textId="77777777" w:rsidTr="009D775A">
        <w:trPr>
          <w:cantSplit/>
          <w:trHeight w:val="20"/>
          <w:tblHeader/>
        </w:trPr>
        <w:tc>
          <w:tcPr>
            <w:tcW w:w="2970" w:type="dxa"/>
            <w:vAlign w:val="bottom"/>
            <w:hideMark/>
          </w:tcPr>
          <w:p w14:paraId="76222A64" w14:textId="77777777" w:rsidR="006B7FE7" w:rsidRPr="00134E94" w:rsidRDefault="006B7FE7" w:rsidP="00FB371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C12595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210" w:type="dxa"/>
            <w:gridSpan w:val="9"/>
            <w:vAlign w:val="bottom"/>
            <w:hideMark/>
          </w:tcPr>
          <w:p w14:paraId="67CB844B" w14:textId="77777777" w:rsidR="006B7FE7" w:rsidRPr="00134E94" w:rsidRDefault="006B7FE7" w:rsidP="00FB3719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079F8351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422E3484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1A18E43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hideMark/>
          </w:tcPr>
          <w:p w14:paraId="2DDB5FCE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_Hlk7113101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  <w:bookmarkEnd w:id="12"/>
          </w:p>
        </w:tc>
        <w:tc>
          <w:tcPr>
            <w:tcW w:w="182" w:type="dxa"/>
          </w:tcPr>
          <w:p w14:paraId="53F735E8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28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4DDBE2FB" w14:textId="77777777" w:rsidR="006B7FE7" w:rsidRPr="00134E94" w:rsidRDefault="006B7FE7" w:rsidP="00FB371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B7FE7" w:rsidRPr="00134E94" w14:paraId="3F97609B" w14:textId="77777777" w:rsidTr="009D775A">
        <w:trPr>
          <w:cantSplit/>
          <w:trHeight w:val="20"/>
          <w:tblHeader/>
        </w:trPr>
        <w:tc>
          <w:tcPr>
            <w:tcW w:w="2970" w:type="dxa"/>
            <w:hideMark/>
          </w:tcPr>
          <w:p w14:paraId="0D7D5C86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D532699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FC6B9D" w14:textId="77777777" w:rsidR="006B7FE7" w:rsidRPr="00134E94" w:rsidRDefault="002B1622" w:rsidP="002B1622">
            <w:pPr>
              <w:pStyle w:val="acctfourfigures"/>
              <w:tabs>
                <w:tab w:val="decimal" w:pos="731"/>
              </w:tabs>
              <w:spacing w:line="240" w:lineRule="auto"/>
              <w:ind w:left="-76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2" w:type="dxa"/>
          </w:tcPr>
          <w:p w14:paraId="03B92A1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718FCBAE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485B591" w14:textId="77777777" w:rsidR="00257EBB" w:rsidRPr="00134E94" w:rsidRDefault="00257EBB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8935020" w14:textId="77777777" w:rsidR="006B7FE7" w:rsidRPr="00134E94" w:rsidRDefault="006B7FE7" w:rsidP="00240461">
            <w:pPr>
              <w:pStyle w:val="acctfourfigures"/>
              <w:tabs>
                <w:tab w:val="decimal" w:pos="-83"/>
              </w:tabs>
              <w:spacing w:line="240" w:lineRule="auto"/>
              <w:ind w:left="-8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167583F0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tcBorders>
              <w:left w:val="nil"/>
              <w:bottom w:val="nil"/>
              <w:right w:val="nil"/>
            </w:tcBorders>
            <w:hideMark/>
          </w:tcPr>
          <w:p w14:paraId="35535D63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32789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48A8E5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843EF2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hideMark/>
          </w:tcPr>
          <w:p w14:paraId="376F9704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014AC5" w14:textId="77777777" w:rsidR="00257EBB" w:rsidRPr="00134E94" w:rsidRDefault="00257EBB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9E4AFE" w14:textId="77777777" w:rsidR="006B7FE7" w:rsidRPr="00134E94" w:rsidRDefault="006B7FE7" w:rsidP="00FB371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34E94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6AFF3E5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hideMark/>
          </w:tcPr>
          <w:p w14:paraId="572CA1AF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439C66" w14:textId="77777777" w:rsidR="00257EBB" w:rsidRPr="00134E94" w:rsidRDefault="00257EBB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D3EF7D" w14:textId="77777777" w:rsidR="006B7FE7" w:rsidRPr="00134E94" w:rsidRDefault="006B7FE7" w:rsidP="00FB371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B7FE7" w:rsidRPr="00134E94" w14:paraId="79CC5B4F" w14:textId="77777777" w:rsidTr="009D775A">
        <w:trPr>
          <w:cantSplit/>
          <w:trHeight w:val="297"/>
          <w:tblHeader/>
        </w:trPr>
        <w:tc>
          <w:tcPr>
            <w:tcW w:w="2970" w:type="dxa"/>
          </w:tcPr>
          <w:p w14:paraId="2D61FE1D" w14:textId="77777777" w:rsidR="006B7FE7" w:rsidRPr="00134E94" w:rsidRDefault="006B7FE7" w:rsidP="00FB3719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35E7647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10" w:type="dxa"/>
            <w:gridSpan w:val="9"/>
            <w:hideMark/>
          </w:tcPr>
          <w:p w14:paraId="79EC502A" w14:textId="77777777" w:rsidR="006B7FE7" w:rsidRPr="00134E94" w:rsidRDefault="006B7FE7" w:rsidP="00FB3719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7FE7" w:rsidRPr="00134E94" w14:paraId="4FF95F66" w14:textId="77777777" w:rsidTr="009D775A">
        <w:trPr>
          <w:cantSplit/>
          <w:trHeight w:val="20"/>
        </w:trPr>
        <w:tc>
          <w:tcPr>
            <w:tcW w:w="2970" w:type="dxa"/>
            <w:hideMark/>
          </w:tcPr>
          <w:p w14:paraId="2FD7CFE0" w14:textId="2FA7EA0B" w:rsidR="006B7FE7" w:rsidRPr="00134E94" w:rsidRDefault="00E75E0E" w:rsidP="00FB371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E4260"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054E86B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91DE4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7087F6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C0BEB01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004370BD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3648C14D" w14:textId="77777777" w:rsidR="006B7FE7" w:rsidRPr="00134E94" w:rsidRDefault="006B7FE7" w:rsidP="00FB371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02C7B1F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657C1573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FB7AA" w14:textId="77777777" w:rsidR="006B7FE7" w:rsidRPr="00134E94" w:rsidRDefault="006B7FE7" w:rsidP="00FB3719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45DB42" w14:textId="77777777" w:rsidR="006B7FE7" w:rsidRPr="00134E94" w:rsidRDefault="006B7FE7" w:rsidP="00FB371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93569" w:rsidRPr="00134E94" w14:paraId="6EE3A924" w14:textId="77777777" w:rsidTr="009D775A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2CCD9F87" w14:textId="77777777" w:rsidR="00993569" w:rsidRPr="00134E94" w:rsidRDefault="00993569" w:rsidP="00993569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bookmarkStart w:id="13" w:name="_Hlk71131057"/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676DBEDB" w14:textId="77777777" w:rsidR="00993569" w:rsidRPr="00134E94" w:rsidRDefault="00993569" w:rsidP="00993569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3FB5F7" w14:textId="022C00D9" w:rsidR="00993569" w:rsidRPr="00134E94" w:rsidRDefault="00AC0199" w:rsidP="00993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115,920</w:t>
            </w:r>
          </w:p>
        </w:tc>
        <w:tc>
          <w:tcPr>
            <w:tcW w:w="182" w:type="dxa"/>
            <w:vAlign w:val="bottom"/>
          </w:tcPr>
          <w:p w14:paraId="3F34BFD7" w14:textId="77777777" w:rsidR="00993569" w:rsidRPr="00134E94" w:rsidRDefault="00993569" w:rsidP="0099356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5B05F5D" w14:textId="77777777" w:rsidR="00993569" w:rsidRPr="00134E94" w:rsidRDefault="00993569" w:rsidP="0099356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A475ED5" w14:textId="77777777" w:rsidR="00993569" w:rsidRPr="00134E94" w:rsidRDefault="00993569" w:rsidP="0099356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5F0DE85E" w14:textId="77777777" w:rsidR="00993569" w:rsidRPr="00134E94" w:rsidRDefault="00993569" w:rsidP="0099356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9859EE" w14:textId="77777777" w:rsidR="00993569" w:rsidRPr="00134E94" w:rsidRDefault="00993569" w:rsidP="00993569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6BEDBFF" w14:textId="6D2932E9" w:rsidR="00993569" w:rsidRPr="00134E94" w:rsidRDefault="00AC0199" w:rsidP="00993569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/>
              </w:rPr>
              <w:t>115,515</w:t>
            </w:r>
          </w:p>
        </w:tc>
        <w:tc>
          <w:tcPr>
            <w:tcW w:w="180" w:type="dxa"/>
            <w:vAlign w:val="bottom"/>
          </w:tcPr>
          <w:p w14:paraId="130AABFE" w14:textId="77777777" w:rsidR="00993569" w:rsidRPr="00134E94" w:rsidRDefault="00993569" w:rsidP="009935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B74E78C" w14:textId="609309AF" w:rsidR="00993569" w:rsidRPr="00134E94" w:rsidRDefault="00AC0199" w:rsidP="00C86F8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lang w:bidi="th-TH"/>
              </w:rPr>
              <w:t>115,515</w:t>
            </w:r>
          </w:p>
        </w:tc>
      </w:tr>
      <w:bookmarkEnd w:id="13"/>
    </w:tbl>
    <w:p w14:paraId="2EDCCEA1" w14:textId="77777777" w:rsidR="006B7FE7" w:rsidRPr="00134E94" w:rsidRDefault="006B7FE7" w:rsidP="00965C7D">
      <w:pPr>
        <w:pStyle w:val="BodyText2"/>
        <w:tabs>
          <w:tab w:val="left" w:pos="540"/>
        </w:tabs>
        <w:rPr>
          <w:b/>
          <w:bCs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180"/>
        <w:gridCol w:w="1800"/>
        <w:gridCol w:w="182"/>
        <w:gridCol w:w="808"/>
        <w:gridCol w:w="259"/>
        <w:gridCol w:w="889"/>
        <w:gridCol w:w="180"/>
        <w:gridCol w:w="911"/>
        <w:gridCol w:w="180"/>
        <w:gridCol w:w="1001"/>
      </w:tblGrid>
      <w:tr w:rsidR="005B7BB2" w:rsidRPr="00134E94" w14:paraId="55213A11" w14:textId="77777777" w:rsidTr="005B7BB2">
        <w:trPr>
          <w:cantSplit/>
          <w:trHeight w:val="20"/>
        </w:trPr>
        <w:tc>
          <w:tcPr>
            <w:tcW w:w="2970" w:type="dxa"/>
            <w:hideMark/>
          </w:tcPr>
          <w:p w14:paraId="67EFB666" w14:textId="36F4C002" w:rsidR="005B7BB2" w:rsidRPr="00134E94" w:rsidRDefault="005B7BB2" w:rsidP="005B7BB2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2F238C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7068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723564EE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E04A9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8B58728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0EF97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4857F0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9" w:type="dxa"/>
          </w:tcPr>
          <w:p w14:paraId="00673B37" w14:textId="77777777" w:rsidR="005B7BB2" w:rsidRPr="00134E94" w:rsidRDefault="005B7BB2" w:rsidP="005B7BB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75046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</w:tcPr>
          <w:p w14:paraId="17AF561D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75FB9" w14:textId="77777777" w:rsidR="005B7BB2" w:rsidRPr="00134E94" w:rsidRDefault="005B7BB2" w:rsidP="005B7BB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3070094A" w14:textId="77777777" w:rsidR="005B7BB2" w:rsidRPr="00134E94" w:rsidRDefault="005B7BB2" w:rsidP="005B7BB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457F" w:rsidRPr="00134E94" w14:paraId="6AB7ADC0" w14:textId="77777777" w:rsidTr="005B7BB2">
        <w:trPr>
          <w:cantSplit/>
          <w:trHeight w:val="20"/>
        </w:trPr>
        <w:tc>
          <w:tcPr>
            <w:tcW w:w="2970" w:type="dxa"/>
            <w:shd w:val="clear" w:color="auto" w:fill="auto"/>
            <w:hideMark/>
          </w:tcPr>
          <w:p w14:paraId="76BD8460" w14:textId="77777777" w:rsidR="0072457F" w:rsidRPr="00134E94" w:rsidRDefault="0072457F" w:rsidP="0072457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="Angsana New" w:hAnsi="Angsana New"/>
                <w:color w:val="0000FF"/>
                <w:sz w:val="30"/>
                <w:szCs w:val="30"/>
                <w:lang w:bidi="th-TH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5F8C4DC9" w14:textId="77777777" w:rsidR="0072457F" w:rsidRPr="00134E94" w:rsidRDefault="0072457F" w:rsidP="0072457F">
            <w:pPr>
              <w:pStyle w:val="acctfourfigures"/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490FC0D" w14:textId="3AFB821A" w:rsidR="0072457F" w:rsidRPr="00134E94" w:rsidRDefault="0072457F" w:rsidP="00724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02" w:right="-89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</w:t>
            </w:r>
            <w:r w:rsidR="00C47182" w:rsidRPr="00134E94">
              <w:rPr>
                <w:rFonts w:ascii="Angsana New" w:hAnsi="Angsana New"/>
                <w:sz w:val="30"/>
                <w:szCs w:val="30"/>
              </w:rPr>
              <w:t>26,300</w:t>
            </w:r>
          </w:p>
        </w:tc>
        <w:tc>
          <w:tcPr>
            <w:tcW w:w="182" w:type="dxa"/>
            <w:vAlign w:val="bottom"/>
          </w:tcPr>
          <w:p w14:paraId="69224501" w14:textId="77777777" w:rsidR="0072457F" w:rsidRPr="00134E94" w:rsidRDefault="0072457F" w:rsidP="0072457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62BE1FBD" w14:textId="77777777" w:rsidR="0072457F" w:rsidRPr="00134E94" w:rsidRDefault="0072457F" w:rsidP="0072457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  <w:vAlign w:val="bottom"/>
          </w:tcPr>
          <w:p w14:paraId="32D47079" w14:textId="77777777" w:rsidR="0072457F" w:rsidRPr="00134E94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AEBB17E" w14:textId="77777777" w:rsidR="0072457F" w:rsidRPr="00134E94" w:rsidRDefault="0072457F" w:rsidP="0072457F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04F8F3" w14:textId="77777777" w:rsidR="0072457F" w:rsidRPr="00134E94" w:rsidRDefault="0072457F" w:rsidP="0072457F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CF7BBC" w14:textId="77C42003" w:rsidR="0072457F" w:rsidRPr="00134E94" w:rsidRDefault="00C47182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  <w:tc>
          <w:tcPr>
            <w:tcW w:w="180" w:type="dxa"/>
            <w:vAlign w:val="bottom"/>
          </w:tcPr>
          <w:p w14:paraId="1ECAC5FF" w14:textId="77777777" w:rsidR="0072457F" w:rsidRPr="00134E94" w:rsidRDefault="0072457F" w:rsidP="0072457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41A9449" w14:textId="2BAA6A2B" w:rsidR="0072457F" w:rsidRPr="00134E94" w:rsidRDefault="00C47182" w:rsidP="0072457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125,846</w:t>
            </w:r>
          </w:p>
        </w:tc>
      </w:tr>
    </w:tbl>
    <w:p w14:paraId="3B68CF48" w14:textId="77777777" w:rsidR="000622F7" w:rsidRPr="00134E94" w:rsidRDefault="000622F7" w:rsidP="00A54D20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</w:p>
    <w:p w14:paraId="23F08F4C" w14:textId="77777777" w:rsidR="007F3FB2" w:rsidRPr="00134E9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4" w:name="_Hlk70808301"/>
      <w:bookmarkStart w:id="15" w:name="_Hlk70779849"/>
      <w:r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EB6285B" w14:textId="77777777" w:rsidR="007F3FB2" w:rsidRPr="00134E94" w:rsidRDefault="007F3FB2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35E983D" w14:textId="77777777" w:rsidR="000622F7" w:rsidRPr="00134E94" w:rsidRDefault="007F3FB2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กลุ่มบริษัทไม่มีการกระจุกตัวอย่างมีนัยส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คัญของความเสี่ยงทางด้านสินเชื่อ กลุ่มบริษัทมีนโยบายที่เหมาะสมเพื่อท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ให้เชื่อมั่นได้ว่าได้ท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สัญญากับลูกค้าที่มีประวัติสินเชื่ออยู่ในระดับที่เหมาะสมซึ่งมีการจ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กัดสินเชื่อลูกค้า รวมถึงได้รับการรับประกันที่เหมาะสมจากลูกค้า รายการเงินสดได้เลือกที่จะท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รายการกับสถาบันการเงินที่มีระดับ</w:t>
      </w:r>
      <w:r w:rsidR="00137AE2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ความน่าเชื่อถือสูง กลุ่มบริษัทมีนโยบายจ</w:t>
      </w:r>
      <w:r w:rsidRPr="00134E94">
        <w:rPr>
          <w:rFonts w:ascii="Angsana New" w:hAnsi="Angsana New" w:hint="cs"/>
          <w:sz w:val="30"/>
          <w:szCs w:val="30"/>
          <w:cs/>
        </w:rPr>
        <w:t>ำ</w:t>
      </w:r>
      <w:r w:rsidRPr="00134E94">
        <w:rPr>
          <w:rFonts w:ascii="Angsana New" w:hAnsi="Angsana New"/>
          <w:sz w:val="30"/>
          <w:szCs w:val="30"/>
          <w:cs/>
        </w:rPr>
        <w:t>กัดวงเงินธุรกรรมสินเชื่อกับสถาบันการเงินแต่ละแห่งอย่างเหมาะสม</w:t>
      </w:r>
    </w:p>
    <w:p w14:paraId="369C2C7A" w14:textId="04821978" w:rsidR="000622F7" w:rsidRDefault="000622F7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17BF94" w14:textId="401D3FF9" w:rsidR="00C6132F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2BF791" w14:textId="5AC553C9" w:rsidR="00C6132F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F2C2540" w14:textId="3B9E0348" w:rsidR="00C6132F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F0C4BD" w14:textId="2AB8497F" w:rsidR="00C6132F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E867DF" w14:textId="77777777" w:rsidR="00C6132F" w:rsidRPr="00134E94" w:rsidRDefault="00C6132F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3BDD1FA" w14:textId="5F031421" w:rsidR="00AF37A8" w:rsidRPr="00134E94" w:rsidRDefault="00AF37A8" w:rsidP="00062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4E9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ผลขาดทุนด้านเครดิตที่คาดว่าจะเกิดขึ้น</w:t>
      </w:r>
    </w:p>
    <w:p w14:paraId="742D2FF2" w14:textId="77777777" w:rsidR="00AF37A8" w:rsidRPr="00134E94" w:rsidRDefault="00AF37A8" w:rsidP="00D93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DA109A5" w14:textId="17006BDE" w:rsidR="007F3FB2" w:rsidRPr="00134E94" w:rsidRDefault="00AF37A8" w:rsidP="007545C9">
      <w:pPr>
        <w:pStyle w:val="ListParagraph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134E94">
        <w:rPr>
          <w:rFonts w:ascii="Angsana New" w:hAnsi="Angsana New" w:cs="Angsana New"/>
          <w:sz w:val="30"/>
          <w:szCs w:val="30"/>
          <w:cs/>
        </w:rPr>
        <w:t>ค่าเผื่อ</w:t>
      </w:r>
      <w:r w:rsidR="000440F4" w:rsidRPr="00134E94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</w:t>
      </w:r>
      <w:r w:rsidRPr="00134E94">
        <w:rPr>
          <w:rFonts w:ascii="Angsana New" w:hAnsi="Angsana New" w:cs="Angsana New"/>
          <w:sz w:val="30"/>
          <w:szCs w:val="30"/>
          <w:cs/>
        </w:rPr>
        <w:t>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ผลขาดทุนด้านเครดิตของสินทรัพย์ทางการเงินเหล่านี้</w:t>
      </w:r>
      <w:r w:rsidR="000440F4" w:rsidRPr="00134E94">
        <w:rPr>
          <w:rFonts w:ascii="Angsana New" w:hAnsi="Angsana New" w:cs="Angsana New"/>
          <w:sz w:val="30"/>
          <w:szCs w:val="30"/>
        </w:rPr>
        <w:br/>
      </w:r>
      <w:r w:rsidRPr="00134E94">
        <w:rPr>
          <w:rFonts w:ascii="Angsana New" w:hAnsi="Angsana New" w:cs="Angsana New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134E94" w:rsidDel="005B6E1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4E94">
        <w:rPr>
          <w:rFonts w:ascii="Angsana New" w:hAnsi="Angsana New" w:cs="Angsana New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134E94">
        <w:rPr>
          <w:rFonts w:ascii="Angsana New" w:hAnsi="Angsana New" w:cs="Angsana New"/>
          <w:sz w:val="30"/>
          <w:szCs w:val="30"/>
        </w:rPr>
        <w:t xml:space="preserve"> </w:t>
      </w:r>
    </w:p>
    <w:p w14:paraId="222CABA5" w14:textId="77777777" w:rsidR="000622F7" w:rsidRPr="00134E94" w:rsidRDefault="000622F7" w:rsidP="00C37A07">
      <w:pPr>
        <w:pStyle w:val="ListParagraph"/>
        <w:shd w:val="clear" w:color="auto" w:fill="FFFFFF"/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bookmarkEnd w:id="14"/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5"/>
        <w:gridCol w:w="236"/>
        <w:gridCol w:w="12"/>
        <w:gridCol w:w="830"/>
        <w:gridCol w:w="236"/>
        <w:gridCol w:w="757"/>
        <w:gridCol w:w="236"/>
        <w:gridCol w:w="757"/>
        <w:gridCol w:w="6"/>
        <w:gridCol w:w="230"/>
        <w:gridCol w:w="6"/>
        <w:gridCol w:w="747"/>
        <w:gridCol w:w="236"/>
        <w:gridCol w:w="754"/>
        <w:gridCol w:w="239"/>
        <w:gridCol w:w="751"/>
        <w:gridCol w:w="240"/>
        <w:gridCol w:w="1019"/>
        <w:gridCol w:w="6"/>
        <w:gridCol w:w="234"/>
        <w:gridCol w:w="6"/>
        <w:gridCol w:w="837"/>
      </w:tblGrid>
      <w:tr w:rsidR="00124BA7" w:rsidRPr="00134E94" w14:paraId="2F344D9A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5FC02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FF1A2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389C628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7CACA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shd w:val="clear" w:color="auto" w:fill="auto"/>
            <w:vAlign w:val="bottom"/>
          </w:tcPr>
          <w:p w14:paraId="63F7A9A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BA7" w:rsidRPr="00134E94" w14:paraId="61B2829F" w14:textId="77777777" w:rsidTr="00C37A07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0491CFE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E2C62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5ED7FD0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1337A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61" w:type="dxa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04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CD6A92" w:rsidRPr="00134E94" w14:paraId="7F04287B" w14:textId="77777777" w:rsidTr="00E0074C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69AE1AF7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4D63CD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4EFA82C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87EF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8AC7033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5928AB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31" w:type="dxa"/>
            <w:gridSpan w:val="14"/>
            <w:shd w:val="clear" w:color="auto" w:fill="auto"/>
            <w:vAlign w:val="bottom"/>
          </w:tcPr>
          <w:p w14:paraId="722233BC" w14:textId="7ECC53D3" w:rsidR="00CD6A92" w:rsidRPr="00134E94" w:rsidRDefault="00CD6A92" w:rsidP="00CD6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05F80"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</w:t>
            </w: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527B2D4" w14:textId="77777777" w:rsidR="00CD6A92" w:rsidRPr="00134E94" w:rsidRDefault="00CD6A92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BA7" w:rsidRPr="00134E94" w14:paraId="7CBCCB5A" w14:textId="77777777" w:rsidTr="00CD6A92">
        <w:trPr>
          <w:trHeight w:val="432"/>
          <w:tblHeader/>
        </w:trPr>
        <w:tc>
          <w:tcPr>
            <w:tcW w:w="1435" w:type="dxa"/>
            <w:shd w:val="clear" w:color="auto" w:fill="auto"/>
            <w:vAlign w:val="bottom"/>
          </w:tcPr>
          <w:p w14:paraId="5F3205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F95BCF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2" w:type="dxa"/>
            <w:gridSpan w:val="2"/>
            <w:shd w:val="clear" w:color="auto" w:fill="auto"/>
          </w:tcPr>
          <w:p w14:paraId="2543C6A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427CB5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5B0423C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05E9E72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bookmarkStart w:id="16" w:name="_Hlk71131153"/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สินทรัพย์ที่เกิดจากสัญญา</w:t>
            </w:r>
            <w:bookmarkEnd w:id="16"/>
          </w:p>
        </w:tc>
        <w:tc>
          <w:tcPr>
            <w:tcW w:w="236" w:type="dxa"/>
            <w:shd w:val="clear" w:color="auto" w:fill="auto"/>
          </w:tcPr>
          <w:p w14:paraId="795526E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2C2F33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F969E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0DCD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419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483B7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44DB8C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20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5AF1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3DC3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3978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87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E363AC9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9E312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91044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2C1DBA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14F63B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36F75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24BA7" w:rsidRPr="00134E94" w14:paraId="7BFDFF1A" w14:textId="77777777" w:rsidTr="00C37A07">
        <w:tc>
          <w:tcPr>
            <w:tcW w:w="1671" w:type="dxa"/>
            <w:gridSpan w:val="2"/>
            <w:shd w:val="clear" w:color="auto" w:fill="auto"/>
          </w:tcPr>
          <w:p w14:paraId="71D245B6" w14:textId="0CE13791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  <w:r w:rsidR="00BD4B1E"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842" w:type="dxa"/>
            <w:gridSpan w:val="2"/>
            <w:shd w:val="clear" w:color="auto" w:fill="auto"/>
          </w:tcPr>
          <w:p w14:paraId="2AC9477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6C651F5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142D550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24BA7" w:rsidRPr="00134E94" w14:paraId="71DBE4C0" w14:textId="77777777" w:rsidTr="00C37A07">
        <w:tc>
          <w:tcPr>
            <w:tcW w:w="1435" w:type="dxa"/>
            <w:shd w:val="clear" w:color="auto" w:fill="auto"/>
          </w:tcPr>
          <w:p w14:paraId="5A308C9E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8F7EAA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02FAFD81" w14:textId="77777777" w:rsidR="00124BA7" w:rsidRPr="00134E94" w:rsidRDefault="00124BA7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40AA1EB7" w14:textId="77777777" w:rsidTr="00C37A07">
        <w:tc>
          <w:tcPr>
            <w:tcW w:w="1435" w:type="dxa"/>
            <w:shd w:val="clear" w:color="auto" w:fill="auto"/>
          </w:tcPr>
          <w:p w14:paraId="1BE37E0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0165DEA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1AA06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88680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00CE82E" w14:textId="6444AA03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236" w:type="dxa"/>
            <w:shd w:val="clear" w:color="auto" w:fill="auto"/>
          </w:tcPr>
          <w:p w14:paraId="6A3419A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BC91FEA" w14:textId="393B2BC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2.23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DDA44B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98A680F" w14:textId="7599AAFA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18.9</w:t>
            </w:r>
            <w:r w:rsidR="002220A1" w:rsidRPr="002220A1">
              <w:rPr>
                <w:rFonts w:ascii="Angsana New" w:hAnsi="Angsana New" w:hint="cs"/>
                <w:sz w:val="22"/>
                <w:szCs w:val="22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DC6E9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30836AF" w14:textId="00B03BA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26A36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E57795D" w14:textId="03ED145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D7C1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C28ECC1" w14:textId="5877560F" w:rsidR="001E4042" w:rsidRPr="00134E94" w:rsidRDefault="002220A1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2220A1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D9472D" w:rsidRPr="00134E9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220A1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90F7A3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31D12CA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2E4E9B4" w14:textId="77777777" w:rsidTr="00C37A07">
        <w:tc>
          <w:tcPr>
            <w:tcW w:w="1435" w:type="dxa"/>
            <w:shd w:val="clear" w:color="auto" w:fill="auto"/>
          </w:tcPr>
          <w:p w14:paraId="596920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0FEBE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AD9888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57A9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3C018F5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0E27759A" w14:textId="77777777" w:rsidTr="00C37A07">
        <w:tc>
          <w:tcPr>
            <w:tcW w:w="1435" w:type="dxa"/>
            <w:shd w:val="clear" w:color="auto" w:fill="auto"/>
          </w:tcPr>
          <w:p w14:paraId="42E663D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91644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33C0FFF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922CF" w:rsidRPr="00134E94" w14:paraId="3B354604" w14:textId="77777777" w:rsidTr="00617D2D">
        <w:tc>
          <w:tcPr>
            <w:tcW w:w="1435" w:type="dxa"/>
            <w:shd w:val="clear" w:color="auto" w:fill="auto"/>
          </w:tcPr>
          <w:p w14:paraId="1AD75F8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53778113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9F8BFF" w14:textId="67579EAF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590,357</w:t>
            </w:r>
          </w:p>
        </w:tc>
        <w:tc>
          <w:tcPr>
            <w:tcW w:w="236" w:type="dxa"/>
            <w:shd w:val="clear" w:color="auto" w:fill="auto"/>
          </w:tcPr>
          <w:p w14:paraId="45CA8429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53D0086" w14:textId="039B509F" w:rsidR="00A922CF" w:rsidRPr="00134E94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536,0</w:t>
            </w:r>
            <w:r w:rsidR="002220A1" w:rsidRPr="002220A1">
              <w:rPr>
                <w:rFonts w:ascii="Angsana New" w:hAnsi="Angsana New" w:hint="cs"/>
                <w:sz w:val="22"/>
                <w:szCs w:val="22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14:paraId="1049D02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AC40A5D" w14:textId="70F0D133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27,745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DCE7E95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DAEA15" w14:textId="681C87C8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1,376</w:t>
            </w:r>
          </w:p>
        </w:tc>
        <w:tc>
          <w:tcPr>
            <w:tcW w:w="236" w:type="dxa"/>
            <w:shd w:val="clear" w:color="auto" w:fill="auto"/>
          </w:tcPr>
          <w:p w14:paraId="3A52D3D6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6959907" w14:textId="60381146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39" w:type="dxa"/>
            <w:shd w:val="clear" w:color="auto" w:fill="auto"/>
          </w:tcPr>
          <w:p w14:paraId="041C64A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04F3775" w14:textId="0DEAC4BE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0F71F4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34714" w14:textId="145F60C0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1,201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1A8EE6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23E8F615" w14:textId="127A9BEA" w:rsidR="00A922CF" w:rsidRPr="00134E94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566,</w:t>
            </w:r>
            <w:r w:rsidR="002220A1" w:rsidRPr="002220A1">
              <w:rPr>
                <w:rFonts w:ascii="Angsana New" w:hAnsi="Angsana New" w:hint="cs"/>
                <w:b/>
                <w:bCs/>
                <w:sz w:val="22"/>
                <w:szCs w:val="22"/>
              </w:rPr>
              <w:t>399</w:t>
            </w:r>
          </w:p>
        </w:tc>
      </w:tr>
      <w:tr w:rsidR="00A922CF" w:rsidRPr="00134E94" w14:paraId="53031D5A" w14:textId="77777777" w:rsidTr="007545C9">
        <w:tc>
          <w:tcPr>
            <w:tcW w:w="1435" w:type="dxa"/>
            <w:shd w:val="clear" w:color="auto" w:fill="auto"/>
          </w:tcPr>
          <w:p w14:paraId="05CBDEC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92D105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F2AF40" w14:textId="01B7B7D6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br/>
              <w:t>-</w:t>
            </w:r>
          </w:p>
        </w:tc>
        <w:tc>
          <w:tcPr>
            <w:tcW w:w="236" w:type="dxa"/>
            <w:shd w:val="clear" w:color="auto" w:fill="auto"/>
          </w:tcPr>
          <w:p w14:paraId="713A22A8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5E508343" w14:textId="017663A2" w:rsidR="00A922CF" w:rsidRPr="00134E94" w:rsidRDefault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(187)</w:t>
            </w:r>
          </w:p>
        </w:tc>
        <w:tc>
          <w:tcPr>
            <w:tcW w:w="236" w:type="dxa"/>
            <w:shd w:val="clear" w:color="auto" w:fill="auto"/>
          </w:tcPr>
          <w:p w14:paraId="51C88179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141BDA86" w14:textId="3E866ABF" w:rsidR="00A922CF" w:rsidRPr="00134E94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(6</w:t>
            </w:r>
            <w:r w:rsidR="002220A1" w:rsidRPr="002220A1">
              <w:rPr>
                <w:rFonts w:ascii="Angsana New" w:hAnsi="Angsana New" w:hint="cs"/>
                <w:sz w:val="22"/>
                <w:szCs w:val="22"/>
              </w:rPr>
              <w:t>19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B9AF8C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347E488" w14:textId="1F59A42C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(260)</w:t>
            </w:r>
          </w:p>
        </w:tc>
        <w:tc>
          <w:tcPr>
            <w:tcW w:w="236" w:type="dxa"/>
            <w:shd w:val="clear" w:color="auto" w:fill="auto"/>
          </w:tcPr>
          <w:p w14:paraId="08170C4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73DBABB" w14:textId="766D9B63" w:rsidR="00A922CF" w:rsidRPr="00134E94" w:rsidRDefault="00A922CF" w:rsidP="00754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239" w:type="dxa"/>
            <w:shd w:val="clear" w:color="auto" w:fill="auto"/>
          </w:tcPr>
          <w:p w14:paraId="16317CB7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38A37CD" w14:textId="23B685AE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240" w:type="dxa"/>
            <w:shd w:val="clear" w:color="auto" w:fill="auto"/>
          </w:tcPr>
          <w:p w14:paraId="688B533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054BF6" w14:textId="4402F45A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(1,201)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A3FFF6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511FFB93" w14:textId="762E77C8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br/>
              <w:t>(2,267)</w:t>
            </w:r>
          </w:p>
        </w:tc>
      </w:tr>
      <w:tr w:rsidR="001E4042" w:rsidRPr="00134E94" w14:paraId="15512E31" w14:textId="77777777" w:rsidTr="00C37A07">
        <w:tc>
          <w:tcPr>
            <w:tcW w:w="1435" w:type="dxa"/>
            <w:shd w:val="clear" w:color="auto" w:fill="auto"/>
          </w:tcPr>
          <w:p w14:paraId="3989F59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C9E766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31D04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10BCF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3D2E22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FDC33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7B372A3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E5C396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shd w:val="clear" w:color="auto" w:fill="auto"/>
          </w:tcPr>
          <w:p w14:paraId="03131D2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51465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C0553A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66ED6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EAF84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8A79F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shd w:val="clear" w:color="auto" w:fill="auto"/>
          </w:tcPr>
          <w:p w14:paraId="2176EA9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11F96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E9A6CE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5E068D32" w14:textId="77777777" w:rsidTr="00C37A07">
        <w:tc>
          <w:tcPr>
            <w:tcW w:w="1683" w:type="dxa"/>
            <w:gridSpan w:val="3"/>
            <w:shd w:val="clear" w:color="auto" w:fill="auto"/>
          </w:tcPr>
          <w:p w14:paraId="6665D7D4" w14:textId="7A9A98C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1823" w:type="dxa"/>
            <w:gridSpan w:val="3"/>
            <w:shd w:val="clear" w:color="auto" w:fill="auto"/>
          </w:tcPr>
          <w:p w14:paraId="6C15CB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E39B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5768C72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9ADA47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58B865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E271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781DF1D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FD2F10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A75C7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382B6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9" w:type="dxa"/>
            <w:shd w:val="clear" w:color="auto" w:fill="auto"/>
          </w:tcPr>
          <w:p w14:paraId="689C137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A4713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  <w:gridSpan w:val="2"/>
            <w:shd w:val="clear" w:color="auto" w:fill="auto"/>
          </w:tcPr>
          <w:p w14:paraId="2D98E7E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172CD3CB" w14:textId="77777777" w:rsidTr="00C37A07">
        <w:tc>
          <w:tcPr>
            <w:tcW w:w="1435" w:type="dxa"/>
            <w:shd w:val="clear" w:color="auto" w:fill="auto"/>
          </w:tcPr>
          <w:p w14:paraId="3C639B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3FD3B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2FA9910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03A4B95D" w14:textId="77777777" w:rsidTr="00C37A07">
        <w:tc>
          <w:tcPr>
            <w:tcW w:w="1435" w:type="dxa"/>
            <w:shd w:val="clear" w:color="auto" w:fill="auto"/>
          </w:tcPr>
          <w:p w14:paraId="2DC5D2F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193AF4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5BE96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EE5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33FB16F7" w14:textId="679CCD0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236" w:type="dxa"/>
            <w:shd w:val="clear" w:color="auto" w:fill="auto"/>
          </w:tcPr>
          <w:p w14:paraId="42ACC1F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78992DF0" w14:textId="35DB06D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6.12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445E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7A702F" w14:textId="1C05953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18.81</w:t>
            </w:r>
          </w:p>
        </w:tc>
        <w:tc>
          <w:tcPr>
            <w:tcW w:w="236" w:type="dxa"/>
            <w:shd w:val="clear" w:color="auto" w:fill="auto"/>
          </w:tcPr>
          <w:p w14:paraId="2C2E769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D877B0F" w14:textId="2752BC4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8.92</w:t>
            </w:r>
          </w:p>
        </w:tc>
        <w:tc>
          <w:tcPr>
            <w:tcW w:w="239" w:type="dxa"/>
            <w:shd w:val="clear" w:color="auto" w:fill="auto"/>
          </w:tcPr>
          <w:p w14:paraId="2188B4E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490120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114F4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11BD08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31BB4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8ECE8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252A81A" w14:textId="77777777" w:rsidTr="00C37A07">
        <w:tc>
          <w:tcPr>
            <w:tcW w:w="1435" w:type="dxa"/>
            <w:shd w:val="clear" w:color="auto" w:fill="auto"/>
          </w:tcPr>
          <w:p w14:paraId="6167CE9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66D84B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288749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ED62C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61" w:type="dxa"/>
            <w:gridSpan w:val="17"/>
            <w:shd w:val="clear" w:color="auto" w:fill="auto"/>
          </w:tcPr>
          <w:p w14:paraId="08F24BC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3C99AC37" w14:textId="77777777" w:rsidTr="00C37A07">
        <w:tc>
          <w:tcPr>
            <w:tcW w:w="1435" w:type="dxa"/>
            <w:shd w:val="clear" w:color="auto" w:fill="auto"/>
          </w:tcPr>
          <w:p w14:paraId="4807C2D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CCB74D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9" w:type="dxa"/>
            <w:gridSpan w:val="20"/>
            <w:shd w:val="clear" w:color="auto" w:fill="auto"/>
          </w:tcPr>
          <w:p w14:paraId="544D82A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4042" w:rsidRPr="00134E94" w14:paraId="1F87BE06" w14:textId="77777777" w:rsidTr="00C37A07">
        <w:tc>
          <w:tcPr>
            <w:tcW w:w="1435" w:type="dxa"/>
            <w:shd w:val="clear" w:color="auto" w:fill="auto"/>
          </w:tcPr>
          <w:p w14:paraId="6E707D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6C8277E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43E25BD" w14:textId="1CE2720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634,777</w:t>
            </w:r>
          </w:p>
        </w:tc>
        <w:tc>
          <w:tcPr>
            <w:tcW w:w="236" w:type="dxa"/>
            <w:shd w:val="clear" w:color="auto" w:fill="auto"/>
          </w:tcPr>
          <w:p w14:paraId="3F3AC1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4C228AD6" w14:textId="5B8485E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330,114</w:t>
            </w:r>
          </w:p>
        </w:tc>
        <w:tc>
          <w:tcPr>
            <w:tcW w:w="236" w:type="dxa"/>
            <w:shd w:val="clear" w:color="auto" w:fill="auto"/>
          </w:tcPr>
          <w:p w14:paraId="643515A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38D50D5" w14:textId="1DB6C1D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39,078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F62E40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FD3BD69" w14:textId="09118344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1,547</w:t>
            </w:r>
          </w:p>
        </w:tc>
        <w:tc>
          <w:tcPr>
            <w:tcW w:w="236" w:type="dxa"/>
            <w:shd w:val="clear" w:color="auto" w:fill="auto"/>
          </w:tcPr>
          <w:p w14:paraId="0916343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3DD2DD8" w14:textId="636FC5A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39" w:type="dxa"/>
            <w:shd w:val="clear" w:color="auto" w:fill="auto"/>
          </w:tcPr>
          <w:p w14:paraId="47347C7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439839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DBF94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EF7B1C7" w14:textId="59EFD18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169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6BD89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1761D727" w14:textId="148F0CE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371,379</w:t>
            </w:r>
          </w:p>
        </w:tc>
      </w:tr>
      <w:tr w:rsidR="001E4042" w:rsidRPr="00134E94" w14:paraId="5ACFD053" w14:textId="77777777" w:rsidTr="00C37A07">
        <w:tc>
          <w:tcPr>
            <w:tcW w:w="1435" w:type="dxa"/>
            <w:shd w:val="clear" w:color="auto" w:fill="auto"/>
          </w:tcPr>
          <w:p w14:paraId="3591B14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314A435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5241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54639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219F29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7B8E8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071883F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528ADB1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  <w:p w14:paraId="3404DF92" w14:textId="7B16BB31" w:rsidR="001E4042" w:rsidRPr="00134E94" w:rsidRDefault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(180)</w:t>
            </w:r>
          </w:p>
        </w:tc>
        <w:tc>
          <w:tcPr>
            <w:tcW w:w="236" w:type="dxa"/>
            <w:shd w:val="clear" w:color="auto" w:fill="auto"/>
          </w:tcPr>
          <w:p w14:paraId="3A01BD6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CCF32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shd w:val="clear" w:color="auto" w:fill="auto"/>
          </w:tcPr>
          <w:p w14:paraId="6F3FC09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5AD3C51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</w:p>
          <w:p w14:paraId="4C03AE0C" w14:textId="7FB97DA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right="-8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(2,393)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38D2C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7D4FF2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2FF6919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59CAE70C" w14:textId="35C53D8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(291)</w:t>
            </w:r>
          </w:p>
        </w:tc>
        <w:tc>
          <w:tcPr>
            <w:tcW w:w="236" w:type="dxa"/>
            <w:shd w:val="clear" w:color="auto" w:fill="auto"/>
          </w:tcPr>
          <w:p w14:paraId="580E98D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ECC22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C7795E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156DE47" w14:textId="7392FE7A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239" w:type="dxa"/>
            <w:shd w:val="clear" w:color="auto" w:fill="auto"/>
          </w:tcPr>
          <w:p w14:paraId="0C9A2E2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11E83D6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8909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485A2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3B75B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98DAB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25BE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26A8EE" w14:textId="0AECE54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(169)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D2B890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827E97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CF3B56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3BFC582F" w14:textId="2E34718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68" w:right="-10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(3,075)</w:t>
            </w:r>
          </w:p>
        </w:tc>
      </w:tr>
    </w:tbl>
    <w:p w14:paraId="7177E467" w14:textId="77777777" w:rsidR="002E7F61" w:rsidRPr="00134E94" w:rsidRDefault="002E7F61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F8244F9" w14:textId="77777777" w:rsidR="00720932" w:rsidRPr="00134E9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39CBA2E" w14:textId="77777777" w:rsidR="00720932" w:rsidRPr="00134E94" w:rsidRDefault="00720932" w:rsidP="00AF3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36"/>
        <w:gridCol w:w="12"/>
        <w:gridCol w:w="832"/>
        <w:gridCol w:w="270"/>
        <w:gridCol w:w="720"/>
        <w:gridCol w:w="236"/>
        <w:gridCol w:w="754"/>
        <w:gridCol w:w="236"/>
        <w:gridCol w:w="754"/>
        <w:gridCol w:w="236"/>
        <w:gridCol w:w="754"/>
        <w:gridCol w:w="239"/>
        <w:gridCol w:w="751"/>
        <w:gridCol w:w="240"/>
        <w:gridCol w:w="1020"/>
        <w:gridCol w:w="240"/>
        <w:gridCol w:w="840"/>
      </w:tblGrid>
      <w:tr w:rsidR="00877FC6" w:rsidRPr="00134E94" w14:paraId="2B2CB339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E9F599F" w14:textId="77777777" w:rsidR="00877FC6" w:rsidRPr="00134E94" w:rsidRDefault="002E7F61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Pr="00134E94">
              <w:br w:type="page"/>
            </w:r>
            <w:r w:rsidRPr="00134E94">
              <w:rPr>
                <w:rFonts w:ascii="Angsana New" w:hAnsi="Angsana New"/>
                <w:sz w:val="30"/>
                <w:szCs w:val="30"/>
              </w:rPr>
              <w:br w:type="page"/>
            </w:r>
            <w:r w:rsidR="000E7875" w:rsidRPr="00134E9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DD34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68DDF15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0DE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shd w:val="clear" w:color="auto" w:fill="auto"/>
            <w:vAlign w:val="bottom"/>
          </w:tcPr>
          <w:p w14:paraId="5BF3987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134E9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877FC6" w:rsidRPr="00134E94" w14:paraId="12831E53" w14:textId="77777777" w:rsidTr="00C37A07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6CE448B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C607A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2102B7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71E6E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4A74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</w:tr>
      <w:tr w:rsidR="00201EA5" w:rsidRPr="00134E94" w14:paraId="5AF880F1" w14:textId="77777777" w:rsidTr="00E0074C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0023B08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380926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24C3FC68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B6DE8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84869D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2D0222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039DE" w14:textId="34AA706A" w:rsidR="00201EA5" w:rsidRPr="00134E94" w:rsidRDefault="00201EA5" w:rsidP="0020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เกินกำหนดชำระ</w:t>
            </w: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F129" w14:textId="77777777" w:rsidR="00201EA5" w:rsidRPr="00134E94" w:rsidRDefault="00201EA5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FC6" w:rsidRPr="00134E94" w14:paraId="0CA3D07F" w14:textId="77777777" w:rsidTr="00201EA5">
        <w:trPr>
          <w:trHeight w:val="432"/>
        </w:trPr>
        <w:tc>
          <w:tcPr>
            <w:tcW w:w="1440" w:type="dxa"/>
            <w:shd w:val="clear" w:color="auto" w:fill="auto"/>
            <w:vAlign w:val="bottom"/>
          </w:tcPr>
          <w:p w14:paraId="7CAD38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556D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  <w:gridSpan w:val="2"/>
            <w:shd w:val="clear" w:color="auto" w:fill="auto"/>
          </w:tcPr>
          <w:p w14:paraId="10F01AA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663ADE7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7B747F3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  <w:p w14:paraId="3F41964F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สินทรัพย์</w:t>
            </w:r>
            <w:r w:rsidRPr="00134E94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br/>
            </w:r>
            <w:r w:rsidRPr="00134E94">
              <w:rPr>
                <w:rFonts w:ascii="Angsana New" w:hAnsi="Angsana New" w:hint="cs"/>
                <w:b/>
                <w:bCs/>
                <w:spacing w:val="-4"/>
                <w:sz w:val="22"/>
                <w:szCs w:val="22"/>
                <w:cs/>
              </w:rPr>
              <w:t>ที่เกิดจากสัญญา</w:t>
            </w:r>
          </w:p>
        </w:tc>
        <w:tc>
          <w:tcPr>
            <w:tcW w:w="270" w:type="dxa"/>
            <w:shd w:val="clear" w:color="auto" w:fill="auto"/>
          </w:tcPr>
          <w:p w14:paraId="52301E0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FDD24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7F94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307B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น้อยกว่า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BE2E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EE358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83491E4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DB96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DD17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6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 w:rsidRPr="00134E94">
              <w:rPr>
                <w:rFonts w:ascii="Angsana New" w:hAnsi="Angsana New"/>
                <w:sz w:val="22"/>
                <w:szCs w:val="22"/>
              </w:rPr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9E5E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90D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12</w:t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0B54CF50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4FA1EFD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t>ลูกหนี้การค้าที่ตั้งค่าเผื่อ</w:t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t>ผลขาดทุนด้านเครดิตที่คาดว่าจะเกิดขึ้นเต็มจำนวน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A61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BFEEC4A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BBDE8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B5590E1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877FC6" w:rsidRPr="00134E94" w14:paraId="5640E45A" w14:textId="77777777" w:rsidTr="00C37A07">
        <w:tc>
          <w:tcPr>
            <w:tcW w:w="1676" w:type="dxa"/>
            <w:gridSpan w:val="2"/>
            <w:shd w:val="clear" w:color="auto" w:fill="auto"/>
          </w:tcPr>
          <w:p w14:paraId="038259EE" w14:textId="7F96E07B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มีนาคม</w:t>
            </w:r>
            <w:r w:rsidR="00BD4B1E"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2565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3AC09F02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A0D543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722346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877FC6" w:rsidRPr="00134E94" w14:paraId="0CAD3D8D" w14:textId="77777777" w:rsidTr="00C37A07">
        <w:tc>
          <w:tcPr>
            <w:tcW w:w="1440" w:type="dxa"/>
            <w:shd w:val="clear" w:color="auto" w:fill="auto"/>
          </w:tcPr>
          <w:p w14:paraId="12852C7C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085815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4D27D899" w14:textId="77777777" w:rsidR="00877FC6" w:rsidRPr="00134E94" w:rsidRDefault="00877FC6" w:rsidP="00C37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03264F05" w14:textId="77777777" w:rsidTr="00C37A07">
        <w:tc>
          <w:tcPr>
            <w:tcW w:w="1440" w:type="dxa"/>
            <w:shd w:val="clear" w:color="auto" w:fill="auto"/>
          </w:tcPr>
          <w:p w14:paraId="6D1F072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5A61BD6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2AC03A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1481A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49BE737A" w14:textId="058F7FD9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0.16</w:t>
            </w:r>
          </w:p>
        </w:tc>
        <w:tc>
          <w:tcPr>
            <w:tcW w:w="236" w:type="dxa"/>
            <w:shd w:val="clear" w:color="auto" w:fill="auto"/>
          </w:tcPr>
          <w:p w14:paraId="2A60F5A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BDA5F8" w14:textId="6D28529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2.01</w:t>
            </w:r>
          </w:p>
        </w:tc>
        <w:tc>
          <w:tcPr>
            <w:tcW w:w="236" w:type="dxa"/>
            <w:shd w:val="clear" w:color="auto" w:fill="auto"/>
          </w:tcPr>
          <w:p w14:paraId="5A94F6C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CD2344" w14:textId="3EF64660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43.23</w:t>
            </w:r>
          </w:p>
        </w:tc>
        <w:tc>
          <w:tcPr>
            <w:tcW w:w="236" w:type="dxa"/>
            <w:shd w:val="clear" w:color="auto" w:fill="auto"/>
          </w:tcPr>
          <w:p w14:paraId="1BCEA6C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1E19156" w14:textId="08F695B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1770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5890C2ED" w14:textId="76DB245C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492E77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C5E917" w14:textId="28333213" w:rsidR="001E4042" w:rsidRPr="00134E94" w:rsidRDefault="002220A1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20A1">
              <w:rPr>
                <w:rFonts w:ascii="Angsana New" w:hAnsi="Angsana New" w:hint="cs"/>
                <w:sz w:val="22"/>
                <w:szCs w:val="22"/>
              </w:rPr>
              <w:t>100</w:t>
            </w:r>
            <w:r w:rsidR="00D9472D" w:rsidRPr="00134E94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2220A1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240" w:type="dxa"/>
            <w:shd w:val="clear" w:color="auto" w:fill="auto"/>
          </w:tcPr>
          <w:p w14:paraId="0D8BE7A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4B43CD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50AC22FF" w14:textId="77777777" w:rsidTr="00C37A07">
        <w:tc>
          <w:tcPr>
            <w:tcW w:w="1440" w:type="dxa"/>
            <w:shd w:val="clear" w:color="auto" w:fill="auto"/>
          </w:tcPr>
          <w:p w14:paraId="6FB237D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147E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44BDE4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9A3AA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30CA019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251B429A" w14:textId="77777777" w:rsidTr="00A922CF">
        <w:trPr>
          <w:trHeight w:val="91"/>
        </w:trPr>
        <w:tc>
          <w:tcPr>
            <w:tcW w:w="1440" w:type="dxa"/>
            <w:shd w:val="clear" w:color="auto" w:fill="auto"/>
          </w:tcPr>
          <w:p w14:paraId="76C777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D3B05B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3C585E02" w14:textId="538AD5F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A922CF" w:rsidRPr="00134E94" w14:paraId="7D0B3AF0" w14:textId="77777777" w:rsidTr="00C37A07">
        <w:tc>
          <w:tcPr>
            <w:tcW w:w="1440" w:type="dxa"/>
            <w:shd w:val="clear" w:color="auto" w:fill="auto"/>
          </w:tcPr>
          <w:p w14:paraId="21D6D98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A64B443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4645778" w14:textId="7039672D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C4400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24990B1" w14:textId="3F8C6002" w:rsidR="00A922CF" w:rsidRPr="00134E94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77,89</w:t>
            </w:r>
            <w:r w:rsidR="002220A1" w:rsidRPr="002220A1">
              <w:rPr>
                <w:rFonts w:ascii="Angsana New" w:hAnsi="Angsana New" w:hint="cs"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B407DD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4295D87" w14:textId="4C63ABBB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18,769</w:t>
            </w:r>
          </w:p>
        </w:tc>
        <w:tc>
          <w:tcPr>
            <w:tcW w:w="236" w:type="dxa"/>
            <w:shd w:val="clear" w:color="auto" w:fill="auto"/>
          </w:tcPr>
          <w:p w14:paraId="51F5F782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4250C8B" w14:textId="31BFBF85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236" w:type="dxa"/>
            <w:shd w:val="clear" w:color="auto" w:fill="auto"/>
          </w:tcPr>
          <w:p w14:paraId="7C5F13EC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68C465C" w14:textId="74554E09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E741A8E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72B78FA" w14:textId="143B255C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CDBED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31DC30D" w14:textId="0AF176FB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240" w:type="dxa"/>
            <w:shd w:val="clear" w:color="auto" w:fill="auto"/>
          </w:tcPr>
          <w:p w14:paraId="07D0AD28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B8F8C6E" w14:textId="611F8B72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97,058</w:t>
            </w:r>
          </w:p>
        </w:tc>
      </w:tr>
      <w:tr w:rsidR="00A922CF" w:rsidRPr="00134E94" w14:paraId="5DE9F9A9" w14:textId="77777777" w:rsidTr="00C37A07">
        <w:tc>
          <w:tcPr>
            <w:tcW w:w="1440" w:type="dxa"/>
            <w:shd w:val="clear" w:color="auto" w:fill="auto"/>
          </w:tcPr>
          <w:p w14:paraId="32E10771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7DE7566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19DF55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399BD89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4A4AA5F2" w14:textId="0C08FBC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D2263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9C8FEC4" w14:textId="51A814D3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t>(</w:t>
            </w:r>
            <w:r w:rsidR="002220A1" w:rsidRPr="002220A1">
              <w:rPr>
                <w:rFonts w:ascii="Angsana New" w:hAnsi="Angsana New" w:hint="cs"/>
                <w:sz w:val="22"/>
                <w:szCs w:val="22"/>
              </w:rPr>
              <w:t>121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E2627E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DE96BF1" w14:textId="14C8356B" w:rsidR="00A922CF" w:rsidRPr="00134E94" w:rsidRDefault="00A922CF" w:rsidP="0025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(37</w:t>
            </w:r>
            <w:r w:rsidR="002220A1" w:rsidRPr="002220A1">
              <w:rPr>
                <w:rFonts w:ascii="Angsana New" w:hAnsi="Angsana New" w:hint="cs"/>
                <w:sz w:val="22"/>
                <w:szCs w:val="22"/>
              </w:rPr>
              <w:t>7</w:t>
            </w:r>
            <w:r w:rsidRPr="00134E9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DED33F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55AD16F" w14:textId="525332E6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(67)</w:t>
            </w:r>
          </w:p>
        </w:tc>
        <w:tc>
          <w:tcPr>
            <w:tcW w:w="236" w:type="dxa"/>
            <w:shd w:val="clear" w:color="auto" w:fill="auto"/>
          </w:tcPr>
          <w:p w14:paraId="582155FB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1EC630A" w14:textId="5D13346F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239" w:type="dxa"/>
            <w:shd w:val="clear" w:color="auto" w:fill="auto"/>
          </w:tcPr>
          <w:p w14:paraId="34A03CD7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24AE584" w14:textId="63A031CE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-</w:t>
            </w:r>
          </w:p>
        </w:tc>
        <w:tc>
          <w:tcPr>
            <w:tcW w:w="240" w:type="dxa"/>
            <w:shd w:val="clear" w:color="auto" w:fill="auto"/>
          </w:tcPr>
          <w:p w14:paraId="0E53B187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BCE40D7" w14:textId="079BDDDD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sz w:val="22"/>
                <w:szCs w:val="22"/>
              </w:rPr>
              <w:br/>
              <w:t>(240)</w:t>
            </w:r>
          </w:p>
        </w:tc>
        <w:tc>
          <w:tcPr>
            <w:tcW w:w="240" w:type="dxa"/>
            <w:shd w:val="clear" w:color="auto" w:fill="auto"/>
          </w:tcPr>
          <w:p w14:paraId="729A5CCE" w14:textId="77777777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63E83299" w14:textId="27633ED2" w:rsidR="00A922CF" w:rsidRPr="00134E94" w:rsidRDefault="00A922CF" w:rsidP="00A92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br/>
              <w:t>(805)</w:t>
            </w:r>
          </w:p>
        </w:tc>
      </w:tr>
      <w:tr w:rsidR="001E4042" w:rsidRPr="00134E94" w14:paraId="3CF3F559" w14:textId="77777777" w:rsidTr="00C37A07">
        <w:tc>
          <w:tcPr>
            <w:tcW w:w="1440" w:type="dxa"/>
            <w:shd w:val="clear" w:color="auto" w:fill="auto"/>
          </w:tcPr>
          <w:p w14:paraId="741BBFA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556A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29C91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914465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9DAEF9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263CF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08FE742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BBBA0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0DBF2D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100BFB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4C852A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417DC3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266D92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A5A47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13A2D69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90E967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6FAF8E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036F51F7" w14:textId="77777777" w:rsidTr="00C37A07">
        <w:tc>
          <w:tcPr>
            <w:tcW w:w="1688" w:type="dxa"/>
            <w:gridSpan w:val="3"/>
            <w:shd w:val="clear" w:color="auto" w:fill="auto"/>
          </w:tcPr>
          <w:p w14:paraId="76182016" w14:textId="37B7C6F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ธันวาค</w:t>
            </w:r>
            <w:r w:rsidRPr="00134E9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 xml:space="preserve">ม </w:t>
            </w:r>
            <w:r w:rsidRPr="00134E94"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1822" w:type="dxa"/>
            <w:gridSpan w:val="3"/>
            <w:shd w:val="clear" w:color="auto" w:fill="auto"/>
          </w:tcPr>
          <w:p w14:paraId="1693D42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E55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3262E2F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AA2B4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194AD47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6C6211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</w:tcPr>
          <w:p w14:paraId="59EF4D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C77A7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561B49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305AC01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shd w:val="clear" w:color="auto" w:fill="auto"/>
          </w:tcPr>
          <w:p w14:paraId="24879F5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1F807C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234E070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E4042" w:rsidRPr="00134E94" w14:paraId="5C68507C" w14:textId="77777777" w:rsidTr="00C37A07">
        <w:tc>
          <w:tcPr>
            <w:tcW w:w="1440" w:type="dxa"/>
            <w:shd w:val="clear" w:color="auto" w:fill="auto"/>
          </w:tcPr>
          <w:p w14:paraId="60A815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48B0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1EA9352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</w:tr>
      <w:tr w:rsidR="001E4042" w:rsidRPr="00134E94" w14:paraId="459D1A1E" w14:textId="77777777" w:rsidTr="00C37A07">
        <w:tc>
          <w:tcPr>
            <w:tcW w:w="1440" w:type="dxa"/>
            <w:shd w:val="clear" w:color="auto" w:fill="auto"/>
          </w:tcPr>
          <w:p w14:paraId="28E49DE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อัตราขาดทุนถัวเฉลี่ย</w:t>
            </w:r>
          </w:p>
        </w:tc>
        <w:tc>
          <w:tcPr>
            <w:tcW w:w="236" w:type="dxa"/>
            <w:shd w:val="clear" w:color="auto" w:fill="auto"/>
          </w:tcPr>
          <w:p w14:paraId="658AA69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32602D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47C1F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FE985C9" w14:textId="6480A80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0.33</w:t>
            </w:r>
          </w:p>
        </w:tc>
        <w:tc>
          <w:tcPr>
            <w:tcW w:w="236" w:type="dxa"/>
            <w:shd w:val="clear" w:color="auto" w:fill="auto"/>
          </w:tcPr>
          <w:p w14:paraId="7CBE546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CB99C5C" w14:textId="30DB8F9B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12.92</w:t>
            </w:r>
          </w:p>
        </w:tc>
        <w:tc>
          <w:tcPr>
            <w:tcW w:w="236" w:type="dxa"/>
            <w:shd w:val="clear" w:color="auto" w:fill="auto"/>
          </w:tcPr>
          <w:p w14:paraId="67B0494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70F7995B" w14:textId="360691CF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3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45.31</w:t>
            </w:r>
          </w:p>
        </w:tc>
        <w:tc>
          <w:tcPr>
            <w:tcW w:w="236" w:type="dxa"/>
            <w:shd w:val="clear" w:color="auto" w:fill="auto"/>
          </w:tcPr>
          <w:p w14:paraId="65C3283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0AEB0F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C88BB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06A60B6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1079B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321A084B" w14:textId="6C5C3AB2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BBD028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shd w:val="clear" w:color="auto" w:fill="auto"/>
          </w:tcPr>
          <w:p w14:paraId="0D16FAB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4042" w:rsidRPr="00134E94" w14:paraId="20790BF6" w14:textId="77777777" w:rsidTr="00C37A07">
        <w:tc>
          <w:tcPr>
            <w:tcW w:w="1440" w:type="dxa"/>
            <w:shd w:val="clear" w:color="auto" w:fill="auto"/>
          </w:tcPr>
          <w:p w14:paraId="36FFD05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EE91CA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FFC4A1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B2588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020" w:type="dxa"/>
            <w:gridSpan w:val="13"/>
            <w:shd w:val="clear" w:color="auto" w:fill="auto"/>
          </w:tcPr>
          <w:p w14:paraId="50F9F6A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1E4042" w:rsidRPr="00134E94" w14:paraId="43A872C4" w14:textId="77777777" w:rsidTr="00C37A07">
        <w:tc>
          <w:tcPr>
            <w:tcW w:w="1440" w:type="dxa"/>
            <w:shd w:val="clear" w:color="auto" w:fill="auto"/>
          </w:tcPr>
          <w:p w14:paraId="5ECCB04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D93CB2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4" w:type="dxa"/>
            <w:gridSpan w:val="16"/>
            <w:shd w:val="clear" w:color="auto" w:fill="auto"/>
          </w:tcPr>
          <w:p w14:paraId="59E5102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E4042" w:rsidRPr="00134E94" w14:paraId="23A1ECF5" w14:textId="77777777" w:rsidTr="00C37A07">
        <w:tc>
          <w:tcPr>
            <w:tcW w:w="1440" w:type="dxa"/>
            <w:shd w:val="clear" w:color="auto" w:fill="auto"/>
          </w:tcPr>
          <w:p w14:paraId="3047AC8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มูลค่ารวมตามบัญชี</w:t>
            </w:r>
          </w:p>
        </w:tc>
        <w:tc>
          <w:tcPr>
            <w:tcW w:w="236" w:type="dxa"/>
            <w:shd w:val="clear" w:color="auto" w:fill="auto"/>
          </w:tcPr>
          <w:p w14:paraId="48B3BE3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9637A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0CC9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614AF8B" w14:textId="45A689A1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35,969</w:t>
            </w:r>
          </w:p>
        </w:tc>
        <w:tc>
          <w:tcPr>
            <w:tcW w:w="236" w:type="dxa"/>
            <w:shd w:val="clear" w:color="auto" w:fill="auto"/>
          </w:tcPr>
          <w:p w14:paraId="329F2B4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1F4D37F0" w14:textId="4ED9D086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16,745</w:t>
            </w:r>
          </w:p>
        </w:tc>
        <w:tc>
          <w:tcPr>
            <w:tcW w:w="236" w:type="dxa"/>
            <w:shd w:val="clear" w:color="auto" w:fill="auto"/>
          </w:tcPr>
          <w:p w14:paraId="7067BB8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69296AA" w14:textId="1F241755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236" w:type="dxa"/>
            <w:shd w:val="clear" w:color="auto" w:fill="auto"/>
          </w:tcPr>
          <w:p w14:paraId="50AAE99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47CF82D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DC700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69C21C7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6CB31A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C3DFDB6" w14:textId="00177C62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3B019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4FB9BD59" w14:textId="2042818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52,842</w:t>
            </w:r>
          </w:p>
        </w:tc>
      </w:tr>
      <w:tr w:rsidR="001E4042" w:rsidRPr="00134E94" w14:paraId="798011F5" w14:textId="77777777" w:rsidTr="00C37A07">
        <w:tc>
          <w:tcPr>
            <w:tcW w:w="1440" w:type="dxa"/>
            <w:shd w:val="clear" w:color="auto" w:fill="auto"/>
          </w:tcPr>
          <w:p w14:paraId="160C27F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ค่าเผื่อผลขาดทุน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ด้านเครดิตที่คาดว่า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</w:rPr>
              <w:br/>
              <w:t xml:space="preserve">   </w:t>
            </w:r>
            <w:r w:rsidRPr="00134E94">
              <w:rPr>
                <w:rFonts w:ascii="Angsana New" w:hAnsi="Angsana New"/>
                <w:spacing w:val="-4"/>
                <w:sz w:val="22"/>
                <w:szCs w:val="22"/>
                <w:cs/>
              </w:rPr>
              <w:t>จะเกิดขึ้น</w:t>
            </w:r>
          </w:p>
        </w:tc>
        <w:tc>
          <w:tcPr>
            <w:tcW w:w="236" w:type="dxa"/>
            <w:shd w:val="clear" w:color="auto" w:fill="auto"/>
          </w:tcPr>
          <w:p w14:paraId="6B668B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0CD843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FD15821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1D2EE9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B8CE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55190D8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D29A45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191F6A6" w14:textId="2A8BAF9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(117)</w:t>
            </w:r>
          </w:p>
        </w:tc>
        <w:tc>
          <w:tcPr>
            <w:tcW w:w="236" w:type="dxa"/>
            <w:shd w:val="clear" w:color="auto" w:fill="auto"/>
          </w:tcPr>
          <w:p w14:paraId="57AFE065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8F196C4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39CF0C97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</w:p>
          <w:p w14:paraId="2DE851AE" w14:textId="7E39FB3E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5" w:right="-105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(2,163)</w:t>
            </w:r>
          </w:p>
        </w:tc>
        <w:tc>
          <w:tcPr>
            <w:tcW w:w="236" w:type="dxa"/>
            <w:shd w:val="clear" w:color="auto" w:fill="auto"/>
          </w:tcPr>
          <w:p w14:paraId="449246B8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298F5EE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3719A60B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</w:p>
          <w:p w14:paraId="0531518B" w14:textId="529DD39E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right="-50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36" w:type="dxa"/>
            <w:shd w:val="clear" w:color="auto" w:fill="auto"/>
          </w:tcPr>
          <w:p w14:paraId="5012011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5DC1712D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11FBBAA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96F4D5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DF5C6C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1" w:type="dxa"/>
            <w:tcBorders>
              <w:bottom w:val="double" w:sz="4" w:space="0" w:color="auto"/>
            </w:tcBorders>
            <w:shd w:val="clear" w:color="auto" w:fill="auto"/>
          </w:tcPr>
          <w:p w14:paraId="38D6F25E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91CDD9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36D8A6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C625846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6E73B7B2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746F8C0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4A1BBD" w14:textId="48C196D8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4E9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16E95F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  <w:shd w:val="clear" w:color="auto" w:fill="auto"/>
          </w:tcPr>
          <w:p w14:paraId="370399F9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036A6FC" w14:textId="77777777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6BB0D248" w14:textId="5453EECD" w:rsidR="001E4042" w:rsidRPr="00134E94" w:rsidRDefault="001E4042" w:rsidP="001E4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22"/>
                <w:szCs w:val="22"/>
              </w:rPr>
              <w:t>(2,338)</w:t>
            </w:r>
          </w:p>
        </w:tc>
      </w:tr>
    </w:tbl>
    <w:p w14:paraId="413DE34F" w14:textId="77777777" w:rsidR="00AF37A8" w:rsidRPr="00134E94" w:rsidRDefault="00AF37A8" w:rsidP="00AF37A8">
      <w:pPr>
        <w:rPr>
          <w:sz w:val="30"/>
          <w:szCs w:val="30"/>
        </w:rPr>
      </w:pPr>
    </w:p>
    <w:p w14:paraId="7E46188D" w14:textId="77777777" w:rsidR="00AF37A8" w:rsidRPr="00134E94" w:rsidRDefault="00981EB5" w:rsidP="00D93ED0">
      <w:pPr>
        <w:pStyle w:val="BodyText2"/>
        <w:tabs>
          <w:tab w:val="left" w:pos="720"/>
        </w:tabs>
        <w:ind w:left="450"/>
        <w:rPr>
          <w:cs/>
          <w:lang w:val="en-US"/>
        </w:rPr>
      </w:pPr>
      <w:r w:rsidRPr="00134E94">
        <w:rPr>
          <w:rFonts w:hint="cs"/>
          <w:cs/>
          <w:lang w:val="en-GB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34E94">
        <w:rPr>
          <w:lang w:val="en-US"/>
        </w:rPr>
        <w:t xml:space="preserve">7 </w:t>
      </w:r>
      <w:r w:rsidRPr="00134E94">
        <w:rPr>
          <w:rFonts w:hint="cs"/>
          <w:cs/>
          <w:lang w:val="en-US"/>
        </w:rPr>
        <w:t xml:space="preserve">วัน ถึง </w:t>
      </w:r>
      <w:r w:rsidRPr="00134E94">
        <w:rPr>
          <w:lang w:val="en-US"/>
        </w:rPr>
        <w:t xml:space="preserve">60 </w:t>
      </w:r>
      <w:r w:rsidRPr="00134E94">
        <w:rPr>
          <w:rFonts w:hint="cs"/>
          <w:cs/>
          <w:lang w:val="en-US"/>
        </w:rPr>
        <w:t>วัน</w:t>
      </w:r>
    </w:p>
    <w:p w14:paraId="6228C4AB" w14:textId="77777777" w:rsidR="007E7857" w:rsidRPr="00134E94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510DC03E" w14:textId="77777777" w:rsidR="007E7857" w:rsidRPr="00134E94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1794E87C" w14:textId="77777777" w:rsidR="007E7857" w:rsidRPr="00134E94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46A7AE58" w14:textId="77777777" w:rsidR="007E7857" w:rsidRPr="00134E94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29D842E2" w14:textId="77777777" w:rsidR="007E7857" w:rsidRPr="00134E94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US"/>
        </w:rPr>
      </w:pPr>
    </w:p>
    <w:p w14:paraId="688A9491" w14:textId="77777777" w:rsidR="007E7857" w:rsidRPr="00134E94" w:rsidRDefault="007E7857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27726EEC" w14:textId="77777777" w:rsidR="00F8328A" w:rsidRPr="00134E94" w:rsidRDefault="00F8328A" w:rsidP="00AF37A8">
      <w:pPr>
        <w:pStyle w:val="BodyText2"/>
        <w:tabs>
          <w:tab w:val="left" w:pos="540"/>
        </w:tabs>
        <w:ind w:left="720"/>
        <w:rPr>
          <w:b/>
          <w:bCs/>
          <w:lang w:val="en-GB"/>
        </w:rPr>
      </w:pPr>
    </w:p>
    <w:p w14:paraId="6C160AF4" w14:textId="77777777" w:rsidR="00E21F5A" w:rsidRPr="00134E94" w:rsidRDefault="000E7875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r w:rsidRPr="00134E94">
        <w:rPr>
          <w:b/>
          <w:bCs/>
          <w:lang w:val="en-GB"/>
        </w:rPr>
        <w:br w:type="page"/>
      </w:r>
      <w:bookmarkStart w:id="17" w:name="_Hlk71131204"/>
      <w:r w:rsidR="00E21F5A" w:rsidRPr="00134E94">
        <w:rPr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</w:p>
    <w:bookmarkEnd w:id="15"/>
    <w:bookmarkEnd w:id="17"/>
    <w:p w14:paraId="24AF2DD3" w14:textId="77777777" w:rsidR="00E21F5A" w:rsidRPr="00134E94" w:rsidRDefault="00E21F5A" w:rsidP="00E21F5A">
      <w:pPr>
        <w:pStyle w:val="BodyText2"/>
        <w:tabs>
          <w:tab w:val="left" w:pos="540"/>
        </w:tabs>
        <w:rPr>
          <w:b/>
          <w:bCs/>
          <w:cs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1"/>
        <w:gridCol w:w="2072"/>
        <w:gridCol w:w="259"/>
        <w:gridCol w:w="17"/>
        <w:gridCol w:w="2055"/>
        <w:gridCol w:w="18"/>
      </w:tblGrid>
      <w:tr w:rsidR="00715D25" w:rsidRPr="00134E94" w14:paraId="4D7DF806" w14:textId="77777777" w:rsidTr="00D93ED0">
        <w:trPr>
          <w:gridAfter w:val="1"/>
          <w:wAfter w:w="10" w:type="pct"/>
          <w:tblHeader/>
        </w:trPr>
        <w:tc>
          <w:tcPr>
            <w:tcW w:w="2595" w:type="pct"/>
            <w:tcBorders>
              <w:top w:val="nil"/>
              <w:bottom w:val="nil"/>
            </w:tcBorders>
          </w:tcPr>
          <w:p w14:paraId="6F7DC2CE" w14:textId="5118D112" w:rsidR="00715D25" w:rsidRPr="00134E94" w:rsidRDefault="00981EB5" w:rsidP="0098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40631F" w:rsidRPr="00134E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75E0E"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27" w:type="pct"/>
            <w:tcBorders>
              <w:top w:val="nil"/>
              <w:bottom w:val="nil"/>
            </w:tcBorders>
          </w:tcPr>
          <w:p w14:paraId="46A739CB" w14:textId="77777777" w:rsidR="00715D25" w:rsidRPr="00134E94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1860FC63" w14:textId="77777777" w:rsidR="00715D25" w:rsidRPr="00134E94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pct"/>
            <w:gridSpan w:val="2"/>
            <w:tcBorders>
              <w:top w:val="nil"/>
              <w:bottom w:val="nil"/>
            </w:tcBorders>
          </w:tcPr>
          <w:p w14:paraId="5BBF1B0F" w14:textId="77777777" w:rsidR="00715D25" w:rsidRPr="00134E94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D25" w:rsidRPr="00134E94" w14:paraId="58B45FB3" w14:textId="77777777" w:rsidTr="00D93ED0">
        <w:trPr>
          <w:tblHeader/>
        </w:trPr>
        <w:tc>
          <w:tcPr>
            <w:tcW w:w="2595" w:type="pct"/>
          </w:tcPr>
          <w:p w14:paraId="74A0D565" w14:textId="77777777" w:rsidR="00715D25" w:rsidRPr="00134E94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5" w:type="pct"/>
            <w:gridSpan w:val="5"/>
          </w:tcPr>
          <w:p w14:paraId="59276E03" w14:textId="77777777" w:rsidR="00715D25" w:rsidRPr="00134E94" w:rsidRDefault="00715D25" w:rsidP="00A54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34E9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34E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81EB5" w:rsidRPr="00134E94" w14:paraId="628D0F69" w14:textId="77777777" w:rsidTr="00D93ED0">
        <w:tc>
          <w:tcPr>
            <w:tcW w:w="2595" w:type="pct"/>
            <w:tcBorders>
              <w:top w:val="nil"/>
            </w:tcBorders>
          </w:tcPr>
          <w:p w14:paraId="1AC84479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27" w:type="pct"/>
            <w:tcBorders>
              <w:top w:val="nil"/>
            </w:tcBorders>
          </w:tcPr>
          <w:p w14:paraId="0FF7A5C2" w14:textId="77777777" w:rsidR="00981EB5" w:rsidRPr="00134E94" w:rsidRDefault="00981EB5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tcBorders>
              <w:top w:val="nil"/>
            </w:tcBorders>
          </w:tcPr>
          <w:p w14:paraId="2A9EC81D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nil"/>
            </w:tcBorders>
          </w:tcPr>
          <w:p w14:paraId="286FC2B3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1EB5" w:rsidRPr="00134E94" w14:paraId="06730AC3" w14:textId="77777777" w:rsidTr="00617D2D">
        <w:tc>
          <w:tcPr>
            <w:tcW w:w="2595" w:type="pct"/>
            <w:shd w:val="clear" w:color="auto" w:fill="auto"/>
          </w:tcPr>
          <w:p w14:paraId="58952CCC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34E94">
              <w:rPr>
                <w:rFonts w:ascii="Angsana New" w:hAnsi="Angsana New" w:hint="cs"/>
                <w:sz w:val="30"/>
                <w:szCs w:val="30"/>
                <w:cs/>
              </w:rPr>
              <w:t>คำสั่ง</w:t>
            </w:r>
            <w:r w:rsidRPr="00134E94">
              <w:rPr>
                <w:rFonts w:ascii="Angsana New" w:hAnsi="Angsana New"/>
                <w:sz w:val="30"/>
                <w:szCs w:val="30"/>
                <w:cs/>
              </w:rPr>
              <w:t>ซื้อวัสดุก่อสร้าง</w:t>
            </w:r>
          </w:p>
        </w:tc>
        <w:tc>
          <w:tcPr>
            <w:tcW w:w="1127" w:type="pct"/>
            <w:shd w:val="clear" w:color="auto" w:fill="auto"/>
          </w:tcPr>
          <w:p w14:paraId="6DE47F66" w14:textId="7A7AF876" w:rsidR="00981EB5" w:rsidRPr="00134E94" w:rsidRDefault="00437266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71,221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1F85E78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shd w:val="clear" w:color="auto" w:fill="auto"/>
          </w:tcPr>
          <w:p w14:paraId="604D0985" w14:textId="5A9ACD4A" w:rsidR="00981EB5" w:rsidRPr="00134E94" w:rsidRDefault="00437266" w:rsidP="00981EB5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1EB5" w:rsidRPr="00134E94" w14:paraId="5FF02607" w14:textId="77777777" w:rsidTr="00617D2D">
        <w:tc>
          <w:tcPr>
            <w:tcW w:w="2595" w:type="pct"/>
            <w:shd w:val="clear" w:color="auto" w:fill="auto"/>
          </w:tcPr>
          <w:p w14:paraId="06708D58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26EB2CC8" w14:textId="50914F8C" w:rsidR="00981EB5" w:rsidRPr="00134E94" w:rsidRDefault="00437266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4E94">
              <w:rPr>
                <w:rFonts w:ascii="Angsana New" w:hAnsi="Angsana New"/>
                <w:sz w:val="30"/>
                <w:szCs w:val="30"/>
                <w:lang w:val="en-US"/>
              </w:rPr>
              <w:t>1,139,217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721B6E5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2388C" w14:textId="7FC264A0" w:rsidR="00981EB5" w:rsidRPr="00134E94" w:rsidRDefault="00437266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34E94">
              <w:rPr>
                <w:rFonts w:ascii="Angsana New" w:hAnsi="Angsana New"/>
                <w:sz w:val="30"/>
                <w:szCs w:val="30"/>
              </w:rPr>
              <w:t>49,000</w:t>
            </w:r>
          </w:p>
        </w:tc>
      </w:tr>
      <w:tr w:rsidR="00981EB5" w:rsidRPr="00134E94" w14:paraId="38A867FE" w14:textId="77777777" w:rsidTr="00D93ED0">
        <w:tc>
          <w:tcPr>
            <w:tcW w:w="2595" w:type="pct"/>
            <w:tcBorders>
              <w:top w:val="nil"/>
              <w:bottom w:val="nil"/>
            </w:tcBorders>
          </w:tcPr>
          <w:p w14:paraId="1AEFCC36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</w:tcPr>
          <w:p w14:paraId="7C79FC25" w14:textId="71A5879F" w:rsidR="00981EB5" w:rsidRPr="00134E94" w:rsidRDefault="00437266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1,210,438</w:t>
            </w:r>
          </w:p>
        </w:tc>
        <w:tc>
          <w:tcPr>
            <w:tcW w:w="150" w:type="pct"/>
            <w:gridSpan w:val="2"/>
            <w:tcBorders>
              <w:top w:val="nil"/>
              <w:bottom w:val="nil"/>
            </w:tcBorders>
          </w:tcPr>
          <w:p w14:paraId="6ECB110C" w14:textId="77777777" w:rsidR="00981EB5" w:rsidRPr="00134E94" w:rsidRDefault="00981EB5" w:rsidP="00632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2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59F211" w14:textId="5F9B38AC" w:rsidR="00981EB5" w:rsidRPr="00134E94" w:rsidRDefault="00437266" w:rsidP="00981EB5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E94"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</w:tr>
    </w:tbl>
    <w:p w14:paraId="2FAA51D1" w14:textId="77777777" w:rsidR="006E490F" w:rsidRPr="00134E94" w:rsidRDefault="006E490F" w:rsidP="00E21F5A">
      <w:pPr>
        <w:pStyle w:val="BodyText2"/>
        <w:tabs>
          <w:tab w:val="left" w:pos="540"/>
        </w:tabs>
        <w:rPr>
          <w:b/>
          <w:bCs/>
          <w:cs/>
        </w:rPr>
      </w:pPr>
    </w:p>
    <w:p w14:paraId="341190E6" w14:textId="77777777" w:rsidR="009963C7" w:rsidRPr="00134E94" w:rsidRDefault="00E21F5A" w:rsidP="00C06266">
      <w:pPr>
        <w:pStyle w:val="BodyText2"/>
        <w:numPr>
          <w:ilvl w:val="0"/>
          <w:numId w:val="19"/>
        </w:numPr>
        <w:tabs>
          <w:tab w:val="left" w:pos="540"/>
        </w:tabs>
        <w:ind w:hanging="720"/>
        <w:rPr>
          <w:b/>
          <w:bCs/>
          <w:cs/>
        </w:rPr>
      </w:pPr>
      <w:bookmarkStart w:id="18" w:name="_Hlk71131239"/>
      <w:r w:rsidRPr="00134E94">
        <w:rPr>
          <w:b/>
          <w:bCs/>
          <w:cs/>
        </w:rPr>
        <w:t>หนี้สินที่อาจเกิดขึ้น</w:t>
      </w:r>
    </w:p>
    <w:p w14:paraId="4B2A3352" w14:textId="77777777" w:rsidR="00F56DC1" w:rsidRPr="00134E94" w:rsidRDefault="00F56DC1" w:rsidP="00F56DC1">
      <w:pPr>
        <w:pStyle w:val="BodyText2"/>
        <w:tabs>
          <w:tab w:val="left" w:pos="540"/>
        </w:tabs>
        <w:ind w:left="720"/>
        <w:rPr>
          <w:b/>
          <w:bCs/>
          <w:cs/>
        </w:rPr>
      </w:pPr>
    </w:p>
    <w:p w14:paraId="1B115F92" w14:textId="1867AEE7" w:rsidR="00F56DC1" w:rsidRPr="00134E94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bookmarkStart w:id="19" w:name="_Hlk71131272"/>
      <w:bookmarkEnd w:id="18"/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ย่อยแห่งหนึ่ง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ได้ถูกฟ้องร้องเรียกค่าเสียหายในข้อหาผิดสัญญาจ้างท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ของจากบริษัทแห่งหนึ่ง (“โจทก์”) เป็นจ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18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31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โดยได้รับหมายเรียกจากศาลแพ่ง เมื่อวันที่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ได้ยื่นค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ให้การพร้อมการฟ้องแย้งเมื่อวันที่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โดยได้ฟ้องร้องค่าเสียหายจากโจทก์ ในข้อหาผิดสัญญาจ้างท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ให้บริษัท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ได้รับความเสียหายเป็นจ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นวนเงินทั้งสิ้น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17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1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ล้านบาท ทั้งนี้ ผลการพิจารณาคดีของศาลชั้นต้นเมื่อวันที่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23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ธันวาคม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เห็นว่าโจทก์และบริษัท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ต่างสมัครใจยกเลิกสัญญาจ้างต่อกันโดยปริยายนับแต่วันที่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กันยายน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โดยบริษัท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ต้องรับผิดช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ระเงินค่าจ้างแก่โจทก์พร้อมดอกเบี้ยร้อยละ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3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2562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และโจทก์ต้องคืนค่าจ้างล่วงหน้าแก่บริษัท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คงเหลือเงินที่บริษัท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จะต้องช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ระแก่โจทก์</w:t>
      </w:r>
      <w:r w:rsidRPr="00134E94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รวมเป็นเงิน </w:t>
      </w:r>
      <w:r w:rsidRPr="00134E94">
        <w:rPr>
          <w:rFonts w:ascii="Angsana New" w:eastAsia="Calibri" w:hAnsi="Angsana New"/>
          <w:spacing w:val="-4"/>
          <w:sz w:val="30"/>
          <w:szCs w:val="30"/>
          <w:lang w:val="en-US" w:bidi="th-TH"/>
        </w:rPr>
        <w:t>3</w:t>
      </w:r>
      <w:r w:rsidRPr="00134E94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pacing w:val="-4"/>
          <w:sz w:val="30"/>
          <w:szCs w:val="30"/>
          <w:lang w:val="en-US" w:bidi="th-TH"/>
        </w:rPr>
        <w:t>12</w:t>
      </w:r>
      <w:r w:rsidRPr="00134E94">
        <w:rPr>
          <w:rFonts w:ascii="Angsana New" w:eastAsia="Calibri" w:hAnsi="Angsana New"/>
          <w:spacing w:val="-4"/>
          <w:sz w:val="30"/>
          <w:szCs w:val="30"/>
          <w:cs/>
          <w:lang w:bidi="th-TH"/>
        </w:rPr>
        <w:t xml:space="preserve"> ล้านบาท ดังนั้นบริษัทย่อยจึงบันทึกประมาณการหนี้สินด้วยจำนวนเงินตามคำพิพากษาของศาลชั้นต้น</w:t>
      </w:r>
    </w:p>
    <w:p w14:paraId="048C2E26" w14:textId="77777777" w:rsidR="00F56DC1" w:rsidRPr="00134E94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10D30D92" w14:textId="77777777" w:rsidR="00F56DC1" w:rsidRPr="00134E94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โดยผลการพิจารณาคดีของศาลอุทธรณ์ เมื่อวันที่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30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พฤศจิกายน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พิจารณาเห็นพ้องกับศาลชั้นต้นว่าโจทก์และบริษัท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ต่างสมัครใจยกเลิกสัญญาจ้างต่อกันโดยปริยายซึ่งฝ่ายหนึ่งฝ่ายใดไม่สามารถเรียกค่าเสียหายจากกันได้ และโจทก์ต้องคืนค่าจ้างล่วงหน้าหักด้วยมูลค่างานที่บริษัท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ต้องจ่ายให้โจทก์คงเหลือเงินที่ต้องจ่ายคืนบริษัท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จ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นวน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57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 xml:space="preserve"> 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ล้านบาท พร้อมดอกเบี้ยอัตราร้อยละ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24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มกราคม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2563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ถึงวันที่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10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และอัตราร้อยละ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 นับแต่วันที่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11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เมษายน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2564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เป็นต้นไปจนกว่าจะช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ระเสร็จแก่บริษัท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ทั้งนี้อัตราดอกเบี้ยให้ปรับเปลี่ยนลดลงหรือเพิ่มขึ้นได้ตามพระราชกฤษฎีกาซึ่งตราขึ้นตามประมวลกฎหมายแพ่งและพาณิชย์มาตรา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ที่แก้ไขใหม่ บวกด้วยอัตราร้อยละ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ต่อปีแต่ต้องไม่เกินอัตราร้อยละ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7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.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5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ต่อปี</w:t>
      </w:r>
    </w:p>
    <w:p w14:paraId="0BBC6280" w14:textId="77777777" w:rsidR="00F56DC1" w:rsidRPr="00134E94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</w:p>
    <w:p w14:paraId="551B6E6A" w14:textId="5F6946D9" w:rsidR="00F56DC1" w:rsidRPr="00134E94" w:rsidRDefault="00F56DC1" w:rsidP="00F56DC1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bidi="th-TH"/>
        </w:rPr>
      </w:pP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ปัจจุบันบริษัท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อยู่ในระหว่างด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เนินการบังคับดคีกับโจทก์ ต่อศาลบังคับคดีตามค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พิพากษาของศาลอุทธรณ์ อย่างไรก็ตาม โจทก์ได้ยื่นขอขยายระยะเวลาการยื่นฎีกาและศาลฎีกาได้อนุมัติให้โจทก์ยื่นฎีกาได้ภายใน</w:t>
      </w:r>
      <w:r w:rsidRPr="00134E94">
        <w:rPr>
          <w:rFonts w:ascii="Angsana New" w:eastAsia="Calibri" w:hAnsi="Angsana New"/>
          <w:sz w:val="30"/>
          <w:szCs w:val="30"/>
          <w:lang w:bidi="th-TH"/>
        </w:rPr>
        <w:br/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วันที่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 xml:space="preserve">30 </w:t>
      </w:r>
      <w:r w:rsidRPr="00134E94">
        <w:rPr>
          <w:rFonts w:ascii="Angsana New" w:eastAsia="Calibri" w:hAnsi="Angsana New" w:hint="cs"/>
          <w:sz w:val="30"/>
          <w:szCs w:val="30"/>
          <w:cs/>
          <w:lang w:val="en-US" w:bidi="th-TH"/>
        </w:rPr>
        <w:t>เมษายน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</w:t>
      </w:r>
      <w:r w:rsidRPr="00134E94">
        <w:rPr>
          <w:rFonts w:ascii="Angsana New" w:eastAsia="Calibri" w:hAnsi="Angsana New"/>
          <w:sz w:val="30"/>
          <w:szCs w:val="30"/>
          <w:lang w:val="en-US" w:bidi="th-TH"/>
        </w:rPr>
        <w:t>2565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 xml:space="preserve"> ดังนั้นบริษัท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ย่อย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จึงยังคงการบันทึกประมาณการหนี้สินด้วยจ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นวนเงินตามค</w:t>
      </w:r>
      <w:r w:rsidRPr="00134E94">
        <w:rPr>
          <w:rFonts w:ascii="Angsana New" w:eastAsia="Calibri" w:hAnsi="Angsana New" w:hint="cs"/>
          <w:sz w:val="30"/>
          <w:szCs w:val="30"/>
          <w:cs/>
          <w:lang w:bidi="th-TH"/>
        </w:rPr>
        <w:t>ำ</w:t>
      </w:r>
      <w:r w:rsidRPr="00134E94">
        <w:rPr>
          <w:rFonts w:ascii="Angsana New" w:eastAsia="Calibri" w:hAnsi="Angsana New"/>
          <w:sz w:val="30"/>
          <w:szCs w:val="30"/>
          <w:cs/>
          <w:lang w:bidi="th-TH"/>
        </w:rPr>
        <w:t>พิพากษาของศาลชั้นต้นไว้คงเดิม</w:t>
      </w:r>
    </w:p>
    <w:p w14:paraId="77101EF8" w14:textId="26D0AB1E" w:rsidR="000622F7" w:rsidRPr="00134E94" w:rsidRDefault="000622F7" w:rsidP="00F56DC1">
      <w:pPr>
        <w:pStyle w:val="BodyText2"/>
        <w:numPr>
          <w:ilvl w:val="0"/>
          <w:numId w:val="19"/>
        </w:numPr>
        <w:ind w:left="567" w:hanging="567"/>
        <w:rPr>
          <w:b/>
          <w:bCs/>
          <w:cs/>
        </w:rPr>
      </w:pPr>
      <w:r w:rsidRPr="00134E94">
        <w:rPr>
          <w:b/>
          <w:bCs/>
          <w:cs/>
        </w:rPr>
        <w:lastRenderedPageBreak/>
        <w:t>เหตุการณ์ภายหลังรอบระยะเวลารายงาน</w:t>
      </w:r>
    </w:p>
    <w:bookmarkEnd w:id="19"/>
    <w:p w14:paraId="408119AA" w14:textId="77777777" w:rsidR="000622F7" w:rsidRPr="00134E94" w:rsidRDefault="000622F7" w:rsidP="00F56DC1">
      <w:pPr>
        <w:pStyle w:val="BodyText2"/>
        <w:rPr>
          <w:b/>
          <w:bCs/>
          <w:lang w:val="en-US"/>
        </w:rPr>
      </w:pPr>
    </w:p>
    <w:p w14:paraId="0855166F" w14:textId="0AE404B4" w:rsidR="000622F7" w:rsidRPr="00134E94" w:rsidRDefault="000622F7" w:rsidP="007545C9">
      <w:pPr>
        <w:pStyle w:val="BodyText2"/>
        <w:numPr>
          <w:ilvl w:val="0"/>
          <w:numId w:val="39"/>
        </w:numPr>
        <w:ind w:left="900" w:hanging="450"/>
        <w:rPr>
          <w:spacing w:val="4"/>
          <w:lang w:val="en-US"/>
        </w:rPr>
      </w:pPr>
      <w:r w:rsidRPr="007545C9">
        <w:rPr>
          <w:spacing w:val="8"/>
          <w:cs/>
          <w:lang w:val="en-US"/>
        </w:rPr>
        <w:t xml:space="preserve">ในการประชุมสามัญประจำปีของผู้ถือหุ้นของบริษัทเมื่อวันที่ </w:t>
      </w:r>
      <w:r w:rsidRPr="007545C9">
        <w:rPr>
          <w:spacing w:val="8"/>
          <w:lang w:val="en-US"/>
        </w:rPr>
        <w:t xml:space="preserve">26 </w:t>
      </w:r>
      <w:r w:rsidRPr="007545C9">
        <w:rPr>
          <w:spacing w:val="8"/>
          <w:cs/>
          <w:lang w:val="en-US"/>
        </w:rPr>
        <w:t xml:space="preserve">เมษายน </w:t>
      </w:r>
      <w:r w:rsidRPr="007545C9">
        <w:rPr>
          <w:spacing w:val="8"/>
          <w:lang w:val="en-US"/>
        </w:rPr>
        <w:t>2565</w:t>
      </w:r>
      <w:r w:rsidRPr="007545C9">
        <w:rPr>
          <w:spacing w:val="8"/>
          <w:cs/>
          <w:lang w:val="en-US"/>
        </w:rPr>
        <w:t xml:space="preserve"> ผู้ถือหุ้นมีมติอนุมัติจ่าย</w:t>
      </w:r>
      <w:r w:rsidRPr="00803058">
        <w:rPr>
          <w:spacing w:val="4"/>
          <w:cs/>
          <w:lang w:val="en-US"/>
        </w:rPr>
        <w:t xml:space="preserve">เงินปันผลประจำปี </w:t>
      </w:r>
      <w:r w:rsidRPr="00803058">
        <w:rPr>
          <w:spacing w:val="4"/>
          <w:lang w:val="en-US"/>
        </w:rPr>
        <w:t xml:space="preserve">2564 </w:t>
      </w:r>
      <w:r w:rsidRPr="00803058">
        <w:rPr>
          <w:spacing w:val="4"/>
          <w:cs/>
          <w:lang w:val="en-US"/>
        </w:rPr>
        <w:t xml:space="preserve">ในอัตราหุ้นละ </w:t>
      </w:r>
      <w:r w:rsidRPr="00803058">
        <w:rPr>
          <w:spacing w:val="4"/>
          <w:lang w:val="en-US"/>
        </w:rPr>
        <w:t xml:space="preserve">0.025 </w:t>
      </w:r>
      <w:r w:rsidRPr="00803058">
        <w:rPr>
          <w:spacing w:val="4"/>
          <w:cs/>
          <w:lang w:val="en-US"/>
        </w:rPr>
        <w:t xml:space="preserve">บาท เป็นจำนวนรวม </w:t>
      </w:r>
      <w:r w:rsidRPr="00803058">
        <w:rPr>
          <w:spacing w:val="4"/>
          <w:lang w:val="en-US"/>
        </w:rPr>
        <w:t xml:space="preserve">20 </w:t>
      </w:r>
      <w:r w:rsidRPr="00803058">
        <w:rPr>
          <w:spacing w:val="4"/>
          <w:cs/>
          <w:lang w:val="en-US"/>
        </w:rPr>
        <w:t xml:space="preserve">ล้านบาท </w:t>
      </w:r>
      <w:bookmarkStart w:id="20" w:name="_Hlk71108083"/>
      <w:r w:rsidRPr="00803058">
        <w:rPr>
          <w:spacing w:val="4"/>
          <w:cs/>
          <w:lang w:val="en-US"/>
        </w:rPr>
        <w:t>การจ่ายปันผล</w:t>
      </w:r>
      <w:r w:rsidRPr="00803058">
        <w:rPr>
          <w:cs/>
          <w:lang w:val="en-US"/>
        </w:rPr>
        <w:t>ดังกล่าว</w:t>
      </w:r>
      <w:r w:rsidR="00F145ED" w:rsidRPr="00803058">
        <w:rPr>
          <w:cs/>
          <w:lang w:val="en-US"/>
        </w:rPr>
        <w:t>จะ</w:t>
      </w:r>
      <w:r w:rsidRPr="00803058">
        <w:rPr>
          <w:cs/>
          <w:lang w:val="en-US"/>
        </w:rPr>
        <w:t>จ่ายแก่ผู้ถือหุ้นเฉพาะผู้ที่มีสิทธิได้รับเงินปันผลตามวันกำหนดรายชื่อผู้ถือหุ้นที่มีสิทธิรับเงินปันผล</w:t>
      </w:r>
      <w:r w:rsidRPr="00803058">
        <w:rPr>
          <w:spacing w:val="4"/>
          <w:cs/>
          <w:lang w:val="en-US"/>
        </w:rPr>
        <w:t xml:space="preserve"> (</w:t>
      </w:r>
      <w:r w:rsidRPr="00803058">
        <w:rPr>
          <w:spacing w:val="4"/>
          <w:lang w:val="en-US"/>
        </w:rPr>
        <w:t>Record Date</w:t>
      </w:r>
      <w:r w:rsidRPr="00134E94">
        <w:rPr>
          <w:rFonts w:hint="cs"/>
          <w:spacing w:val="4"/>
          <w:cs/>
          <w:lang w:val="en-US"/>
        </w:rPr>
        <w:t xml:space="preserve">) ในวันที่ </w:t>
      </w:r>
      <w:r w:rsidR="00506E8F" w:rsidRPr="00134E94">
        <w:rPr>
          <w:spacing w:val="4"/>
          <w:lang w:val="en-US"/>
        </w:rPr>
        <w:t>18</w:t>
      </w:r>
      <w:r w:rsidRPr="00134E94">
        <w:rPr>
          <w:spacing w:val="4"/>
          <w:lang w:val="en-US"/>
        </w:rPr>
        <w:t xml:space="preserve"> </w:t>
      </w:r>
      <w:r w:rsidRPr="00134E94">
        <w:rPr>
          <w:rFonts w:hint="cs"/>
          <w:spacing w:val="4"/>
          <w:cs/>
          <w:lang w:val="en-US"/>
        </w:rPr>
        <w:t xml:space="preserve">มีนาคม </w:t>
      </w:r>
      <w:r w:rsidRPr="00134E94">
        <w:rPr>
          <w:spacing w:val="4"/>
          <w:lang w:val="en-US"/>
        </w:rPr>
        <w:t>256</w:t>
      </w:r>
      <w:r w:rsidR="00C06266" w:rsidRPr="00134E94">
        <w:rPr>
          <w:spacing w:val="4"/>
          <w:lang w:val="en-US"/>
        </w:rPr>
        <w:t>5</w:t>
      </w:r>
      <w:r w:rsidRPr="00134E94">
        <w:rPr>
          <w:rFonts w:hint="cs"/>
          <w:spacing w:val="4"/>
          <w:cs/>
          <w:lang w:val="en-US"/>
        </w:rPr>
        <w:t xml:space="preserve"> และเงินปันผลดังกล่าว</w:t>
      </w:r>
      <w:r w:rsidRPr="00134E94">
        <w:rPr>
          <w:spacing w:val="4"/>
          <w:cs/>
          <w:lang w:val="en-US"/>
        </w:rPr>
        <w:t>จะจ่ายให้แก่ผู้ถือหุ้นในวันที่</w:t>
      </w:r>
      <w:r w:rsidRPr="00134E94">
        <w:rPr>
          <w:spacing w:val="4"/>
          <w:lang w:val="en-US"/>
        </w:rPr>
        <w:t xml:space="preserve"> 25 </w:t>
      </w:r>
      <w:r w:rsidRPr="00134E94">
        <w:rPr>
          <w:spacing w:val="4"/>
          <w:cs/>
          <w:lang w:val="en-US"/>
        </w:rPr>
        <w:t xml:space="preserve">พฤษภาคม </w:t>
      </w:r>
      <w:r w:rsidRPr="00134E94">
        <w:rPr>
          <w:spacing w:val="4"/>
          <w:lang w:val="en-US"/>
        </w:rPr>
        <w:t>256</w:t>
      </w:r>
      <w:bookmarkEnd w:id="20"/>
      <w:r w:rsidR="00C06266" w:rsidRPr="00134E94">
        <w:rPr>
          <w:spacing w:val="4"/>
          <w:lang w:val="en-US"/>
        </w:rPr>
        <w:t>5</w:t>
      </w:r>
    </w:p>
    <w:p w14:paraId="764932F9" w14:textId="77777777" w:rsidR="000622F7" w:rsidRPr="00134E94" w:rsidRDefault="000622F7" w:rsidP="007545C9">
      <w:pPr>
        <w:pStyle w:val="BodyText2"/>
        <w:ind w:left="990" w:hanging="540"/>
        <w:rPr>
          <w:lang w:val="en-US"/>
        </w:rPr>
      </w:pPr>
    </w:p>
    <w:p w14:paraId="29066F65" w14:textId="06E61BD5" w:rsidR="00C06266" w:rsidRPr="007545C9" w:rsidRDefault="0086333D" w:rsidP="007545C9">
      <w:pPr>
        <w:pStyle w:val="BodyText2"/>
        <w:numPr>
          <w:ilvl w:val="0"/>
          <w:numId w:val="39"/>
        </w:numPr>
        <w:ind w:left="900" w:hanging="450"/>
        <w:rPr>
          <w:lang w:val="en-US"/>
        </w:rPr>
      </w:pPr>
      <w:r w:rsidRPr="007545C9">
        <w:rPr>
          <w:cs/>
          <w:lang w:val="en-US"/>
        </w:rPr>
        <w:t>ในเดือน</w:t>
      </w:r>
      <w:r w:rsidR="000622F7" w:rsidRPr="007545C9">
        <w:rPr>
          <w:cs/>
          <w:lang w:val="en-US"/>
        </w:rPr>
        <w:t>เมษายน</w:t>
      </w:r>
      <w:r w:rsidR="000622F7" w:rsidRPr="007545C9">
        <w:rPr>
          <w:lang w:val="en-US"/>
        </w:rPr>
        <w:t xml:space="preserve"> 256</w:t>
      </w:r>
      <w:r w:rsidR="002220A1" w:rsidRPr="007545C9">
        <w:rPr>
          <w:lang w:val="en-US"/>
        </w:rPr>
        <w:t>5</w:t>
      </w:r>
      <w:r w:rsidR="000622F7" w:rsidRPr="007545C9">
        <w:rPr>
          <w:lang w:val="en-US"/>
        </w:rPr>
        <w:t xml:space="preserve"> </w:t>
      </w:r>
      <w:r w:rsidR="000622F7" w:rsidRPr="007545C9">
        <w:rPr>
          <w:cs/>
          <w:lang w:val="en-US"/>
        </w:rPr>
        <w:t>บริษัทได้ร่วมลงทุนใน</w:t>
      </w:r>
      <w:r w:rsidR="00F56DC1" w:rsidRPr="007545C9">
        <w:rPr>
          <w:cs/>
          <w:lang w:val="en-US"/>
        </w:rPr>
        <w:t>บริษัท เอ็นริช เวนเจอร์ จำกัด</w:t>
      </w:r>
      <w:r w:rsidR="000622F7" w:rsidRPr="007545C9">
        <w:rPr>
          <w:cs/>
          <w:lang w:val="en-US"/>
        </w:rPr>
        <w:t xml:space="preserve"> เพื่อดำเนินธุรกิจเกี่ยวกับการ</w:t>
      </w:r>
      <w:r w:rsidR="00F56DC1" w:rsidRPr="007545C9">
        <w:rPr>
          <w:cs/>
          <w:lang w:val="en-US"/>
        </w:rPr>
        <w:t>พัฒนา</w:t>
      </w:r>
      <w:r w:rsidR="00F56DC1" w:rsidRPr="007545C9">
        <w:rPr>
          <w:spacing w:val="-4"/>
          <w:cs/>
          <w:lang w:val="en-US"/>
        </w:rPr>
        <w:t>อสังหาริมทรัพย์เพื่อขาย</w:t>
      </w:r>
      <w:r w:rsidR="000622F7" w:rsidRPr="007545C9">
        <w:rPr>
          <w:spacing w:val="-4"/>
          <w:cs/>
          <w:lang w:val="en-US"/>
        </w:rPr>
        <w:t xml:space="preserve"> โดยมีทุนจดทะเบียน</w:t>
      </w:r>
      <w:r w:rsidR="000622F7" w:rsidRPr="007545C9">
        <w:rPr>
          <w:spacing w:val="-4"/>
          <w:lang w:val="en-US"/>
        </w:rPr>
        <w:t xml:space="preserve"> </w:t>
      </w:r>
      <w:r w:rsidR="002220A1" w:rsidRPr="007545C9">
        <w:rPr>
          <w:spacing w:val="-4"/>
          <w:lang w:val="en-US"/>
        </w:rPr>
        <w:t>180</w:t>
      </w:r>
      <w:r w:rsidR="000622F7" w:rsidRPr="007545C9">
        <w:rPr>
          <w:spacing w:val="-4"/>
          <w:lang w:val="en-US"/>
        </w:rPr>
        <w:t xml:space="preserve"> </w:t>
      </w:r>
      <w:r w:rsidR="000622F7" w:rsidRPr="007545C9">
        <w:rPr>
          <w:spacing w:val="-4"/>
          <w:cs/>
          <w:lang w:val="en-US"/>
        </w:rPr>
        <w:t xml:space="preserve">ล้านบาท แบ่งเป็นหุ้นสามัญ จำนวน </w:t>
      </w:r>
      <w:r w:rsidR="00D9472D" w:rsidRPr="007545C9">
        <w:rPr>
          <w:spacing w:val="-4"/>
          <w:lang w:val="en-US"/>
        </w:rPr>
        <w:t>1,800</w:t>
      </w:r>
      <w:r w:rsidR="000622F7" w:rsidRPr="007545C9">
        <w:rPr>
          <w:spacing w:val="-4"/>
          <w:lang w:val="en-US"/>
        </w:rPr>
        <w:t xml:space="preserve">,000 </w:t>
      </w:r>
      <w:r w:rsidR="000622F7" w:rsidRPr="007545C9">
        <w:rPr>
          <w:spacing w:val="-4"/>
          <w:cs/>
          <w:lang w:val="en-US"/>
        </w:rPr>
        <w:t>หุ้น มูลค่าหุ้นละ</w:t>
      </w:r>
      <w:r w:rsidR="000622F7" w:rsidRPr="007545C9">
        <w:rPr>
          <w:cs/>
          <w:lang w:val="en-US"/>
        </w:rPr>
        <w:t xml:space="preserve"> </w:t>
      </w:r>
      <w:r w:rsidR="000622F7" w:rsidRPr="007545C9">
        <w:rPr>
          <w:lang w:val="en-US"/>
        </w:rPr>
        <w:t xml:space="preserve">100 </w:t>
      </w:r>
      <w:r w:rsidR="000622F7" w:rsidRPr="007545C9">
        <w:rPr>
          <w:cs/>
          <w:lang w:val="en-US"/>
        </w:rPr>
        <w:t xml:space="preserve">บาท ซึ่งบริษัทถือหุ้นร้อยละ </w:t>
      </w:r>
      <w:r w:rsidR="002220A1" w:rsidRPr="007545C9">
        <w:rPr>
          <w:lang w:val="en-US"/>
        </w:rPr>
        <w:t>2</w:t>
      </w:r>
      <w:r w:rsidR="000622F7" w:rsidRPr="007545C9">
        <w:rPr>
          <w:lang w:val="en-US"/>
        </w:rPr>
        <w:t xml:space="preserve">0 </w:t>
      </w:r>
      <w:r w:rsidR="000622F7" w:rsidRPr="007545C9">
        <w:rPr>
          <w:cs/>
          <w:lang w:val="en-US"/>
        </w:rPr>
        <w:t xml:space="preserve"> </w:t>
      </w:r>
    </w:p>
    <w:sectPr w:rsidR="00C06266" w:rsidRPr="007545C9" w:rsidSect="00821023">
      <w:headerReference w:type="default" r:id="rId15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EE9E5" w14:textId="77777777" w:rsidR="00754910" w:rsidRDefault="00754910" w:rsidP="003D743A">
      <w:r>
        <w:separator/>
      </w:r>
    </w:p>
  </w:endnote>
  <w:endnote w:type="continuationSeparator" w:id="0">
    <w:p w14:paraId="7A249273" w14:textId="77777777" w:rsidR="00754910" w:rsidRDefault="00754910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2237" w14:textId="77777777" w:rsidR="00E233F1" w:rsidRDefault="00E233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32338" w14:textId="77777777" w:rsidR="00E233F1" w:rsidRPr="00C37A07" w:rsidRDefault="00E233F1" w:rsidP="00F8328A">
    <w:pPr>
      <w:pStyle w:val="Footer"/>
      <w:jc w:val="center"/>
      <w:rPr>
        <w:rFonts w:ascii="Angsana New" w:hAnsi="Angsana New"/>
        <w:sz w:val="32"/>
        <w:szCs w:val="32"/>
      </w:rPr>
    </w:pPr>
    <w:r w:rsidRPr="00C37A07">
      <w:rPr>
        <w:rFonts w:ascii="Angsana New" w:hAnsi="Angsana New"/>
        <w:sz w:val="32"/>
        <w:szCs w:val="32"/>
      </w:rPr>
      <w:fldChar w:fldCharType="begin"/>
    </w:r>
    <w:r w:rsidRPr="00C37A07">
      <w:rPr>
        <w:rFonts w:ascii="Angsana New" w:hAnsi="Angsana New"/>
        <w:sz w:val="32"/>
        <w:szCs w:val="32"/>
      </w:rPr>
      <w:instrText xml:space="preserve"> PAGE   \* MERGEFORMAT </w:instrText>
    </w:r>
    <w:r w:rsidRPr="00C37A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20</w:t>
    </w:r>
    <w:r w:rsidRPr="00C37A07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45B01" w14:textId="77777777" w:rsidR="00E233F1" w:rsidRDefault="00E233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3A47" w14:textId="77777777" w:rsidR="00754910" w:rsidRDefault="00754910" w:rsidP="003D743A">
      <w:r>
        <w:separator/>
      </w:r>
    </w:p>
  </w:footnote>
  <w:footnote w:type="continuationSeparator" w:id="0">
    <w:p w14:paraId="3CBA9443" w14:textId="77777777" w:rsidR="00754910" w:rsidRDefault="00754910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AFD9E" w14:textId="77777777" w:rsidR="00E233F1" w:rsidRDefault="00E233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67C7" w14:textId="77777777" w:rsidR="00A922CF" w:rsidRPr="00406575" w:rsidRDefault="00A922CF" w:rsidP="00F55906">
    <w:pPr>
      <w:tabs>
        <w:tab w:val="clear" w:pos="227"/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19E02A9E" w14:textId="77777777" w:rsidR="00A922CF" w:rsidRPr="00FA1E93" w:rsidRDefault="00A922CF" w:rsidP="00F55906">
    <w:pPr>
      <w:tabs>
        <w:tab w:val="clear" w:pos="454"/>
        <w:tab w:val="clear" w:pos="907"/>
        <w:tab w:val="left" w:pos="630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CFA379" w14:textId="438110E5" w:rsidR="00A922CF" w:rsidRDefault="00A922CF" w:rsidP="00F559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BF3C04" w14:textId="77777777" w:rsidR="00A922CF" w:rsidRPr="00695955" w:rsidRDefault="00A922CF" w:rsidP="00695955">
    <w:pPr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49A36" w14:textId="77777777" w:rsidR="00E233F1" w:rsidRDefault="00E233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B99" w14:textId="77777777" w:rsidR="00A922CF" w:rsidRPr="00406575" w:rsidRDefault="00A922CF">
    <w:pPr>
      <w:tabs>
        <w:tab w:val="clear" w:pos="227"/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4C672286" w14:textId="77777777" w:rsidR="00A922CF" w:rsidRPr="00FA1E93" w:rsidRDefault="00A922CF">
    <w:pPr>
      <w:tabs>
        <w:tab w:val="clear" w:pos="907"/>
        <w:tab w:val="left" w:pos="1170"/>
      </w:tabs>
      <w:spacing w:line="240" w:lineRule="auto"/>
      <w:ind w:left="810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A455A2" w14:textId="68951361" w:rsidR="00A922CF" w:rsidRDefault="00A922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  <w:ind w:left="810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A75F15B" w14:textId="77777777" w:rsidR="00A922CF" w:rsidRPr="00695955" w:rsidRDefault="00A922CF">
    <w:pPr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61AE" w14:textId="77777777" w:rsidR="00A922CF" w:rsidRPr="00406575" w:rsidRDefault="00A922CF" w:rsidP="00473D8B">
    <w:pPr>
      <w:tabs>
        <w:tab w:val="clear" w:pos="227"/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ทาคูนิ กรุ๊ป จำกัด (มหาชน) และบริษัทย่อย</w:t>
    </w:r>
  </w:p>
  <w:p w14:paraId="2DB43FEE" w14:textId="77777777" w:rsidR="00A922CF" w:rsidRPr="00FA1E93" w:rsidRDefault="00A922CF" w:rsidP="00473D8B">
    <w:pPr>
      <w:tabs>
        <w:tab w:val="clear" w:pos="907"/>
        <w:tab w:val="left" w:pos="117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1E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0560A1" w14:textId="3A154D9A" w:rsidR="00A922CF" w:rsidRDefault="00A922CF" w:rsidP="00473D8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spacing w:line="240" w:lineRule="auto"/>
    </w:pPr>
    <w:r w:rsidRPr="00292DB0">
      <w:rPr>
        <w:rFonts w:ascii="Angsana New" w:hAnsi="Angsana New"/>
        <w:b/>
        <w:bCs/>
        <w:sz w:val="32"/>
        <w:szCs w:val="32"/>
        <w:cs/>
      </w:rPr>
      <w:t>สำหรับงวด</w:t>
    </w:r>
    <w:r w:rsidRPr="002B7F30">
      <w:rPr>
        <w:rFonts w:ascii="Angsana New" w:hAnsi="Angsana New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2565</w:t>
    </w:r>
    <w:r w:rsidRPr="002B7F30">
      <w:rPr>
        <w:rFonts w:ascii="Angsana New" w:hAnsi="Angsana New"/>
        <w:b/>
        <w:bCs/>
        <w:sz w:val="32"/>
        <w:szCs w:val="32"/>
        <w:cs/>
      </w:rPr>
      <w:t xml:space="preserve"> </w:t>
    </w:r>
    <w:r w:rsidRPr="00292DB0">
      <w:rPr>
        <w:rFonts w:ascii="Angsana New" w:hAnsi="Angsana New"/>
        <w:b/>
        <w:bCs/>
        <w:sz w:val="32"/>
        <w:szCs w:val="32"/>
        <w:cs/>
      </w:rPr>
      <w:t>(ไม่ได้ตรวจสอบ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2458F228" w14:textId="77777777" w:rsidR="00A922CF" w:rsidRPr="00695955" w:rsidRDefault="00A922CF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3"/>
  </w:num>
  <w:num w:numId="13">
    <w:abstractNumId w:val="37"/>
  </w:num>
  <w:num w:numId="14">
    <w:abstractNumId w:val="26"/>
  </w:num>
  <w:num w:numId="15">
    <w:abstractNumId w:val="28"/>
  </w:num>
  <w:num w:numId="16">
    <w:abstractNumId w:val="39"/>
  </w:num>
  <w:num w:numId="17">
    <w:abstractNumId w:val="41"/>
  </w:num>
  <w:num w:numId="18">
    <w:abstractNumId w:val="17"/>
  </w:num>
  <w:num w:numId="19">
    <w:abstractNumId w:val="12"/>
  </w:num>
  <w:num w:numId="20">
    <w:abstractNumId w:val="35"/>
  </w:num>
  <w:num w:numId="21">
    <w:abstractNumId w:val="14"/>
  </w:num>
  <w:num w:numId="22">
    <w:abstractNumId w:val="25"/>
  </w:num>
  <w:num w:numId="23">
    <w:abstractNumId w:val="36"/>
  </w:num>
  <w:num w:numId="24">
    <w:abstractNumId w:val="18"/>
  </w:num>
  <w:num w:numId="25">
    <w:abstractNumId w:val="38"/>
  </w:num>
  <w:num w:numId="26">
    <w:abstractNumId w:val="32"/>
  </w:num>
  <w:num w:numId="27">
    <w:abstractNumId w:val="30"/>
  </w:num>
  <w:num w:numId="28">
    <w:abstractNumId w:val="15"/>
  </w:num>
  <w:num w:numId="29">
    <w:abstractNumId w:val="31"/>
  </w:num>
  <w:num w:numId="30">
    <w:abstractNumId w:val="33"/>
  </w:num>
  <w:num w:numId="31">
    <w:abstractNumId w:val="43"/>
  </w:num>
  <w:num w:numId="32">
    <w:abstractNumId w:val="11"/>
  </w:num>
  <w:num w:numId="33">
    <w:abstractNumId w:val="19"/>
  </w:num>
  <w:num w:numId="34">
    <w:abstractNumId w:val="42"/>
  </w:num>
  <w:num w:numId="35">
    <w:abstractNumId w:val="21"/>
  </w:num>
  <w:num w:numId="36">
    <w:abstractNumId w:val="20"/>
  </w:num>
  <w:num w:numId="37">
    <w:abstractNumId w:val="24"/>
  </w:num>
  <w:num w:numId="38">
    <w:abstractNumId w:val="22"/>
  </w:num>
  <w:num w:numId="39">
    <w:abstractNumId w:val="40"/>
  </w:num>
  <w:num w:numId="40">
    <w:abstractNumId w:val="34"/>
  </w:num>
  <w:num w:numId="41">
    <w:abstractNumId w:val="10"/>
  </w:num>
  <w:num w:numId="42">
    <w:abstractNumId w:val="29"/>
  </w:num>
  <w:num w:numId="43">
    <w:abstractNumId w:val="13"/>
  </w:num>
  <w:num w:numId="44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349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0A2"/>
    <w:rsid w:val="001D443F"/>
    <w:rsid w:val="001D4604"/>
    <w:rsid w:val="001D4790"/>
    <w:rsid w:val="001D522E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55D"/>
    <w:rsid w:val="00315D41"/>
    <w:rsid w:val="00315E62"/>
    <w:rsid w:val="003160DB"/>
    <w:rsid w:val="0031619D"/>
    <w:rsid w:val="00316231"/>
    <w:rsid w:val="00316AFB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C3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ACF"/>
    <w:rsid w:val="00652EAA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22"/>
    <w:rsid w:val="00A03899"/>
    <w:rsid w:val="00A038F7"/>
    <w:rsid w:val="00A03DA7"/>
    <w:rsid w:val="00A03E25"/>
    <w:rsid w:val="00A03F19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199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4FC7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3F1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2A5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1EC4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1517</TotalTime>
  <Pages>16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Nubthong, Ngankaranatikan</cp:lastModifiedBy>
  <cp:revision>134</cp:revision>
  <cp:lastPrinted>2022-05-03T09:49:00Z</cp:lastPrinted>
  <dcterms:created xsi:type="dcterms:W3CDTF">2021-11-01T15:03:00Z</dcterms:created>
  <dcterms:modified xsi:type="dcterms:W3CDTF">2022-05-10T04:45:00Z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