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451"/>
      </w:tblGrid>
      <w:tr w:rsidR="00890EED" w:rsidRPr="00FE1E01" w14:paraId="397705EC" w14:textId="77777777" w:rsidTr="00DD5F13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757074DA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FE1E01" w14:paraId="40318CFE" w14:textId="77777777" w:rsidTr="00DD5F13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FE1E01" w14:paraId="31AAE21B" w14:textId="77777777" w:rsidTr="00DD5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7FAB8C6" w14:textId="1AD6B78B" w:rsidR="00E95A9C" w:rsidRPr="000746D6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0746D6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5048BB" w14:paraId="45E48E65" w14:textId="77777777" w:rsidTr="00DD5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3B0FE27" w14:textId="02CB413A" w:rsidR="005048BB" w:rsidRPr="000746D6" w:rsidRDefault="003C439B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0746D6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5048BB" w14:paraId="7E5EA43B" w14:textId="77777777" w:rsidTr="00DD5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70A3974" w14:textId="6096BFFE" w:rsidR="00BB1BF3" w:rsidRPr="000746D6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0746D6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FE1E01" w14:paraId="2ECFF812" w14:textId="77777777" w:rsidTr="00DD5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374BC3D" w14:textId="1BE69A11" w:rsidR="003B7587" w:rsidRPr="000746D6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0746D6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FE1E01" w14:paraId="3A401E4D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08" w:type="dxa"/>
            <w:shd w:val="clear" w:color="auto" w:fill="auto"/>
          </w:tcPr>
          <w:p w14:paraId="7B6C9697" w14:textId="3FF9CC99" w:rsidR="003B7587" w:rsidRPr="00A27030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A27030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270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FE1E01" w14:paraId="41ADE86D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48D753ED" w14:textId="63FAAB21" w:rsidR="003B7587" w:rsidRPr="00A27030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FE1E01" w14:paraId="102D52F1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47BA7809" w14:textId="30044537" w:rsidR="003B7587" w:rsidRPr="00A27030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5D43F59E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="006747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บริษัทร่วมและ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FE1E01" w14:paraId="1604DEF2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35D39269" w14:textId="43C9B745" w:rsidR="003B7587" w:rsidRPr="00A27030" w:rsidRDefault="003C439B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A27030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A270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BB1BF3" w14:paraId="635F9476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687DAFE5" w14:textId="1AE1D865" w:rsidR="005043D0" w:rsidRPr="00BB1BF3" w:rsidRDefault="00DB1D9F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BB1BF3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B1B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BB1BF3" w14:paraId="6313AE34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2DCFB8C6" w14:textId="294E228D" w:rsidR="001F782D" w:rsidRDefault="001F782D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5C6ADF0C" w:rsidR="001F782D" w:rsidRPr="00BB1BF3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5043D0" w:rsidRPr="00FE1E01" w14:paraId="4B188854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56711182" w14:textId="7A81367C" w:rsidR="005043D0" w:rsidRPr="00A27030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F78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5043D0" w:rsidRPr="00A27030" w:rsidRDefault="005043D0" w:rsidP="005043D0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043D0" w:rsidRPr="00FE1E01" w14:paraId="6118480B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24EB80BB" w14:textId="037AB5F3" w:rsidR="005043D0" w:rsidRPr="00A27030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F78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5043D0" w:rsidRPr="00A27030" w:rsidRDefault="005043D0" w:rsidP="005043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5043D0" w:rsidRPr="00FE1E01" w14:paraId="5326FBB1" w14:textId="77777777" w:rsidTr="00197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  <w:shd w:val="clear" w:color="auto" w:fill="auto"/>
          </w:tcPr>
          <w:p w14:paraId="7B90C4C1" w14:textId="24EC3C6A" w:rsidR="005043D0" w:rsidRPr="00A27030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F782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  <w:shd w:val="clear" w:color="auto" w:fill="auto"/>
          </w:tcPr>
          <w:p w14:paraId="7BD91C7E" w14:textId="77777777" w:rsidR="005043D0" w:rsidRPr="00A27030" w:rsidRDefault="005043D0" w:rsidP="005043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5043D0" w:rsidRPr="00FD65A6" w14:paraId="7F73C9E5" w14:textId="77777777" w:rsidTr="00DD5F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992A120" w14:textId="1E2A0579" w:rsidR="005043D0" w:rsidRPr="00FD65A6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51" w:type="dxa"/>
          </w:tcPr>
          <w:p w14:paraId="293C0AB7" w14:textId="46593E0D" w:rsidR="005043D0" w:rsidRPr="00FD65A6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38CA212" w14:textId="1B2EBF75" w:rsidR="005F0C29" w:rsidRPr="00FE1E01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FE1E01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2D1642D0" w:rsidR="00492877" w:rsidRPr="003C439B" w:rsidRDefault="00492877" w:rsidP="0049287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BB1BF3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10</w:t>
      </w:r>
      <w:r w:rsidR="00BB1BF3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304B4E" w:rsidRPr="003C439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3C439B" w:rsidRPr="003C439B">
        <w:rPr>
          <w:rFonts w:asciiTheme="majorBidi" w:hAnsiTheme="majorBidi" w:cstheme="majorBidi"/>
          <w:sz w:val="30"/>
          <w:szCs w:val="30"/>
        </w:rPr>
        <w:t>2565</w:t>
      </w:r>
    </w:p>
    <w:p w14:paraId="5C4BCD8E" w14:textId="7777777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9D32" w14:textId="306C6AE4" w:rsidR="00492877" w:rsidRPr="003C439B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12B34AA2" w:rsidR="00492877" w:rsidRPr="003C439B" w:rsidRDefault="00E17563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 (มหาชน) (“บริษัท”) ได้จดทะเบียนจัดตั้งบริษัทขึ้นเมื่อวันที่</w:t>
      </w:r>
      <w:r w:rsidR="00BB1BF3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</w:t>
      </w:r>
      <w:r w:rsidR="00293F30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293F30" w:rsidRPr="003C439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3C439B" w:rsidRPr="003C439B">
        <w:rPr>
          <w:rFonts w:asciiTheme="majorBidi" w:hAnsiTheme="majorBidi" w:cstheme="majorBidi"/>
          <w:sz w:val="30"/>
          <w:szCs w:val="30"/>
        </w:rPr>
        <w:t>2560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ภายใต้พระราชบัญญัติบริษัทมหาชนจำกัด พ.ศ. </w:t>
      </w:r>
      <w:r w:rsidR="003C439B" w:rsidRPr="003C439B">
        <w:rPr>
          <w:rFonts w:asciiTheme="majorBidi" w:hAnsiTheme="majorBidi" w:cstheme="majorBidi"/>
          <w:sz w:val="30"/>
          <w:szCs w:val="30"/>
        </w:rPr>
        <w:t>2535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โดยคณะกรรมการตลาดหลักทรัพย์แห่งประเทศไทย</w:t>
      </w:r>
      <w:r w:rsidR="00BB1BF3" w:rsidRPr="003C439B">
        <w:rPr>
          <w:rFonts w:asciiTheme="majorBidi" w:hAnsiTheme="majorBidi" w:cstheme="majorBidi"/>
          <w:sz w:val="30"/>
          <w:szCs w:val="30"/>
        </w:rPr>
        <w:br/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รับหลักทรัพย์ของบริษัทเป็นหลักทรัพย์จดทะเบียนตั้งแต่วันที่นายทะเบียนรับจดทะเบียนเมื่อวันที่ </w:t>
      </w:r>
      <w:r w:rsidR="003C439B" w:rsidRPr="003C439B">
        <w:rPr>
          <w:rFonts w:asciiTheme="majorBidi" w:hAnsiTheme="majorBidi" w:cstheme="majorBidi"/>
          <w:sz w:val="30"/>
          <w:szCs w:val="30"/>
        </w:rPr>
        <w:t>2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3C439B" w:rsidRPr="003C439B">
        <w:rPr>
          <w:rFonts w:asciiTheme="majorBidi" w:hAnsiTheme="majorBidi" w:cstheme="majorBidi"/>
          <w:sz w:val="30"/>
          <w:szCs w:val="30"/>
        </w:rPr>
        <w:t>2560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และมีที่อยู่จดทะเบียนดังนี้</w:t>
      </w:r>
    </w:p>
    <w:p w14:paraId="60A7B64D" w14:textId="77777777" w:rsidR="00E17563" w:rsidRPr="003C439B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3C439B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219110F6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3C439B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C47C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29A5D4C7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3C439B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20C5CD98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19955D84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3C439B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77A9709D" w:rsidR="00123C74" w:rsidRPr="003C439B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F8B343D" w:rsidR="00123C74" w:rsidRPr="003C439B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3C439B"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3C439B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3C439B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3C439B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3C439B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3C439B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3C439B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3C439B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3C439B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B05F28" w14:textId="343761B1" w:rsidR="008B0900" w:rsidRPr="003C439B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CA768A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CA768A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34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3C439B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3C439B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3C439B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3C439B" w:rsidRPr="003C439B">
        <w:rPr>
          <w:rFonts w:ascii="Angsana New" w:hAnsi="Angsana New"/>
          <w:sz w:val="30"/>
          <w:szCs w:val="30"/>
        </w:rPr>
        <w:t>31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594BFC" w:rsidRPr="003C439B">
        <w:rPr>
          <w:rFonts w:ascii="Angsana New" w:hAnsi="Angsana New"/>
          <w:sz w:val="30"/>
          <w:szCs w:val="30"/>
          <w:cs/>
        </w:rPr>
        <w:t>ธันวาคม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3C439B" w:rsidRPr="003C439B">
        <w:rPr>
          <w:rFonts w:ascii="Angsana New" w:hAnsi="Angsana New"/>
          <w:sz w:val="30"/>
          <w:szCs w:val="30"/>
        </w:rPr>
        <w:t>2564</w:t>
      </w:r>
    </w:p>
    <w:p w14:paraId="3E3F4B30" w14:textId="4252A44A" w:rsidR="008B0900" w:rsidRPr="003C439B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801514" w14:textId="7CDAB827" w:rsidR="008B0900" w:rsidRPr="003C439B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C439B"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3C439B"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>2564</w:t>
      </w:r>
      <w:r w:rsidR="007E11F1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</w:p>
    <w:p w14:paraId="0255ED60" w14:textId="77777777" w:rsidR="00645477" w:rsidRPr="003C439B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2529C" w14:textId="6A2703DA" w:rsidR="002C53B8" w:rsidRPr="003C439B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81F8F4" w14:textId="66662BE4" w:rsidR="003C439B" w:rsidRPr="003C439B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และการร่วมค้าที่มีการเปลี่ยนแปลงอย่างมีสาระสำคัญได้เปิดเผยในหมายเหตุข้อ</w:t>
      </w:r>
      <w:r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6 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A72F5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กลุ่มบริษัทมีรายการระหว่างกัน</w:t>
      </w:r>
      <w:r w:rsidR="00A72F5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ใหม่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ที่มีนัยสำคัญในระหว่างงวดมีดังต่อไปนี้</w:t>
      </w:r>
    </w:p>
    <w:p w14:paraId="7CECAE8B" w14:textId="7122549D" w:rsidR="008C250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2"/>
        <w:gridCol w:w="1440"/>
        <w:gridCol w:w="5040"/>
      </w:tblGrid>
      <w:tr w:rsidR="003C439B" w:rsidRPr="00DA5925" w14:paraId="19EAD35E" w14:textId="77777777" w:rsidTr="00A63669">
        <w:trPr>
          <w:trHeight w:val="20"/>
          <w:tblHeader/>
        </w:trPr>
        <w:tc>
          <w:tcPr>
            <w:tcW w:w="2592" w:type="dxa"/>
          </w:tcPr>
          <w:p w14:paraId="1AB91AB3" w14:textId="44A54F49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A41FC79" w14:textId="77777777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040" w:type="dxa"/>
          </w:tcPr>
          <w:p w14:paraId="607F97AE" w14:textId="77777777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C439B" w:rsidRPr="00DA5925" w14:paraId="687DE507" w14:textId="77777777" w:rsidTr="00A63669">
        <w:trPr>
          <w:trHeight w:val="20"/>
        </w:trPr>
        <w:tc>
          <w:tcPr>
            <w:tcW w:w="2592" w:type="dxa"/>
          </w:tcPr>
          <w:p w14:paraId="60BB78DD" w14:textId="5C88635C" w:rsidR="003C439B" w:rsidRPr="005E3054" w:rsidRDefault="005E3054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พีทีที อาซาฮี เคมิคอล จำกัด</w:t>
            </w:r>
          </w:p>
        </w:tc>
        <w:tc>
          <w:tcPr>
            <w:tcW w:w="1440" w:type="dxa"/>
          </w:tcPr>
          <w:p w14:paraId="1318AD93" w14:textId="77777777" w:rsidR="003C439B" w:rsidRPr="005E3054" w:rsidRDefault="003C439B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</w:tcPr>
          <w:p w14:paraId="34C79A79" w14:textId="63F6F94D" w:rsidR="003C439B" w:rsidRPr="005E3054" w:rsidRDefault="005E3054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5E3054">
              <w:rPr>
                <w:rFonts w:ascii="Angsana New" w:hAnsi="Angsana New"/>
                <w:sz w:val="30"/>
                <w:szCs w:val="30"/>
                <w:cs/>
              </w:rPr>
              <w:t>ของบริษัทใหญ่</w:t>
            </w:r>
          </w:p>
        </w:tc>
      </w:tr>
    </w:tbl>
    <w:p w14:paraId="4D14FB5A" w14:textId="38FB9053" w:rsidR="003C439B" w:rsidRPr="003C439B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05"/>
        <w:gridCol w:w="1085"/>
        <w:gridCol w:w="236"/>
        <w:gridCol w:w="1074"/>
        <w:gridCol w:w="236"/>
        <w:gridCol w:w="1081"/>
        <w:gridCol w:w="236"/>
        <w:gridCol w:w="1079"/>
      </w:tblGrid>
      <w:tr w:rsidR="00DA5925" w:rsidRPr="00DA5925" w14:paraId="7B671AEC" w14:textId="77777777" w:rsidTr="0008695E">
        <w:trPr>
          <w:tblHeader/>
        </w:trPr>
        <w:tc>
          <w:tcPr>
            <w:tcW w:w="2248" w:type="pct"/>
            <w:shd w:val="clear" w:color="auto" w:fill="auto"/>
          </w:tcPr>
          <w:p w14:paraId="79A8F76E" w14:textId="3FD24091" w:rsidR="00DA5925" w:rsidRPr="00DA5925" w:rsidRDefault="00DA592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1" w:type="pct"/>
            <w:gridSpan w:val="3"/>
            <w:shd w:val="clear" w:color="auto" w:fill="auto"/>
          </w:tcPr>
          <w:p w14:paraId="2ACD7134" w14:textId="5B04D2E4" w:rsidR="00DA5925" w:rsidRPr="00DA5925" w:rsidRDefault="00DA5925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267CA97D" w14:textId="77777777" w:rsidR="00DA5925" w:rsidRPr="00DA5925" w:rsidRDefault="00DA5925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57CD55F2" w14:textId="73C5F70E" w:rsidR="00DA5925" w:rsidRPr="00DA5925" w:rsidRDefault="00DA5925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925" w:rsidRPr="00DA5925" w14:paraId="66B8A17F" w14:textId="77777777" w:rsidTr="0008695E">
        <w:trPr>
          <w:tblHeader/>
        </w:trPr>
        <w:tc>
          <w:tcPr>
            <w:tcW w:w="2248" w:type="pct"/>
            <w:shd w:val="clear" w:color="auto" w:fill="auto"/>
          </w:tcPr>
          <w:p w14:paraId="0EB903F3" w14:textId="5F0F0A52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C439B"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94" w:type="pct"/>
            <w:shd w:val="clear" w:color="auto" w:fill="auto"/>
          </w:tcPr>
          <w:p w14:paraId="6AD93F2A" w14:textId="76855DB6" w:rsidR="002C53B8" w:rsidRPr="00DA5925" w:rsidRDefault="003C439B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2B592FCF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8BF44A" w14:textId="5ACB2B1E" w:rsidR="002C53B8" w:rsidRPr="00DA5925" w:rsidRDefault="003C439B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6F27776C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81D6172" w14:textId="6364C154" w:rsidR="002C53B8" w:rsidRPr="00DA5925" w:rsidRDefault="003C439B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7A302BF3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5130BCE" w14:textId="25F26956" w:rsidR="002C53B8" w:rsidRPr="00DA5925" w:rsidRDefault="003C439B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5925" w:rsidRPr="00DA5925" w14:paraId="18C707A5" w14:textId="77777777" w:rsidTr="0008695E">
        <w:trPr>
          <w:trHeight w:val="63"/>
          <w:tblHeader/>
        </w:trPr>
        <w:tc>
          <w:tcPr>
            <w:tcW w:w="2248" w:type="pct"/>
            <w:shd w:val="clear" w:color="auto" w:fill="auto"/>
          </w:tcPr>
          <w:p w14:paraId="53A9FD84" w14:textId="77777777" w:rsidR="00DA5925" w:rsidRPr="00DA5925" w:rsidRDefault="00DA592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  <w:shd w:val="clear" w:color="auto" w:fill="auto"/>
          </w:tcPr>
          <w:p w14:paraId="06B2E9FB" w14:textId="293C66B4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A5925" w:rsidRPr="00DA5925" w14:paraId="1376B9FA" w14:textId="77777777" w:rsidTr="0008695E">
        <w:tc>
          <w:tcPr>
            <w:tcW w:w="2248" w:type="pct"/>
            <w:shd w:val="clear" w:color="auto" w:fill="auto"/>
          </w:tcPr>
          <w:p w14:paraId="292FD8B7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4" w:type="pct"/>
            <w:shd w:val="clear" w:color="auto" w:fill="auto"/>
          </w:tcPr>
          <w:p w14:paraId="2B99AFDC" w14:textId="77777777" w:rsidR="002C53B8" w:rsidRPr="00DA5925" w:rsidRDefault="002C53B8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1FC5A6C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925B05D" w14:textId="77777777" w:rsidR="002C53B8" w:rsidRPr="00DA5925" w:rsidRDefault="002C53B8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5EB8C12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8694F6E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3B18EDFA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66E6071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5925" w:rsidRPr="00DA5925" w14:paraId="43E44866" w14:textId="77777777" w:rsidTr="0008695E">
        <w:tc>
          <w:tcPr>
            <w:tcW w:w="2248" w:type="pct"/>
            <w:shd w:val="clear" w:color="auto" w:fill="auto"/>
          </w:tcPr>
          <w:p w14:paraId="4CC96703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6581CAF5" w14:textId="2622C65F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129" w:type="pct"/>
            <w:shd w:val="clear" w:color="auto" w:fill="auto"/>
          </w:tcPr>
          <w:p w14:paraId="3F541649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E7BCF9" w14:textId="398DE145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29" w:type="pct"/>
            <w:shd w:val="clear" w:color="auto" w:fill="auto"/>
          </w:tcPr>
          <w:p w14:paraId="304956C1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891E9BB" w14:textId="19F28135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129" w:type="pct"/>
            <w:shd w:val="clear" w:color="auto" w:fill="auto"/>
          </w:tcPr>
          <w:p w14:paraId="60C06693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02C05B8" w14:textId="31D453BD" w:rsidR="002C53B8" w:rsidRPr="00DA5925" w:rsidRDefault="003C439B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29</w:t>
            </w:r>
          </w:p>
        </w:tc>
      </w:tr>
      <w:tr w:rsidR="00DA5925" w:rsidRPr="00DA5925" w14:paraId="41BF72FB" w14:textId="77777777" w:rsidTr="0008695E">
        <w:tc>
          <w:tcPr>
            <w:tcW w:w="2248" w:type="pct"/>
            <w:shd w:val="clear" w:color="auto" w:fill="auto"/>
          </w:tcPr>
          <w:p w14:paraId="27BA41C1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2F7954A4" w14:textId="42FEF883" w:rsidR="002C53B8" w:rsidRPr="00DA5925" w:rsidRDefault="00086764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CB0F503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B46157" w14:textId="3FD5BE95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2206F3A4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FBD946B" w14:textId="061CDA57" w:rsidR="002C53B8" w:rsidRPr="00DA5925" w:rsidRDefault="00086764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6F3D5C4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35C94A5" w14:textId="5C1BD5A5" w:rsidR="002C53B8" w:rsidRPr="00DA5925" w:rsidRDefault="003C439B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A5925" w:rsidRPr="006910B2" w14:paraId="5A0DF068" w14:textId="77777777" w:rsidTr="0008695E">
        <w:tc>
          <w:tcPr>
            <w:tcW w:w="2248" w:type="pct"/>
            <w:shd w:val="clear" w:color="auto" w:fill="auto"/>
          </w:tcPr>
          <w:p w14:paraId="68AAD688" w14:textId="77777777" w:rsidR="002C53B8" w:rsidRPr="006910B2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CF506F4" w14:textId="77777777" w:rsidR="002C53B8" w:rsidRPr="006910B2" w:rsidRDefault="002C53B8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5F18BFE4" w14:textId="77777777" w:rsidR="002C53B8" w:rsidRPr="006910B2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53867467" w14:textId="77777777" w:rsidR="002C53B8" w:rsidRPr="006910B2" w:rsidRDefault="002C53B8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682C86CE" w14:textId="77777777" w:rsidR="002C53B8" w:rsidRPr="006910B2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0F3C828D" w14:textId="77777777" w:rsidR="002C53B8" w:rsidRPr="006910B2" w:rsidRDefault="002C53B8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1F691C6A" w14:textId="77777777" w:rsidR="002C53B8" w:rsidRPr="006910B2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1E73C309" w14:textId="77777777" w:rsidR="002C53B8" w:rsidRPr="006910B2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5043D0" w:rsidRPr="006910B2" w14:paraId="4BC171F5" w14:textId="77777777" w:rsidTr="0008695E">
        <w:tc>
          <w:tcPr>
            <w:tcW w:w="2248" w:type="pct"/>
            <w:shd w:val="clear" w:color="auto" w:fill="auto"/>
          </w:tcPr>
          <w:p w14:paraId="34FF6879" w14:textId="77777777" w:rsidR="005043D0" w:rsidRPr="006910B2" w:rsidRDefault="005043D0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4557C61E" w14:textId="77777777" w:rsidR="005043D0" w:rsidRPr="006910B2" w:rsidRDefault="005043D0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535856C5" w14:textId="77777777" w:rsidR="005043D0" w:rsidRPr="006910B2" w:rsidRDefault="005043D0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F05B6A7" w14:textId="77777777" w:rsidR="005043D0" w:rsidRPr="006910B2" w:rsidRDefault="005043D0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193D24DF" w14:textId="77777777" w:rsidR="005043D0" w:rsidRPr="006910B2" w:rsidRDefault="005043D0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59BC50C2" w14:textId="77777777" w:rsidR="005043D0" w:rsidRPr="006910B2" w:rsidRDefault="005043D0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287302D6" w14:textId="77777777" w:rsidR="005043D0" w:rsidRPr="006910B2" w:rsidRDefault="005043D0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5F4095D8" w14:textId="77777777" w:rsidR="005043D0" w:rsidRPr="006910B2" w:rsidRDefault="005043D0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63669" w:rsidRPr="006910B2" w14:paraId="65E1CFFB" w14:textId="77777777" w:rsidTr="0008695E">
        <w:tc>
          <w:tcPr>
            <w:tcW w:w="2248" w:type="pct"/>
            <w:shd w:val="clear" w:color="auto" w:fill="auto"/>
          </w:tcPr>
          <w:p w14:paraId="34D7EDD1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5ACB3494" w14:textId="77777777" w:rsidR="00A63669" w:rsidRPr="006910B2" w:rsidRDefault="00A63669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40AD00CF" w14:textId="77777777" w:rsidR="00A63669" w:rsidRPr="006910B2" w:rsidRDefault="00A63669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4804E662" w14:textId="77777777" w:rsidR="00A63669" w:rsidRPr="006910B2" w:rsidRDefault="00A63669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7F0707A1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4BBC9703" w14:textId="77777777" w:rsidR="00A63669" w:rsidRPr="006910B2" w:rsidRDefault="00A63669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1CFA1ABE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41E0BDE5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63669" w:rsidRPr="006910B2" w14:paraId="672DF996" w14:textId="77777777" w:rsidTr="0008695E">
        <w:tc>
          <w:tcPr>
            <w:tcW w:w="2248" w:type="pct"/>
            <w:shd w:val="clear" w:color="auto" w:fill="auto"/>
          </w:tcPr>
          <w:p w14:paraId="23B56DAA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23CDAEB" w14:textId="77777777" w:rsidR="00A63669" w:rsidRPr="006910B2" w:rsidRDefault="00A63669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73A719C6" w14:textId="77777777" w:rsidR="00A63669" w:rsidRPr="006910B2" w:rsidRDefault="00A63669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6C94A7CE" w14:textId="77777777" w:rsidR="00A63669" w:rsidRPr="006910B2" w:rsidRDefault="00A63669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1DF689BE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160EF3E6" w14:textId="77777777" w:rsidR="00A63669" w:rsidRPr="006910B2" w:rsidRDefault="00A63669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56AF8908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2728E6E0" w14:textId="77777777" w:rsidR="00A63669" w:rsidRPr="006910B2" w:rsidRDefault="00A63669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DA5925" w:rsidRPr="00DA5925" w14:paraId="31AEED48" w14:textId="77777777" w:rsidTr="0008695E">
        <w:tc>
          <w:tcPr>
            <w:tcW w:w="2248" w:type="pct"/>
            <w:shd w:val="clear" w:color="auto" w:fill="auto"/>
          </w:tcPr>
          <w:p w14:paraId="63CCB233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4" w:type="pct"/>
            <w:shd w:val="clear" w:color="auto" w:fill="auto"/>
          </w:tcPr>
          <w:p w14:paraId="3EDD485C" w14:textId="77777777" w:rsidR="002C53B8" w:rsidRPr="00DA5925" w:rsidRDefault="002C53B8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A2DD899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BDB43FE" w14:textId="77777777" w:rsidR="002C53B8" w:rsidRPr="00DA5925" w:rsidRDefault="002C53B8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05CC3C05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7275001" w14:textId="77777777" w:rsidR="002C53B8" w:rsidRPr="00DA5925" w:rsidRDefault="002C53B8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A34F515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CAADB61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DA5925" w:rsidRPr="00DA5925" w14:paraId="432F4A04" w14:textId="77777777" w:rsidTr="0008695E">
        <w:tc>
          <w:tcPr>
            <w:tcW w:w="2248" w:type="pct"/>
            <w:shd w:val="clear" w:color="auto" w:fill="auto"/>
          </w:tcPr>
          <w:p w14:paraId="1ED1C337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703AE992" w14:textId="636289A1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129" w:type="pct"/>
            <w:shd w:val="clear" w:color="auto" w:fill="auto"/>
          </w:tcPr>
          <w:p w14:paraId="1F1F8904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7D8256A" w14:textId="5B7FBD45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29" w:type="pct"/>
            <w:shd w:val="clear" w:color="auto" w:fill="auto"/>
          </w:tcPr>
          <w:p w14:paraId="5A200782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9CCE251" w14:textId="7351E93F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890</w:t>
            </w:r>
          </w:p>
        </w:tc>
        <w:tc>
          <w:tcPr>
            <w:tcW w:w="129" w:type="pct"/>
            <w:shd w:val="clear" w:color="auto" w:fill="auto"/>
          </w:tcPr>
          <w:p w14:paraId="6412F9F7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70C6FF1" w14:textId="0F818913" w:rsidR="002C53B8" w:rsidRPr="00DA5925" w:rsidRDefault="003C439B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456</w:t>
            </w:r>
          </w:p>
        </w:tc>
      </w:tr>
      <w:tr w:rsidR="00DA5925" w:rsidRPr="00DA5925" w14:paraId="1E620921" w14:textId="77777777" w:rsidTr="0008695E">
        <w:tc>
          <w:tcPr>
            <w:tcW w:w="2248" w:type="pct"/>
            <w:shd w:val="clear" w:color="auto" w:fill="auto"/>
          </w:tcPr>
          <w:p w14:paraId="083750A6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4D1DB7F0" w14:textId="762D1183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9" w:type="pct"/>
            <w:shd w:val="clear" w:color="auto" w:fill="auto"/>
          </w:tcPr>
          <w:p w14:paraId="08263E8B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E3A117E" w14:textId="1EBD4B49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9" w:type="pct"/>
            <w:shd w:val="clear" w:color="auto" w:fill="auto"/>
          </w:tcPr>
          <w:p w14:paraId="54BDF50D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66ECB3E" w14:textId="0ACFBF99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9" w:type="pct"/>
            <w:shd w:val="clear" w:color="auto" w:fill="auto"/>
          </w:tcPr>
          <w:p w14:paraId="3377C2FF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807054" w14:textId="437CD242" w:rsidR="002C53B8" w:rsidRPr="00DA5925" w:rsidRDefault="003C439B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DA5925" w:rsidRPr="00DA5925" w14:paraId="3483F7C6" w14:textId="77777777" w:rsidTr="0008695E">
        <w:tc>
          <w:tcPr>
            <w:tcW w:w="2248" w:type="pct"/>
            <w:shd w:val="clear" w:color="auto" w:fill="auto"/>
          </w:tcPr>
          <w:p w14:paraId="3204FCD3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4" w:type="pct"/>
            <w:shd w:val="clear" w:color="auto" w:fill="auto"/>
          </w:tcPr>
          <w:p w14:paraId="0463E939" w14:textId="401F38AD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07F6D686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390899B" w14:textId="493DCF6A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7AFBB840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5D87141" w14:textId="6814453E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7B7D83C8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9358034" w14:textId="4BE1459C" w:rsidR="002C53B8" w:rsidRPr="00DA5925" w:rsidRDefault="003C439B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DA5925" w:rsidRPr="00DA5925" w14:paraId="00950EBE" w14:textId="77777777" w:rsidTr="0008695E">
        <w:tc>
          <w:tcPr>
            <w:tcW w:w="2248" w:type="pct"/>
            <w:shd w:val="clear" w:color="auto" w:fill="auto"/>
          </w:tcPr>
          <w:p w14:paraId="45C53933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3A30444D" w14:textId="4E72B15E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9" w:type="pct"/>
            <w:shd w:val="clear" w:color="auto" w:fill="auto"/>
          </w:tcPr>
          <w:p w14:paraId="68B91197" w14:textId="77777777" w:rsidR="002C53B8" w:rsidRPr="00DA5925" w:rsidRDefault="002C53B8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EE4C2F9" w14:textId="22264A04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9" w:type="pct"/>
            <w:shd w:val="clear" w:color="auto" w:fill="auto"/>
          </w:tcPr>
          <w:p w14:paraId="49187A43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B1731D5" w14:textId="03CBC62B" w:rsidR="002C53B8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" w:type="pct"/>
            <w:shd w:val="clear" w:color="auto" w:fill="auto"/>
          </w:tcPr>
          <w:p w14:paraId="53DF9BE2" w14:textId="77777777" w:rsidR="002C53B8" w:rsidRPr="00DA5925" w:rsidRDefault="002C53B8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46C0F55" w14:textId="20FD8E7E" w:rsidR="002C53B8" w:rsidRPr="00DA5925" w:rsidRDefault="003C439B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DA5925" w:rsidRPr="00795228" w14:paraId="2EA64AE5" w14:textId="77777777" w:rsidTr="0008695E">
        <w:tc>
          <w:tcPr>
            <w:tcW w:w="2248" w:type="pct"/>
            <w:shd w:val="clear" w:color="auto" w:fill="auto"/>
          </w:tcPr>
          <w:p w14:paraId="64B05CED" w14:textId="77777777" w:rsidR="00DA5925" w:rsidRPr="00795228" w:rsidRDefault="00DA592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5CE9D7A6" w14:textId="77777777" w:rsidR="00DA5925" w:rsidRPr="00795228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202D632" w14:textId="77777777" w:rsidR="00DA5925" w:rsidRPr="00795228" w:rsidRDefault="00DA5925" w:rsidP="000A3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1DFFC4E" w14:textId="77777777" w:rsidR="00DA5925" w:rsidRPr="00795228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8DF0265" w14:textId="77777777" w:rsidR="00DA5925" w:rsidRPr="00795228" w:rsidRDefault="00DA592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E6BB028" w14:textId="77777777" w:rsidR="00DA5925" w:rsidRPr="00795228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451FC13" w14:textId="77777777" w:rsidR="00DA5925" w:rsidRPr="00795228" w:rsidRDefault="00DA592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58401D06" w14:textId="77777777" w:rsidR="00DA5925" w:rsidRPr="00795228" w:rsidRDefault="00DA592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925" w:rsidRPr="00DA5925" w14:paraId="05D04A73" w14:textId="77777777" w:rsidTr="0008695E">
        <w:tc>
          <w:tcPr>
            <w:tcW w:w="2248" w:type="pct"/>
            <w:shd w:val="clear" w:color="auto" w:fill="auto"/>
          </w:tcPr>
          <w:p w14:paraId="2985CBAB" w14:textId="1A9F6238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0CE33092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2CB1587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4059045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47C71B3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522A735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D758B86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1766368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925" w:rsidRPr="00DA5925" w14:paraId="501D4455" w14:textId="77777777" w:rsidTr="0008695E">
        <w:tc>
          <w:tcPr>
            <w:tcW w:w="2248" w:type="pct"/>
            <w:shd w:val="clear" w:color="auto" w:fill="auto"/>
          </w:tcPr>
          <w:p w14:paraId="3496D9EB" w14:textId="6F87D123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1A32D760" w14:textId="486F20E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B7D50E6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19544ED" w14:textId="6A4E1B0D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681E282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FDB67B9" w14:textId="5170B975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129" w:type="pct"/>
            <w:shd w:val="clear" w:color="auto" w:fill="auto"/>
          </w:tcPr>
          <w:p w14:paraId="2F2708FD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909127" w14:textId="6C87A162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DA5925" w:rsidRPr="00DA5925" w14:paraId="433B8A33" w14:textId="77777777" w:rsidTr="0008695E">
        <w:tc>
          <w:tcPr>
            <w:tcW w:w="2248" w:type="pct"/>
            <w:shd w:val="clear" w:color="auto" w:fill="auto"/>
          </w:tcPr>
          <w:p w14:paraId="7C20EC1C" w14:textId="6C54301E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14:paraId="160EE3E3" w14:textId="74C6D553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4493CBA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8AB8D6E" w14:textId="0AF2B6AF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85D70FB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3C4139F" w14:textId="1C570FD9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14:paraId="1431645A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5E37CE7" w14:textId="5307BB1E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A5925" w:rsidRPr="00DA5925" w14:paraId="194B2406" w14:textId="77777777" w:rsidTr="0008695E">
        <w:tc>
          <w:tcPr>
            <w:tcW w:w="2248" w:type="pct"/>
            <w:shd w:val="clear" w:color="auto" w:fill="auto"/>
          </w:tcPr>
          <w:p w14:paraId="17B94288" w14:textId="6AA24C15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4" w:type="pct"/>
            <w:shd w:val="clear" w:color="auto" w:fill="auto"/>
          </w:tcPr>
          <w:p w14:paraId="393A0EE2" w14:textId="6F4DA7D4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359C5C7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6051652" w14:textId="112C66EE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C361604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1F76335" w14:textId="6F757620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29" w:type="pct"/>
            <w:shd w:val="clear" w:color="auto" w:fill="auto"/>
          </w:tcPr>
          <w:p w14:paraId="7AA5B43A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2001C51" w14:textId="08419646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DA5925" w:rsidRPr="00795228" w14:paraId="367339E3" w14:textId="77777777" w:rsidTr="0008695E">
        <w:tc>
          <w:tcPr>
            <w:tcW w:w="2248" w:type="pct"/>
            <w:shd w:val="clear" w:color="auto" w:fill="auto"/>
          </w:tcPr>
          <w:p w14:paraId="3238B1C1" w14:textId="77777777" w:rsidR="00DA5925" w:rsidRPr="00795228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44081A4C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5E59FA4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552A1BBC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B76EE3D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C9E6610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3BE4DBA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46B8B136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925" w:rsidRPr="00DA5925" w14:paraId="26CE0CDE" w14:textId="77777777" w:rsidTr="0008695E">
        <w:tc>
          <w:tcPr>
            <w:tcW w:w="2248" w:type="pct"/>
            <w:shd w:val="clear" w:color="auto" w:fill="auto"/>
          </w:tcPr>
          <w:p w14:paraId="30F5FF6B" w14:textId="5D21215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68546CD5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09E013BB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4619312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5E5404D6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84A63C7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8E2A18F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95CC3BD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925" w:rsidRPr="00DA5925" w14:paraId="2F0731D5" w14:textId="77777777" w:rsidTr="0008695E">
        <w:tc>
          <w:tcPr>
            <w:tcW w:w="2248" w:type="pct"/>
            <w:shd w:val="clear" w:color="auto" w:fill="auto"/>
          </w:tcPr>
          <w:p w14:paraId="33C274B5" w14:textId="5B08F965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46040936" w14:textId="02547C06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29" w:type="pct"/>
            <w:shd w:val="clear" w:color="auto" w:fill="auto"/>
          </w:tcPr>
          <w:p w14:paraId="23E24512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807EF5" w14:textId="7E26ADF8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29" w:type="pct"/>
            <w:shd w:val="clear" w:color="auto" w:fill="auto"/>
          </w:tcPr>
          <w:p w14:paraId="6E93586A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5B3CB6D" w14:textId="2CED015A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D8FE43E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3421F3" w14:textId="1B59A6A6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DA5925" w:rsidRPr="00DA5925" w14:paraId="55D22AC9" w14:textId="77777777" w:rsidTr="0008695E">
        <w:tc>
          <w:tcPr>
            <w:tcW w:w="2248" w:type="pct"/>
            <w:shd w:val="clear" w:color="auto" w:fill="auto"/>
          </w:tcPr>
          <w:p w14:paraId="39E372C0" w14:textId="595AF6AF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14:paraId="65B60C49" w14:textId="11B68340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140232E0" w14:textId="77777777" w:rsidR="00DA5925" w:rsidRPr="00DA5925" w:rsidRDefault="00DA5925" w:rsidP="00DA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366737F" w14:textId="21D5E26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7C69AAD8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7CCC2D41" w14:textId="255B4D15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3FF12281" w14:textId="77777777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0C58D80" w14:textId="3AA8D2EE" w:rsidR="00DA5925" w:rsidRPr="00DA5925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DA5925" w:rsidRPr="00795228" w14:paraId="08A449AC" w14:textId="77777777" w:rsidTr="0008695E">
        <w:tc>
          <w:tcPr>
            <w:tcW w:w="2248" w:type="pct"/>
            <w:shd w:val="clear" w:color="auto" w:fill="auto"/>
          </w:tcPr>
          <w:p w14:paraId="21F63F9C" w14:textId="77777777" w:rsidR="00DA5925" w:rsidRPr="00795228" w:rsidRDefault="00DA5925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EF31231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E0DEFCA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07B4FA51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4F3B869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4F67CD2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0F1F549E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3FFDDA16" w14:textId="77777777" w:rsidR="00DA5925" w:rsidRPr="00795228" w:rsidRDefault="00DA592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925" w:rsidRPr="00686947" w14:paraId="6949A671" w14:textId="77777777" w:rsidTr="0008695E">
        <w:tc>
          <w:tcPr>
            <w:tcW w:w="2248" w:type="pct"/>
            <w:shd w:val="clear" w:color="auto" w:fill="auto"/>
          </w:tcPr>
          <w:p w14:paraId="1424B9D5" w14:textId="5C17E3D9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  <w:shd w:val="clear" w:color="auto" w:fill="auto"/>
          </w:tcPr>
          <w:p w14:paraId="5FF9CA0A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0CC8BB2D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C16326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15056C51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C192C28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3CBFAE02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0835467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DA5925" w:rsidRPr="00686947" w14:paraId="2610301B" w14:textId="77777777" w:rsidTr="0008695E">
        <w:tc>
          <w:tcPr>
            <w:tcW w:w="2248" w:type="pct"/>
            <w:shd w:val="clear" w:color="auto" w:fill="auto"/>
          </w:tcPr>
          <w:p w14:paraId="4F9CFFA4" w14:textId="1B8CE1F6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shd w:val="clear" w:color="auto" w:fill="auto"/>
          </w:tcPr>
          <w:p w14:paraId="550807B9" w14:textId="06C563F3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2,672</w:t>
            </w:r>
          </w:p>
        </w:tc>
        <w:tc>
          <w:tcPr>
            <w:tcW w:w="129" w:type="pct"/>
            <w:shd w:val="clear" w:color="auto" w:fill="auto"/>
          </w:tcPr>
          <w:p w14:paraId="301D398C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C357491" w14:textId="5D9822FD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2,733</w:t>
            </w:r>
          </w:p>
        </w:tc>
        <w:tc>
          <w:tcPr>
            <w:tcW w:w="129" w:type="pct"/>
            <w:shd w:val="clear" w:color="auto" w:fill="auto"/>
          </w:tcPr>
          <w:p w14:paraId="59C5CE2B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4832C41" w14:textId="3083293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2,665</w:t>
            </w:r>
          </w:p>
        </w:tc>
        <w:tc>
          <w:tcPr>
            <w:tcW w:w="129" w:type="pct"/>
            <w:shd w:val="clear" w:color="auto" w:fill="auto"/>
          </w:tcPr>
          <w:p w14:paraId="07456AEB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D2380C8" w14:textId="32D0ECA3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2,724</w:t>
            </w:r>
          </w:p>
        </w:tc>
      </w:tr>
      <w:tr w:rsidR="00DA5925" w:rsidRPr="00686947" w14:paraId="1BA6365D" w14:textId="77777777" w:rsidTr="0008695E">
        <w:tc>
          <w:tcPr>
            <w:tcW w:w="2248" w:type="pct"/>
            <w:shd w:val="clear" w:color="auto" w:fill="auto"/>
          </w:tcPr>
          <w:p w14:paraId="5BAF6679" w14:textId="1412F1E6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14:paraId="72FB181B" w14:textId="35D6BF60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  <w:tc>
          <w:tcPr>
            <w:tcW w:w="129" w:type="pct"/>
            <w:shd w:val="clear" w:color="auto" w:fill="auto"/>
          </w:tcPr>
          <w:p w14:paraId="25D8B015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4E7DB3E" w14:textId="0A788FE8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154</w:t>
            </w:r>
          </w:p>
        </w:tc>
        <w:tc>
          <w:tcPr>
            <w:tcW w:w="129" w:type="pct"/>
            <w:shd w:val="clear" w:color="auto" w:fill="auto"/>
          </w:tcPr>
          <w:p w14:paraId="4DD2832F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FFF7B9E" w14:textId="4E357C71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172</w:t>
            </w:r>
          </w:p>
        </w:tc>
        <w:tc>
          <w:tcPr>
            <w:tcW w:w="129" w:type="pct"/>
            <w:shd w:val="clear" w:color="auto" w:fill="auto"/>
          </w:tcPr>
          <w:p w14:paraId="27361233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064F209" w14:textId="74F3C7A0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126</w:t>
            </w:r>
          </w:p>
        </w:tc>
      </w:tr>
      <w:tr w:rsidR="00DA5925" w:rsidRPr="00686947" w14:paraId="758B34F4" w14:textId="77777777" w:rsidTr="0008695E">
        <w:tc>
          <w:tcPr>
            <w:tcW w:w="2248" w:type="pct"/>
            <w:shd w:val="clear" w:color="auto" w:fill="auto"/>
          </w:tcPr>
          <w:p w14:paraId="550F578F" w14:textId="473E3764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94" w:type="pct"/>
            <w:shd w:val="clear" w:color="auto" w:fill="auto"/>
          </w:tcPr>
          <w:p w14:paraId="489EFA64" w14:textId="38DFD151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15F8A852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F5E0B08" w14:textId="7D6DF008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13</w:t>
            </w:r>
          </w:p>
        </w:tc>
        <w:tc>
          <w:tcPr>
            <w:tcW w:w="129" w:type="pct"/>
            <w:shd w:val="clear" w:color="auto" w:fill="auto"/>
          </w:tcPr>
          <w:p w14:paraId="55DA296A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D73BCEC" w14:textId="7D9E5A6A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4C237569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5C2885" w14:textId="3EFF89EC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</w:tr>
      <w:tr w:rsidR="00DA5925" w:rsidRPr="00686947" w14:paraId="5A538FCF" w14:textId="77777777" w:rsidTr="0008695E">
        <w:tc>
          <w:tcPr>
            <w:tcW w:w="2248" w:type="pct"/>
            <w:shd w:val="clear" w:color="auto" w:fill="auto"/>
          </w:tcPr>
          <w:p w14:paraId="2FEDB4B6" w14:textId="4A94CD95" w:rsidR="00DA5925" w:rsidRPr="00620F08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cs/>
              </w:rPr>
            </w:pPr>
            <w:r w:rsidRPr="00620F08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</w:t>
            </w:r>
            <w:r w:rsidR="00620F08" w:rsidRPr="00620F08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งอาคารและอุปกรณ์</w:t>
            </w:r>
          </w:p>
        </w:tc>
        <w:tc>
          <w:tcPr>
            <w:tcW w:w="594" w:type="pct"/>
            <w:shd w:val="clear" w:color="auto" w:fill="auto"/>
          </w:tcPr>
          <w:p w14:paraId="4D3A80BC" w14:textId="777BFD62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5869853C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3293FF0" w14:textId="6AB49FFF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14:paraId="4086BEAB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C4D6FDB" w14:textId="2E6ADC2B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11C8CDD9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8DB487" w14:textId="548D31FD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</w:tr>
      <w:tr w:rsidR="00DA5925" w:rsidRPr="00795228" w14:paraId="2745189A" w14:textId="77777777" w:rsidTr="0008695E">
        <w:tc>
          <w:tcPr>
            <w:tcW w:w="2248" w:type="pct"/>
            <w:shd w:val="clear" w:color="auto" w:fill="auto"/>
          </w:tcPr>
          <w:p w14:paraId="6937CBDF" w14:textId="77777777" w:rsidR="00DA5925" w:rsidRPr="00795228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1C950C52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D066541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</w:tcPr>
          <w:p w14:paraId="196742AF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97605C6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FC83A5F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2F742641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5EC59FE" w14:textId="77777777" w:rsidR="00DA5925" w:rsidRPr="00795228" w:rsidRDefault="00DA5925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925" w:rsidRPr="00686947" w14:paraId="76E4D41F" w14:textId="77777777" w:rsidTr="0008695E">
        <w:tc>
          <w:tcPr>
            <w:tcW w:w="2248" w:type="pct"/>
            <w:shd w:val="clear" w:color="auto" w:fill="auto"/>
          </w:tcPr>
          <w:p w14:paraId="56E52A96" w14:textId="5D04A1B1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  <w:shd w:val="clear" w:color="auto" w:fill="auto"/>
          </w:tcPr>
          <w:p w14:paraId="309FAACA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7867C93E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0A042C3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5F2E1AC4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6C5A893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67E0BAEF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370511F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DA5925" w:rsidRPr="00686947" w14:paraId="442BFF9F" w14:textId="77777777" w:rsidTr="0008695E">
        <w:tc>
          <w:tcPr>
            <w:tcW w:w="2248" w:type="pct"/>
            <w:shd w:val="clear" w:color="auto" w:fill="auto"/>
          </w:tcPr>
          <w:p w14:paraId="60F5155E" w14:textId="15BBFB90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shd w:val="clear" w:color="auto" w:fill="auto"/>
          </w:tcPr>
          <w:p w14:paraId="35419569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300DA3F4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6579412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38D83481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59631B05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  <w:shd w:val="clear" w:color="auto" w:fill="auto"/>
          </w:tcPr>
          <w:p w14:paraId="4A1066B5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2410A10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DA5925" w:rsidRPr="00686947" w14:paraId="2FECEA4B" w14:textId="77777777" w:rsidTr="0008695E">
        <w:tc>
          <w:tcPr>
            <w:tcW w:w="2248" w:type="pct"/>
            <w:shd w:val="clear" w:color="auto" w:fill="auto"/>
          </w:tcPr>
          <w:p w14:paraId="470C5F62" w14:textId="27EEF621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14:paraId="40B413A2" w14:textId="2E20B1C0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24</w:t>
            </w:r>
          </w:p>
        </w:tc>
        <w:tc>
          <w:tcPr>
            <w:tcW w:w="129" w:type="pct"/>
            <w:shd w:val="clear" w:color="auto" w:fill="auto"/>
          </w:tcPr>
          <w:p w14:paraId="5762104E" w14:textId="77777777" w:rsidR="00DA5925" w:rsidRPr="00686947" w:rsidRDefault="00DA592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8187419" w14:textId="374FDFA1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19</w:t>
            </w:r>
          </w:p>
        </w:tc>
        <w:tc>
          <w:tcPr>
            <w:tcW w:w="129" w:type="pct"/>
            <w:shd w:val="clear" w:color="auto" w:fill="auto"/>
          </w:tcPr>
          <w:p w14:paraId="0D2AD547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F44B160" w14:textId="0E42E4E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24</w:t>
            </w:r>
          </w:p>
        </w:tc>
        <w:tc>
          <w:tcPr>
            <w:tcW w:w="129" w:type="pct"/>
            <w:shd w:val="clear" w:color="auto" w:fill="auto"/>
          </w:tcPr>
          <w:p w14:paraId="49558CA3" w14:textId="77777777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2011E1B" w14:textId="37543B59" w:rsidR="00DA5925" w:rsidRPr="00686947" w:rsidRDefault="00DA592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19</w:t>
            </w:r>
          </w:p>
        </w:tc>
      </w:tr>
    </w:tbl>
    <w:p w14:paraId="4FB4E148" w14:textId="77777777" w:rsidR="002C53B8" w:rsidRPr="006910B2" w:rsidRDefault="002C53B8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/>
          <w:sz w:val="22"/>
          <w:szCs w:val="22"/>
          <w:cs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3"/>
        <w:gridCol w:w="236"/>
        <w:gridCol w:w="1081"/>
        <w:gridCol w:w="236"/>
        <w:gridCol w:w="1081"/>
        <w:gridCol w:w="236"/>
        <w:gridCol w:w="1066"/>
      </w:tblGrid>
      <w:tr w:rsidR="0008695E" w:rsidRPr="00686947" w14:paraId="5D93A087" w14:textId="77777777" w:rsidTr="0008695E">
        <w:trPr>
          <w:tblHeader/>
        </w:trPr>
        <w:tc>
          <w:tcPr>
            <w:tcW w:w="2260" w:type="pct"/>
          </w:tcPr>
          <w:p w14:paraId="10F1E382" w14:textId="2B59006D" w:rsidR="0008695E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1BECA149" w14:textId="3CD10155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FF43E5E" w14:textId="77777777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</w:tcPr>
          <w:p w14:paraId="22C0E811" w14:textId="7B8C786A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95E" w:rsidRPr="00686947" w14:paraId="6D588961" w14:textId="77777777" w:rsidTr="0008695E">
        <w:trPr>
          <w:tblHeader/>
        </w:trPr>
        <w:tc>
          <w:tcPr>
            <w:tcW w:w="2260" w:type="pct"/>
          </w:tcPr>
          <w:p w14:paraId="0BB1519D" w14:textId="7E6C8EC2" w:rsidR="002C53B8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1" w:type="pct"/>
            <w:shd w:val="clear" w:color="auto" w:fill="auto"/>
          </w:tcPr>
          <w:p w14:paraId="2C94A650" w14:textId="3D659CCC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5DBD2054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B8E2B7B" w14:textId="0856BC41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shd w:val="clear" w:color="auto" w:fill="auto"/>
          </w:tcPr>
          <w:p w14:paraId="5826D5EA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E94FBE" w14:textId="222792E8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  <w:shd w:val="clear" w:color="auto" w:fill="auto"/>
          </w:tcPr>
          <w:p w14:paraId="65A50EC7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834D192" w14:textId="7E974502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08695E" w:rsidRPr="00686947" w14:paraId="01322071" w14:textId="77777777" w:rsidTr="0008695E">
        <w:trPr>
          <w:tblHeader/>
        </w:trPr>
        <w:tc>
          <w:tcPr>
            <w:tcW w:w="2260" w:type="pct"/>
          </w:tcPr>
          <w:p w14:paraId="789B490B" w14:textId="5EF1D45B" w:rsidR="002C53B8" w:rsidRPr="00686947" w:rsidRDefault="002C53B8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784E201B" w14:textId="216E4889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6832A86A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A73C70A" w14:textId="4894EEF4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46A7D759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FFD4FF8" w14:textId="557C1475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23F1A062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7A2876D" w14:textId="1D7A88A9" w:rsidR="002C53B8" w:rsidRPr="00686947" w:rsidRDefault="003C439B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08695E" w:rsidRPr="00686947" w14:paraId="18137B86" w14:textId="77777777" w:rsidTr="0008695E">
        <w:trPr>
          <w:tblHeader/>
        </w:trPr>
        <w:tc>
          <w:tcPr>
            <w:tcW w:w="2260" w:type="pct"/>
          </w:tcPr>
          <w:p w14:paraId="3E2310A1" w14:textId="77777777" w:rsidR="0008695E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53DB1DCF" w14:textId="58CF45F1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695E" w:rsidRPr="00E637E7" w14:paraId="14160DA1" w14:textId="77777777" w:rsidTr="0008695E">
        <w:tc>
          <w:tcPr>
            <w:tcW w:w="2260" w:type="pct"/>
          </w:tcPr>
          <w:p w14:paraId="5B8FD32D" w14:textId="77777777" w:rsidR="002C53B8" w:rsidRPr="00E637E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91" w:type="pct"/>
          </w:tcPr>
          <w:p w14:paraId="37A5515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2D86D0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999B31A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878C89B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CB4CC2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F09F3E0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BDDB92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686947" w14:paraId="4A0AEDF7" w14:textId="77777777" w:rsidTr="0008695E">
        <w:tc>
          <w:tcPr>
            <w:tcW w:w="2260" w:type="pct"/>
          </w:tcPr>
          <w:p w14:paraId="2D158CE4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2ECAD188" w14:textId="328DA2E9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184</w:t>
            </w:r>
          </w:p>
        </w:tc>
        <w:tc>
          <w:tcPr>
            <w:tcW w:w="129" w:type="pct"/>
          </w:tcPr>
          <w:p w14:paraId="35D52BE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E02A439" w14:textId="2E1CDF23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  <w:tc>
          <w:tcPr>
            <w:tcW w:w="129" w:type="pct"/>
          </w:tcPr>
          <w:p w14:paraId="5662EDF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5096C5" w14:textId="2F3AF0EE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184</w:t>
            </w:r>
          </w:p>
        </w:tc>
        <w:tc>
          <w:tcPr>
            <w:tcW w:w="129" w:type="pct"/>
          </w:tcPr>
          <w:p w14:paraId="2AB4BC3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A549BE" w14:textId="090BB561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155</w:t>
            </w:r>
          </w:p>
        </w:tc>
      </w:tr>
      <w:tr w:rsidR="0008695E" w:rsidRPr="00686947" w14:paraId="723CA255" w14:textId="77777777" w:rsidTr="0008695E">
        <w:tc>
          <w:tcPr>
            <w:tcW w:w="2260" w:type="pct"/>
          </w:tcPr>
          <w:p w14:paraId="205804F5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6BC2F7E1" w14:textId="22C87456" w:rsidR="002C53B8" w:rsidRPr="00686947" w:rsidRDefault="00BC6D4A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1AC5A8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C19437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3DC09D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130A18" w14:textId="70EB3EBF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  <w:r w:rsidR="00BC6D4A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sz w:val="30"/>
                <w:szCs w:val="30"/>
              </w:rPr>
              <w:t>691</w:t>
            </w:r>
          </w:p>
        </w:tc>
        <w:tc>
          <w:tcPr>
            <w:tcW w:w="129" w:type="pct"/>
          </w:tcPr>
          <w:p w14:paraId="11772A5D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0FDFD" w14:textId="752BAED4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sz w:val="30"/>
                <w:szCs w:val="30"/>
              </w:rPr>
              <w:t>003</w:t>
            </w:r>
          </w:p>
        </w:tc>
      </w:tr>
      <w:tr w:rsidR="0008695E" w:rsidRPr="00686947" w14:paraId="0B485545" w14:textId="77777777" w:rsidTr="0008695E">
        <w:tc>
          <w:tcPr>
            <w:tcW w:w="2260" w:type="pct"/>
          </w:tcPr>
          <w:p w14:paraId="1B2C8567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1" w:type="pct"/>
          </w:tcPr>
          <w:p w14:paraId="160670E6" w14:textId="582E3AFD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281</w:t>
            </w:r>
          </w:p>
        </w:tc>
        <w:tc>
          <w:tcPr>
            <w:tcW w:w="129" w:type="pct"/>
          </w:tcPr>
          <w:p w14:paraId="1025EF0A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50110D" w14:textId="295C4769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129" w:type="pct"/>
          </w:tcPr>
          <w:p w14:paraId="0CAADEF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3868E6" w14:textId="41FE6906" w:rsidR="002C53B8" w:rsidRPr="00686947" w:rsidRDefault="00BC6D4A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91CF7C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759636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8695E" w:rsidRPr="00686947" w14:paraId="73C34ECD" w14:textId="77777777" w:rsidTr="0008695E">
        <w:tc>
          <w:tcPr>
            <w:tcW w:w="2260" w:type="pct"/>
          </w:tcPr>
          <w:p w14:paraId="70FBF787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D53F07B" w14:textId="3DDD2909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  <w:tc>
          <w:tcPr>
            <w:tcW w:w="129" w:type="pct"/>
          </w:tcPr>
          <w:p w14:paraId="683D4AAA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664D81" w14:textId="6DEB224D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  <w:tc>
          <w:tcPr>
            <w:tcW w:w="129" w:type="pct"/>
          </w:tcPr>
          <w:p w14:paraId="79B7F6F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18B8A20" w14:textId="79E130EC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590</w:t>
            </w:r>
          </w:p>
        </w:tc>
        <w:tc>
          <w:tcPr>
            <w:tcW w:w="129" w:type="pct"/>
          </w:tcPr>
          <w:p w14:paraId="013EC046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F62FE51" w14:textId="56CA96CA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</w:tr>
      <w:tr w:rsidR="0008695E" w:rsidRPr="00686947" w14:paraId="50C2AF23" w14:textId="77777777" w:rsidTr="00686947">
        <w:trPr>
          <w:trHeight w:val="145"/>
        </w:trPr>
        <w:tc>
          <w:tcPr>
            <w:tcW w:w="2260" w:type="pct"/>
          </w:tcPr>
          <w:p w14:paraId="26B310ED" w14:textId="3E8D574F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E9D10B7" w14:textId="4B75BCEC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  <w:r w:rsidR="00BC6D4A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sz w:val="30"/>
                <w:szCs w:val="30"/>
              </w:rPr>
              <w:t>062</w:t>
            </w:r>
          </w:p>
        </w:tc>
        <w:tc>
          <w:tcPr>
            <w:tcW w:w="129" w:type="pct"/>
          </w:tcPr>
          <w:p w14:paraId="2A97144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0F27CF5" w14:textId="01C552C3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sz w:val="30"/>
                <w:szCs w:val="30"/>
              </w:rPr>
              <w:t>227</w:t>
            </w:r>
          </w:p>
        </w:tc>
        <w:tc>
          <w:tcPr>
            <w:tcW w:w="129" w:type="pct"/>
          </w:tcPr>
          <w:p w14:paraId="71B0723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91A45BB" w14:textId="143862A1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2</w:t>
            </w:r>
            <w:r w:rsidR="00BC6D4A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sz w:val="30"/>
                <w:szCs w:val="30"/>
              </w:rPr>
              <w:t>465</w:t>
            </w:r>
          </w:p>
        </w:tc>
        <w:tc>
          <w:tcPr>
            <w:tcW w:w="129" w:type="pct"/>
          </w:tcPr>
          <w:p w14:paraId="1FF1DA4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C505467" w14:textId="08204064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sz w:val="30"/>
                <w:szCs w:val="30"/>
              </w:rPr>
              <w:t>882</w:t>
            </w:r>
          </w:p>
        </w:tc>
      </w:tr>
      <w:tr w:rsidR="0008695E" w:rsidRPr="00686947" w14:paraId="555FF035" w14:textId="77777777" w:rsidTr="0008695E">
        <w:tc>
          <w:tcPr>
            <w:tcW w:w="2260" w:type="pct"/>
          </w:tcPr>
          <w:p w14:paraId="57C5A2A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3FD27A6" w14:textId="44F969EB" w:rsidR="002C53B8" w:rsidRPr="00686947" w:rsidRDefault="00BC6D4A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E6DC6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0A13D40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B762B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A52F59A" w14:textId="5518D2B3" w:rsidR="002C53B8" w:rsidRPr="00686947" w:rsidRDefault="0008695E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6BA4E232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F867C6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8695E" w:rsidRPr="00686947" w14:paraId="545D9833" w14:textId="77777777" w:rsidTr="0008695E">
        <w:tc>
          <w:tcPr>
            <w:tcW w:w="2260" w:type="pct"/>
          </w:tcPr>
          <w:p w14:paraId="5C8F0B3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6AD9D95" w14:textId="0C7AFA4E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BC6D4A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129" w:type="pct"/>
          </w:tcPr>
          <w:p w14:paraId="7D83593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3023EAA" w14:textId="6F0FF2E9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29" w:type="pct"/>
          </w:tcPr>
          <w:p w14:paraId="782AD5B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E551AFB" w14:textId="2E1C86C5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BC777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129" w:type="pct"/>
          </w:tcPr>
          <w:p w14:paraId="41F8D8D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2A378CA" w14:textId="672D25FF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882</w:t>
            </w:r>
          </w:p>
        </w:tc>
      </w:tr>
      <w:tr w:rsidR="0008695E" w:rsidRPr="00795228" w14:paraId="06355616" w14:textId="77777777" w:rsidTr="0008695E">
        <w:tc>
          <w:tcPr>
            <w:tcW w:w="2260" w:type="pct"/>
          </w:tcPr>
          <w:p w14:paraId="25A4CCED" w14:textId="77777777" w:rsidR="002C53B8" w:rsidRPr="00795228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E5655E6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12A1C11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78384E8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B8E6BC2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1C8C327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9" w:type="pct"/>
          </w:tcPr>
          <w:p w14:paraId="5DF36231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D0AE663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1BF13CB4" w14:textId="77777777" w:rsidTr="0008695E">
        <w:tc>
          <w:tcPr>
            <w:tcW w:w="2260" w:type="pct"/>
          </w:tcPr>
          <w:p w14:paraId="47342F9B" w14:textId="77777777" w:rsidR="002C53B8" w:rsidRPr="00E637E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1" w:type="pct"/>
          </w:tcPr>
          <w:p w14:paraId="38132E31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DFE25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1FA396E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77A2267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386A38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2F3D6C2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26A1D41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686947" w14:paraId="39590054" w14:textId="77777777" w:rsidTr="0008695E">
        <w:tc>
          <w:tcPr>
            <w:tcW w:w="2260" w:type="pct"/>
          </w:tcPr>
          <w:p w14:paraId="10B2830F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2B5A9CBC" w14:textId="73761929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</w:tcPr>
          <w:p w14:paraId="4E3B9A4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5F9BA383" w14:textId="45C05947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</w:tcPr>
          <w:p w14:paraId="70DCB81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5E906DCD" w14:textId="1B9786CB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29" w:type="pct"/>
          </w:tcPr>
          <w:p w14:paraId="65D14B1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82" w:type="pct"/>
          </w:tcPr>
          <w:p w14:paraId="293A36E7" w14:textId="655371F1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  <w:tr w:rsidR="0008695E" w:rsidRPr="00686947" w14:paraId="079D3A40" w14:textId="77777777" w:rsidTr="0008695E">
        <w:tc>
          <w:tcPr>
            <w:tcW w:w="2260" w:type="pct"/>
          </w:tcPr>
          <w:p w14:paraId="266E6A2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4EA8F76" w14:textId="5E5524F3" w:rsidR="002C53B8" w:rsidRPr="00686947" w:rsidRDefault="00BC777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8E9E6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2B5F84B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72921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685BEFCC" w14:textId="07A2D161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158</w:t>
            </w:r>
          </w:p>
        </w:tc>
        <w:tc>
          <w:tcPr>
            <w:tcW w:w="129" w:type="pct"/>
          </w:tcPr>
          <w:p w14:paraId="2A0B44B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82" w:type="pct"/>
          </w:tcPr>
          <w:p w14:paraId="0D5817FF" w14:textId="481E6751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08695E" w:rsidRPr="00686947" w14:paraId="3A755AC6" w14:textId="77777777" w:rsidTr="0008695E">
        <w:tc>
          <w:tcPr>
            <w:tcW w:w="2260" w:type="pct"/>
          </w:tcPr>
          <w:p w14:paraId="35D06DF6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1" w:type="pct"/>
          </w:tcPr>
          <w:p w14:paraId="18173F80" w14:textId="1F941DBD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29" w:type="pct"/>
          </w:tcPr>
          <w:p w14:paraId="4EEBCFC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478E69DE" w14:textId="22A4D14F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29" w:type="pct"/>
          </w:tcPr>
          <w:p w14:paraId="3D80576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0" w:type="pct"/>
          </w:tcPr>
          <w:p w14:paraId="7FA681AE" w14:textId="5AB2FF4E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29" w:type="pct"/>
          </w:tcPr>
          <w:p w14:paraId="31C9D9F0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82" w:type="pct"/>
          </w:tcPr>
          <w:p w14:paraId="27BA8B0E" w14:textId="69204027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</w:tr>
      <w:tr w:rsidR="0008695E" w:rsidRPr="00686947" w14:paraId="7F698B4A" w14:textId="77777777" w:rsidTr="0008695E">
        <w:tc>
          <w:tcPr>
            <w:tcW w:w="2260" w:type="pct"/>
          </w:tcPr>
          <w:p w14:paraId="43282ABB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6FC28BD" w14:textId="295BEC24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</w:tcPr>
          <w:p w14:paraId="42B3CE9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708B73F" w14:textId="0DC95970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</w:tcPr>
          <w:p w14:paraId="746A973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837328E" w14:textId="37531A8A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</w:tcPr>
          <w:p w14:paraId="389B3FE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6EEBA30" w14:textId="22097504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</w:tr>
      <w:tr w:rsidR="0008695E" w:rsidRPr="00686947" w14:paraId="06B559FC" w14:textId="77777777" w:rsidTr="0008695E">
        <w:tc>
          <w:tcPr>
            <w:tcW w:w="2260" w:type="pct"/>
          </w:tcPr>
          <w:p w14:paraId="0F119D82" w14:textId="36498C04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1D42F03" w14:textId="40BEBA7A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341C551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3DF831E3" w14:textId="6F29DC27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759E9A9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09D9DD9" w14:textId="68EC833E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169</w:t>
            </w:r>
          </w:p>
        </w:tc>
        <w:tc>
          <w:tcPr>
            <w:tcW w:w="129" w:type="pct"/>
          </w:tcPr>
          <w:p w14:paraId="19BD659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1EE86C8" w14:textId="5E6246BE" w:rsidR="002C53B8" w:rsidRPr="00686947" w:rsidRDefault="003C439B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</w:tr>
      <w:tr w:rsidR="0008695E" w:rsidRPr="0008695E" w14:paraId="1AC4C592" w14:textId="77777777" w:rsidTr="0008695E">
        <w:tc>
          <w:tcPr>
            <w:tcW w:w="2260" w:type="pct"/>
          </w:tcPr>
          <w:p w14:paraId="7649DC47" w14:textId="77777777" w:rsidR="002C53B8" w:rsidRPr="0008695E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8695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A9497CB" w14:textId="14637447" w:rsidR="002C53B8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018FEDF0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9A7C398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04074290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59150F7" w14:textId="52EE1725" w:rsidR="002C53B8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52DBC9DE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4DC1955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08695E" w:rsidRPr="0008695E" w14:paraId="7C39FD88" w14:textId="77777777" w:rsidTr="0008695E">
        <w:tc>
          <w:tcPr>
            <w:tcW w:w="2260" w:type="pct"/>
          </w:tcPr>
          <w:p w14:paraId="09DC36E7" w14:textId="77777777" w:rsidR="002C53B8" w:rsidRPr="0008695E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032EC9F" w14:textId="730B330B" w:rsidR="002C53B8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1CAC6C27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DBDC639" w14:textId="0CC98AD1" w:rsidR="002C53B8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146A3913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A1C4280" w14:textId="7C6B10F4" w:rsidR="002C53B8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129" w:type="pct"/>
          </w:tcPr>
          <w:p w14:paraId="393015F9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4C7B366" w14:textId="59D1B723" w:rsidR="002C53B8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08695E" w:rsidRPr="00795228" w14:paraId="3ED241E5" w14:textId="77777777" w:rsidTr="0008695E">
        <w:tc>
          <w:tcPr>
            <w:tcW w:w="2260" w:type="pct"/>
          </w:tcPr>
          <w:p w14:paraId="57C0546C" w14:textId="77777777" w:rsidR="002C53B8" w:rsidRPr="00795228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873A38E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7563CC6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2666EFE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EBCD1CD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CC982E9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9AFEB88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CEB6D71" w14:textId="77777777" w:rsidR="002C53B8" w:rsidRPr="00795228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074CA371" w14:textId="77777777" w:rsidTr="0008695E">
        <w:tc>
          <w:tcPr>
            <w:tcW w:w="2260" w:type="pct"/>
          </w:tcPr>
          <w:p w14:paraId="6C782DD8" w14:textId="059B0DD8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1" w:type="pct"/>
          </w:tcPr>
          <w:p w14:paraId="5983B61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2CEDB606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66CCEF6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74C717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AAA6BC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6F580F2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3607A9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8695E" w:rsidRPr="0008695E" w14:paraId="2588221E" w14:textId="77777777" w:rsidTr="0008695E">
        <w:tc>
          <w:tcPr>
            <w:tcW w:w="2260" w:type="pct"/>
          </w:tcPr>
          <w:p w14:paraId="2226E7B1" w14:textId="4BE74918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vAlign w:val="center"/>
          </w:tcPr>
          <w:p w14:paraId="49932946" w14:textId="514285D0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center"/>
          </w:tcPr>
          <w:p w14:paraId="2DA3303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687D298F" w14:textId="00925D3E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center"/>
          </w:tcPr>
          <w:p w14:paraId="24B037A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753E04E" w14:textId="6AFAD406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9" w:type="pct"/>
            <w:vAlign w:val="center"/>
          </w:tcPr>
          <w:p w14:paraId="07D0D3A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715358F2" w14:textId="69E43282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695E" w:rsidRPr="0008695E" w14:paraId="0B90A9BE" w14:textId="77777777" w:rsidTr="0008695E">
        <w:tc>
          <w:tcPr>
            <w:tcW w:w="2260" w:type="pct"/>
          </w:tcPr>
          <w:p w14:paraId="41578A89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66A818C" w14:textId="00146684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EF8BCD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7723E6E" w14:textId="63EDCA90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4D1DB2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1D03A4E" w14:textId="46267D85" w:rsidR="00897566" w:rsidRPr="0008695E" w:rsidRDefault="0008695E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129" w:type="pct"/>
          </w:tcPr>
          <w:p w14:paraId="5C59C0D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A46DCC7" w14:textId="72728E46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8695E" w:rsidRPr="00686947" w14:paraId="2A48FD63" w14:textId="77777777" w:rsidTr="00795228">
        <w:tc>
          <w:tcPr>
            <w:tcW w:w="2260" w:type="pct"/>
          </w:tcPr>
          <w:p w14:paraId="437FECF6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1DB26845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056DCCE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F61BE72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3D42608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CC3DC3E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0E52078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11B95A7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1C865302" w14:textId="77777777" w:rsidTr="0008695E">
        <w:tc>
          <w:tcPr>
            <w:tcW w:w="2260" w:type="pct"/>
          </w:tcPr>
          <w:p w14:paraId="4D2D9103" w14:textId="1F21B1B0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</w:tcPr>
          <w:p w14:paraId="6820F5F5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38897F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A3B928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A71728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D42857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C06444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777084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391186E1" w14:textId="77777777" w:rsidTr="0008695E">
        <w:tc>
          <w:tcPr>
            <w:tcW w:w="2260" w:type="pct"/>
            <w:vAlign w:val="center"/>
          </w:tcPr>
          <w:p w14:paraId="682B2FD1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  <w:vAlign w:val="center"/>
          </w:tcPr>
          <w:p w14:paraId="5BD658B0" w14:textId="2BC05D5C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9" w:type="pct"/>
            <w:vAlign w:val="center"/>
          </w:tcPr>
          <w:p w14:paraId="49154A2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0C9A6EF" w14:textId="21662DD3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  <w:vAlign w:val="center"/>
          </w:tcPr>
          <w:p w14:paraId="6315FB9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D617E62" w14:textId="26525E6C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9" w:type="pct"/>
            <w:vAlign w:val="center"/>
          </w:tcPr>
          <w:p w14:paraId="003A6E17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5C9E1ED4" w14:textId="4D5ED968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695E" w:rsidRPr="0008695E" w14:paraId="498DC285" w14:textId="77777777" w:rsidTr="0008695E">
        <w:tc>
          <w:tcPr>
            <w:tcW w:w="2260" w:type="pct"/>
          </w:tcPr>
          <w:p w14:paraId="7070421F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</w:tcPr>
          <w:p w14:paraId="1DA59E0B" w14:textId="58054BED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9" w:type="pct"/>
          </w:tcPr>
          <w:p w14:paraId="75ACCC5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128C064" w14:textId="6329C3D1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</w:tcPr>
          <w:p w14:paraId="13695D3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A2395" w14:textId="0DB7FF3B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9" w:type="pct"/>
          </w:tcPr>
          <w:p w14:paraId="07A3E23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52AE486" w14:textId="729949CE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08695E" w:rsidRPr="0008695E" w14:paraId="204C479F" w14:textId="77777777" w:rsidTr="0008695E">
        <w:tc>
          <w:tcPr>
            <w:tcW w:w="2260" w:type="pct"/>
          </w:tcPr>
          <w:p w14:paraId="5E6C39FD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8F9784C" w14:textId="08D0E848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29" w:type="pct"/>
          </w:tcPr>
          <w:p w14:paraId="1588F03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173A048" w14:textId="02A65068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29" w:type="pct"/>
          </w:tcPr>
          <w:p w14:paraId="0BD8B6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3D0173D" w14:textId="2519FDB6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29" w:type="pct"/>
          </w:tcPr>
          <w:p w14:paraId="31182D5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8F5213" w14:textId="445DC032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08695E" w:rsidRPr="00686947" w14:paraId="4674C062" w14:textId="77777777" w:rsidTr="0008695E">
        <w:tc>
          <w:tcPr>
            <w:tcW w:w="2260" w:type="pct"/>
          </w:tcPr>
          <w:p w14:paraId="29645264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08B97F9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F5FFB8D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0421F33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3B3AC3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EE3694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54B208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E2B1942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31D9DFDA" w14:textId="77777777" w:rsidTr="0008695E">
        <w:tc>
          <w:tcPr>
            <w:tcW w:w="2260" w:type="pct"/>
          </w:tcPr>
          <w:p w14:paraId="08054D6A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91" w:type="pct"/>
          </w:tcPr>
          <w:p w14:paraId="4E779ED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E168FC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2978D8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B1E518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529C8A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F03CC7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FC7DF9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58E86359" w14:textId="77777777" w:rsidTr="0008695E">
        <w:tc>
          <w:tcPr>
            <w:tcW w:w="2260" w:type="pct"/>
          </w:tcPr>
          <w:p w14:paraId="0E6D7DFF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1" w:type="pct"/>
          </w:tcPr>
          <w:p w14:paraId="19876446" w14:textId="328B4170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A1E9397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0210F09C" w14:textId="3E34AB73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5EEB41C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02463B9F" w14:textId="570A9DCF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5B69F73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82" w:type="pct"/>
          </w:tcPr>
          <w:p w14:paraId="0B3DB228" w14:textId="399E8786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95E" w:rsidRPr="0008695E" w14:paraId="2FEEB83E" w14:textId="77777777" w:rsidTr="0008695E">
        <w:tc>
          <w:tcPr>
            <w:tcW w:w="2260" w:type="pct"/>
          </w:tcPr>
          <w:p w14:paraId="66383DB9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16A4CDBB" w14:textId="0474B44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9" w:type="pct"/>
          </w:tcPr>
          <w:p w14:paraId="4B754B8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DEAC7D" w14:textId="1889AACF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29" w:type="pct"/>
          </w:tcPr>
          <w:p w14:paraId="128C37B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8413394" w14:textId="06C56BDE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68648A0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1049DE" w14:textId="06D56BC0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8695E" w:rsidRPr="0008695E" w14:paraId="02D600A9" w14:textId="77777777" w:rsidTr="0008695E">
        <w:tc>
          <w:tcPr>
            <w:tcW w:w="2260" w:type="pct"/>
          </w:tcPr>
          <w:p w14:paraId="741F0042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869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1" w:type="pct"/>
          </w:tcPr>
          <w:p w14:paraId="6459C6BB" w14:textId="3DFEACB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9" w:type="pct"/>
          </w:tcPr>
          <w:p w14:paraId="6329DD5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1DDBB3" w14:textId="002DE096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9" w:type="pct"/>
          </w:tcPr>
          <w:p w14:paraId="0C825499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F41AA4" w14:textId="1E12524D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9" w:type="pct"/>
          </w:tcPr>
          <w:p w14:paraId="75AEF41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D739EC" w14:textId="605BF09D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8695E" w:rsidRPr="0008695E" w14:paraId="0C979F6F" w14:textId="77777777" w:rsidTr="0008695E">
        <w:tc>
          <w:tcPr>
            <w:tcW w:w="2260" w:type="pct"/>
          </w:tcPr>
          <w:p w14:paraId="66E3F26A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1D7ADFE" w14:textId="6976F873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9" w:type="pct"/>
          </w:tcPr>
          <w:p w14:paraId="5A3ABFD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ADD86E6" w14:textId="04389F5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29" w:type="pct"/>
          </w:tcPr>
          <w:p w14:paraId="3F8CF47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D8AEA3F" w14:textId="1DC9B1D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29" w:type="pct"/>
          </w:tcPr>
          <w:p w14:paraId="754940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62E62F9" w14:textId="53372751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  <w:tr w:rsidR="0008695E" w:rsidRPr="00686947" w14:paraId="1A9D53E3" w14:textId="77777777" w:rsidTr="0008695E">
        <w:tc>
          <w:tcPr>
            <w:tcW w:w="2260" w:type="pct"/>
          </w:tcPr>
          <w:p w14:paraId="2FCC28E9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64A4657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A794D53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A983B3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0D23E96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5BDA7AD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7D66579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6FFB3B1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701ACB12" w14:textId="77777777" w:rsidTr="0008695E">
        <w:tc>
          <w:tcPr>
            <w:tcW w:w="2260" w:type="pct"/>
          </w:tcPr>
          <w:p w14:paraId="20A7E2FD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เจ้าหนี้ผู้รับเหมาก่อสร้าง </w:t>
            </w:r>
          </w:p>
        </w:tc>
        <w:tc>
          <w:tcPr>
            <w:tcW w:w="591" w:type="pct"/>
          </w:tcPr>
          <w:p w14:paraId="63BBCE3D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6E3DB3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E5CC94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8A1B66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EDE7310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6F12620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C505006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13BF3B68" w14:textId="77777777" w:rsidTr="0008695E">
        <w:tc>
          <w:tcPr>
            <w:tcW w:w="2260" w:type="pct"/>
          </w:tcPr>
          <w:p w14:paraId="45D2697B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869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1" w:type="pct"/>
          </w:tcPr>
          <w:p w14:paraId="34257C22" w14:textId="2FDEB402" w:rsidR="00897566" w:rsidRPr="0008695E" w:rsidRDefault="009D1029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D1806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B021C4" w14:textId="17024FA8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90C26C2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237B00D" w14:textId="3A128B06" w:rsidR="00897566" w:rsidRPr="0008695E" w:rsidRDefault="009D1029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69B8D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E3F874" w14:textId="4E42A884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95E" w:rsidRPr="0008695E" w14:paraId="7C734534" w14:textId="77777777" w:rsidTr="0008695E">
        <w:tc>
          <w:tcPr>
            <w:tcW w:w="2260" w:type="pct"/>
          </w:tcPr>
          <w:p w14:paraId="2A56C047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D1B1FCF" w14:textId="0DAC767D" w:rsidR="00897566" w:rsidRPr="0008695E" w:rsidRDefault="009D1029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4A034FE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11DEA96" w14:textId="515D3EFB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33BD4F2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091D8F8" w14:textId="746C4217" w:rsidR="00897566" w:rsidRPr="0008695E" w:rsidRDefault="009D1029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3D611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BC33FCC" w14:textId="7838FC1F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8695E" w:rsidRPr="00686947" w14:paraId="647413D4" w14:textId="77777777" w:rsidTr="0008695E">
        <w:tc>
          <w:tcPr>
            <w:tcW w:w="2260" w:type="pct"/>
          </w:tcPr>
          <w:p w14:paraId="6D32E2C2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54322AE1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3A3E410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617109F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898F00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2E3CEA1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1EDABB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</w:tcPr>
          <w:p w14:paraId="45E10470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67F86BE4" w14:textId="77777777" w:rsidTr="0008695E">
        <w:tc>
          <w:tcPr>
            <w:tcW w:w="2260" w:type="pct"/>
          </w:tcPr>
          <w:p w14:paraId="54298F5F" w14:textId="0F2DD08F" w:rsidR="00897566" w:rsidRPr="00E637E7" w:rsidRDefault="006910B2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="00897566"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หนี้สินตามสัญญาเช่า    </w:t>
            </w:r>
          </w:p>
          <w:p w14:paraId="596E03CE" w14:textId="6BA6B34C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910B2"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</w:t>
            </w: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591" w:type="pct"/>
          </w:tcPr>
          <w:p w14:paraId="6C94DCE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ECBAA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5C08B6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6B1C5B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CFBC824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239D6C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FF292DA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8695E" w:rsidRPr="0008695E" w14:paraId="42DEE91A" w14:textId="77777777" w:rsidTr="0008695E">
        <w:tc>
          <w:tcPr>
            <w:tcW w:w="2260" w:type="pct"/>
          </w:tcPr>
          <w:p w14:paraId="404FFA98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574D8138" w14:textId="503BBD0C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9" w:type="pct"/>
          </w:tcPr>
          <w:p w14:paraId="53631FA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CC323FD" w14:textId="2DD8F1AF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29" w:type="pct"/>
          </w:tcPr>
          <w:p w14:paraId="0548693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5F947AF" w14:textId="370E19A0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9" w:type="pct"/>
          </w:tcPr>
          <w:p w14:paraId="073FE33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8FC51E7" w14:textId="3CBEFB8D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8695E" w:rsidRPr="0008695E" w14:paraId="5F7E4B21" w14:textId="77777777" w:rsidTr="0008695E">
        <w:tc>
          <w:tcPr>
            <w:tcW w:w="2260" w:type="pct"/>
          </w:tcPr>
          <w:p w14:paraId="7CA170A5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586B60DA" w14:textId="06D2E1EC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2A6F6F3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00ACA5B" w14:textId="071FF20C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0901C71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3ED85B" w14:textId="364BD5D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19FED43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20A59C" w14:textId="3B4D8A1A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8695E" w:rsidRPr="0008695E" w14:paraId="00C36C45" w14:textId="77777777" w:rsidTr="0008695E">
        <w:tc>
          <w:tcPr>
            <w:tcW w:w="2260" w:type="pct"/>
          </w:tcPr>
          <w:p w14:paraId="0B151BB1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3D3FB97" w14:textId="0EA7ADCB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29" w:type="pct"/>
          </w:tcPr>
          <w:p w14:paraId="3667A2B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0DA8F5D" w14:textId="50EB3DB3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29" w:type="pct"/>
          </w:tcPr>
          <w:p w14:paraId="1BBABBC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5C37938" w14:textId="10926A15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29" w:type="pct"/>
          </w:tcPr>
          <w:p w14:paraId="170E39B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7C8787F" w14:textId="30331662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08695E" w:rsidRPr="00686947" w14:paraId="7523D7E5" w14:textId="77777777" w:rsidTr="00686947">
        <w:tc>
          <w:tcPr>
            <w:tcW w:w="2260" w:type="pct"/>
          </w:tcPr>
          <w:p w14:paraId="641D3528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F8D322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6CAA3D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6FC517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8CEEEEB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5B0844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FCFD95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3D17289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5C3477F7" w14:textId="77777777" w:rsidTr="0008695E">
        <w:tc>
          <w:tcPr>
            <w:tcW w:w="2260" w:type="pct"/>
          </w:tcPr>
          <w:p w14:paraId="7B1E5C22" w14:textId="50BA5E53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1" w:type="pct"/>
          </w:tcPr>
          <w:p w14:paraId="56C16C9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56F36B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692F93A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F6FEB60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3A5C2C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92D29C5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54A86B98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8695E" w:rsidRPr="0008695E" w14:paraId="21F480A8" w14:textId="77777777" w:rsidTr="0008695E">
        <w:tc>
          <w:tcPr>
            <w:tcW w:w="2260" w:type="pct"/>
          </w:tcPr>
          <w:p w14:paraId="63EB1F16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4E147F76" w14:textId="3E80227A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29" w:type="pct"/>
          </w:tcPr>
          <w:p w14:paraId="036A9E0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C3C0818" w14:textId="789231FB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29" w:type="pct"/>
          </w:tcPr>
          <w:p w14:paraId="160F4D0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409A907" w14:textId="4741D833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29" w:type="pct"/>
          </w:tcPr>
          <w:p w14:paraId="61A65BF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62203B1" w14:textId="045305C7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08695E" w:rsidRPr="0008695E" w14:paraId="25547FE2" w14:textId="77777777" w:rsidTr="0008695E">
        <w:tc>
          <w:tcPr>
            <w:tcW w:w="2260" w:type="pct"/>
          </w:tcPr>
          <w:p w14:paraId="3BF88153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7863441" w14:textId="1681D8CD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28F790F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523E6F3" w14:textId="43619F88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9" w:type="pct"/>
          </w:tcPr>
          <w:p w14:paraId="5D5FE27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27F5561" w14:textId="32575E0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9FB50E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95B0ED3" w14:textId="412B3D8C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8695E" w:rsidRPr="0008695E" w14:paraId="5BCC47B2" w14:textId="77777777" w:rsidTr="0008695E">
        <w:tc>
          <w:tcPr>
            <w:tcW w:w="2260" w:type="pct"/>
          </w:tcPr>
          <w:p w14:paraId="35BAC2AA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8CACB1F" w14:textId="265DB9C0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29" w:type="pct"/>
          </w:tcPr>
          <w:p w14:paraId="76DF5C8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1ED489C" w14:textId="1C65769D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29" w:type="pct"/>
          </w:tcPr>
          <w:p w14:paraId="370770E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382F482" w14:textId="60D65CE9" w:rsidR="00897566" w:rsidRPr="0008695E" w:rsidRDefault="003C439B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129" w:type="pct"/>
          </w:tcPr>
          <w:p w14:paraId="41EAE79C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BC410FA" w14:textId="78F68AE0" w:rsidR="00897566" w:rsidRPr="0008695E" w:rsidRDefault="0008695E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439B" w:rsidRPr="000869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46E761B0" w14:textId="77777777" w:rsidR="002C53B8" w:rsidRPr="0008695E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81DC5AF" w14:textId="77777777" w:rsidR="00CA768A" w:rsidRDefault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59B779A" w14:textId="4F2BA31F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869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</w:t>
      </w:r>
    </w:p>
    <w:p w14:paraId="2848208B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21546EA" w14:textId="195920FA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695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C439B" w:rsidRPr="0008695E">
        <w:rPr>
          <w:rFonts w:asciiTheme="majorBidi" w:hAnsiTheme="majorBidi" w:cstheme="majorBidi"/>
          <w:sz w:val="30"/>
          <w:szCs w:val="30"/>
        </w:rPr>
        <w:t>31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C439B" w:rsidRPr="0008695E">
        <w:rPr>
          <w:rFonts w:asciiTheme="majorBidi" w:hAnsiTheme="majorBidi" w:cstheme="majorBidi"/>
          <w:sz w:val="30"/>
          <w:szCs w:val="30"/>
        </w:rPr>
        <w:t>2565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1E53994D" w14:textId="0FD7EC09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08695E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08695E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82CCF15" w14:textId="30388A77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บริษัทมีสัญญาซื้อขายเมทิลเอสเทอร์รวม</w:t>
      </w:r>
      <w:r w:rsidRPr="00795228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3C439B" w:rsidRPr="00795228">
        <w:rPr>
          <w:rFonts w:ascii="Angsana New" w:hAnsi="Angsana New"/>
          <w:color w:val="000000"/>
          <w:sz w:val="30"/>
          <w:szCs w:val="30"/>
        </w:rPr>
        <w:t>4</w:t>
      </w:r>
      <w:r w:rsidRPr="00795228">
        <w:rPr>
          <w:rFonts w:ascii="Angsana New" w:hAnsi="Angsana New"/>
          <w:color w:val="000000"/>
          <w:sz w:val="30"/>
          <w:szCs w:val="30"/>
          <w:cs/>
        </w:rPr>
        <w:t xml:space="preserve"> ฉบับ กั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บบริษัทใหญ่และกิจการที่เกี่ยวข้องกัน </w:t>
      </w:r>
      <w:r w:rsidR="005043D0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100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08695E">
        <w:rPr>
          <w:rFonts w:ascii="Angsana New" w:hAnsi="Angsana New"/>
          <w:color w:val="000000"/>
          <w:sz w:val="30"/>
          <w:szCs w:val="30"/>
        </w:rPr>
        <w:br/>
      </w:r>
      <w:r w:rsidRPr="0008695E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br/>
      </w:r>
      <w:r w:rsidR="003C439B" w:rsidRPr="0008695E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และจะมีผลสิ้นสุดเดือน</w:t>
      </w:r>
      <w:r w:rsidR="00576CA2" w:rsidRPr="0008695E">
        <w:rPr>
          <w:rFonts w:ascii="Angsana New" w:hAnsi="Angsana New"/>
          <w:color w:val="000000"/>
          <w:sz w:val="30"/>
          <w:szCs w:val="30"/>
          <w:cs/>
        </w:rPr>
        <w:t xml:space="preserve">เดือนมีนาคม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2565</w:t>
      </w:r>
      <w:r w:rsidR="00576CA2" w:rsidRPr="0008695E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2565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โดยสัญญาทั้งหมดสามารถต่ออายุได้จนกระทั่งฝ่ายหนึ่งฝ่ายใดบอกเลิกสัญญา </w:t>
      </w:r>
      <w:r w:rsidRPr="00A63669">
        <w:rPr>
          <w:rFonts w:ascii="Angsana New" w:hAnsi="Angsana New"/>
          <w:color w:val="000000"/>
          <w:sz w:val="30"/>
          <w:szCs w:val="30"/>
          <w:cs/>
        </w:rPr>
        <w:t>ขณะนี้บริษัทอยู่ระหว่างการพิจารณาต่อสัญญาสำหรับสัญญาที่หมดอายุ</w:t>
      </w:r>
    </w:p>
    <w:p w14:paraId="3E59D12F" w14:textId="77777777" w:rsidR="00686947" w:rsidRPr="00686947" w:rsidRDefault="00686947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3A10FD45" w14:textId="6F0F9621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สัญญาซื้อขายแฟตตี้แอลกอฮอล์</w:t>
      </w:r>
    </w:p>
    <w:p w14:paraId="555C9B48" w14:textId="77777777" w:rsidR="002B7C4B" w:rsidRPr="00686947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38D11316" w14:textId="11AAFA1E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บริษัทมีสัญญาซื้อขายแฟตตี้แอลกอฮอลส์รวมจำนวน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ฉบับกับบริษัทย่อยแห่ง</w:t>
      </w:r>
      <w:r w:rsidR="00E637E7">
        <w:rPr>
          <w:rFonts w:ascii="Angsana New" w:hAnsi="Angsana New"/>
          <w:color w:val="000000"/>
          <w:sz w:val="30"/>
          <w:szCs w:val="30"/>
          <w:cs/>
        </w:rPr>
        <w:t>หนึ่ง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โดยตามสัญญากำหนดราคาขายแฟตตี้แอลกอฮอลส์อ้างอิงจากประกาศรายสัปดาห์เฉลี่ยของ 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ปรับปรุงด้วยส่วนต่างตามที่ระบุในสัญญา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7E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3C439B" w:rsidRPr="00E637E7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E637E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E637E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และจะมีผลสิ้นสุดในเดือนธันวาคม </w:t>
      </w:r>
      <w:r w:rsidR="003C439B" w:rsidRPr="00E637E7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E637E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04DC487" w14:textId="77777777" w:rsidR="0008695E" w:rsidRPr="00686947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7D616B9" w14:textId="51547E93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695E">
        <w:rPr>
          <w:rFonts w:ascii="Angsana New" w:hAnsi="Angsana New"/>
          <w:sz w:val="30"/>
          <w:szCs w:val="30"/>
          <w:cs/>
        </w:rPr>
        <w:t>กลุ่มบริษัทมีสัญญาซื้อขายแฟตตี้แอลกอฮอล์รวมจำนวน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="003C439B" w:rsidRPr="0008695E">
        <w:rPr>
          <w:rFonts w:ascii="Angsana New" w:hAnsi="Angsana New"/>
          <w:sz w:val="30"/>
          <w:szCs w:val="30"/>
        </w:rPr>
        <w:t>1</w:t>
      </w:r>
      <w:r w:rsidRPr="0008695E">
        <w:rPr>
          <w:rFonts w:ascii="Angsana New" w:hAnsi="Angsana New"/>
          <w:sz w:val="30"/>
          <w:szCs w:val="30"/>
          <w:cs/>
        </w:rPr>
        <w:t xml:space="preserve"> ฉบับกับบริษัทร่วมค้าแห่ง</w:t>
      </w:r>
      <w:r w:rsidR="00E637E7">
        <w:rPr>
          <w:rFonts w:ascii="Angsana New" w:hAnsi="Angsana New"/>
          <w:sz w:val="30"/>
          <w:szCs w:val="30"/>
          <w:cs/>
        </w:rPr>
        <w:t>หนึ่ง</w:t>
      </w:r>
      <w:r w:rsidRPr="0008695E">
        <w:rPr>
          <w:rFonts w:ascii="Angsana New" w:hAnsi="Angsana New"/>
          <w:sz w:val="30"/>
          <w:szCs w:val="30"/>
          <w:cs/>
        </w:rPr>
        <w:t xml:space="preserve"> โดยตามสัญญากำหนดราคาขายเฉลี่ยแฟตตี้แอลกอฮอล์โดยอ้างอิงจากประกาศ </w:t>
      </w:r>
      <w:r w:rsidRPr="0008695E">
        <w:rPr>
          <w:rFonts w:ascii="Angsana New" w:hAnsi="Angsana New"/>
          <w:sz w:val="30"/>
          <w:szCs w:val="30"/>
        </w:rPr>
        <w:t xml:space="preserve">ICIS </w:t>
      </w:r>
      <w:r w:rsidRPr="0008695E">
        <w:rPr>
          <w:rFonts w:ascii="Angsana New" w:hAnsi="Angsana New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="003C439B" w:rsidRPr="0008695E">
        <w:rPr>
          <w:rFonts w:ascii="Angsana New" w:hAnsi="Angsana New"/>
          <w:sz w:val="30"/>
          <w:szCs w:val="30"/>
        </w:rPr>
        <w:t>1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Pr="0008695E">
        <w:rPr>
          <w:rFonts w:ascii="Angsana New" w:hAnsi="Angsana New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="003C439B" w:rsidRPr="0008695E">
        <w:rPr>
          <w:rFonts w:ascii="Angsana New" w:hAnsi="Angsana New"/>
          <w:sz w:val="30"/>
          <w:szCs w:val="30"/>
        </w:rPr>
        <w:t>2565</w:t>
      </w:r>
    </w:p>
    <w:p w14:paraId="37194F91" w14:textId="77777777" w:rsidR="00795228" w:rsidRPr="00795228" w:rsidRDefault="00795228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B3287FA" w14:textId="46BDBD00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7D7D89A6" w14:textId="77777777" w:rsidR="002B7C4B" w:rsidRPr="00795228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C977AAE" w14:textId="1FE8BEEB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E637E7" w:rsidRPr="0008695E">
        <w:rPr>
          <w:rFonts w:ascii="Angsana New" w:hAnsi="Angsana New"/>
          <w:sz w:val="30"/>
          <w:szCs w:val="30"/>
          <w:cs/>
        </w:rPr>
        <w:t>แห่ง</w:t>
      </w:r>
      <w:r w:rsidR="00E637E7">
        <w:rPr>
          <w:rFonts w:ascii="Angsana New" w:hAnsi="Angsana New"/>
          <w:sz w:val="30"/>
          <w:szCs w:val="30"/>
          <w:cs/>
        </w:rPr>
        <w:t>หนึ่ง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 ในรูปแบบบรรจุภัณฑ์ดรัม แบบส่งถึงท่าเรือต้นทาง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2566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โดยสัญญาทั้งหมดสามารถต่ออายุได้จนกระทั่งฝ่ายหนึ่งฝ่ายใดบอกเลิกสัญญา</w:t>
      </w:r>
    </w:p>
    <w:p w14:paraId="15A34476" w14:textId="77777777" w:rsidR="0008695E" w:rsidRPr="00686947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6A4BFD43" w14:textId="77777777" w:rsidR="00795228" w:rsidRDefault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4A3E9A" w14:textId="125BE424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สัญญาซื้อขายสาธารณูปการและบริการอื่นๆ</w:t>
      </w:r>
    </w:p>
    <w:p w14:paraId="04B2B426" w14:textId="77777777" w:rsidR="002B7C4B" w:rsidRPr="00795228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D50682C" w14:textId="338631FE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9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6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0B92BBD" w14:textId="49252158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2566</w:t>
      </w:r>
    </w:p>
    <w:p w14:paraId="307D096E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7ACFBDA2" w14:textId="335909A0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20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2582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795228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EAAF71A" w14:textId="2B8BAFD0" w:rsidR="002C53B8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2565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8E47EC7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FD64EAD" w14:textId="0FB34D3C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15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และจะมีผลสิ้นสุดในเดือนเมษายน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2565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โดยมีอัตราค่าบริการตามเงื่อนไขที่ระบุไว้ในแต่ละสัญญา</w:t>
      </w:r>
    </w:p>
    <w:p w14:paraId="581CB867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B951F75" w14:textId="13B814A8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3C439B" w:rsidRPr="0008695E">
        <w:rPr>
          <w:rFonts w:ascii="Angsana New" w:hAnsi="Angsana New"/>
          <w:color w:val="000000"/>
          <w:sz w:val="30"/>
          <w:szCs w:val="30"/>
        </w:rPr>
        <w:t>2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17FD3D50" w14:textId="77777777" w:rsidR="00795228" w:rsidRPr="00795228" w:rsidRDefault="00795228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2E4B8D3" w14:textId="0574D9FD" w:rsidR="002C53B8" w:rsidRPr="00680707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070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795228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B935118" w14:textId="4B0A5668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1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66A1A90C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  <w:cs/>
        </w:rPr>
      </w:pPr>
    </w:p>
    <w:p w14:paraId="4D9AC269" w14:textId="79AF5EC9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กลุ่มบริษัทมีสัญญาบริการกับบริษัทใหญ่ เพื่อรับบริการด้านงานสำนักงาน การทดสอบคุณภาพผลิตภัณฑ์ </w:t>
      </w:r>
      <w:r w:rsidR="006910B2">
        <w:rPr>
          <w:rFonts w:ascii="Angsana New" w:hAnsi="Angsana New"/>
          <w:color w:val="000000"/>
          <w:sz w:val="30"/>
          <w:szCs w:val="30"/>
          <w:cs/>
        </w:rPr>
        <w:br/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และด้านต่างๆ สัญญามีระยะเวลา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1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256</w:t>
      </w:r>
      <w:r w:rsidR="00E637E7">
        <w:rPr>
          <w:rFonts w:ascii="Angsana New" w:hAnsi="Angsana New"/>
          <w:color w:val="000000"/>
          <w:sz w:val="30"/>
          <w:szCs w:val="30"/>
        </w:rPr>
        <w:t>4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ขณะนี้บริษัทอยู่ในระหว่างดำเนินการต่อสัญญา</w:t>
      </w:r>
    </w:p>
    <w:p w14:paraId="225D2318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452114EE" w14:textId="6A181BEB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บริษัทมีสัญญาบริการซ่อมแซมบำรุงรักษาอาคารสถานที่กับกิจการที่เกี่ยวข้องกันแห่งหนึ่ง โดยสัญญามีระยะเวลา </w:t>
      </w:r>
      <w:r w:rsidR="003C439B" w:rsidRPr="006910B2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2566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39F3FC29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  <w:cs/>
        </w:rPr>
      </w:pPr>
    </w:p>
    <w:p w14:paraId="212CBFAF" w14:textId="222A3897" w:rsidR="002C53B8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>
        <w:rPr>
          <w:rFonts w:ascii="Angsana New" w:hAnsi="Angsana New"/>
          <w:color w:val="000000"/>
          <w:sz w:val="30"/>
          <w:szCs w:val="30"/>
          <w:cs/>
        </w:rPr>
        <w:br/>
      </w:r>
      <w:r w:rsidRPr="006910B2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EE0A8FC" w14:textId="77777777" w:rsidR="006910B2" w:rsidRPr="00EF66FF" w:rsidRDefault="006910B2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4CC27284" w14:textId="1AC43B46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>
        <w:rPr>
          <w:rFonts w:ascii="Angsana New" w:hAnsi="Angsana New"/>
          <w:color w:val="000000"/>
          <w:sz w:val="30"/>
          <w:szCs w:val="30"/>
          <w:cs/>
        </w:rPr>
        <w:br/>
      </w:r>
      <w:r w:rsidRPr="006910B2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65B9BE7D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347DAB1A" w14:textId="5DABC826" w:rsidR="0008695E" w:rsidRPr="006910B2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3C439B" w:rsidRPr="006910B2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3C439B" w:rsidRPr="006910B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 และ</w:t>
      </w:r>
      <w:r w:rsidRPr="00A6366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จะมีผลสิ้นสุดในเดือนมีนาคม </w:t>
      </w:r>
      <w:r w:rsidR="003C439B" w:rsidRPr="00A63669">
        <w:rPr>
          <w:rFonts w:ascii="Angsana New" w:hAnsi="Angsana New"/>
          <w:color w:val="000000"/>
          <w:spacing w:val="-2"/>
          <w:sz w:val="30"/>
          <w:szCs w:val="30"/>
        </w:rPr>
        <w:t>2565</w:t>
      </w:r>
      <w:r w:rsidRPr="00A6366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A63669">
        <w:rPr>
          <w:rFonts w:ascii="Angsana New" w:hAnsi="Angsana New"/>
          <w:color w:val="000000"/>
          <w:sz w:val="30"/>
          <w:szCs w:val="30"/>
          <w:cs/>
        </w:rPr>
        <w:t xml:space="preserve">และเดือนธันวาคม </w:t>
      </w:r>
      <w:r w:rsidR="003C439B" w:rsidRPr="00A63669">
        <w:rPr>
          <w:rFonts w:ascii="Angsana New" w:hAnsi="Angsana New"/>
          <w:color w:val="000000"/>
          <w:sz w:val="30"/>
          <w:szCs w:val="30"/>
        </w:rPr>
        <w:t>2566</w:t>
      </w:r>
      <w:r w:rsidRPr="00A63669">
        <w:rPr>
          <w:rFonts w:ascii="Angsana New" w:hAnsi="Angsana New"/>
          <w:color w:val="000000"/>
          <w:sz w:val="30"/>
          <w:szCs w:val="30"/>
        </w:rPr>
        <w:t xml:space="preserve"> </w:t>
      </w:r>
      <w:r w:rsidRPr="00A6366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E637E7">
        <w:rPr>
          <w:rFonts w:ascii="Angsana New" w:hAnsi="Angsana New"/>
          <w:color w:val="000000"/>
          <w:sz w:val="30"/>
          <w:szCs w:val="30"/>
        </w:rPr>
        <w:t xml:space="preserve"> </w:t>
      </w:r>
      <w:r w:rsidR="00E637E7" w:rsidRPr="006910B2">
        <w:rPr>
          <w:rFonts w:ascii="Angsana New" w:hAnsi="Angsana New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49139D8D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06A5D740" w14:textId="67E8889F" w:rsidR="0008695E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6910B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3C439B" w:rsidRPr="006910B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และจะมีผลสิ้นสุดในเดือนมกราคม </w:t>
      </w:r>
      <w:r w:rsidR="003C439B" w:rsidRPr="006910B2">
        <w:rPr>
          <w:rFonts w:ascii="Angsana New" w:hAnsi="Angsana New"/>
          <w:color w:val="000000"/>
          <w:sz w:val="30"/>
          <w:szCs w:val="30"/>
        </w:rPr>
        <w:t>2568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ECE3478" w14:textId="77777777" w:rsidR="00795228" w:rsidRPr="00795228" w:rsidRDefault="00795228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55B28252" w14:textId="3C3E748F" w:rsidR="0008695E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707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680707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1</w:t>
      </w:r>
      <w:r w:rsidRPr="00680707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707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C439B" w:rsidRPr="003C439B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680707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แต่วันที่ที่มีผลบังคับตามที่ระบุไว้ในแต่ละสัญญา และจะมีผลสิ้นสุดในเดือนธันวาคม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2577</w:t>
      </w:r>
      <w:r w:rsidRPr="00680707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30A5396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</w:rPr>
      </w:pPr>
    </w:p>
    <w:p w14:paraId="224FE20D" w14:textId="19150020" w:rsidR="002C53B8" w:rsidRPr="006F3460" w:rsidRDefault="002C53B8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346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D375A9D" w14:textId="77777777" w:rsidR="002B7C4B" w:rsidRPr="00795228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FCBF533" w14:textId="1F461D89" w:rsid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40E9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กลุ่มบริษัทมีสัญญาเช่าที่ดินกับบริษัทใหญ่</w:t>
      </w:r>
      <w:r w:rsidRPr="00C140E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30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A53B42">
        <w:rPr>
          <w:rFonts w:ascii="Angsana New" w:hAnsi="Angsana New"/>
          <w:color w:val="000000"/>
          <w:sz w:val="30"/>
          <w:szCs w:val="30"/>
          <w:cs/>
        </w:rPr>
        <w:br/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แต่ละสัญญา และจะมีผลสิ้นสุดในเดือนกรกฎาคม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2579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โดยมีอัตราค่าเช่าตามที่ระบุไว้ในสัญญา</w:t>
      </w:r>
      <w:r w:rsidRPr="00C140E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20</w:t>
      </w:r>
      <w:r w:rsidRPr="00C140E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1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  <w:r w:rsidRPr="00C140E9">
        <w:rPr>
          <w:rFonts w:ascii="Angsana New" w:hAnsi="Angsana New"/>
          <w:sz w:val="30"/>
          <w:szCs w:val="30"/>
          <w:cs/>
        </w:rPr>
        <w:t xml:space="preserve"> </w:t>
      </w:r>
    </w:p>
    <w:p w14:paraId="05188F35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5FE7CA76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2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 </w:t>
      </w:r>
      <w:r w:rsidR="003C439B" w:rsidRPr="003C439B">
        <w:rPr>
          <w:rFonts w:ascii="Angsana New" w:hAnsi="Angsana New"/>
          <w:color w:val="000000"/>
          <w:sz w:val="30"/>
          <w:szCs w:val="30"/>
        </w:rPr>
        <w:t>3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C140E9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="00A53B42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CF4B4E">
        <w:rPr>
          <w:rFonts w:ascii="Angsana New" w:hAnsi="Angsana New"/>
          <w:color w:val="000000"/>
          <w:sz w:val="30"/>
          <w:szCs w:val="30"/>
          <w:cs/>
        </w:rPr>
        <w:t xml:space="preserve">ผลสิ้นสุดในเดือนกันยายน </w:t>
      </w:r>
      <w:r w:rsidR="003C439B" w:rsidRPr="00CF4B4E">
        <w:rPr>
          <w:rFonts w:ascii="Angsana New" w:hAnsi="Angsana New"/>
          <w:color w:val="000000"/>
          <w:sz w:val="30"/>
          <w:szCs w:val="30"/>
        </w:rPr>
        <w:t>2565</w:t>
      </w:r>
      <w:r w:rsidRPr="00CF4B4E">
        <w:rPr>
          <w:rFonts w:ascii="Angsana New" w:hAnsi="Angsana New"/>
          <w:color w:val="000000"/>
          <w:sz w:val="30"/>
          <w:szCs w:val="30"/>
        </w:rPr>
        <w:t xml:space="preserve"> </w:t>
      </w:r>
      <w:r w:rsidRPr="00CF4B4E">
        <w:rPr>
          <w:rFonts w:ascii="Angsana New" w:hAnsi="Angsana New"/>
          <w:color w:val="000000"/>
          <w:sz w:val="30"/>
          <w:szCs w:val="30"/>
          <w:cs/>
        </w:rPr>
        <w:t xml:space="preserve">และเดือนสิงหาคม </w:t>
      </w:r>
      <w:r w:rsidR="003C439B" w:rsidRPr="00CF4B4E">
        <w:rPr>
          <w:rFonts w:ascii="Angsana New" w:hAnsi="Angsana New"/>
          <w:color w:val="000000"/>
          <w:sz w:val="30"/>
          <w:szCs w:val="30"/>
        </w:rPr>
        <w:t>2566</w:t>
      </w:r>
      <w:r w:rsidRPr="00CF4B4E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โดยมีอัตราค่าเช่าและค่าบริการ และเงื่อนไขข้อผูกพันเป็นไปตามที่กำหนดในสัญญา</w:t>
      </w:r>
    </w:p>
    <w:p w14:paraId="55C76800" w14:textId="77777777" w:rsidR="0008695E" w:rsidRPr="00795228" w:rsidRDefault="0008695E" w:rsidP="00EF6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183F7A2D" w14:textId="5DEDA8BB" w:rsidR="002C53B8" w:rsidRPr="006F3460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346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สัญญาเงินกู้ยืมและสัญญาเงินให้กู้ยืม</w:t>
      </w:r>
    </w:p>
    <w:p w14:paraId="139DD541" w14:textId="77777777" w:rsidR="002B7C4B" w:rsidRPr="00795228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32F9902" w14:textId="13E294A6" w:rsidR="00594BFC" w:rsidRDefault="002C53B8" w:rsidP="0008695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บริษัทมีสัญญาเงินกู้ยืมและเงินให้กู้ยืมระยะสั้น ชนิดไม่ผูกพันและไม่มีหลักประกันกับบริษัทย่อย เป็นวงเงินกู้ยืมและวงเงินให้กู้ยืมจำนวน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500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โดยสัญญามีระยะเวลา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ปี และจะมีผลสิ้นสุดในเดือนธันวาคม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6F3460">
        <w:rPr>
          <w:rFonts w:ascii="Angsana New" w:hAnsi="Angsana New"/>
          <w:color w:val="000000"/>
          <w:sz w:val="30"/>
          <w:szCs w:val="30"/>
        </w:rPr>
        <w:t>BIBOR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หรือ </w:t>
      </w:r>
      <w:r w:rsidRPr="006F3460">
        <w:rPr>
          <w:rFonts w:ascii="Angsana New" w:hAnsi="Angsana New"/>
          <w:color w:val="000000"/>
          <w:sz w:val="30"/>
          <w:szCs w:val="30"/>
          <w:lang w:val="en-US" w:bidi="th-TH"/>
        </w:rPr>
        <w:t>LIBOR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บวกส่วนต่างอัตราดอกเบี้</w:t>
      </w:r>
      <w:r w:rsidR="002B7C4B"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>ย</w:t>
      </w:r>
    </w:p>
    <w:p w14:paraId="766D4EDC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6C8817B" w14:textId="0CD37980" w:rsidR="006F3460" w:rsidRDefault="006F3460" w:rsidP="006F3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346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สัญญาเงินให้กู้ยืมระยะสั้นแก่บริษัทย่อย</w:t>
      </w:r>
    </w:p>
    <w:p w14:paraId="27E8E943" w14:textId="77777777" w:rsidR="0008695E" w:rsidRPr="00795228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117D0B0" w14:textId="617C3E8D" w:rsidR="006F3460" w:rsidRPr="006F3460" w:rsidRDefault="006F3460" w:rsidP="0008695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bidi="th-TH"/>
        </w:rPr>
      </w:pP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เมื่อวันที่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มีนาคม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บริษัทได้ทำสัญญาให้กู้ยืมเงินระยะสั้นแก่บริษัทย่อยแห่งหนึ่ง</w:t>
      </w:r>
      <w:r w:rsidR="00EF66FF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="00EF66FF">
        <w:rPr>
          <w:rFonts w:ascii="Angsana New" w:hAnsi="Angsana New"/>
          <w:color w:val="000000"/>
          <w:sz w:val="30"/>
          <w:szCs w:val="30"/>
          <w:cs/>
          <w:lang w:bidi="th-TH"/>
        </w:rPr>
        <w:t>ชนิดไม่มีหลักประกัน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จำนวน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130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ล้านบาท </w:t>
      </w:r>
      <w:r w:rsidR="00EF66FF">
        <w:rPr>
          <w:rFonts w:ascii="Angsana New" w:hAnsi="Angsana New"/>
          <w:color w:val="000000"/>
          <w:sz w:val="30"/>
          <w:szCs w:val="30"/>
          <w:cs/>
          <w:lang w:bidi="th-TH"/>
        </w:rPr>
        <w:t>เงินให้กู้ยืมนี้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มีดอกเบี้ยในอัตราร้อยละ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>.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62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ต่อปี ซึ่งครบกำหนดชำระในวันที่</w:t>
      </w:r>
      <w:r w:rsidR="00EF66FF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30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มิถุนายน </w:t>
      </w:r>
      <w:r w:rsidR="003C439B" w:rsidRPr="003C439B">
        <w:rPr>
          <w:rFonts w:ascii="Angsana New" w:hAnsi="Angsana New"/>
          <w:color w:val="000000"/>
          <w:sz w:val="30"/>
          <w:szCs w:val="30"/>
          <w:lang w:val="en-US" w:bidi="th-TH"/>
        </w:rPr>
        <w:t>2565</w:t>
      </w:r>
    </w:p>
    <w:p w14:paraId="274F07C5" w14:textId="1DE9DC9F" w:rsidR="002B7C4B" w:rsidRPr="00686947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CBBA8EE" w14:textId="77777777" w:rsidR="00686947" w:rsidRDefault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A30FAA1" w14:textId="38C5863D" w:rsidR="00C648E7" w:rsidRPr="00686947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3FCC4E9" w14:textId="77777777" w:rsidR="001548A1" w:rsidRPr="00686947" w:rsidRDefault="001548A1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5043D0" w:rsidRPr="005B4056" w14:paraId="2996A40C" w14:textId="77777777" w:rsidTr="005043D0">
        <w:tc>
          <w:tcPr>
            <w:tcW w:w="2880" w:type="dxa"/>
          </w:tcPr>
          <w:p w14:paraId="2F31A3BE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5EE3E0E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5E5780C5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0B511688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6F476E90" w14:textId="1C8A93B4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2698C04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017CBE21" w14:textId="7BB28F23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043D0" w:rsidRPr="005B4056" w14:paraId="5B4AF631" w14:textId="77777777" w:rsidTr="005043D0">
        <w:tc>
          <w:tcPr>
            <w:tcW w:w="2880" w:type="dxa"/>
          </w:tcPr>
          <w:p w14:paraId="10D3EB5C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E0CC216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3F5FA9A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78DBB4D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F8D71B" w14:textId="40DA08BB" w:rsidR="005043D0" w:rsidRPr="000F65CE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60E080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C918975" w14:textId="245C5171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6532A1D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8387DB" w14:textId="01ABF804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FFB6ED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1957D3" w14:textId="36792F7D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043D0" w:rsidRPr="005B4056" w14:paraId="26E836FC" w14:textId="77777777" w:rsidTr="005043D0">
        <w:tc>
          <w:tcPr>
            <w:tcW w:w="2880" w:type="dxa"/>
          </w:tcPr>
          <w:p w14:paraId="3D97E1A1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CAE7C19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7DC3BA" w14:textId="18C53432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2293267A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6B7A426" w14:textId="63572E2B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21044B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E9DD1" w14:textId="199979F8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CE93C55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ABC67D0" w14:textId="13FC8488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E775BA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9C07E9" w14:textId="794FFE5E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043D0" w:rsidRPr="005B4056" w14:paraId="42E3D183" w14:textId="77777777" w:rsidTr="005043D0">
        <w:tc>
          <w:tcPr>
            <w:tcW w:w="2880" w:type="dxa"/>
          </w:tcPr>
          <w:p w14:paraId="3BAA4869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529D741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2F545B6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343F2683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BC6C0EA" w14:textId="0237DDA8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43D0" w:rsidRPr="005B4056" w14:paraId="3BC6B529" w14:textId="77777777" w:rsidTr="005043D0">
        <w:tc>
          <w:tcPr>
            <w:tcW w:w="2880" w:type="dxa"/>
          </w:tcPr>
          <w:p w14:paraId="427C3EFD" w14:textId="0424B773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3410435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CB831A4" w14:textId="588A98D7" w:rsidR="005043D0" w:rsidRP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440EA952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04FD46" w14:textId="75B53712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</w:t>
            </w:r>
            <w:r w:rsidRPr="00143B1F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752466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8014B8" w14:textId="22A69D81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70A7D984" w14:textId="77777777" w:rsidR="005043D0" w:rsidRPr="005B4056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67E7C4" w14:textId="7D04A5C8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</w:t>
            </w:r>
            <w:r w:rsidRPr="00143B1F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330578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94351E" w14:textId="2CF66573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5043D0" w:rsidRPr="005B4056" w14:paraId="22EA5125" w14:textId="77777777" w:rsidTr="005043D0">
        <w:tc>
          <w:tcPr>
            <w:tcW w:w="2880" w:type="dxa"/>
          </w:tcPr>
          <w:p w14:paraId="5120C9FF" w14:textId="61F5118B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08C38892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54214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827D582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1F22F40" w14:textId="01828B54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</w:t>
            </w:r>
            <w:r w:rsidRPr="00143B1F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0B8E80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D66C634" w14:textId="7E9AB486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0ACE7C8E" w14:textId="77777777" w:rsidR="005043D0" w:rsidRPr="005B4056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8D07E3" w14:textId="6AA18AEC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4610F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C753C" w14:textId="1B872904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5043D0" w:rsidRPr="005B4056" w14:paraId="6542DC7D" w14:textId="77777777" w:rsidTr="005043D0">
        <w:tc>
          <w:tcPr>
            <w:tcW w:w="2880" w:type="dxa"/>
          </w:tcPr>
          <w:p w14:paraId="1237C3D3" w14:textId="77777777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B7F7DAE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6AC2E0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7E6018B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0601ECB" w14:textId="7B369459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3D0">
              <w:rPr>
                <w:rFonts w:ascii="Angsana New" w:hAnsi="Angsana New"/>
                <w:b/>
                <w:bCs/>
                <w:sz w:val="30"/>
                <w:szCs w:val="30"/>
              </w:rPr>
              <w:t>2,754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89FA83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25C1FE1" w14:textId="79D533FF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3D0">
              <w:rPr>
                <w:rFonts w:ascii="Angsana New" w:hAnsi="Angsana New"/>
                <w:b/>
                <w:bCs/>
                <w:sz w:val="30"/>
                <w:szCs w:val="30"/>
              </w:rPr>
              <w:t>2,381</w:t>
            </w:r>
          </w:p>
        </w:tc>
        <w:tc>
          <w:tcPr>
            <w:tcW w:w="180" w:type="dxa"/>
          </w:tcPr>
          <w:p w14:paraId="233FA3A4" w14:textId="77777777" w:rsidR="005043D0" w:rsidRPr="005043D0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B7584E9" w14:textId="47FECF3A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3D0">
              <w:rPr>
                <w:rFonts w:ascii="Angsana New" w:hAnsi="Angsana New"/>
                <w:b/>
                <w:bCs/>
                <w:sz w:val="30"/>
                <w:szCs w:val="30"/>
              </w:rPr>
              <w:t>3,042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78B4ED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C1B4D4" w14:textId="081F9F18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3D0">
              <w:rPr>
                <w:rFonts w:ascii="Angsana New" w:hAnsi="Angsana New"/>
                <w:b/>
                <w:bCs/>
                <w:sz w:val="30"/>
                <w:szCs w:val="30"/>
              </w:rPr>
              <w:t>2,456</w:t>
            </w:r>
          </w:p>
        </w:tc>
      </w:tr>
      <w:tr w:rsidR="005043D0" w:rsidRPr="005B4056" w14:paraId="3898CE33" w14:textId="77777777" w:rsidTr="005043D0">
        <w:tc>
          <w:tcPr>
            <w:tcW w:w="2880" w:type="dxa"/>
          </w:tcPr>
          <w:p w14:paraId="51119F72" w14:textId="34CABDC2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8950476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3E6E59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B9404EA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1EB1CE" w14:textId="4DD6269C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97FA10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1610390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29DA8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7F6F08D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7725BE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FBFAA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73BB22D2" w14:textId="77777777" w:rsidTr="005043D0">
        <w:tc>
          <w:tcPr>
            <w:tcW w:w="2880" w:type="dxa"/>
          </w:tcPr>
          <w:p w14:paraId="592B54AA" w14:textId="60DE7851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1E79CE5A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E598C8D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2E117FB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E5BEB4D" w14:textId="688D6178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ED83D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9A9252" w14:textId="29A093F6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EC3ECA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318D8C" w14:textId="4052DFC3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0FF63F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66B1AD" w14:textId="4C002359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3D0" w:rsidRPr="005B4056" w14:paraId="030E5F6F" w14:textId="77777777" w:rsidTr="005043D0">
        <w:tc>
          <w:tcPr>
            <w:tcW w:w="2880" w:type="dxa"/>
          </w:tcPr>
          <w:p w14:paraId="6D33BE8F" w14:textId="77777777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68889CF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5E43788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F5394F0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25FEB" w14:textId="6061B46D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43B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C6B0D5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ABBF6" w14:textId="2EF23FA8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0E89AB61" w14:textId="77777777" w:rsidR="005043D0" w:rsidRPr="005B4056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06800" w14:textId="7E717F3D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43B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2B7F2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780A1" w14:textId="36399A6E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5043D0" w:rsidRPr="005043D0" w14:paraId="192FE687" w14:textId="77777777" w:rsidTr="005043D0">
        <w:tc>
          <w:tcPr>
            <w:tcW w:w="2880" w:type="dxa"/>
          </w:tcPr>
          <w:p w14:paraId="35799DF1" w14:textId="77777777" w:rsidR="005043D0" w:rsidRPr="005043D0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43FF685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25FAB702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05D459F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15ACEDF6" w14:textId="64857EC5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31ADD1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5AE5EE49" w14:textId="77777777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34BAC" w14:textId="77777777" w:rsidR="005043D0" w:rsidRPr="005043D0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AAE791" w14:textId="77777777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82769A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80CAC03" w14:textId="77777777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06DB73FE" w14:textId="77777777" w:rsidTr="005043D0">
        <w:tc>
          <w:tcPr>
            <w:tcW w:w="2880" w:type="dxa"/>
          </w:tcPr>
          <w:p w14:paraId="315BEC24" w14:textId="50A87278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" w:type="dxa"/>
          </w:tcPr>
          <w:p w14:paraId="7682A34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1FB9D77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E72908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7EF6B9" w14:textId="4544E0D8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CBE249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B4E482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F2ED7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A498E4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8A31CE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A5708C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58316084" w14:textId="77777777" w:rsidTr="005043D0">
        <w:tc>
          <w:tcPr>
            <w:tcW w:w="2880" w:type="dxa"/>
          </w:tcPr>
          <w:p w14:paraId="28250428" w14:textId="693C56F5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762AEE2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94169B8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996716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F1D4088" w14:textId="0C1EEDD3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417E9F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BA34BB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9D716C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D14F4F4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0621B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492C3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308AF9BB" w14:textId="77777777" w:rsidTr="005043D0">
        <w:tc>
          <w:tcPr>
            <w:tcW w:w="2880" w:type="dxa"/>
          </w:tcPr>
          <w:p w14:paraId="6C71F0BD" w14:textId="4AE0EE63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69F8820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99B0F3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BBFC59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2D6C4F" w14:textId="3B8A17CC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228"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A0F108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4BB40C" w14:textId="45A30B59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80" w:type="dxa"/>
          </w:tcPr>
          <w:p w14:paraId="2B46F8D1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CC43634" w14:textId="172F24E1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603F48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68978D" w14:textId="329D8C6B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1,856</w:t>
            </w:r>
          </w:p>
        </w:tc>
      </w:tr>
      <w:tr w:rsidR="005043D0" w:rsidRPr="005B4056" w14:paraId="3CC64311" w14:textId="77777777" w:rsidTr="005043D0">
        <w:tc>
          <w:tcPr>
            <w:tcW w:w="2880" w:type="dxa"/>
          </w:tcPr>
          <w:p w14:paraId="414C465D" w14:textId="32262FB2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37A99CE7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4D5D52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2A2B6A3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6343335" w14:textId="470C6C4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9D2E6D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0AF1F4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F0D5C2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45758E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BB88A6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762DC2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56A26889" w14:textId="77777777" w:rsidTr="005043D0">
        <w:tc>
          <w:tcPr>
            <w:tcW w:w="2880" w:type="dxa"/>
          </w:tcPr>
          <w:p w14:paraId="67302655" w14:textId="053F4C3D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544A7F1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3EBD16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825B71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D3B70C9" w14:textId="774552B2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22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629AB3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DD58A09" w14:textId="174CA2FF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641D6045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6033193" w14:textId="3B687E4B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91AD91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BC735D" w14:textId="3C2E64AF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5043D0" w:rsidRPr="005B4056" w14:paraId="6339BA2F" w14:textId="77777777" w:rsidTr="005043D0">
        <w:tc>
          <w:tcPr>
            <w:tcW w:w="2880" w:type="dxa"/>
          </w:tcPr>
          <w:p w14:paraId="6725FA40" w14:textId="38A87E5F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5AED717C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BA605A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BFF4311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E5346" w14:textId="58FAE3BA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CD7F18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18D51" w14:textId="2DB7E2CB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1,227</w:t>
            </w:r>
          </w:p>
        </w:tc>
        <w:tc>
          <w:tcPr>
            <w:tcW w:w="180" w:type="dxa"/>
          </w:tcPr>
          <w:p w14:paraId="35E72ED9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D0D2F" w14:textId="6A8D6435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EF6918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F66DB" w14:textId="25C6AF44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1,882</w:t>
            </w:r>
          </w:p>
        </w:tc>
      </w:tr>
      <w:tr w:rsidR="005043D0" w:rsidRPr="005043D0" w14:paraId="21D45895" w14:textId="77777777" w:rsidTr="005043D0">
        <w:tc>
          <w:tcPr>
            <w:tcW w:w="2880" w:type="dxa"/>
          </w:tcPr>
          <w:p w14:paraId="6EEC2B06" w14:textId="77777777" w:rsidR="005043D0" w:rsidRP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F7528E4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BBF3D10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5C31317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53B7D5D" w14:textId="7ABCBD9C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45401D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B95E98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6EC0B0" w14:textId="77777777" w:rsidR="005043D0" w:rsidRPr="005043D0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EE3071C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94C1F1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E135A8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5B9B9C4E" w14:textId="77777777" w:rsidTr="005043D0">
        <w:tc>
          <w:tcPr>
            <w:tcW w:w="2880" w:type="dxa"/>
          </w:tcPr>
          <w:p w14:paraId="55715C75" w14:textId="17D7E18D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7A2FE926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D0359D2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43C4E0B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F4E019" w14:textId="17C0384B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4618F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D39902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B233F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63F8E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DD81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F16AD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0257BBAE" w14:textId="77777777" w:rsidTr="005043D0">
        <w:tc>
          <w:tcPr>
            <w:tcW w:w="2880" w:type="dxa"/>
          </w:tcPr>
          <w:p w14:paraId="15402CB4" w14:textId="45E45496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5E9BA5D0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0CB06EB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F68995D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9FFC15E" w14:textId="588AC9B2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228"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AA1408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CF4B6C" w14:textId="15740604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  <w:tc>
          <w:tcPr>
            <w:tcW w:w="180" w:type="dxa"/>
          </w:tcPr>
          <w:p w14:paraId="218D6A3E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93197AD" w14:textId="2161C4BF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94A8CF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CC252" w14:textId="16DE4CA4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5043D0" w:rsidRPr="005B4056" w14:paraId="42610C63" w14:textId="77777777" w:rsidTr="005043D0">
        <w:tc>
          <w:tcPr>
            <w:tcW w:w="2880" w:type="dxa"/>
          </w:tcPr>
          <w:p w14:paraId="4CF83248" w14:textId="562C49F8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53B4875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948DEE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09D7EF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ADDD0E" w14:textId="4AD06D9C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064750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EAB11D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727C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C9EDCA" w14:textId="6676846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B44A34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F9556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6C23801C" w14:textId="77777777" w:rsidTr="005043D0">
        <w:tc>
          <w:tcPr>
            <w:tcW w:w="2880" w:type="dxa"/>
          </w:tcPr>
          <w:p w14:paraId="0BE6C089" w14:textId="7C1E9272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14168B02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D4E8A75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7AABD48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74FAB9" w14:textId="49ADB2A2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522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C35276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83F6F1A" w14:textId="66FE3E2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14962A6A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FE5E28C" w14:textId="1A9FE602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30FDFD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F8C8052" w14:textId="493C0591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043D0" w:rsidRPr="005B4056" w14:paraId="4942A4C7" w14:textId="77777777" w:rsidTr="005043D0">
        <w:tc>
          <w:tcPr>
            <w:tcW w:w="2880" w:type="dxa"/>
          </w:tcPr>
          <w:p w14:paraId="5A7E0875" w14:textId="1CB850EB" w:rsid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7C845B08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B617F78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665546B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74C24" w14:textId="5C2C311F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D0E08A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2D158" w14:textId="3E194743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180" w:type="dxa"/>
          </w:tcPr>
          <w:p w14:paraId="2E65F430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59966" w14:textId="10FE5B35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EAAE3B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ACE8D" w14:textId="3AADB592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5043D0" w:rsidRPr="005043D0" w14:paraId="75F1D4FE" w14:textId="77777777" w:rsidTr="005043D0">
        <w:tc>
          <w:tcPr>
            <w:tcW w:w="2880" w:type="dxa"/>
          </w:tcPr>
          <w:p w14:paraId="7DDE468F" w14:textId="77777777" w:rsidR="005043D0" w:rsidRP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C364EB6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51EC1FD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E7A6926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45E96A" w14:textId="186464C4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185EF3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DFF6925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717441" w14:textId="77777777" w:rsidR="005043D0" w:rsidRPr="005043D0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D85A3DA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EBAB8C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211365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20D79618" w14:textId="77777777" w:rsidTr="005043D0">
        <w:tc>
          <w:tcPr>
            <w:tcW w:w="2880" w:type="dxa"/>
          </w:tcPr>
          <w:p w14:paraId="084C140A" w14:textId="44E9A90F" w:rsidR="005043D0" w:rsidRPr="00D47DD3" w:rsidRDefault="005043D0" w:rsidP="005043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3004EDD1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3BA779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AA347E3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9A9826C" w14:textId="1920CE9E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FD4B51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3F3359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1BDC4" w14:textId="77777777" w:rsidR="005043D0" w:rsidRPr="005B4056" w:rsidRDefault="005043D0" w:rsidP="005043D0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CF9D947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1140CC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EFC14D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6B2D1E37" w14:textId="77777777" w:rsidTr="005043D0">
        <w:tc>
          <w:tcPr>
            <w:tcW w:w="2880" w:type="dxa"/>
          </w:tcPr>
          <w:p w14:paraId="00FA56ED" w14:textId="62EBFE63" w:rsidR="005043D0" w:rsidRPr="00D47DD3" w:rsidRDefault="005043D0" w:rsidP="005043D0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3240E6F2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95B1D7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90DE7EE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E58443" w14:textId="050983B2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FC0BA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561825E" w14:textId="218D3866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D30367" w14:textId="77777777" w:rsidR="005043D0" w:rsidRPr="005B4056" w:rsidRDefault="005043D0" w:rsidP="005043D0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364330" w14:textId="41B96C82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BC47D4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01C5D1E" w14:textId="01848DB3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3D0" w:rsidRPr="005B4056" w14:paraId="3DE1A6E1" w14:textId="77777777" w:rsidTr="005043D0">
        <w:tc>
          <w:tcPr>
            <w:tcW w:w="2880" w:type="dxa"/>
          </w:tcPr>
          <w:p w14:paraId="6B90AE5A" w14:textId="553CB0AB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3D62B02F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293FAB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7473456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D972D" w14:textId="05876C02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43B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1D6326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1A5CA" w14:textId="37B24B46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39F1E8F6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2F026" w14:textId="4DFE852F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143B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439FE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AEA76" w14:textId="3848443A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</w:tbl>
    <w:p w14:paraId="12E69CCC" w14:textId="77777777" w:rsidR="00F7140D" w:rsidRPr="005A20B6" w:rsidRDefault="00F7140D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55FB2D3" w14:textId="3D28EF9E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3C439B" w:rsidRPr="003C439B">
        <w:rPr>
          <w:rFonts w:asciiTheme="majorBidi" w:hAnsiTheme="majorBidi" w:cstheme="majorBidi"/>
          <w:sz w:val="30"/>
          <w:szCs w:val="30"/>
        </w:rPr>
        <w:t>15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3C439B" w:rsidRPr="003C439B">
        <w:rPr>
          <w:rFonts w:asciiTheme="majorBidi" w:hAnsiTheme="majorBidi" w:cstheme="majorBidi"/>
          <w:sz w:val="30"/>
          <w:szCs w:val="30"/>
        </w:rPr>
        <w:t>60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667D5EE2" w14:textId="77777777" w:rsidR="004301B1" w:rsidRPr="00FE1E01" w:rsidRDefault="004301B1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35C1CCD" w14:textId="6372F557" w:rsidR="00C974F3" w:rsidRPr="00686947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2CEE85A8" w14:textId="43D27735" w:rsidR="001548A1" w:rsidRPr="005A20B6" w:rsidRDefault="001548A1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2"/>
          <w:szCs w:val="22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61"/>
        <w:gridCol w:w="9"/>
        <w:gridCol w:w="171"/>
        <w:gridCol w:w="9"/>
        <w:gridCol w:w="1161"/>
        <w:gridCol w:w="9"/>
        <w:gridCol w:w="171"/>
        <w:gridCol w:w="9"/>
        <w:gridCol w:w="1071"/>
        <w:gridCol w:w="9"/>
        <w:gridCol w:w="171"/>
        <w:gridCol w:w="9"/>
        <w:gridCol w:w="1161"/>
        <w:gridCol w:w="9"/>
      </w:tblGrid>
      <w:tr w:rsidR="0024416E" w:rsidRPr="005B4056" w14:paraId="5747385C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70D52FAB" w14:textId="77777777" w:rsidR="0024416E" w:rsidRPr="005B4056" w:rsidRDefault="0024416E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6"/>
          </w:tcPr>
          <w:p w14:paraId="3D92998C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3C197563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6"/>
          </w:tcPr>
          <w:p w14:paraId="37B93586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46884" w:rsidRPr="005B4056" w14:paraId="04ABE59E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53A1DD9F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C00058" w14:textId="73C17ADE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A46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7D9F2CD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44A392" w14:textId="1A4B2CB8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A46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0744170C" w14:textId="77777777" w:rsidR="00A46884" w:rsidRPr="0024416E" w:rsidRDefault="00A46884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A34D657" w14:textId="6DA85E0D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A46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80F9D2D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A0D8B75" w14:textId="2D844C0E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A46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6884" w:rsidRPr="005B4056" w14:paraId="62E48075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624A03BA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C7DDC66" w14:textId="65C710CC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137D0921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ED3E2D2" w14:textId="3F250639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61B17618" w14:textId="77777777" w:rsidR="00A46884" w:rsidRPr="0024416E" w:rsidRDefault="00A46884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00C4E75" w14:textId="7F4238EE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32AD33F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CF6CB5D" w14:textId="48E22279" w:rsidR="00A46884" w:rsidRPr="0024416E" w:rsidRDefault="003C439B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6884" w:rsidRPr="005B4056" w14:paraId="7881D950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60DD13BA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tcBorders>
              <w:left w:val="nil"/>
              <w:right w:val="nil"/>
            </w:tcBorders>
          </w:tcPr>
          <w:p w14:paraId="52F768F1" w14:textId="1273ADA1" w:rsidR="00A46884" w:rsidRPr="008D22D9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5376" w:rsidRPr="005B4056" w14:paraId="5B1DFB21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7320E1E4" w14:textId="77777777" w:rsidR="00505376" w:rsidRPr="005B4056" w:rsidRDefault="0050537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F86DC6A" w14:textId="3E9635F3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3C2C0A1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164861A" w14:textId="6113F693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80" w:type="dxa"/>
            <w:gridSpan w:val="2"/>
          </w:tcPr>
          <w:p w14:paraId="68797453" w14:textId="77777777" w:rsidR="00505376" w:rsidRPr="005B4056" w:rsidRDefault="00505376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6708F0A" w14:textId="2BEB3188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72C21E9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31DD915" w14:textId="1AAB5565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505376" w:rsidRPr="005B4056" w14:paraId="65F6187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28380E9C" w14:textId="77777777" w:rsidR="00505376" w:rsidRPr="005B4056" w:rsidRDefault="0050537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995468D" w14:textId="4816E99A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EC03476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A97745" w14:textId="494CB8E9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80" w:type="dxa"/>
            <w:gridSpan w:val="2"/>
          </w:tcPr>
          <w:p w14:paraId="76517B30" w14:textId="77777777" w:rsidR="00505376" w:rsidRPr="005B4056" w:rsidRDefault="00505376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EEFDAA6" w14:textId="78D7F489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114</w:t>
            </w:r>
            <w:r w:rsidR="00505376" w:rsidRPr="005053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2A3CFAC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162CA42" w14:textId="093C0E87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505376" w:rsidRPr="005B4056" w14:paraId="120D190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2D15B346" w14:textId="77777777" w:rsidR="00505376" w:rsidRPr="005B4056" w:rsidRDefault="0050537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48B4BB0" w14:textId="009AA775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EE36ECF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61EED2A" w14:textId="6263CE6D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80" w:type="dxa"/>
            <w:gridSpan w:val="2"/>
          </w:tcPr>
          <w:p w14:paraId="7B7D48A9" w14:textId="77777777" w:rsidR="00505376" w:rsidRPr="005B4056" w:rsidRDefault="00505376" w:rsidP="005A20B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0596486" w14:textId="5560175F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0721629" w14:textId="77777777" w:rsidR="00505376" w:rsidRPr="005B4056" w:rsidRDefault="00505376" w:rsidP="005A20B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3C9068D" w14:textId="6AEF40A4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505376" w:rsidRPr="005B4056" w14:paraId="05AC7991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1B85F82A" w14:textId="77777777" w:rsidR="00505376" w:rsidRPr="005B4056" w:rsidRDefault="0050537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D8E15D5" w14:textId="29F5D64E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EE87D85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8243BF2" w14:textId="2ED30D43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80" w:type="dxa"/>
            <w:gridSpan w:val="2"/>
          </w:tcPr>
          <w:p w14:paraId="311C8A95" w14:textId="77777777" w:rsidR="00505376" w:rsidRPr="005B4056" w:rsidRDefault="00505376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EFD3D89" w14:textId="10A97526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42E8E94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920AD7D" w14:textId="0C960D7B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505376" w:rsidRPr="005B4056" w14:paraId="38B9C4A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44C06B65" w14:textId="77777777" w:rsidR="00505376" w:rsidRPr="005B4056" w:rsidRDefault="0050537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E4D29E" w14:textId="31C7A02B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970B177" w14:textId="77777777" w:rsidR="00505376" w:rsidRPr="005B4056" w:rsidRDefault="0050537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5519AA" w14:textId="1D8276CB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80" w:type="dxa"/>
            <w:gridSpan w:val="2"/>
          </w:tcPr>
          <w:p w14:paraId="22C67D47" w14:textId="77777777" w:rsidR="00505376" w:rsidRPr="005B4056" w:rsidRDefault="00505376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C0E3A3" w14:textId="1F796F24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9E9ABB3" w14:textId="77777777" w:rsidR="00505376" w:rsidRPr="005B4056" w:rsidRDefault="00505376" w:rsidP="005A20B6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CB071" w14:textId="3AD1C12D" w:rsidR="00505376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46884" w:rsidRPr="005B4056" w14:paraId="052D62A6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49BA2032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71FCBA" w14:textId="696468AB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27030" w:rsidRPr="00A27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3F927E4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87C11C6" w14:textId="6462936D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180" w:type="dxa"/>
            <w:gridSpan w:val="2"/>
          </w:tcPr>
          <w:p w14:paraId="3AC29865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5D2EC3" w14:textId="61EB07F8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7030" w:rsidRPr="00A27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FD7C109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3155A13" w14:textId="278E42BB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  <w:tr w:rsidR="00A46884" w:rsidRPr="005B4056" w14:paraId="7459CF81" w14:textId="77777777" w:rsidTr="006747B6">
        <w:trPr>
          <w:gridAfter w:val="1"/>
          <w:wAfter w:w="9" w:type="dxa"/>
          <w:trHeight w:val="370"/>
        </w:trPr>
        <w:tc>
          <w:tcPr>
            <w:tcW w:w="4050" w:type="dxa"/>
          </w:tcPr>
          <w:p w14:paraId="392E2251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ค่าเผื่อการปรับมูลค่าของสินค้าคงเหลือ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9E7571E" w14:textId="0F5EAFB3" w:rsidR="00A46884" w:rsidRPr="005B4056" w:rsidRDefault="0050537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5376">
              <w:rPr>
                <w:rFonts w:ascii="Angsana New" w:hAnsi="Angsana New"/>
                <w:sz w:val="30"/>
                <w:szCs w:val="30"/>
              </w:rPr>
              <w:t>(</w:t>
            </w:r>
            <w:r w:rsidR="003C439B" w:rsidRPr="003C439B">
              <w:rPr>
                <w:rFonts w:ascii="Angsana New" w:hAnsi="Angsana New"/>
                <w:sz w:val="30"/>
                <w:szCs w:val="30"/>
              </w:rPr>
              <w:t>14</w:t>
            </w:r>
            <w:r w:rsidRPr="005053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B05DDA1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B14717C" w14:textId="10642AD8" w:rsidR="00A46884" w:rsidRPr="005B4056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439B" w:rsidRPr="003C439B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4A526F99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7901A58" w14:textId="5EB6A95F" w:rsidR="00A46884" w:rsidRPr="005B4056" w:rsidRDefault="0050537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5376">
              <w:rPr>
                <w:rFonts w:ascii="Angsana New" w:hAnsi="Angsana New"/>
                <w:sz w:val="30"/>
                <w:szCs w:val="30"/>
              </w:rPr>
              <w:t>(</w:t>
            </w:r>
            <w:r w:rsidR="003C439B" w:rsidRPr="003C439B">
              <w:rPr>
                <w:rFonts w:ascii="Angsana New" w:hAnsi="Angsana New"/>
                <w:sz w:val="30"/>
                <w:szCs w:val="30"/>
              </w:rPr>
              <w:t>14</w:t>
            </w:r>
            <w:r w:rsidRPr="0050537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E4F9309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DC89DC7" w14:textId="52670077" w:rsidR="00A46884" w:rsidRPr="005B4056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439B" w:rsidRPr="003C439B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884" w:rsidRPr="005B4056" w14:paraId="59C6777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347A7D80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D783B" w14:textId="72B78FF7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27030" w:rsidRPr="00A2703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1D6A5C62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6D320" w14:textId="4B2AFD6C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80" w:type="dxa"/>
            <w:gridSpan w:val="2"/>
          </w:tcPr>
          <w:p w14:paraId="47BE3CF4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53DAC" w14:textId="593F4401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5376" w:rsidRPr="0050537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D8BD1F0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1D7F3" w14:textId="45BF10AB" w:rsidR="00A46884" w:rsidRPr="005B4056" w:rsidRDefault="003C439B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</w:tr>
      <w:tr w:rsidR="00EF66FF" w:rsidRPr="005A20B6" w14:paraId="477E30CC" w14:textId="77777777" w:rsidTr="00EF66FF">
        <w:trPr>
          <w:gridAfter w:val="1"/>
          <w:wAfter w:w="9" w:type="dxa"/>
        </w:trPr>
        <w:tc>
          <w:tcPr>
            <w:tcW w:w="4050" w:type="dxa"/>
          </w:tcPr>
          <w:p w14:paraId="45E51B99" w14:textId="77777777" w:rsidR="00EF66FF" w:rsidRPr="005A20B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6099DF" w14:textId="77777777" w:rsidR="00EF66FF" w:rsidRPr="005A20B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1FBB8F4" w14:textId="77777777" w:rsidR="00EF66FF" w:rsidRPr="005A20B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F36AA4" w14:textId="77777777" w:rsidR="00EF66FF" w:rsidRPr="005A20B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gridSpan w:val="2"/>
          </w:tcPr>
          <w:p w14:paraId="754F00A6" w14:textId="77777777" w:rsidR="00EF66FF" w:rsidRPr="005A20B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D8CFCC" w14:textId="77777777" w:rsidR="00EF66FF" w:rsidRPr="005A20B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2A8A9BE" w14:textId="77777777" w:rsidR="00EF66FF" w:rsidRPr="005A20B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B848F67" w14:textId="77777777" w:rsidR="00EF66FF" w:rsidRPr="005A20B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EF66FF" w:rsidRPr="005B4056" w14:paraId="0447687B" w14:textId="77777777" w:rsidTr="00CA768A">
        <w:trPr>
          <w:gridAfter w:val="1"/>
          <w:wAfter w:w="9" w:type="dxa"/>
        </w:trPr>
        <w:tc>
          <w:tcPr>
            <w:tcW w:w="4050" w:type="dxa"/>
          </w:tcPr>
          <w:p w14:paraId="6E137051" w14:textId="77777777" w:rsidR="00EF66FF" w:rsidRPr="005B405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6"/>
            <w:tcBorders>
              <w:left w:val="nil"/>
              <w:right w:val="nil"/>
            </w:tcBorders>
          </w:tcPr>
          <w:p w14:paraId="71D1C5D7" w14:textId="7926A1FE" w:rsidR="00EF66FF" w:rsidRPr="003C439B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9FBDFF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6"/>
            <w:tcBorders>
              <w:left w:val="nil"/>
              <w:right w:val="nil"/>
            </w:tcBorders>
          </w:tcPr>
          <w:p w14:paraId="4FAB9386" w14:textId="751AE6CC" w:rsidR="00EF66FF" w:rsidRPr="003C439B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F66FF" w:rsidRPr="005B4056" w14:paraId="33379F4E" w14:textId="77777777" w:rsidTr="006747B6">
        <w:tc>
          <w:tcPr>
            <w:tcW w:w="4059" w:type="dxa"/>
            <w:gridSpan w:val="2"/>
          </w:tcPr>
          <w:p w14:paraId="75CFF259" w14:textId="5FFEF836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5913B11" w14:textId="4244893E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6F93C308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ADEB2B" w14:textId="15AB8CDA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35237B68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D4213C2" w14:textId="58C47A90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AFCBE2F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D190092" w14:textId="5BE4CB51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F66FF" w:rsidRPr="005B4056" w14:paraId="42EC0024" w14:textId="77777777" w:rsidTr="00EF66FF">
        <w:tc>
          <w:tcPr>
            <w:tcW w:w="4059" w:type="dxa"/>
            <w:gridSpan w:val="2"/>
          </w:tcPr>
          <w:p w14:paraId="151B5C5E" w14:textId="77777777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tcBorders>
              <w:left w:val="nil"/>
              <w:right w:val="nil"/>
            </w:tcBorders>
          </w:tcPr>
          <w:p w14:paraId="569C3D64" w14:textId="7CED604A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6FF" w:rsidRPr="005B4056" w14:paraId="483A40A6" w14:textId="77777777" w:rsidTr="006747B6">
        <w:tc>
          <w:tcPr>
            <w:tcW w:w="4059" w:type="dxa"/>
            <w:gridSpan w:val="2"/>
          </w:tcPr>
          <w:p w14:paraId="77E74B00" w14:textId="2004D335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352CC4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6035F74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71AF8C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6684F7F" w14:textId="77777777" w:rsidR="00EF66FF" w:rsidRPr="005B405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ABE9978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D1284BB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A7AE89B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FF" w:rsidRPr="005B4056" w14:paraId="2F854111" w14:textId="77777777" w:rsidTr="006747B6">
        <w:tc>
          <w:tcPr>
            <w:tcW w:w="4059" w:type="dxa"/>
            <w:gridSpan w:val="2"/>
          </w:tcPr>
          <w:p w14:paraId="7DCEFEF0" w14:textId="5A2294B9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91726D7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839BE13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3DD30B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0D6154D" w14:textId="77777777" w:rsidR="00EF66FF" w:rsidRPr="005B405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FFC0FAD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63F23E7B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F53DE55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FF" w:rsidRPr="005B4056" w14:paraId="3BEE8E18" w14:textId="77777777" w:rsidTr="006747B6">
        <w:tc>
          <w:tcPr>
            <w:tcW w:w="4059" w:type="dxa"/>
            <w:gridSpan w:val="2"/>
          </w:tcPr>
          <w:p w14:paraId="261DE904" w14:textId="77777777" w:rsidR="00EF66FF" w:rsidRPr="005B4056" w:rsidRDefault="00EF66FF" w:rsidP="005A20B6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4810F00" w14:textId="30CABD36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</w:t>
            </w:r>
            <w:r w:rsidRPr="00A27030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62956F4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F9B452" w14:textId="50FA9331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4,752</w:t>
            </w:r>
          </w:p>
        </w:tc>
        <w:tc>
          <w:tcPr>
            <w:tcW w:w="180" w:type="dxa"/>
            <w:gridSpan w:val="2"/>
          </w:tcPr>
          <w:p w14:paraId="188773ED" w14:textId="77777777" w:rsidR="00EF66FF" w:rsidRPr="005B4056" w:rsidRDefault="00EF66FF" w:rsidP="005A20B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F76FF2D" w14:textId="09A2556F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6</w:t>
            </w:r>
            <w:r w:rsidRPr="00A27030">
              <w:rPr>
                <w:rFonts w:ascii="Angsana New" w:hAnsi="Angsana New"/>
                <w:sz w:val="30"/>
                <w:szCs w:val="30"/>
              </w:rPr>
              <w:t>,</w:t>
            </w:r>
            <w:r w:rsidRPr="003C439B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3281E0A" w14:textId="77777777" w:rsidR="00EF66FF" w:rsidRPr="005B4056" w:rsidRDefault="00EF66FF" w:rsidP="005A20B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515446B" w14:textId="3020B1F9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4,768</w:t>
            </w:r>
          </w:p>
        </w:tc>
      </w:tr>
      <w:tr w:rsidR="00EF66FF" w:rsidRPr="005B4056" w14:paraId="501563C7" w14:textId="77777777" w:rsidTr="006747B6">
        <w:tc>
          <w:tcPr>
            <w:tcW w:w="4059" w:type="dxa"/>
            <w:gridSpan w:val="2"/>
          </w:tcPr>
          <w:p w14:paraId="49CE04A9" w14:textId="03DA5B90" w:rsidR="00EF66FF" w:rsidRPr="005B4056" w:rsidRDefault="00EF66FF" w:rsidP="005A20B6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95AE58" w14:textId="2BD2F19B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C4E55D7" w14:textId="77777777" w:rsidR="00EF66FF" w:rsidRPr="00505376" w:rsidRDefault="00EF66FF" w:rsidP="005A20B6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43FD3EC" w14:textId="534E4631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FB1F521" w14:textId="77777777" w:rsidR="00EF66FF" w:rsidRPr="00505376" w:rsidRDefault="00EF66FF" w:rsidP="005A20B6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915B825" w14:textId="7F5CF293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1465662" w14:textId="77777777" w:rsidR="00EF66FF" w:rsidRPr="00505376" w:rsidRDefault="00EF66FF" w:rsidP="005A20B6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26CB980" w14:textId="77F1376C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6FF" w:rsidRPr="005B4056" w14:paraId="1FE783FA" w14:textId="77777777" w:rsidTr="006747B6">
        <w:tc>
          <w:tcPr>
            <w:tcW w:w="4059" w:type="dxa"/>
            <w:gridSpan w:val="2"/>
          </w:tcPr>
          <w:p w14:paraId="5FA1A1EE" w14:textId="77777777" w:rsidR="00EF66FF" w:rsidRPr="005B405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E2317" w14:textId="1DD2D05F" w:rsidR="00EF66FF" w:rsidRPr="00A75832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5832">
              <w:rPr>
                <w:rFonts w:ascii="Angsana New" w:hAnsi="Angsana New"/>
                <w:b/>
                <w:bCs/>
                <w:sz w:val="30"/>
                <w:szCs w:val="30"/>
              </w:rPr>
              <w:t>6,585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D251E52" w14:textId="77777777" w:rsidR="00EF66FF" w:rsidRPr="00A75832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8F805" w14:textId="0D08C761" w:rsidR="00EF66FF" w:rsidRPr="00EF66FF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66FF">
              <w:rPr>
                <w:rFonts w:ascii="Angsana New" w:hAnsi="Angsana New"/>
                <w:b/>
                <w:bCs/>
                <w:sz w:val="30"/>
                <w:szCs w:val="30"/>
              </w:rPr>
              <w:t>4,752</w:t>
            </w:r>
          </w:p>
        </w:tc>
        <w:tc>
          <w:tcPr>
            <w:tcW w:w="180" w:type="dxa"/>
            <w:gridSpan w:val="2"/>
          </w:tcPr>
          <w:p w14:paraId="771FB58C" w14:textId="77777777" w:rsidR="00EF66FF" w:rsidRPr="00EF66FF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4C4FB" w14:textId="3481BC71" w:rsidR="00EF66FF" w:rsidRPr="00EF66FF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6FF">
              <w:rPr>
                <w:rFonts w:ascii="Angsana New" w:hAnsi="Angsana New"/>
                <w:b/>
                <w:bCs/>
                <w:sz w:val="30"/>
                <w:szCs w:val="30"/>
              </w:rPr>
              <w:t>6,810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E85943E" w14:textId="77777777" w:rsidR="00EF66FF" w:rsidRPr="00EF66FF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4FE2A" w14:textId="01FF177F" w:rsidR="00EF66FF" w:rsidRPr="00EF66FF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6FF">
              <w:rPr>
                <w:rFonts w:ascii="Angsana New" w:hAnsi="Angsana New"/>
                <w:b/>
                <w:bCs/>
                <w:sz w:val="30"/>
                <w:szCs w:val="30"/>
              </w:rPr>
              <w:t>4,768</w:t>
            </w:r>
          </w:p>
        </w:tc>
      </w:tr>
    </w:tbl>
    <w:p w14:paraId="4F543AE5" w14:textId="77777777" w:rsidR="0024416E" w:rsidRPr="00C00E1B" w:rsidRDefault="0024416E" w:rsidP="00C0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lang w:val="th-TH"/>
        </w:rPr>
      </w:pPr>
    </w:p>
    <w:p w14:paraId="0FCA321E" w14:textId="2768C75F" w:rsidR="00E94095" w:rsidRPr="00686947" w:rsidRDefault="00E94095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7B9F1BF2" w14:textId="06C1F8D0" w:rsidR="00E94095" w:rsidRPr="00C00E1B" w:rsidRDefault="00E94095" w:rsidP="00C0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70"/>
        <w:gridCol w:w="180"/>
        <w:gridCol w:w="1170"/>
        <w:gridCol w:w="180"/>
        <w:gridCol w:w="1080"/>
        <w:gridCol w:w="180"/>
        <w:gridCol w:w="1170"/>
      </w:tblGrid>
      <w:tr w:rsidR="006747B6" w:rsidRPr="005B4056" w14:paraId="27566FD7" w14:textId="77777777" w:rsidTr="00ED1A5F">
        <w:tc>
          <w:tcPr>
            <w:tcW w:w="4059" w:type="dxa"/>
          </w:tcPr>
          <w:p w14:paraId="6506ED5B" w14:textId="77777777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CCAA21" w14:textId="4D919F98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7A7874F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0FEBAF0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747B6" w:rsidRPr="005B4056" w14:paraId="09651F4C" w14:textId="77777777" w:rsidTr="00ED1A5F">
        <w:tc>
          <w:tcPr>
            <w:tcW w:w="4059" w:type="dxa"/>
          </w:tcPr>
          <w:p w14:paraId="0226F020" w14:textId="77777777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D6A8CF" w14:textId="616E56E1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16D4FD" w14:textId="77777777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F59279" w14:textId="15971E33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11E5F" w14:textId="77777777" w:rsidR="006747B6" w:rsidRPr="0024416E" w:rsidRDefault="006747B6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F70A6F" w14:textId="77777777" w:rsidR="006747B6" w:rsidRPr="0024416E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58420D" w14:textId="77777777" w:rsidR="006747B6" w:rsidRPr="0024416E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EAE521" w14:textId="77777777" w:rsidR="006747B6" w:rsidRPr="0024416E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5832" w:rsidRPr="005B4056" w14:paraId="2BA0EFDE" w14:textId="77777777" w:rsidTr="00ED1A5F">
        <w:tc>
          <w:tcPr>
            <w:tcW w:w="4059" w:type="dxa"/>
          </w:tcPr>
          <w:p w14:paraId="4CF9D8A3" w14:textId="77777777" w:rsidR="00A75832" w:rsidRPr="005B4056" w:rsidRDefault="00A75832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F8C593" w14:textId="77777777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C06283" w14:textId="77777777" w:rsidR="00A75832" w:rsidRPr="0024416E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8FE15B" w14:textId="77777777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C52884" w14:textId="77777777" w:rsidR="00A75832" w:rsidRPr="0024416E" w:rsidRDefault="00A75832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6CAC5E0C" w14:textId="513DDB34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47B6" w:rsidRPr="005B4056" w14:paraId="5361EAB0" w14:textId="77777777" w:rsidTr="00A75832">
        <w:tc>
          <w:tcPr>
            <w:tcW w:w="4059" w:type="dxa"/>
          </w:tcPr>
          <w:p w14:paraId="50095EF7" w14:textId="1D757351" w:rsidR="006747B6" w:rsidRPr="005B4056" w:rsidRDefault="006747B6" w:rsidP="005A20B6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1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CFE67" w14:textId="043A4C5D" w:rsidR="006747B6" w:rsidRPr="005B4056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0872A2" w14:textId="77777777" w:rsidR="006747B6" w:rsidRPr="005B4056" w:rsidRDefault="006747B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229A0D" w14:textId="6107D319" w:rsidR="006747B6" w:rsidRPr="005B4056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CBF76" w14:textId="77777777" w:rsidR="006747B6" w:rsidRPr="005B4056" w:rsidRDefault="006747B6" w:rsidP="005A20B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9EA6F" w14:textId="7E0118DA" w:rsidR="006747B6" w:rsidRPr="005B4056" w:rsidRDefault="00A75832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3372A1" w14:textId="77777777" w:rsidR="006747B6" w:rsidRPr="005B4056" w:rsidRDefault="006747B6" w:rsidP="005A20B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C136D9" w14:textId="449DFDFC" w:rsidR="006747B6" w:rsidRPr="005B4056" w:rsidRDefault="00A75832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2,735</w:t>
            </w:r>
          </w:p>
        </w:tc>
      </w:tr>
      <w:tr w:rsidR="006747B6" w:rsidRPr="005B4056" w14:paraId="09F89CF7" w14:textId="77777777" w:rsidTr="00ED1A5F">
        <w:tc>
          <w:tcPr>
            <w:tcW w:w="4059" w:type="dxa"/>
          </w:tcPr>
          <w:p w14:paraId="6E754331" w14:textId="305906E1" w:rsidR="006747B6" w:rsidRPr="005B4056" w:rsidRDefault="006747B6" w:rsidP="005A20B6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9FA62A" w14:textId="777EA305" w:rsidR="006747B6" w:rsidRPr="005B4056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B65A5F" w14:textId="77777777" w:rsidR="006747B6" w:rsidRPr="00505376" w:rsidRDefault="006747B6" w:rsidP="005A20B6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B5C26E" w14:textId="4B903CF0" w:rsidR="006747B6" w:rsidRPr="005B4056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F0E095" w14:textId="77777777" w:rsidR="006747B6" w:rsidRPr="00505376" w:rsidRDefault="006747B6" w:rsidP="005A20B6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E4A040" w14:textId="0B2367D2" w:rsidR="006747B6" w:rsidRPr="005B4056" w:rsidRDefault="00A75832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7E49548" w14:textId="77777777" w:rsidR="006747B6" w:rsidRPr="00505376" w:rsidRDefault="006747B6" w:rsidP="005A20B6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3FE9CA" w14:textId="47637520" w:rsidR="006747B6" w:rsidRPr="005B4056" w:rsidRDefault="00A75832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6747B6" w:rsidRPr="005B4056" w14:paraId="13AADD49" w14:textId="77777777" w:rsidTr="00A75832">
        <w:tc>
          <w:tcPr>
            <w:tcW w:w="4059" w:type="dxa"/>
          </w:tcPr>
          <w:p w14:paraId="21AA5426" w14:textId="3AB3FF5F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AF3EC" w14:textId="636619C5" w:rsidR="006747B6" w:rsidRPr="000D08A1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1C6E78" w14:textId="77777777" w:rsidR="006747B6" w:rsidRPr="005B4056" w:rsidRDefault="006747B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C69AE1" w14:textId="5040DCDE" w:rsidR="006747B6" w:rsidRPr="005B4056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3086CC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030E1" w14:textId="5C44FCA7" w:rsidR="006747B6" w:rsidRPr="005B4056" w:rsidRDefault="00A75832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FE974" w14:textId="77777777" w:rsidR="006747B6" w:rsidRPr="005B4056" w:rsidRDefault="006747B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BC614" w14:textId="61AB1976" w:rsidR="006747B6" w:rsidRPr="005B4056" w:rsidRDefault="00A75832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2,802</w:t>
            </w:r>
          </w:p>
        </w:tc>
      </w:tr>
    </w:tbl>
    <w:p w14:paraId="6609A5F0" w14:textId="77777777" w:rsidR="00E94095" w:rsidRPr="00FE1E01" w:rsidRDefault="00E94095" w:rsidP="00B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  <w:lang w:val="en-GB"/>
        </w:rPr>
      </w:pPr>
    </w:p>
    <w:p w14:paraId="1B2FE47F" w14:textId="77777777" w:rsidR="00E94095" w:rsidRPr="00FE1E01" w:rsidRDefault="00E94095" w:rsidP="00B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  <w:cs/>
          <w:lang w:val="en-GB"/>
        </w:rPr>
        <w:sectPr w:rsidR="00E94095" w:rsidRPr="00FE1E01" w:rsidSect="00590E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2" w:chapStyle="1"/>
          <w:cols w:space="708"/>
          <w:titlePg/>
          <w:docGrid w:linePitch="360"/>
        </w:sectPr>
      </w:pPr>
    </w:p>
    <w:p w14:paraId="175D9CBA" w14:textId="30F9C76C" w:rsidR="009E66A1" w:rsidRPr="00CB5126" w:rsidRDefault="009E66A1" w:rsidP="00A46884">
      <w:pPr>
        <w:pStyle w:val="block"/>
        <w:tabs>
          <w:tab w:val="left" w:pos="-2835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CE038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473CA0" w:rsidRPr="00CB5126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9871FE" w:rsidRPr="00CB5126">
        <w:rPr>
          <w:rFonts w:asciiTheme="majorBidi" w:hAnsiTheme="majorBidi" w:cstheme="majorBidi"/>
          <w:sz w:val="30"/>
          <w:szCs w:val="30"/>
          <w:cs/>
          <w:lang w:bidi="th-TH"/>
        </w:rPr>
        <w:t>งวดสาม</w:t>
      </w:r>
      <w:r w:rsidR="00E45D73" w:rsidRPr="00CB5126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A71C87" w:rsidRPr="00CB5126">
        <w:rPr>
          <w:rFonts w:asciiTheme="majorBidi" w:hAnsiTheme="majorBidi" w:cstheme="majorBidi"/>
          <w:sz w:val="30"/>
          <w:szCs w:val="30"/>
          <w:cs/>
          <w:lang w:bidi="th-TH"/>
        </w:rPr>
        <w:t>ดือน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9871FE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="00A71C87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3C439B" w:rsidRPr="00CB5126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7D525512" w14:textId="5A5FEF01" w:rsidR="009E66A1" w:rsidRPr="008B0073" w:rsidRDefault="009E66A1" w:rsidP="00A46884">
      <w:pPr>
        <w:pStyle w:val="block"/>
        <w:spacing w:after="0" w:line="240" w:lineRule="auto"/>
        <w:ind w:left="0" w:right="127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146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794"/>
        <w:gridCol w:w="846"/>
        <w:gridCol w:w="873"/>
        <w:gridCol w:w="180"/>
        <w:gridCol w:w="897"/>
        <w:gridCol w:w="180"/>
        <w:gridCol w:w="894"/>
        <w:gridCol w:w="181"/>
        <w:gridCol w:w="899"/>
        <w:gridCol w:w="180"/>
        <w:gridCol w:w="904"/>
        <w:gridCol w:w="183"/>
        <w:gridCol w:w="897"/>
        <w:gridCol w:w="180"/>
        <w:gridCol w:w="900"/>
        <w:gridCol w:w="180"/>
        <w:gridCol w:w="878"/>
      </w:tblGrid>
      <w:tr w:rsidR="008B0073" w:rsidRPr="00CB5126" w14:paraId="047593A2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1727FE42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46" w:type="dxa"/>
            <w:gridSpan w:val="19"/>
            <w:shd w:val="clear" w:color="auto" w:fill="auto"/>
            <w:vAlign w:val="bottom"/>
          </w:tcPr>
          <w:p w14:paraId="7451E2C5" w14:textId="77777777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B0073" w:rsidRPr="00CB5126" w:rsidDel="00685444" w14:paraId="36A7B466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DAD6F44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1924D21" w14:textId="117C0B80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67" w:hanging="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4A5EB7E" w14:textId="2C4B3DF5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bottom"/>
          </w:tcPr>
          <w:p w14:paraId="3C480808" w14:textId="24DF79AA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68EAC8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7E03C641" w14:textId="13970D21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D9B661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836905D" w14:textId="3E06527B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4D13A1" w14:textId="77777777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bottom"/>
          </w:tcPr>
          <w:p w14:paraId="57F6EB24" w14:textId="1F19DB7F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CE7CED" w:rsidRPr="00CB5126" w:rsidDel="00685444" w14:paraId="02AFE6AD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8B9E6EF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EDD69BF" w14:textId="476AE25F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67" w:hanging="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5F2E6EDF" w14:textId="30A369F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50" w:type="dxa"/>
            <w:gridSpan w:val="3"/>
            <w:shd w:val="clear" w:color="auto" w:fill="auto"/>
            <w:vAlign w:val="bottom"/>
          </w:tcPr>
          <w:p w14:paraId="13603A7B" w14:textId="0823D942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02F83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1B1BA296" w14:textId="62526DE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920D9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0ADDBD4" w14:textId="0F4E0D5C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8D73A4A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bottom"/>
          </w:tcPr>
          <w:p w14:paraId="23E426C4" w14:textId="406333E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CE7CED" w:rsidRPr="00CB5126" w14:paraId="2809E1A4" w14:textId="77777777" w:rsidTr="00CE7CED">
        <w:trPr>
          <w:cantSplit/>
          <w:trHeight w:val="164"/>
          <w:tblHeader/>
        </w:trPr>
        <w:tc>
          <w:tcPr>
            <w:tcW w:w="2790" w:type="dxa"/>
            <w:shd w:val="clear" w:color="auto" w:fill="auto"/>
            <w:vAlign w:val="bottom"/>
          </w:tcPr>
          <w:p w14:paraId="03A54855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D48CF6" w14:textId="30EB1C2A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30C063" w14:textId="28384439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0517C18" w14:textId="7571AEF2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1126E4D" w14:textId="430E53E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1E41AF" w14:textId="2D282F32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CABBE1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6967065" w14:textId="2206AD7C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629B5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EF6CB3" w14:textId="5361152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9B2C5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3BBFBB1" w14:textId="5EBD0985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3A41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FAC058B" w14:textId="7FD025C4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5D55AD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AC9FD3" w14:textId="61C99503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17C0A3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FB78A" w14:textId="3165692A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11CC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2C8AFB7" w14:textId="2B57B013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31 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CE7CED" w:rsidRPr="00CB5126" w14:paraId="3F4341FF" w14:textId="77777777" w:rsidTr="00CE7CED">
        <w:trPr>
          <w:cantSplit/>
          <w:trHeight w:val="83"/>
          <w:tblHeader/>
        </w:trPr>
        <w:tc>
          <w:tcPr>
            <w:tcW w:w="2790" w:type="dxa"/>
            <w:shd w:val="clear" w:color="auto" w:fill="auto"/>
            <w:vAlign w:val="bottom"/>
          </w:tcPr>
          <w:p w14:paraId="5AC06B3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DF2096" w14:textId="263C0DEF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1E605" w14:textId="3F9367AD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F122B41" w14:textId="4FFAC386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712237E" w14:textId="44ACCC55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E89288" w14:textId="72B2467F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A4B9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43A891" w14:textId="18B6E5D8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A6970B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2FD6F12" w14:textId="7576276F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9AB293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CC16B40" w14:textId="69C55719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C326A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767073D" w14:textId="11D61E2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8D9D6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DB737F" w14:textId="2A45E76A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AEAA049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3DF7F" w14:textId="5C2806CA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1CFD8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03F80F7" w14:textId="44A41951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</w:tr>
      <w:tr w:rsidR="00CE7CED" w:rsidRPr="00CB5126" w14:paraId="7068B325" w14:textId="77777777" w:rsidTr="00CE7CED">
        <w:trPr>
          <w:cantSplit/>
          <w:trHeight w:val="389"/>
          <w:tblHeader/>
        </w:trPr>
        <w:tc>
          <w:tcPr>
            <w:tcW w:w="2790" w:type="dxa"/>
            <w:shd w:val="clear" w:color="auto" w:fill="auto"/>
          </w:tcPr>
          <w:p w14:paraId="1247AB4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28396B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46" w:type="dxa"/>
            <w:gridSpan w:val="17"/>
            <w:shd w:val="clear" w:color="auto" w:fill="auto"/>
          </w:tcPr>
          <w:p w14:paraId="6323D329" w14:textId="6C7CEA23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E7CED" w:rsidRPr="00CB5126" w14:paraId="4F657E8C" w14:textId="77777777" w:rsidTr="00CE7CED">
        <w:trPr>
          <w:cantSplit/>
        </w:trPr>
        <w:tc>
          <w:tcPr>
            <w:tcW w:w="2790" w:type="dxa"/>
            <w:shd w:val="clear" w:color="auto" w:fill="auto"/>
          </w:tcPr>
          <w:p w14:paraId="7BAD77D1" w14:textId="77777777" w:rsidR="00CE7CED" w:rsidRPr="00CB5126" w:rsidRDefault="00CE7CED" w:rsidP="00CE7CED">
            <w:pPr>
              <w:tabs>
                <w:tab w:val="clear" w:pos="227"/>
              </w:tabs>
              <w:spacing w:line="240" w:lineRule="auto"/>
              <w:ind w:left="14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8DA83FD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064C84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46B221F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3ACEF66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0CF91D4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1A45A3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14:paraId="58EE4CF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0B75E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7B6CE0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B0B85D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41B5185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1313D0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41EBEAC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299BFF0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2F651B2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CF6D2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9B3DA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9B46B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8" w:type="dxa"/>
            <w:shd w:val="clear" w:color="auto" w:fill="auto"/>
          </w:tcPr>
          <w:p w14:paraId="1DAB4AE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CE7CED" w:rsidRPr="00CB5126" w14:paraId="03C41178" w14:textId="77777777" w:rsidTr="00CE7CED">
        <w:trPr>
          <w:cantSplit/>
        </w:trPr>
        <w:tc>
          <w:tcPr>
            <w:tcW w:w="2790" w:type="dxa"/>
            <w:shd w:val="clear" w:color="auto" w:fill="auto"/>
          </w:tcPr>
          <w:p w14:paraId="03B499A7" w14:textId="406D39AD" w:rsidR="00CE7CED" w:rsidRPr="00CB5126" w:rsidRDefault="00CE7CED" w:rsidP="00CE7CED">
            <w:pPr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จำกัด       </w:t>
            </w:r>
          </w:p>
        </w:tc>
        <w:tc>
          <w:tcPr>
            <w:tcW w:w="900" w:type="dxa"/>
            <w:shd w:val="clear" w:color="auto" w:fill="auto"/>
          </w:tcPr>
          <w:p w14:paraId="42775883" w14:textId="737B158E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78B5FF2" w14:textId="428F7C3B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794" w:type="dxa"/>
            <w:shd w:val="clear" w:color="auto" w:fill="auto"/>
          </w:tcPr>
          <w:p w14:paraId="38ECB642" w14:textId="592B41B6" w:rsidR="00CE7CED" w:rsidRPr="00CB5126" w:rsidRDefault="00CE7CED" w:rsidP="00CE7CE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1,060</w:t>
            </w:r>
          </w:p>
        </w:tc>
        <w:tc>
          <w:tcPr>
            <w:tcW w:w="846" w:type="dxa"/>
            <w:shd w:val="clear" w:color="auto" w:fill="auto"/>
          </w:tcPr>
          <w:p w14:paraId="6C18D8D1" w14:textId="626B0578" w:rsidR="00CE7CED" w:rsidRPr="00CB5126" w:rsidRDefault="00CE7CED" w:rsidP="00CE7CE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1,060</w:t>
            </w:r>
          </w:p>
        </w:tc>
        <w:tc>
          <w:tcPr>
            <w:tcW w:w="873" w:type="dxa"/>
            <w:shd w:val="clear" w:color="auto" w:fill="auto"/>
          </w:tcPr>
          <w:p w14:paraId="1042B7C6" w14:textId="3FF9D39A" w:rsidR="00CE7CED" w:rsidRPr="00CB5126" w:rsidRDefault="00CE7CED" w:rsidP="00CE7CE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1,685</w:t>
            </w:r>
          </w:p>
        </w:tc>
        <w:tc>
          <w:tcPr>
            <w:tcW w:w="180" w:type="dxa"/>
            <w:shd w:val="clear" w:color="auto" w:fill="auto"/>
          </w:tcPr>
          <w:p w14:paraId="6A90E57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53C10650" w14:textId="639348DD" w:rsidR="00CE7CED" w:rsidRPr="00CB5126" w:rsidRDefault="00CE7CED" w:rsidP="00CE7CE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14:paraId="2F1C085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61791DA4" w14:textId="19201C86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E72F83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1BA9357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3F36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0C4DE84D" w14:textId="74B00BA2" w:rsidR="00CE7CED" w:rsidRPr="00CB5126" w:rsidRDefault="00CE7CED" w:rsidP="00CE7CE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1,685</w:t>
            </w:r>
          </w:p>
        </w:tc>
        <w:tc>
          <w:tcPr>
            <w:tcW w:w="183" w:type="dxa"/>
            <w:shd w:val="clear" w:color="auto" w:fill="auto"/>
          </w:tcPr>
          <w:p w14:paraId="23D58DB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14:paraId="52A99039" w14:textId="49FA2A29" w:rsidR="00CE7CED" w:rsidRPr="00CB5126" w:rsidRDefault="00CE7CED" w:rsidP="00CE7CE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4E0EBB24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2E2527" w14:textId="626EF89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5354112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5B23B42D" w14:textId="2A979F72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106</w:t>
            </w:r>
          </w:p>
        </w:tc>
      </w:tr>
      <w:tr w:rsidR="00CE7CED" w:rsidRPr="00CB5126" w14:paraId="292203E4" w14:textId="77777777" w:rsidTr="00CE7CED">
        <w:trPr>
          <w:cantSplit/>
        </w:trPr>
        <w:tc>
          <w:tcPr>
            <w:tcW w:w="2790" w:type="dxa"/>
            <w:shd w:val="clear" w:color="auto" w:fill="auto"/>
          </w:tcPr>
          <w:p w14:paraId="13DEEA62" w14:textId="77777777" w:rsidR="00CE7CED" w:rsidRPr="00CB5126" w:rsidRDefault="00CE7CED" w:rsidP="00CE7CED">
            <w:pPr>
              <w:spacing w:line="240" w:lineRule="auto"/>
              <w:ind w:left="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9D27782" w14:textId="2F79B7CA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A3FA21F" w14:textId="0C026E83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794" w:type="dxa"/>
            <w:shd w:val="clear" w:color="auto" w:fill="auto"/>
          </w:tcPr>
          <w:p w14:paraId="063B6EAF" w14:textId="4B7F5E88" w:rsidR="00CE7CED" w:rsidRPr="00CB5126" w:rsidRDefault="00CE7CED" w:rsidP="00CE7CE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1,321</w:t>
            </w:r>
          </w:p>
        </w:tc>
        <w:tc>
          <w:tcPr>
            <w:tcW w:w="846" w:type="dxa"/>
            <w:shd w:val="clear" w:color="auto" w:fill="auto"/>
          </w:tcPr>
          <w:p w14:paraId="3111E6DF" w14:textId="55154DC9" w:rsidR="00CE7CED" w:rsidRPr="00CB5126" w:rsidRDefault="00CE7CED" w:rsidP="00CE7CE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1,321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6D2D4CD" w14:textId="540CE38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1,321</w:t>
            </w:r>
          </w:p>
        </w:tc>
        <w:tc>
          <w:tcPr>
            <w:tcW w:w="180" w:type="dxa"/>
            <w:shd w:val="clear" w:color="auto" w:fill="auto"/>
          </w:tcPr>
          <w:p w14:paraId="313A8382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2CD3CD32" w14:textId="3C53809F" w:rsidR="00CE7CED" w:rsidRPr="00CB5126" w:rsidRDefault="00CE7CED" w:rsidP="00CE7CE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14:paraId="5473CF2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79DE0844" w14:textId="7FF2F7C0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5F00C64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518438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E44F4A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57C2A66B" w14:textId="6B204B08" w:rsidR="00CE7CED" w:rsidRPr="00CB5126" w:rsidRDefault="00CE7CED" w:rsidP="00CE7CE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1,321</w:t>
            </w:r>
          </w:p>
        </w:tc>
        <w:tc>
          <w:tcPr>
            <w:tcW w:w="183" w:type="dxa"/>
            <w:shd w:val="clear" w:color="auto" w:fill="auto"/>
          </w:tcPr>
          <w:p w14:paraId="61773D3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36749231" w14:textId="6F805C3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31193D84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59B105" w14:textId="280FD481" w:rsidR="00CE7CED" w:rsidRPr="00CB5126" w:rsidRDefault="00CE7CED" w:rsidP="00CE7CE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8CBE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CE35AE0" w14:textId="333A5D05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E7CED" w:rsidRPr="00CB5126" w14:paraId="40924DCE" w14:textId="77777777" w:rsidTr="00CE7CED">
        <w:trPr>
          <w:cantSplit/>
        </w:trPr>
        <w:tc>
          <w:tcPr>
            <w:tcW w:w="2790" w:type="dxa"/>
            <w:shd w:val="clear" w:color="auto" w:fill="auto"/>
          </w:tcPr>
          <w:p w14:paraId="18FC045E" w14:textId="77777777" w:rsidR="00CE7CED" w:rsidRPr="00CB5126" w:rsidRDefault="00CE7CED" w:rsidP="00CE7CED">
            <w:pPr>
              <w:spacing w:line="240" w:lineRule="auto"/>
              <w:ind w:left="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7404904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3DE124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</w:tcPr>
          <w:p w14:paraId="18F2EEE2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3AC30E8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1DE68" w14:textId="6804C31D" w:rsidR="00CE7CED" w:rsidRPr="00CB5126" w:rsidRDefault="00CE7CED" w:rsidP="00CE7CE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180" w:type="dxa"/>
            <w:shd w:val="clear" w:color="auto" w:fill="auto"/>
          </w:tcPr>
          <w:p w14:paraId="108E3BE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D2459" w14:textId="2B5AAF76" w:rsidR="00CE7CED" w:rsidRPr="00CB5126" w:rsidRDefault="00CE7CED" w:rsidP="00CE7CE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006</w:t>
            </w:r>
          </w:p>
        </w:tc>
        <w:tc>
          <w:tcPr>
            <w:tcW w:w="180" w:type="dxa"/>
            <w:shd w:val="clear" w:color="auto" w:fill="auto"/>
          </w:tcPr>
          <w:p w14:paraId="168847D8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8F753" w14:textId="27176DFF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574D40F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84A6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4AE3C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11007" w14:textId="0996DA4B" w:rsidR="00CE7CED" w:rsidRPr="00CB5126" w:rsidRDefault="00CE7CED" w:rsidP="00CE7CED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183" w:type="dxa"/>
            <w:shd w:val="clear" w:color="auto" w:fill="auto"/>
          </w:tcPr>
          <w:p w14:paraId="0EA0A20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3C273" w14:textId="0F958596" w:rsidR="00CE7CED" w:rsidRPr="00CB5126" w:rsidRDefault="00CE7CED" w:rsidP="00CE7CE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006</w:t>
            </w:r>
          </w:p>
        </w:tc>
        <w:tc>
          <w:tcPr>
            <w:tcW w:w="180" w:type="dxa"/>
          </w:tcPr>
          <w:p w14:paraId="4AF7978F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E245D" w14:textId="7ECBE9DE" w:rsidR="00CE7CED" w:rsidRPr="00CB5126" w:rsidRDefault="00CE7CED" w:rsidP="00CE7CE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5D45CE5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9AF2E" w14:textId="0A324249" w:rsidR="00CE7CED" w:rsidRPr="00CB5126" w:rsidRDefault="00CE7CED" w:rsidP="00CE7CED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4D10C37A" w14:textId="77777777" w:rsidR="008B0073" w:rsidRPr="00FE1E01" w:rsidRDefault="008B0073" w:rsidP="00A46884">
      <w:pPr>
        <w:pStyle w:val="block"/>
        <w:spacing w:after="0" w:line="240" w:lineRule="auto"/>
        <w:ind w:left="0" w:right="127"/>
        <w:rPr>
          <w:rFonts w:asciiTheme="majorBidi" w:hAnsiTheme="majorBidi" w:cstheme="majorBidi"/>
          <w:b/>
          <w:bCs/>
          <w:szCs w:val="22"/>
          <w:cs/>
          <w:lang w:val="en-US" w:bidi="th-TH"/>
        </w:rPr>
      </w:pPr>
    </w:p>
    <w:p w14:paraId="75DF0C10" w14:textId="77777777" w:rsidR="003F5A8F" w:rsidRPr="00FE1E01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FE1E01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FE1E01" w:rsidSect="0052194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4B62FF33" w:rsidR="00FD399B" w:rsidRPr="00686947" w:rsidRDefault="006E5B95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CB5126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</w:t>
      </w: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1F13020C" w14:textId="1879A9C7" w:rsidR="00DF63B9" w:rsidRDefault="00DF63B9" w:rsidP="00DF6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9"/>
        <w:gridCol w:w="238"/>
        <w:gridCol w:w="1127"/>
        <w:gridCol w:w="241"/>
        <w:gridCol w:w="1117"/>
        <w:gridCol w:w="271"/>
        <w:gridCol w:w="1056"/>
      </w:tblGrid>
      <w:tr w:rsidR="00E94095" w:rsidRPr="00DE782B" w14:paraId="116EDC7E" w14:textId="77777777" w:rsidTr="006747B6">
        <w:trPr>
          <w:trHeight w:val="20"/>
        </w:trPr>
        <w:tc>
          <w:tcPr>
            <w:tcW w:w="2231" w:type="pct"/>
          </w:tcPr>
          <w:p w14:paraId="5F136A41" w14:textId="77777777" w:rsidR="00E94095" w:rsidRPr="00DE782B" w:rsidRDefault="00E94095" w:rsidP="0067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06E01A0E" w14:textId="77777777" w:rsidR="00E94095" w:rsidRPr="00DE782B" w:rsidRDefault="00E94095" w:rsidP="0080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5E5447C7" w14:textId="77777777" w:rsidR="00E94095" w:rsidRPr="00DE782B" w:rsidRDefault="00E94095" w:rsidP="0080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62527C13" w14:textId="77777777" w:rsidR="00E94095" w:rsidRPr="00DE782B" w:rsidRDefault="00E94095" w:rsidP="00800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B3A" w:rsidRPr="00DE782B" w14:paraId="798533F7" w14:textId="77777777" w:rsidTr="00D85FAF">
        <w:trPr>
          <w:trHeight w:val="20"/>
        </w:trPr>
        <w:tc>
          <w:tcPr>
            <w:tcW w:w="2231" w:type="pct"/>
          </w:tcPr>
          <w:p w14:paraId="650D7D5A" w14:textId="77777777" w:rsidR="006C4B3A" w:rsidRPr="00DE782B" w:rsidRDefault="006C4B3A" w:rsidP="00674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18ECCA5" w14:textId="6C1B26DA" w:rsidR="006C4B3A" w:rsidRPr="00DE782B" w:rsidRDefault="003C439B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6E4DC5CF" w14:textId="77777777" w:rsidR="006C4B3A" w:rsidRPr="00DE782B" w:rsidRDefault="006C4B3A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8AA774F" w14:textId="07ADB8CE" w:rsidR="006C4B3A" w:rsidRPr="00DE782B" w:rsidRDefault="003C439B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EAFD4C2" w14:textId="77777777" w:rsidR="006C4B3A" w:rsidRPr="00DE782B" w:rsidRDefault="006C4B3A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82061F" w14:textId="007A8063" w:rsidR="006C4B3A" w:rsidRPr="00DE782B" w:rsidRDefault="003C439B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9319F9E" w14:textId="77777777" w:rsidR="006C4B3A" w:rsidRPr="00DE782B" w:rsidRDefault="006C4B3A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FC52765" w14:textId="5B0EE6A1" w:rsidR="006C4B3A" w:rsidRPr="00DE782B" w:rsidRDefault="003C439B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4B3A" w:rsidRPr="00DE782B" w14:paraId="42B9A8FA" w14:textId="77777777" w:rsidTr="006747B6">
        <w:trPr>
          <w:trHeight w:val="20"/>
        </w:trPr>
        <w:tc>
          <w:tcPr>
            <w:tcW w:w="2231" w:type="pct"/>
          </w:tcPr>
          <w:p w14:paraId="5F492FE4" w14:textId="77777777" w:rsidR="006C4B3A" w:rsidRPr="00DE782B" w:rsidRDefault="006C4B3A" w:rsidP="00674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41D926FE" w14:textId="18EDF4D6" w:rsidR="006C4B3A" w:rsidRPr="00DE782B" w:rsidRDefault="006C4B3A" w:rsidP="006C4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FAF" w:rsidRPr="00CB5126" w14:paraId="58668BB8" w14:textId="77777777" w:rsidTr="00D85FAF">
        <w:trPr>
          <w:trHeight w:val="20"/>
        </w:trPr>
        <w:tc>
          <w:tcPr>
            <w:tcW w:w="2231" w:type="pct"/>
          </w:tcPr>
          <w:p w14:paraId="062788B0" w14:textId="0A1ED3D1" w:rsidR="00D85FAF" w:rsidRPr="00CB5126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35B38874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868CAD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1BCFAE14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955F7F5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2161871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4B487DB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CCCD078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85FAF" w:rsidRPr="00DE782B" w14:paraId="31B9E983" w14:textId="77777777" w:rsidTr="00D85FAF">
        <w:trPr>
          <w:trHeight w:val="20"/>
        </w:trPr>
        <w:tc>
          <w:tcPr>
            <w:tcW w:w="2231" w:type="pct"/>
          </w:tcPr>
          <w:p w14:paraId="6AF17E66" w14:textId="044ACE81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D8B09DD" w14:textId="448E380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</w:p>
        </w:tc>
        <w:tc>
          <w:tcPr>
            <w:tcW w:w="128" w:type="pct"/>
          </w:tcPr>
          <w:p w14:paraId="6A063208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0ABA5971" w14:textId="3EB81C09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602</w:t>
            </w:r>
          </w:p>
        </w:tc>
        <w:tc>
          <w:tcPr>
            <w:tcW w:w="130" w:type="pct"/>
          </w:tcPr>
          <w:p w14:paraId="2A05F32F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14F0F37" w14:textId="4D10315B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11079337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A75D79" w14:textId="01425E0F" w:rsidR="00D85FAF" w:rsidRPr="00D85FAF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D85FAF" w:rsidRPr="00DE782B" w14:paraId="708E0A93" w14:textId="77777777" w:rsidTr="00D85FAF">
        <w:trPr>
          <w:trHeight w:val="20"/>
        </w:trPr>
        <w:tc>
          <w:tcPr>
            <w:tcW w:w="2231" w:type="pct"/>
          </w:tcPr>
          <w:p w14:paraId="5FCD8E60" w14:textId="35E7B971" w:rsidR="00D85FAF" w:rsidRPr="006762F3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BDBEFEF" w14:textId="24DBCC10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28" w:type="pct"/>
          </w:tcPr>
          <w:p w14:paraId="6F9095B6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8CC6AEB" w14:textId="0BA847F3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25</w:t>
            </w:r>
          </w:p>
        </w:tc>
        <w:tc>
          <w:tcPr>
            <w:tcW w:w="130" w:type="pct"/>
          </w:tcPr>
          <w:p w14:paraId="752E8053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3FDF0E2" w14:textId="6A1F0B70" w:rsidR="00D85FAF" w:rsidRPr="00D85FAF" w:rsidRDefault="00D85FAF" w:rsidP="00ED1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0EC3FA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2181184D" w14:textId="4406A50D" w:rsidR="00D85FAF" w:rsidRPr="00D85FAF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FAF" w:rsidRPr="00DE782B" w14:paraId="6174A743" w14:textId="77777777" w:rsidTr="00D85FAF">
        <w:trPr>
          <w:trHeight w:val="20"/>
        </w:trPr>
        <w:tc>
          <w:tcPr>
            <w:tcW w:w="2231" w:type="pct"/>
          </w:tcPr>
          <w:p w14:paraId="1CC7FAE6" w14:textId="1BC2E4FE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EF1124F" w14:textId="10CA8539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672</w:t>
            </w:r>
          </w:p>
        </w:tc>
        <w:tc>
          <w:tcPr>
            <w:tcW w:w="128" w:type="pct"/>
          </w:tcPr>
          <w:p w14:paraId="415848DA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2EF991A" w14:textId="07C7A30C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627</w:t>
            </w:r>
          </w:p>
        </w:tc>
        <w:tc>
          <w:tcPr>
            <w:tcW w:w="130" w:type="pct"/>
          </w:tcPr>
          <w:p w14:paraId="6CD16657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8500706" w14:textId="19B9FEE1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12A4EEA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F2249C3" w14:textId="4FDD5B2B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D85FAF" w:rsidRPr="00D85FAF" w14:paraId="6DB05025" w14:textId="77777777" w:rsidTr="00D85FAF">
        <w:trPr>
          <w:trHeight w:val="20"/>
        </w:trPr>
        <w:tc>
          <w:tcPr>
            <w:tcW w:w="2231" w:type="pct"/>
          </w:tcPr>
          <w:p w14:paraId="057CCA6C" w14:textId="77777777" w:rsidR="00D85FAF" w:rsidRPr="00D85FAF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F6E3C65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8" w:type="pct"/>
          </w:tcPr>
          <w:p w14:paraId="630FBA24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D64F3E8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30" w:type="pct"/>
          </w:tcPr>
          <w:p w14:paraId="54EDFCA6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9023F66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64716C0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040B6C4" w14:textId="77777777" w:rsidR="00D85FAF" w:rsidRPr="00D85FAF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5FAF" w:rsidRPr="00CB5126" w14:paraId="01D01154" w14:textId="77777777" w:rsidTr="00D85FAF">
        <w:trPr>
          <w:trHeight w:val="20"/>
        </w:trPr>
        <w:tc>
          <w:tcPr>
            <w:tcW w:w="2231" w:type="pct"/>
          </w:tcPr>
          <w:p w14:paraId="0B3B7948" w14:textId="4688480D" w:rsidR="00D85FAF" w:rsidRPr="00CB5126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87" w:type="pct"/>
          </w:tcPr>
          <w:p w14:paraId="03A87EED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7219ED50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67B1FE23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6F6A18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7745EB57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25387" w14:textId="77777777" w:rsidR="00D85FAF" w:rsidRPr="00CB5126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72B43AC" w14:textId="77777777" w:rsidR="00D85FAF" w:rsidRPr="00CB5126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85FAF" w:rsidRPr="00DE782B" w14:paraId="05001697" w14:textId="77777777" w:rsidTr="00D85FAF">
        <w:trPr>
          <w:trHeight w:val="20"/>
        </w:trPr>
        <w:tc>
          <w:tcPr>
            <w:tcW w:w="2231" w:type="pct"/>
          </w:tcPr>
          <w:p w14:paraId="710B030F" w14:textId="1166A450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E8141E5" w14:textId="32025CF9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  <w:r w:rsidRPr="00F57E0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/>
                <w:sz w:val="30"/>
                <w:szCs w:val="30"/>
                <w:lang w:eastAsia="zh-CN"/>
              </w:rPr>
              <w:t>233</w:t>
            </w:r>
          </w:p>
        </w:tc>
        <w:tc>
          <w:tcPr>
            <w:tcW w:w="128" w:type="pct"/>
          </w:tcPr>
          <w:p w14:paraId="4FC9DA50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0DC90D07" w14:textId="488E4B96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021</w:t>
            </w:r>
          </w:p>
        </w:tc>
        <w:tc>
          <w:tcPr>
            <w:tcW w:w="130" w:type="pct"/>
          </w:tcPr>
          <w:p w14:paraId="75057079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6CB8D53B" w14:textId="671DCF1C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91B45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F7C9A8" w14:textId="0B1D677B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FAF" w:rsidRPr="00DE782B" w14:paraId="3ECCC08C" w14:textId="77777777" w:rsidTr="00D85FAF">
        <w:trPr>
          <w:trHeight w:val="20"/>
        </w:trPr>
        <w:tc>
          <w:tcPr>
            <w:tcW w:w="2231" w:type="pct"/>
          </w:tcPr>
          <w:p w14:paraId="6F6F4930" w14:textId="77777777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7" w:type="pct"/>
            <w:vAlign w:val="bottom"/>
          </w:tcPr>
          <w:p w14:paraId="1B57A855" w14:textId="4ECB3B14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CE17BF4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vAlign w:val="bottom"/>
          </w:tcPr>
          <w:p w14:paraId="415D0686" w14:textId="0D640D59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14:paraId="28D01614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51EBB71C" w14:textId="7D9F501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DC8FB4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A81C0C2" w14:textId="5F1BB235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FAF" w:rsidRPr="00DE782B" w14:paraId="5D70F867" w14:textId="77777777" w:rsidTr="00D85FAF">
        <w:trPr>
          <w:trHeight w:val="20"/>
        </w:trPr>
        <w:tc>
          <w:tcPr>
            <w:tcW w:w="2231" w:type="pct"/>
          </w:tcPr>
          <w:p w14:paraId="50038E2E" w14:textId="27205E0E" w:rsidR="00D85FAF" w:rsidRPr="006762F3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37253F4" w14:textId="4C7A40BD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57E03">
              <w:rPr>
                <w:rFonts w:asciiTheme="majorBidi" w:hAnsiTheme="majorBidi"/>
                <w:sz w:val="30"/>
                <w:szCs w:val="30"/>
                <w:cs/>
                <w:lang w:eastAsia="zh-CN"/>
              </w:rPr>
              <w:t>(</w:t>
            </w:r>
            <w:r w:rsidRPr="003C439B"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  <w:r w:rsidRPr="00F57E03">
              <w:rPr>
                <w:rFonts w:asciiTheme="majorBidi" w:hAnsiTheme="majorBidi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8" w:type="pct"/>
          </w:tcPr>
          <w:p w14:paraId="440B77EE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704B976" w14:textId="2DF80724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DE78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5B4B88BB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BC955DB" w14:textId="63D08A46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EFB049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74AD8EF" w14:textId="78613A6E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FAF" w:rsidRPr="00DE782B" w14:paraId="581955F5" w14:textId="77777777" w:rsidTr="00D85FAF">
        <w:trPr>
          <w:trHeight w:val="20"/>
        </w:trPr>
        <w:tc>
          <w:tcPr>
            <w:tcW w:w="2231" w:type="pct"/>
          </w:tcPr>
          <w:p w14:paraId="51F66E5E" w14:textId="145C52E5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5F4FC03" w14:textId="05D03B84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F57E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214</w:t>
            </w:r>
          </w:p>
        </w:tc>
        <w:tc>
          <w:tcPr>
            <w:tcW w:w="128" w:type="pct"/>
          </w:tcPr>
          <w:p w14:paraId="5275068F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6E89855F" w14:textId="2426AD2C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079</w:t>
            </w:r>
          </w:p>
        </w:tc>
        <w:tc>
          <w:tcPr>
            <w:tcW w:w="130" w:type="pct"/>
          </w:tcPr>
          <w:p w14:paraId="2CCE7D28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08A433E3" w14:textId="52558C73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674277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A6D8F24" w14:textId="64D0103B" w:rsidR="00D85FAF" w:rsidRPr="00D85FAF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85FAF" w:rsidRPr="00DE782B" w14:paraId="70636D17" w14:textId="77777777" w:rsidTr="00D85FAF">
        <w:trPr>
          <w:trHeight w:val="20"/>
        </w:trPr>
        <w:tc>
          <w:tcPr>
            <w:tcW w:w="2231" w:type="pct"/>
          </w:tcPr>
          <w:p w14:paraId="5F0377D6" w14:textId="5A4F0BD3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1932CC" w14:textId="449FB612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F57E0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886</w:t>
            </w:r>
          </w:p>
        </w:tc>
        <w:tc>
          <w:tcPr>
            <w:tcW w:w="128" w:type="pct"/>
          </w:tcPr>
          <w:p w14:paraId="18BE7EB9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F10450A" w14:textId="718C0575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706</w:t>
            </w:r>
          </w:p>
        </w:tc>
        <w:tc>
          <w:tcPr>
            <w:tcW w:w="130" w:type="pct"/>
          </w:tcPr>
          <w:p w14:paraId="0E357591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EBE27D" w14:textId="5461B19F" w:rsidR="00D85FAF" w:rsidRPr="00F57E03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B5CB2B1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E4035F9" w14:textId="586EB8A7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  <w:tr w:rsidR="00D85FAF" w:rsidRPr="00D85FAF" w14:paraId="61AA6E56" w14:textId="77777777" w:rsidTr="00D85FAF">
        <w:trPr>
          <w:trHeight w:val="20"/>
        </w:trPr>
        <w:tc>
          <w:tcPr>
            <w:tcW w:w="2231" w:type="pct"/>
          </w:tcPr>
          <w:p w14:paraId="315D112E" w14:textId="77777777" w:rsidR="00D85FAF" w:rsidRPr="00D85FAF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5A68D512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28" w:type="pct"/>
          </w:tcPr>
          <w:p w14:paraId="02C2F8B2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CCB8063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0" w:type="pct"/>
          </w:tcPr>
          <w:p w14:paraId="76090086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2660C1B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FEB470B" w14:textId="77777777" w:rsidR="00D85FAF" w:rsidRPr="00D85FAF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01145AA" w14:textId="77777777" w:rsidR="00D85FAF" w:rsidRPr="00D85FAF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126" w:rsidRPr="00DE782B" w14:paraId="5D8E6DBC" w14:textId="77777777" w:rsidTr="00D85FAF">
        <w:trPr>
          <w:trHeight w:val="20"/>
        </w:trPr>
        <w:tc>
          <w:tcPr>
            <w:tcW w:w="2231" w:type="pct"/>
          </w:tcPr>
          <w:p w14:paraId="7BB2D168" w14:textId="3C14B085" w:rsidR="00CB5126" w:rsidRPr="00DE782B" w:rsidRDefault="00CB5126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87" w:type="pct"/>
          </w:tcPr>
          <w:p w14:paraId="16188F59" w14:textId="77777777" w:rsidR="00CB5126" w:rsidRPr="003C439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4019E1" w14:textId="77777777" w:rsidR="00CB5126" w:rsidRPr="00DE782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12DB0B2" w14:textId="77777777" w:rsidR="00CB5126" w:rsidRPr="003C439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E05BFA" w14:textId="77777777" w:rsidR="00CB5126" w:rsidRPr="00DE782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357251" w14:textId="77777777" w:rsidR="00CB5126" w:rsidRPr="003C439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6F7353" w14:textId="77777777" w:rsidR="00CB5126" w:rsidRPr="00DE782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1A8388D" w14:textId="77777777" w:rsidR="00CB5126" w:rsidRPr="003C439B" w:rsidRDefault="00CB5126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126" w:rsidRPr="00DE782B" w14:paraId="32FE15A0" w14:textId="77777777" w:rsidTr="00D85FAF">
        <w:trPr>
          <w:trHeight w:val="20"/>
        </w:trPr>
        <w:tc>
          <w:tcPr>
            <w:tcW w:w="2231" w:type="pct"/>
          </w:tcPr>
          <w:p w14:paraId="44C36877" w14:textId="69E95E53" w:rsidR="00CB5126" w:rsidRPr="00DE782B" w:rsidRDefault="00CB5126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7" w:type="pct"/>
          </w:tcPr>
          <w:p w14:paraId="178B768C" w14:textId="77777777" w:rsidR="00CB5126" w:rsidRPr="003C439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4FA01D" w14:textId="77777777" w:rsidR="00CB5126" w:rsidRPr="00DE782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BE6EC5" w14:textId="77777777" w:rsidR="00CB5126" w:rsidRPr="003C439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AC6D89" w14:textId="77777777" w:rsidR="00CB5126" w:rsidRPr="00DE782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F2DEE2" w14:textId="77777777" w:rsidR="00CB5126" w:rsidRPr="003C439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5D7432" w14:textId="77777777" w:rsidR="00CB5126" w:rsidRPr="00DE782B" w:rsidRDefault="00CB5126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E3F71D1" w14:textId="77777777" w:rsidR="00CB5126" w:rsidRPr="003C439B" w:rsidRDefault="00CB5126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AF" w:rsidRPr="00DE782B" w14:paraId="4D0CE1AC" w14:textId="77777777" w:rsidTr="00D85FAF">
        <w:trPr>
          <w:trHeight w:val="20"/>
        </w:trPr>
        <w:tc>
          <w:tcPr>
            <w:tcW w:w="2231" w:type="pct"/>
          </w:tcPr>
          <w:p w14:paraId="54624CB7" w14:textId="6F789D65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5A25E3BE" w14:textId="10C6C261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28" w:type="pct"/>
          </w:tcPr>
          <w:p w14:paraId="7A9ED300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11A52E" w14:textId="6F6949BD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30" w:type="pct"/>
          </w:tcPr>
          <w:p w14:paraId="51FAAB0E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8810DA8" w14:textId="0B08EEFD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29F5AA25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08D0530" w14:textId="55A1F653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D85FAF" w:rsidRPr="00DE782B" w14:paraId="53F0C9DA" w14:textId="77777777" w:rsidTr="00D85FAF">
        <w:trPr>
          <w:trHeight w:val="20"/>
        </w:trPr>
        <w:tc>
          <w:tcPr>
            <w:tcW w:w="2231" w:type="pct"/>
          </w:tcPr>
          <w:p w14:paraId="023A5828" w14:textId="77777777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7" w:type="pct"/>
          </w:tcPr>
          <w:p w14:paraId="1354B3C0" w14:textId="70564755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3808F97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66115F3B" w14:textId="02B23E73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30" w:type="pct"/>
          </w:tcPr>
          <w:p w14:paraId="437F504C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3842BD" w14:textId="32171EA8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64F8F2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7AF1CCE" w14:textId="1AFFE463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FAF" w:rsidRPr="00DE782B" w14:paraId="136AD499" w14:textId="77777777" w:rsidTr="00D85FAF">
        <w:trPr>
          <w:trHeight w:val="20"/>
        </w:trPr>
        <w:tc>
          <w:tcPr>
            <w:tcW w:w="2231" w:type="pct"/>
          </w:tcPr>
          <w:p w14:paraId="5E66BCD9" w14:textId="141AF8D5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87" w:type="pct"/>
            <w:vAlign w:val="bottom"/>
          </w:tcPr>
          <w:p w14:paraId="2667B264" w14:textId="364D8F79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28" w:type="pct"/>
          </w:tcPr>
          <w:p w14:paraId="73336CD5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6E324A9" w14:textId="5FB2B215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130" w:type="pct"/>
          </w:tcPr>
          <w:p w14:paraId="230235D9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6D88021" w14:textId="3BFFE5FA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F57E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AB8319A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753C2F3" w14:textId="46CC118A" w:rsidR="00D85FAF" w:rsidRPr="00DE782B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5FAF" w:rsidRPr="00FE1E01" w14:paraId="7F7C97F2" w14:textId="77777777" w:rsidTr="00D85FAF">
        <w:trPr>
          <w:trHeight w:val="20"/>
        </w:trPr>
        <w:tc>
          <w:tcPr>
            <w:tcW w:w="2231" w:type="pct"/>
          </w:tcPr>
          <w:p w14:paraId="046AAFC7" w14:textId="3065FC69" w:rsidR="00D85FAF" w:rsidRPr="00DE782B" w:rsidRDefault="00D85FAF" w:rsidP="00D8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E60FA2" w14:textId="31FF4EFA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57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28" w:type="pct"/>
          </w:tcPr>
          <w:p w14:paraId="13F25F05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433F9E3" w14:textId="3DBD15C3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30" w:type="pct"/>
          </w:tcPr>
          <w:p w14:paraId="690666B5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59F2783" w14:textId="0BD59A66" w:rsidR="00D85FAF" w:rsidRPr="00F57E03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35BBACCC" w14:textId="77777777" w:rsidR="00D85FAF" w:rsidRPr="00DE782B" w:rsidRDefault="00D85FAF" w:rsidP="00D85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BE0F0A3" w14:textId="00075E7A" w:rsidR="00D85FAF" w:rsidRPr="00FE1E01" w:rsidRDefault="00D85FAF" w:rsidP="00CE7C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69DE0D22" w14:textId="77777777" w:rsidR="002279D7" w:rsidRPr="00FE1E01" w:rsidRDefault="002279D7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2279D7" w:rsidRPr="00FE1E01" w:rsidSect="00521944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06AAB2B0" w14:textId="14EEF500" w:rsidR="009E66A1" w:rsidRDefault="002279D7" w:rsidP="007E197D">
      <w:pPr>
        <w:pStyle w:val="block"/>
        <w:tabs>
          <w:tab w:val="left" w:pos="-2835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DA322E" w:rsidRPr="00FE1E01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ค้า</w:t>
      </w:r>
      <w:r w:rsidR="00165A2B" w:rsidRPr="00FE1E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165A2B" w:rsidRPr="00FE1E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FE1E01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="009E66A1"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="00FE1701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</w:t>
      </w:r>
      <w:r w:rsidR="00625CF5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งวด</w:t>
      </w:r>
      <w:r w:rsidR="00E45D73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สาม</w:t>
      </w:r>
      <w:r w:rsidR="00A71C87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เดือน</w:t>
      </w:r>
      <w:r w:rsidR="00165A2B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สิ้นสุดวันที่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มีนาคม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</w:t>
      </w:r>
      <w:r w:rsidR="00E45D73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E66A1"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tbl>
      <w:tblPr>
        <w:tblpPr w:leftFromText="180" w:rightFromText="180" w:vertAnchor="text" w:horzAnchor="margin" w:tblpX="-56" w:tblpY="47"/>
        <w:tblW w:w="150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864"/>
        <w:gridCol w:w="864"/>
        <w:gridCol w:w="864"/>
        <w:gridCol w:w="864"/>
        <w:gridCol w:w="864"/>
        <w:gridCol w:w="92"/>
        <w:gridCol w:w="864"/>
        <w:gridCol w:w="99"/>
        <w:gridCol w:w="864"/>
        <w:gridCol w:w="91"/>
        <w:gridCol w:w="864"/>
        <w:gridCol w:w="94"/>
        <w:gridCol w:w="864"/>
        <w:gridCol w:w="103"/>
        <w:gridCol w:w="864"/>
        <w:gridCol w:w="90"/>
        <w:gridCol w:w="864"/>
        <w:gridCol w:w="90"/>
        <w:gridCol w:w="864"/>
        <w:gridCol w:w="90"/>
        <w:gridCol w:w="763"/>
        <w:gridCol w:w="90"/>
        <w:gridCol w:w="810"/>
      </w:tblGrid>
      <w:tr w:rsidR="00CF4E1F" w:rsidRPr="005A77E5" w14:paraId="424F0A39" w14:textId="77777777" w:rsidTr="00CE7CED">
        <w:trPr>
          <w:cantSplit/>
          <w:trHeight w:val="144"/>
        </w:trPr>
        <w:tc>
          <w:tcPr>
            <w:tcW w:w="2232" w:type="dxa"/>
            <w:vAlign w:val="bottom"/>
          </w:tcPr>
          <w:p w14:paraId="2F0C0397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2AEC3236" w14:textId="0EE0F434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F4E1F" w:rsidRPr="005A77E5" w14:paraId="43D01350" w14:textId="77777777" w:rsidTr="00CE7CED">
        <w:trPr>
          <w:cantSplit/>
          <w:trHeight w:val="144"/>
        </w:trPr>
        <w:tc>
          <w:tcPr>
            <w:tcW w:w="2232" w:type="dxa"/>
            <w:vAlign w:val="bottom"/>
          </w:tcPr>
          <w:p w14:paraId="083F3C15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9F76C15" w14:textId="2C04EB4E" w:rsidR="00CF4E1F" w:rsidRPr="00CF4E1F" w:rsidRDefault="00CF4E1F" w:rsidP="00CE7C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64" w:type="dxa"/>
            <w:vAlign w:val="bottom"/>
          </w:tcPr>
          <w:p w14:paraId="63FA24FD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69E311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38BEE6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0F00281E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40FC0F9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  <w:vAlign w:val="bottom"/>
          </w:tcPr>
          <w:p w14:paraId="3B6ABB2B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9" w:type="dxa"/>
            <w:gridSpan w:val="3"/>
            <w:vAlign w:val="bottom"/>
          </w:tcPr>
          <w:p w14:paraId="18721F8C" w14:textId="2CC98674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94" w:type="dxa"/>
            <w:vAlign w:val="bottom"/>
          </w:tcPr>
          <w:p w14:paraId="6D30FFA5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BCC493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721889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C81D8E2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6A094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8" w:type="dxa"/>
            <w:gridSpan w:val="3"/>
            <w:vAlign w:val="bottom"/>
          </w:tcPr>
          <w:p w14:paraId="2385CAAF" w14:textId="39EA12F3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90" w:type="dxa"/>
            <w:vAlign w:val="bottom"/>
          </w:tcPr>
          <w:p w14:paraId="5EBD4F0C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  <w:vAlign w:val="bottom"/>
          </w:tcPr>
          <w:p w14:paraId="1F8E7766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7873715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958EEDA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E1F" w:rsidRPr="005A77E5" w14:paraId="23E5D22F" w14:textId="77777777" w:rsidTr="00CE7CED">
        <w:trPr>
          <w:cantSplit/>
          <w:trHeight w:val="144"/>
        </w:trPr>
        <w:tc>
          <w:tcPr>
            <w:tcW w:w="2232" w:type="dxa"/>
            <w:vAlign w:val="bottom"/>
          </w:tcPr>
          <w:p w14:paraId="31068C87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6DBD494" w14:textId="77F5CEA1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28" w:type="dxa"/>
            <w:gridSpan w:val="2"/>
            <w:vAlign w:val="bottom"/>
          </w:tcPr>
          <w:p w14:paraId="2397CFE6" w14:textId="19BF1CC5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820" w:type="dxa"/>
            <w:gridSpan w:val="3"/>
            <w:vAlign w:val="bottom"/>
          </w:tcPr>
          <w:p w14:paraId="2E302D38" w14:textId="6D03993B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99" w:type="dxa"/>
            <w:vAlign w:val="bottom"/>
          </w:tcPr>
          <w:p w14:paraId="09439922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9" w:type="dxa"/>
            <w:gridSpan w:val="3"/>
            <w:vAlign w:val="bottom"/>
          </w:tcPr>
          <w:p w14:paraId="78190CCA" w14:textId="402AB0E1" w:rsidR="00CF4E1F" w:rsidRPr="00CF4E1F" w:rsidRDefault="00CB5126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</w:t>
            </w:r>
            <w:r w:rsidR="00CF4E1F"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94" w:type="dxa"/>
            <w:vAlign w:val="bottom"/>
          </w:tcPr>
          <w:p w14:paraId="740C9033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</w:tcPr>
          <w:p w14:paraId="206C2E40" w14:textId="60B20216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713720A4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8" w:type="dxa"/>
            <w:gridSpan w:val="3"/>
            <w:vAlign w:val="bottom"/>
          </w:tcPr>
          <w:p w14:paraId="531D05AF" w14:textId="63E5D9E1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วิธีส่วนได้เสีย</w:t>
            </w:r>
            <w:r w:rsidRPr="00CF4E1F">
              <w:rPr>
                <w:rFonts w:ascii="Angsana New" w:hAnsi="Angsana New"/>
                <w:sz w:val="26"/>
                <w:szCs w:val="26"/>
              </w:rPr>
              <w:t>-</w:t>
            </w:r>
            <w:r w:rsidRPr="00CF4E1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1B6FFF9D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663" w:type="dxa"/>
            <w:gridSpan w:val="3"/>
            <w:vAlign w:val="bottom"/>
          </w:tcPr>
          <w:p w14:paraId="32633B47" w14:textId="5F4EB4FF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CF4E1F" w:rsidRPr="005A77E5" w14:paraId="0C64A114" w14:textId="77777777" w:rsidTr="00CE7CED">
        <w:trPr>
          <w:cantSplit/>
          <w:trHeight w:val="144"/>
        </w:trPr>
        <w:tc>
          <w:tcPr>
            <w:tcW w:w="2232" w:type="dxa"/>
            <w:vAlign w:val="bottom"/>
          </w:tcPr>
          <w:p w14:paraId="76CCB7F4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6B9F571" w14:textId="64BC3FA3" w:rsidR="007E197D" w:rsidRPr="005A77E5" w:rsidRDefault="003C439B" w:rsidP="00CE7C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64" w:type="dxa"/>
            <w:vAlign w:val="bottom"/>
          </w:tcPr>
          <w:p w14:paraId="4709B5CF" w14:textId="1420A500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vAlign w:val="bottom"/>
          </w:tcPr>
          <w:p w14:paraId="5A90A428" w14:textId="56DFCA0A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64" w:type="dxa"/>
            <w:vAlign w:val="bottom"/>
          </w:tcPr>
          <w:p w14:paraId="79F68A30" w14:textId="351ADA5A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vAlign w:val="bottom"/>
          </w:tcPr>
          <w:p w14:paraId="022056B7" w14:textId="082479F2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2" w:type="dxa"/>
            <w:vAlign w:val="bottom"/>
          </w:tcPr>
          <w:p w14:paraId="2DAB66F3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994229" w14:textId="58231A09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" w:type="dxa"/>
            <w:vAlign w:val="bottom"/>
          </w:tcPr>
          <w:p w14:paraId="498BED1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8148A04" w14:textId="1058E028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1" w:type="dxa"/>
            <w:vAlign w:val="bottom"/>
          </w:tcPr>
          <w:p w14:paraId="66FF876E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3FB67D7" w14:textId="49467597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" w:type="dxa"/>
            <w:vAlign w:val="bottom"/>
          </w:tcPr>
          <w:p w14:paraId="0ECB9DFE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478C88E" w14:textId="128930F6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03" w:type="dxa"/>
            <w:vAlign w:val="bottom"/>
          </w:tcPr>
          <w:p w14:paraId="18B2BAAB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BAFE5C0" w14:textId="7DAF7065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60DAFF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6259AC9" w14:textId="670D5F7C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3BAFDFF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530FE58" w14:textId="4F4D410D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39A6577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  <w:vAlign w:val="bottom"/>
          </w:tcPr>
          <w:p w14:paraId="7533447E" w14:textId="6DFC64A5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4AD793C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B4E0D64" w14:textId="5CCC257F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CF4E1F" w:rsidRPr="005A77E5" w14:paraId="5FAC5381" w14:textId="77777777" w:rsidTr="00CE7CED">
        <w:trPr>
          <w:cantSplit/>
          <w:trHeight w:val="144"/>
        </w:trPr>
        <w:tc>
          <w:tcPr>
            <w:tcW w:w="2232" w:type="dxa"/>
            <w:vAlign w:val="bottom"/>
          </w:tcPr>
          <w:p w14:paraId="456163F1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43FE6D" w14:textId="79166EAF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64" w:type="dxa"/>
            <w:vAlign w:val="bottom"/>
          </w:tcPr>
          <w:p w14:paraId="7F846852" w14:textId="7EF7B3EF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</w:tcPr>
          <w:p w14:paraId="15A311FF" w14:textId="551C7130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64" w:type="dxa"/>
            <w:vAlign w:val="bottom"/>
          </w:tcPr>
          <w:p w14:paraId="2BF60F06" w14:textId="0FBA0B53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</w:tcPr>
          <w:p w14:paraId="19AB132D" w14:textId="1A47E285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" w:type="dxa"/>
            <w:vAlign w:val="bottom"/>
          </w:tcPr>
          <w:p w14:paraId="530B6F73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BF8144" w14:textId="2280920A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" w:type="dxa"/>
            <w:vAlign w:val="bottom"/>
          </w:tcPr>
          <w:p w14:paraId="65CEFC85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0BA6D08" w14:textId="7BF567ED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1" w:type="dxa"/>
            <w:vAlign w:val="bottom"/>
          </w:tcPr>
          <w:p w14:paraId="1AF5A945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D6B7BFB" w14:textId="087F34EE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4" w:type="dxa"/>
            <w:vAlign w:val="bottom"/>
          </w:tcPr>
          <w:p w14:paraId="7F8023B2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1E669DC" w14:textId="0CB47044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3" w:type="dxa"/>
            <w:vAlign w:val="bottom"/>
          </w:tcPr>
          <w:p w14:paraId="2F78030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19D361" w14:textId="18E05727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3BCEF8EB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E30308E" w14:textId="44A0F112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69C3819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C504F90" w14:textId="403B4246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0008ED88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  <w:vAlign w:val="bottom"/>
          </w:tcPr>
          <w:p w14:paraId="718D1FF1" w14:textId="572105B3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4E0F60D4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F028B71" w14:textId="64949317" w:rsidR="007E197D" w:rsidRPr="005A77E5" w:rsidRDefault="003C439B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4E1F" w:rsidRPr="005A77E5" w14:paraId="31BF3DB6" w14:textId="77777777" w:rsidTr="00392CB4">
        <w:trPr>
          <w:cantSplit/>
          <w:trHeight w:val="144"/>
        </w:trPr>
        <w:tc>
          <w:tcPr>
            <w:tcW w:w="2232" w:type="dxa"/>
          </w:tcPr>
          <w:p w14:paraId="15770EBE" w14:textId="77777777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</w:tcPr>
          <w:p w14:paraId="47A67796" w14:textId="0164C568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052" w:type="dxa"/>
            <w:gridSpan w:val="21"/>
          </w:tcPr>
          <w:p w14:paraId="56E1DBEF" w14:textId="04D9BD6E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F4E1F" w:rsidRPr="005A77E5" w14:paraId="327914D8" w14:textId="77777777" w:rsidTr="00392CB4">
        <w:trPr>
          <w:cantSplit/>
          <w:trHeight w:val="144"/>
        </w:trPr>
        <w:tc>
          <w:tcPr>
            <w:tcW w:w="2232" w:type="dxa"/>
          </w:tcPr>
          <w:p w14:paraId="087F02B2" w14:textId="77777777" w:rsidR="007E197D" w:rsidRPr="00CF4E1F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0B97155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E1AB1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1062E2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524D15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07F4A7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</w:tcPr>
          <w:p w14:paraId="5E58DE5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255CC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0080F3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DF7F5C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5C9CFA3C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D38A97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51CAE42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F9F411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4B90436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875B32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667EED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C425CC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8EE6B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D8EB30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6763E4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613FE8A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BCD5E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09F186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02C87A79" w14:textId="77777777" w:rsidTr="00392CB4">
        <w:trPr>
          <w:cantSplit/>
          <w:trHeight w:val="60"/>
        </w:trPr>
        <w:tc>
          <w:tcPr>
            <w:tcW w:w="2232" w:type="dxa"/>
          </w:tcPr>
          <w:p w14:paraId="1A1E7520" w14:textId="3093A7A6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ไทยอีสเทิร์น</w:t>
            </w:r>
          </w:p>
        </w:tc>
        <w:tc>
          <w:tcPr>
            <w:tcW w:w="864" w:type="dxa"/>
          </w:tcPr>
          <w:p w14:paraId="1D800B91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448835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E31C8E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FCB7B2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C3F9175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</w:tcPr>
          <w:p w14:paraId="1DBC01A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0976C4E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5C22DEFA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0D0F33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2B0F490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70F599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7C8AAB9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EE4FAB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617265D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B9C796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E2AC790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A36EC1A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80C86F9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3A2DD0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A05C523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3A688BA8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C291DC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E6278FD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4BED7DB7" w14:textId="77777777" w:rsidTr="00392CB4">
        <w:trPr>
          <w:cantSplit/>
          <w:trHeight w:val="144"/>
        </w:trPr>
        <w:tc>
          <w:tcPr>
            <w:tcW w:w="2232" w:type="dxa"/>
          </w:tcPr>
          <w:p w14:paraId="6A2176FC" w14:textId="19B94CEF" w:rsidR="007E197D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bookmarkStart w:id="0" w:name="_Hlk63150508"/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="007E197D"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ท้อปซีดส์ ออยล์ จำกัด</w:t>
            </w:r>
            <w:bookmarkEnd w:id="0"/>
            <w:r w:rsidR="007E197D" w:rsidRPr="005A77E5">
              <w:rPr>
                <w:rFonts w:ascii="Angsana New" w:hAnsi="Angsana New"/>
                <w:spacing w:val="-2"/>
                <w:sz w:val="26"/>
                <w:szCs w:val="26"/>
              </w:rPr>
              <w:t>*</w:t>
            </w:r>
          </w:p>
        </w:tc>
        <w:tc>
          <w:tcPr>
            <w:tcW w:w="864" w:type="dxa"/>
          </w:tcPr>
          <w:p w14:paraId="20DE9D8E" w14:textId="6046B845" w:rsidR="007E197D" w:rsidRPr="005A77E5" w:rsidRDefault="00E33397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174F1BAB" w14:textId="62A41183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64" w:type="dxa"/>
          </w:tcPr>
          <w:p w14:paraId="50E522BF" w14:textId="7DF0DEBB" w:rsidR="007E197D" w:rsidRPr="005A77E5" w:rsidRDefault="000D4ED6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0172D900" w14:textId="7BCE87E1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864" w:type="dxa"/>
          </w:tcPr>
          <w:p w14:paraId="2DFB7FC9" w14:textId="0027B13F" w:rsidR="007E197D" w:rsidRPr="005A77E5" w:rsidRDefault="00E33397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</w:tcPr>
          <w:p w14:paraId="246210F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132D6D9" w14:textId="742ED619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9" w:type="dxa"/>
          </w:tcPr>
          <w:p w14:paraId="76691A9C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92EB7AD" w14:textId="3446F1A3" w:rsidR="007E197D" w:rsidRPr="005A77E5" w:rsidRDefault="00E33397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50493BF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48F5871" w14:textId="049CE5CB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" w:type="dxa"/>
          </w:tcPr>
          <w:p w14:paraId="2A40A05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C5534A2" w14:textId="2379E55F" w:rsidR="007E197D" w:rsidRPr="005A77E5" w:rsidRDefault="00E3339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3BD0CF5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4AF280D" w14:textId="7980A405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EA066B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A908AB0" w14:textId="2CA4DD40" w:rsidR="007E197D" w:rsidRPr="005A77E5" w:rsidRDefault="00E3339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26255B7B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233337C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14ADF9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306F3DAE" w14:textId="6A0E8A46" w:rsidR="007E197D" w:rsidRPr="005A77E5" w:rsidRDefault="00E3339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69E06A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</w:tcPr>
          <w:p w14:paraId="67734366" w14:textId="63014421" w:rsidR="007E197D" w:rsidRPr="005A77E5" w:rsidRDefault="00E3339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F4E1F" w:rsidRPr="00CF4E1F" w14:paraId="4EA1C59C" w14:textId="77777777" w:rsidTr="00392CB4">
        <w:trPr>
          <w:cantSplit/>
          <w:trHeight w:val="144"/>
        </w:trPr>
        <w:tc>
          <w:tcPr>
            <w:tcW w:w="2232" w:type="dxa"/>
          </w:tcPr>
          <w:p w14:paraId="04056A11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64" w:type="dxa"/>
          </w:tcPr>
          <w:p w14:paraId="5EC2C4A6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0FEF02A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F506F9E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4BD7040C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12C31FBF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2" w:type="dxa"/>
          </w:tcPr>
          <w:p w14:paraId="62A59EA1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6C361D4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" w:type="dxa"/>
          </w:tcPr>
          <w:p w14:paraId="108CC59B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38578A5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1" w:type="dxa"/>
          </w:tcPr>
          <w:p w14:paraId="3272014C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5AA892A8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" w:type="dxa"/>
          </w:tcPr>
          <w:p w14:paraId="100F0CE7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2C6EB38A" w14:textId="77777777" w:rsidR="00630BB4" w:rsidRPr="005043D0" w:rsidRDefault="00630BB4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3" w:type="dxa"/>
          </w:tcPr>
          <w:p w14:paraId="2DEA82C3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18A72D36" w14:textId="77777777" w:rsidR="00630BB4" w:rsidRPr="005043D0" w:rsidRDefault="00630BB4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607E3733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65187D69" w14:textId="77777777" w:rsidR="00630BB4" w:rsidRPr="005043D0" w:rsidRDefault="00630BB4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779015D5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6DA293C6" w14:textId="77777777" w:rsidR="00630BB4" w:rsidRPr="005043D0" w:rsidRDefault="00630BB4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110BF577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763" w:type="dxa"/>
          </w:tcPr>
          <w:p w14:paraId="12D48451" w14:textId="77777777" w:rsidR="00630BB4" w:rsidRPr="005043D0" w:rsidRDefault="00630BB4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7DE4BFBC" w14:textId="77777777" w:rsidR="00630BB4" w:rsidRPr="005043D0" w:rsidRDefault="00630B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</w:tcPr>
          <w:p w14:paraId="4B9C84DC" w14:textId="77777777" w:rsidR="00630BB4" w:rsidRPr="005043D0" w:rsidRDefault="00630BB4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</w:tr>
      <w:tr w:rsidR="00CF4E1F" w:rsidRPr="005A77E5" w14:paraId="516274DD" w14:textId="77777777" w:rsidTr="00392CB4">
        <w:trPr>
          <w:cantSplit/>
          <w:trHeight w:val="144"/>
        </w:trPr>
        <w:tc>
          <w:tcPr>
            <w:tcW w:w="2232" w:type="dxa"/>
          </w:tcPr>
          <w:p w14:paraId="5399A2E8" w14:textId="77777777" w:rsidR="007E197D" w:rsidRPr="00CF4E1F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480B7DF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BEC44D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21A03B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0C3C1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F6A57A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7DB1BA4B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2644CF8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38DA205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2316BF0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3AAC710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79C7F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4EF8B96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6EC7AA2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29295BC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2B2298C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7F0B44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841E302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2AEB97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40CE53D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DC3300C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041722DE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6A13E5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2E18970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05DFA934" w14:textId="77777777" w:rsidTr="00392CB4">
        <w:trPr>
          <w:cantSplit/>
          <w:trHeight w:val="144"/>
        </w:trPr>
        <w:tc>
          <w:tcPr>
            <w:tcW w:w="2232" w:type="dxa"/>
          </w:tcPr>
          <w:p w14:paraId="492A20C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ไทย อีทอกซีเลท จำกัด</w:t>
            </w:r>
          </w:p>
        </w:tc>
        <w:tc>
          <w:tcPr>
            <w:tcW w:w="864" w:type="dxa"/>
          </w:tcPr>
          <w:p w14:paraId="70380147" w14:textId="56085816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2F95E739" w14:textId="32275066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24D434E0" w14:textId="093A7BB2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64" w:type="dxa"/>
          </w:tcPr>
          <w:p w14:paraId="7BFD2D91" w14:textId="01AFE5E0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64" w:type="dxa"/>
          </w:tcPr>
          <w:p w14:paraId="3ACA1CB8" w14:textId="27E5D4E3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2" w:type="dxa"/>
          </w:tcPr>
          <w:p w14:paraId="76BCA13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D81F481" w14:textId="19F13FB4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9" w:type="dxa"/>
          </w:tcPr>
          <w:p w14:paraId="3D8DC8D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035DA623" w14:textId="0FC80CAB" w:rsidR="007E197D" w:rsidRPr="005A77E5" w:rsidRDefault="00CB5126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91" w:type="dxa"/>
          </w:tcPr>
          <w:p w14:paraId="3ABB46A3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D919E5A" w14:textId="628B7E56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4" w:type="dxa"/>
          </w:tcPr>
          <w:p w14:paraId="1674B2F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601B5FF" w14:textId="2FEEA5AF" w:rsidR="007E197D" w:rsidRPr="005A77E5" w:rsidRDefault="008259AE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5AAFC76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482D853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4AB1AA5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CDFA7D1" w14:textId="66901463" w:rsidR="007E197D" w:rsidRPr="005A77E5" w:rsidRDefault="00CB5126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90" w:type="dxa"/>
          </w:tcPr>
          <w:p w14:paraId="4B35ADDB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55B757C" w14:textId="7185EF07" w:rsidR="007E197D" w:rsidRPr="005A77E5" w:rsidRDefault="003C439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0" w:type="dxa"/>
          </w:tcPr>
          <w:p w14:paraId="00B7087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08CC7EB9" w14:textId="59BB1E27" w:rsidR="007E197D" w:rsidRPr="005A77E5" w:rsidRDefault="00D0586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2826293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09110B" w14:textId="14D01293" w:rsidR="007E197D" w:rsidRPr="005A77E5" w:rsidRDefault="00D0586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F4E1F" w:rsidRPr="005A77E5" w14:paraId="7590B369" w14:textId="77777777" w:rsidTr="00392CB4">
        <w:trPr>
          <w:cantSplit/>
          <w:trHeight w:val="144"/>
        </w:trPr>
        <w:tc>
          <w:tcPr>
            <w:tcW w:w="2232" w:type="dxa"/>
          </w:tcPr>
          <w:p w14:paraId="6B3BFD53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64" w:type="dxa"/>
          </w:tcPr>
          <w:p w14:paraId="777258E7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8C98A94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66D648EC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45B87AFF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51536CBD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2" w:type="dxa"/>
          </w:tcPr>
          <w:p w14:paraId="087F8247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EB59BB0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" w:type="dxa"/>
          </w:tcPr>
          <w:p w14:paraId="382263C3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A5A0BDB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1" w:type="dxa"/>
          </w:tcPr>
          <w:p w14:paraId="0B858623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1C779B53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" w:type="dxa"/>
          </w:tcPr>
          <w:p w14:paraId="338E71E1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7AB39D73" w14:textId="77777777" w:rsidR="005A77E5" w:rsidRPr="005043D0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" w:type="dxa"/>
          </w:tcPr>
          <w:p w14:paraId="57AC4760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73B1ECC" w14:textId="77777777" w:rsidR="005A77E5" w:rsidRPr="005043D0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02192153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9201CE2" w14:textId="77777777" w:rsidR="005A77E5" w:rsidRPr="005043D0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0000D8A2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3B8370C1" w14:textId="77777777" w:rsidR="005A77E5" w:rsidRPr="005043D0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3C8974E8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3" w:type="dxa"/>
          </w:tcPr>
          <w:p w14:paraId="0056B2EA" w14:textId="77777777" w:rsidR="005A77E5" w:rsidRPr="005043D0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191A6B30" w14:textId="77777777" w:rsidR="005A77E5" w:rsidRPr="005043D0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258EE26A" w14:textId="77777777" w:rsidR="005A77E5" w:rsidRPr="005043D0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  <w:tab w:val="decimal" w:pos="64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CF4E1F" w:rsidRPr="005A77E5" w14:paraId="7B0C4B03" w14:textId="77777777" w:rsidTr="00392CB4">
        <w:trPr>
          <w:cantSplit/>
          <w:trHeight w:val="144"/>
        </w:trPr>
        <w:tc>
          <w:tcPr>
            <w:tcW w:w="2232" w:type="dxa"/>
          </w:tcPr>
          <w:p w14:paraId="706AF5B9" w14:textId="77777777" w:rsidR="007E197D" w:rsidRPr="00CF4E1F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864" w:type="dxa"/>
          </w:tcPr>
          <w:p w14:paraId="52619F2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0622CEF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006ABDF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1A0747B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2457D35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58526523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BFED35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29FE3D5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9842E5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7EF188A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31372F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6C2E258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163786D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200FBE2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6FE7566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AEA895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2A4C7A5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68BDF6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F056F4C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E8B6F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262F5721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12E62E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B962B69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703C6FF2" w14:textId="77777777" w:rsidTr="00392CB4">
        <w:trPr>
          <w:cantSplit/>
          <w:trHeight w:val="144"/>
        </w:trPr>
        <w:tc>
          <w:tcPr>
            <w:tcW w:w="2232" w:type="dxa"/>
          </w:tcPr>
          <w:p w14:paraId="3F08C42E" w14:textId="383FAEE3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จีจีซี เคทิส</w:t>
            </w:r>
          </w:p>
        </w:tc>
        <w:tc>
          <w:tcPr>
            <w:tcW w:w="864" w:type="dxa"/>
          </w:tcPr>
          <w:p w14:paraId="4E5AEE3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11712466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3C8E18EC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325EF498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7FDA4368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7358E4F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454BF0F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3232688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2E016B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79D391D6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48EC38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33EF73B3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365E37" w14:textId="77777777" w:rsidR="005A77E5" w:rsidRPr="005A77E5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34C922B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344E1C7" w14:textId="77777777" w:rsidR="005A77E5" w:rsidRPr="005A77E5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496645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894174D" w14:textId="77777777" w:rsidR="005A77E5" w:rsidRPr="005A77E5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4EB99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B31CC49" w14:textId="77777777" w:rsidR="005A77E5" w:rsidRPr="005A77E5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076F9D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</w:tcPr>
          <w:p w14:paraId="2F5B878C" w14:textId="77777777" w:rsidR="005A77E5" w:rsidRPr="005A77E5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56BC28D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137A01" w14:textId="77777777" w:rsidR="005A77E5" w:rsidRPr="005A77E5" w:rsidRDefault="005A77E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0D7A15D7" w14:textId="77777777" w:rsidTr="00392CB4">
        <w:trPr>
          <w:cantSplit/>
          <w:trHeight w:val="144"/>
        </w:trPr>
        <w:tc>
          <w:tcPr>
            <w:tcW w:w="2232" w:type="dxa"/>
          </w:tcPr>
          <w:p w14:paraId="21A69ED0" w14:textId="29C81E7D" w:rsidR="007E197D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="007E197D"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ไบโออินดัสเทรียล จำกัด</w:t>
            </w:r>
          </w:p>
        </w:tc>
        <w:tc>
          <w:tcPr>
            <w:tcW w:w="864" w:type="dxa"/>
          </w:tcPr>
          <w:p w14:paraId="10275A9F" w14:textId="35FA288A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50CC3D0F" w14:textId="593916AE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464F443C" w14:textId="568E17D4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</w:t>
            </w:r>
            <w:r w:rsidR="000D4ED6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864" w:type="dxa"/>
          </w:tcPr>
          <w:p w14:paraId="69F99F31" w14:textId="1E56C443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2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85CFC22" w14:textId="5AB61F29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1</w:t>
            </w:r>
            <w:r w:rsidR="008259AE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92" w:type="dxa"/>
          </w:tcPr>
          <w:p w14:paraId="12417C5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4B12B4" w14:textId="11769D0B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99" w:type="dxa"/>
          </w:tcPr>
          <w:p w14:paraId="5C1977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7FA257D" w14:textId="32BCD0C8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1</w:t>
            </w:r>
            <w:r w:rsidR="008259AE"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91" w:type="dxa"/>
          </w:tcPr>
          <w:p w14:paraId="327D037A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FB3BB6" w14:textId="3CE4F5FA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1</w:t>
            </w:r>
            <w:r w:rsidR="007E197D"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4" w:type="dxa"/>
          </w:tcPr>
          <w:p w14:paraId="412E672B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C38C35A" w14:textId="7156FBA5" w:rsidR="007E197D" w:rsidRPr="005A77E5" w:rsidRDefault="008259AE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18AB13C3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0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21DEED" w14:textId="77777777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C72280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77619A" w14:textId="3E22B0E8" w:rsidR="007E197D" w:rsidRPr="005A77E5" w:rsidRDefault="003C439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1</w:t>
            </w:r>
            <w:r w:rsidR="00D05867"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90" w:type="dxa"/>
          </w:tcPr>
          <w:p w14:paraId="08E8137C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403AE9" w14:textId="36429704" w:rsidR="007E197D" w:rsidRPr="005A77E5" w:rsidRDefault="003C439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1</w:t>
            </w:r>
            <w:r w:rsidR="007E197D"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A77E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0" w:type="dxa"/>
          </w:tcPr>
          <w:p w14:paraId="1D20E5B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14:paraId="1218AA78" w14:textId="7A80AF4E" w:rsidR="007E197D" w:rsidRPr="005A77E5" w:rsidRDefault="00D0586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750780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19E52F" w14:textId="0D6543FB" w:rsidR="007E197D" w:rsidRPr="005A77E5" w:rsidRDefault="00D0586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F4E1F" w:rsidRPr="005A77E5" w14:paraId="1F5AEBA1" w14:textId="77777777" w:rsidTr="00392CB4">
        <w:trPr>
          <w:cantSplit/>
          <w:trHeight w:val="144"/>
        </w:trPr>
        <w:tc>
          <w:tcPr>
            <w:tcW w:w="2232" w:type="dxa"/>
          </w:tcPr>
          <w:p w14:paraId="0EB7A53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64B2A5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A43E3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3F4CD4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174074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B4799CF" w14:textId="34EB9125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8259AE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92" w:type="dxa"/>
          </w:tcPr>
          <w:p w14:paraId="04E49FC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1D329DA" w14:textId="5337CE5D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7E197D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067</w:t>
            </w:r>
          </w:p>
        </w:tc>
        <w:tc>
          <w:tcPr>
            <w:tcW w:w="99" w:type="dxa"/>
          </w:tcPr>
          <w:p w14:paraId="2CF97AB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9E6B019" w14:textId="31FE7862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259AE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886</w:t>
            </w:r>
          </w:p>
        </w:tc>
        <w:tc>
          <w:tcPr>
            <w:tcW w:w="91" w:type="dxa"/>
          </w:tcPr>
          <w:p w14:paraId="21FEB08F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C832FE" w14:textId="01A5119D" w:rsidR="007E197D" w:rsidRPr="005A77E5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E197D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881</w:t>
            </w:r>
          </w:p>
        </w:tc>
        <w:tc>
          <w:tcPr>
            <w:tcW w:w="94" w:type="dxa"/>
          </w:tcPr>
          <w:p w14:paraId="15591A5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654037A" w14:textId="0A0A1D28" w:rsidR="007E197D" w:rsidRPr="005A77E5" w:rsidRDefault="008259AE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3016159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A4648FF" w14:textId="336C9E2C" w:rsidR="007E197D" w:rsidRPr="005A77E5" w:rsidRDefault="007E197D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56B3900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D769117" w14:textId="6B042D95" w:rsidR="007E197D" w:rsidRPr="005A77E5" w:rsidRDefault="003C439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D05867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886</w:t>
            </w:r>
          </w:p>
        </w:tc>
        <w:tc>
          <w:tcPr>
            <w:tcW w:w="90" w:type="dxa"/>
          </w:tcPr>
          <w:p w14:paraId="18A8DBE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108D768" w14:textId="136C5664" w:rsidR="007E197D" w:rsidRPr="005A77E5" w:rsidRDefault="003C439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7E197D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881</w:t>
            </w:r>
          </w:p>
        </w:tc>
        <w:tc>
          <w:tcPr>
            <w:tcW w:w="90" w:type="dxa"/>
          </w:tcPr>
          <w:p w14:paraId="6B3C63E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</w:tcPr>
          <w:p w14:paraId="06D0AA4D" w14:textId="600E0484" w:rsidR="007E197D" w:rsidRPr="005A77E5" w:rsidRDefault="00D0586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E21ED5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69A0FBF" w14:textId="3BC3C7D9" w:rsidR="007E197D" w:rsidRPr="005A77E5" w:rsidRDefault="00D05867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460D80A" w14:textId="5FA99A6F" w:rsidR="007E197D" w:rsidRDefault="007E197D" w:rsidP="005A56B6">
      <w:pPr>
        <w:pStyle w:val="block"/>
        <w:spacing w:after="0" w:line="240" w:lineRule="auto"/>
        <w:ind w:left="0" w:right="-314"/>
        <w:rPr>
          <w:rFonts w:asciiTheme="majorBidi" w:hAnsiTheme="majorBidi" w:cstheme="majorBidi"/>
          <w:sz w:val="20"/>
          <w:lang w:bidi="th-TH"/>
        </w:rPr>
      </w:pPr>
    </w:p>
    <w:p w14:paraId="7A93A387" w14:textId="482271F3" w:rsidR="007E197D" w:rsidRPr="00392CB4" w:rsidRDefault="005043D0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Pr="00392CB4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92CB4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ในงบการเงินรวมจำนวน </w:t>
      </w:r>
      <w:r w:rsidRPr="00392CB4">
        <w:rPr>
          <w:rFonts w:asciiTheme="majorBidi" w:hAnsiTheme="majorBidi" w:cstheme="majorBidi"/>
          <w:sz w:val="30"/>
          <w:szCs w:val="30"/>
        </w:rPr>
        <w:t>9</w:t>
      </w:r>
      <w:r w:rsidRPr="00392CB4">
        <w:rPr>
          <w:rFonts w:asciiTheme="majorBidi" w:hAnsiTheme="majorBidi" w:cstheme="majorBidi"/>
          <w:sz w:val="30"/>
          <w:szCs w:val="30"/>
          <w:cs/>
        </w:rPr>
        <w:t>.</w:t>
      </w:r>
      <w:r w:rsidRPr="00392CB4">
        <w:rPr>
          <w:rFonts w:asciiTheme="majorBidi" w:hAnsiTheme="majorBidi" w:cstheme="majorBidi"/>
          <w:sz w:val="30"/>
          <w:szCs w:val="30"/>
        </w:rPr>
        <w:t>45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Pr="00392CB4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392CB4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Pr="00392CB4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392CB4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92CB4">
        <w:rPr>
          <w:rFonts w:asciiTheme="majorBidi" w:hAnsiTheme="majorBidi" w:cstheme="majorBidi"/>
          <w:sz w:val="30"/>
          <w:szCs w:val="30"/>
        </w:rPr>
        <w:t>2565</w:t>
      </w:r>
      <w:r w:rsidR="00166221">
        <w:rPr>
          <w:rFonts w:asciiTheme="majorBidi" w:hAnsiTheme="majorBidi" w:cstheme="majorBidi"/>
          <w:sz w:val="30"/>
          <w:szCs w:val="30"/>
        </w:rPr>
        <w:t xml:space="preserve"> 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16622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A0891">
        <w:rPr>
          <w:rFonts w:asciiTheme="majorBidi" w:hAnsiTheme="majorBidi" w:cstheme="majorBidi"/>
          <w:sz w:val="30"/>
          <w:szCs w:val="30"/>
          <w:cs/>
        </w:rPr>
        <w:t>ได้</w:t>
      </w:r>
      <w:r w:rsidR="00166221">
        <w:rPr>
          <w:rFonts w:asciiTheme="majorBidi" w:hAnsiTheme="majorBidi" w:cstheme="majorBidi"/>
          <w:sz w:val="30"/>
          <w:szCs w:val="30"/>
          <w:cs/>
        </w:rPr>
        <w:t xml:space="preserve">จัดประเภทของเงินลงทุนดังกล่าวเป็นเงินลงทุนเผื่อขายในงบการเงินรวม ณ วันที่ </w:t>
      </w:r>
      <w:r w:rsidR="00166221">
        <w:rPr>
          <w:rFonts w:asciiTheme="majorBidi" w:hAnsiTheme="majorBidi" w:cstheme="majorBidi"/>
          <w:sz w:val="30"/>
          <w:szCs w:val="30"/>
        </w:rPr>
        <w:t xml:space="preserve">31 </w:t>
      </w:r>
      <w:r w:rsidR="001662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66221">
        <w:rPr>
          <w:rFonts w:asciiTheme="majorBidi" w:hAnsiTheme="majorBidi" w:cstheme="majorBidi"/>
          <w:sz w:val="30"/>
          <w:szCs w:val="30"/>
        </w:rPr>
        <w:t>2564</w:t>
      </w:r>
    </w:p>
    <w:p w14:paraId="3FA0E942" w14:textId="77777777" w:rsidR="00716E06" w:rsidRPr="00FE1E01" w:rsidRDefault="00716E06" w:rsidP="00716E06">
      <w:pPr>
        <w:ind w:right="667"/>
        <w:rPr>
          <w:rFonts w:asciiTheme="majorBidi" w:hAnsiTheme="majorBidi" w:cstheme="majorBidi"/>
          <w:cs/>
        </w:rPr>
        <w:sectPr w:rsidR="00716E06" w:rsidRPr="00FE1E01" w:rsidSect="00660BE9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tbl>
      <w:tblPr>
        <w:tblW w:w="1480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82"/>
        <w:gridCol w:w="89"/>
        <w:gridCol w:w="813"/>
        <w:gridCol w:w="90"/>
        <w:gridCol w:w="806"/>
        <w:gridCol w:w="91"/>
        <w:gridCol w:w="815"/>
        <w:gridCol w:w="9"/>
        <w:gridCol w:w="82"/>
        <w:gridCol w:w="9"/>
        <w:gridCol w:w="815"/>
        <w:gridCol w:w="91"/>
        <w:gridCol w:w="840"/>
        <w:gridCol w:w="9"/>
        <w:gridCol w:w="87"/>
        <w:gridCol w:w="844"/>
        <w:gridCol w:w="87"/>
        <w:gridCol w:w="866"/>
        <w:gridCol w:w="87"/>
        <w:gridCol w:w="867"/>
        <w:gridCol w:w="87"/>
        <w:gridCol w:w="862"/>
        <w:gridCol w:w="87"/>
        <w:gridCol w:w="859"/>
        <w:gridCol w:w="87"/>
        <w:gridCol w:w="859"/>
      </w:tblGrid>
      <w:tr w:rsidR="002A4FAD" w:rsidRPr="005B4056" w14:paraId="16F8B433" w14:textId="77777777" w:rsidTr="00CF4E1F">
        <w:trPr>
          <w:cantSplit/>
          <w:trHeight w:val="343"/>
        </w:trPr>
        <w:tc>
          <w:tcPr>
            <w:tcW w:w="3780" w:type="dxa"/>
          </w:tcPr>
          <w:p w14:paraId="12548ADF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20" w:type="dxa"/>
            <w:gridSpan w:val="26"/>
            <w:vAlign w:val="bottom"/>
          </w:tcPr>
          <w:p w14:paraId="50603C5E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4FAD" w:rsidRPr="005B4056" w14:paraId="29EE4F95" w14:textId="77777777" w:rsidTr="00CF4E1F">
        <w:trPr>
          <w:cantSplit/>
          <w:trHeight w:val="155"/>
        </w:trPr>
        <w:tc>
          <w:tcPr>
            <w:tcW w:w="3780" w:type="dxa"/>
          </w:tcPr>
          <w:p w14:paraId="5E25B808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6811EAE3" w14:textId="5AD2C685" w:rsidR="002A4FAD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0" w:type="dxa"/>
            <w:vAlign w:val="bottom"/>
          </w:tcPr>
          <w:p w14:paraId="126CFA75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79D114DF" w14:textId="4E46A61E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1" w:type="dxa"/>
            <w:gridSpan w:val="2"/>
            <w:vAlign w:val="bottom"/>
          </w:tcPr>
          <w:p w14:paraId="651A9BF5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55" w:type="dxa"/>
            <w:gridSpan w:val="4"/>
            <w:vAlign w:val="bottom"/>
          </w:tcPr>
          <w:p w14:paraId="48DDE40A" w14:textId="46A1F52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6" w:type="dxa"/>
            <w:gridSpan w:val="2"/>
            <w:vAlign w:val="bottom"/>
          </w:tcPr>
          <w:p w14:paraId="03822BE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33DAEF59" w14:textId="38739EDA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vAlign w:val="bottom"/>
          </w:tcPr>
          <w:p w14:paraId="711CE62C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6" w:type="dxa"/>
            <w:gridSpan w:val="3"/>
            <w:vAlign w:val="bottom"/>
          </w:tcPr>
          <w:p w14:paraId="7CB712B4" w14:textId="000AC6A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vAlign w:val="bottom"/>
          </w:tcPr>
          <w:p w14:paraId="165572D0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67224CEF" w14:textId="0BEC371B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2CB4" w:rsidRPr="005B4056" w14:paraId="286923A9" w14:textId="77777777" w:rsidTr="00CF4E1F">
        <w:trPr>
          <w:cantSplit/>
          <w:trHeight w:val="155"/>
        </w:trPr>
        <w:tc>
          <w:tcPr>
            <w:tcW w:w="3780" w:type="dxa"/>
          </w:tcPr>
          <w:p w14:paraId="30ACFE76" w14:textId="77777777" w:rsidR="00392CB4" w:rsidRPr="00CF4E1F" w:rsidRDefault="00392CB4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84" w:type="dxa"/>
            <w:gridSpan w:val="3"/>
            <w:vAlign w:val="bottom"/>
          </w:tcPr>
          <w:p w14:paraId="77AACDBB" w14:textId="39BC062F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90" w:type="dxa"/>
            <w:vAlign w:val="bottom"/>
          </w:tcPr>
          <w:p w14:paraId="6EA3691B" w14:textId="77777777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0E04197D" w14:textId="5BA9E9FC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91" w:type="dxa"/>
            <w:gridSpan w:val="2"/>
            <w:vAlign w:val="bottom"/>
          </w:tcPr>
          <w:p w14:paraId="4E527A72" w14:textId="77777777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55" w:type="dxa"/>
            <w:gridSpan w:val="4"/>
            <w:vAlign w:val="bottom"/>
          </w:tcPr>
          <w:p w14:paraId="4D303D6E" w14:textId="20825738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96" w:type="dxa"/>
            <w:gridSpan w:val="2"/>
            <w:vAlign w:val="bottom"/>
          </w:tcPr>
          <w:p w14:paraId="4EB192E1" w14:textId="77777777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D5CAD7D" w14:textId="4358BDAF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87" w:type="dxa"/>
            <w:vAlign w:val="bottom"/>
          </w:tcPr>
          <w:p w14:paraId="37784F88" w14:textId="77777777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16" w:type="dxa"/>
            <w:gridSpan w:val="3"/>
            <w:vAlign w:val="bottom"/>
          </w:tcPr>
          <w:p w14:paraId="1D8FD3F3" w14:textId="3E71C136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ราคาทุน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87" w:type="dxa"/>
            <w:vAlign w:val="bottom"/>
          </w:tcPr>
          <w:p w14:paraId="31C2C5F4" w14:textId="77777777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1830EFB8" w14:textId="2D0DF7E7" w:rsidR="00392CB4" w:rsidRPr="00CF4E1F" w:rsidRDefault="00392CB4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2A4FAD" w:rsidRPr="005B4056" w14:paraId="42A4F368" w14:textId="77777777" w:rsidTr="00CF4E1F">
        <w:trPr>
          <w:cantSplit/>
          <w:trHeight w:val="343"/>
        </w:trPr>
        <w:tc>
          <w:tcPr>
            <w:tcW w:w="3780" w:type="dxa"/>
          </w:tcPr>
          <w:p w14:paraId="3DB9198A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2" w:type="dxa"/>
          </w:tcPr>
          <w:p w14:paraId="0115A85D" w14:textId="1A7F3AEA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9" w:type="dxa"/>
          </w:tcPr>
          <w:p w14:paraId="36E8BA79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194680C3" w14:textId="1661AC8A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40C67EC0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6" w:type="dxa"/>
          </w:tcPr>
          <w:p w14:paraId="19F95149" w14:textId="6CC3E1F0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91" w:type="dxa"/>
          </w:tcPr>
          <w:p w14:paraId="0CB0269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5CC4B310" w14:textId="1F677575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1" w:type="dxa"/>
            <w:gridSpan w:val="2"/>
          </w:tcPr>
          <w:p w14:paraId="0116489B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4EEC02FA" w14:textId="4A712DFB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91" w:type="dxa"/>
          </w:tcPr>
          <w:p w14:paraId="4F3B122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28344599" w14:textId="0C7BBADE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785ED9D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4" w:type="dxa"/>
          </w:tcPr>
          <w:p w14:paraId="69D81672" w14:textId="37C9CDC8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7" w:type="dxa"/>
          </w:tcPr>
          <w:p w14:paraId="21E211AC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78CCA96E" w14:textId="11C1EE85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5E8CD8C5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</w:tcPr>
          <w:p w14:paraId="5C64E87D" w14:textId="01CB0B8C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7" w:type="dxa"/>
          </w:tcPr>
          <w:p w14:paraId="2637E4F8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4957C49A" w14:textId="790E00ED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471E1EDD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6992D2BC" w14:textId="0DBC38D9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87" w:type="dxa"/>
          </w:tcPr>
          <w:p w14:paraId="40AB56F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</w:tcPr>
          <w:p w14:paraId="0833B49F" w14:textId="38DBC284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2A4FAD" w:rsidRPr="005B4056" w14:paraId="1DA56B74" w14:textId="77777777" w:rsidTr="00392CB4">
        <w:trPr>
          <w:cantSplit/>
          <w:trHeight w:val="164"/>
        </w:trPr>
        <w:tc>
          <w:tcPr>
            <w:tcW w:w="3780" w:type="dxa"/>
          </w:tcPr>
          <w:p w14:paraId="366FCA0A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2" w:type="dxa"/>
          </w:tcPr>
          <w:p w14:paraId="79A6C356" w14:textId="3E3C53D8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9" w:type="dxa"/>
          </w:tcPr>
          <w:p w14:paraId="0DA0B50E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3" w:type="dxa"/>
          </w:tcPr>
          <w:p w14:paraId="694E8278" w14:textId="03BF53C8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03F03221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6" w:type="dxa"/>
          </w:tcPr>
          <w:p w14:paraId="30BFCB1F" w14:textId="6D6E72F6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48E0216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24" w:type="dxa"/>
            <w:gridSpan w:val="2"/>
          </w:tcPr>
          <w:p w14:paraId="596E4EA6" w14:textId="64A2385F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1" w:type="dxa"/>
            <w:gridSpan w:val="2"/>
          </w:tcPr>
          <w:p w14:paraId="77CC1529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6B54C472" w14:textId="0A104BAB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2E0141AD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014151DC" w14:textId="0E408A17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41EE076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4" w:type="dxa"/>
          </w:tcPr>
          <w:p w14:paraId="639E5015" w14:textId="22A92175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4B73293E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1C0213C8" w14:textId="2806051A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16BD947C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</w:tcPr>
          <w:p w14:paraId="01F60EB3" w14:textId="05AA356E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579E9E9A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7B374EEA" w14:textId="6E963FF4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13DB571B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60A95018" w14:textId="18A17BE0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5A7285C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</w:tcPr>
          <w:p w14:paraId="7683140F" w14:textId="2CE36169" w:rsidR="002A4FAD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A4FAD" w:rsidRPr="005B4056" w14:paraId="67E76BC4" w14:textId="77777777" w:rsidTr="00CF4E1F">
        <w:trPr>
          <w:cantSplit/>
          <w:trHeight w:val="343"/>
        </w:trPr>
        <w:tc>
          <w:tcPr>
            <w:tcW w:w="3780" w:type="dxa"/>
          </w:tcPr>
          <w:p w14:paraId="6E17F91C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84" w:type="dxa"/>
            <w:gridSpan w:val="3"/>
          </w:tcPr>
          <w:p w14:paraId="28BC9B50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90" w:type="dxa"/>
          </w:tcPr>
          <w:p w14:paraId="669F148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46" w:type="dxa"/>
            <w:gridSpan w:val="22"/>
          </w:tcPr>
          <w:p w14:paraId="13315DC8" w14:textId="320F05E0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A4FAD" w:rsidRPr="00CB5126" w14:paraId="2F2674C1" w14:textId="77777777" w:rsidTr="00CF4E1F">
        <w:trPr>
          <w:cantSplit/>
          <w:trHeight w:val="207"/>
        </w:trPr>
        <w:tc>
          <w:tcPr>
            <w:tcW w:w="3780" w:type="dxa"/>
          </w:tcPr>
          <w:p w14:paraId="341E1B3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82" w:type="dxa"/>
          </w:tcPr>
          <w:p w14:paraId="0205EA3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9" w:type="dxa"/>
          </w:tcPr>
          <w:p w14:paraId="37F7EBE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13" w:type="dxa"/>
          </w:tcPr>
          <w:p w14:paraId="3D227456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DD5C92D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06" w:type="dxa"/>
          </w:tcPr>
          <w:p w14:paraId="3D93BD8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67DBD450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24" w:type="dxa"/>
            <w:gridSpan w:val="2"/>
          </w:tcPr>
          <w:p w14:paraId="776CF832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gridSpan w:val="2"/>
          </w:tcPr>
          <w:p w14:paraId="2A7A8F06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3ACDB292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00485945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49" w:type="dxa"/>
            <w:gridSpan w:val="2"/>
          </w:tcPr>
          <w:p w14:paraId="72955174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6562C17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14:paraId="18A57AF4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1F6AB25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5B497DD0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2D6C8136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</w:tcPr>
          <w:p w14:paraId="36A5B6A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0E5C194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</w:tcPr>
          <w:p w14:paraId="7E437E8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7E590B67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39176807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51"/>
              </w:tabs>
              <w:spacing w:line="240" w:lineRule="auto"/>
              <w:ind w:left="-173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1FEA6E3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31554435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51"/>
              </w:tabs>
              <w:spacing w:line="240" w:lineRule="auto"/>
              <w:ind w:left="-173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</w:tr>
      <w:tr w:rsidR="00ED1A5F" w:rsidRPr="005B4056" w14:paraId="514C810F" w14:textId="77777777" w:rsidTr="00ED06ED">
        <w:trPr>
          <w:cantSplit/>
          <w:trHeight w:val="361"/>
        </w:trPr>
        <w:tc>
          <w:tcPr>
            <w:tcW w:w="3780" w:type="dxa"/>
          </w:tcPr>
          <w:p w14:paraId="7159DF3C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ไทยอีสเทิร์น ท้อปซีดส์ ออยล์ จำกัด</w:t>
            </w:r>
            <w:r w:rsidRPr="00CF4E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*</w:t>
            </w:r>
          </w:p>
        </w:tc>
        <w:tc>
          <w:tcPr>
            <w:tcW w:w="782" w:type="dxa"/>
          </w:tcPr>
          <w:p w14:paraId="1FD5F9CF" w14:textId="62E154EB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</w:tcPr>
          <w:p w14:paraId="6EDD3B29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3833803E" w14:textId="6DBCB768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2ACB972D" w14:textId="77777777" w:rsidR="00ED1A5F" w:rsidRPr="00CF4E1F" w:rsidRDefault="00ED1A5F" w:rsidP="00392CB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5F736C37" w14:textId="7983A7CA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6A0B7622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54BFF5BB" w14:textId="45B5DA25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91" w:type="dxa"/>
            <w:gridSpan w:val="2"/>
          </w:tcPr>
          <w:p w14:paraId="6342D8AE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167F6B92" w14:textId="4AC8EA3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314E8A25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9" w:type="dxa"/>
            <w:gridSpan w:val="2"/>
          </w:tcPr>
          <w:p w14:paraId="2D167992" w14:textId="28D91798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87" w:type="dxa"/>
          </w:tcPr>
          <w:p w14:paraId="52429E7E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14:paraId="60C73A69" w14:textId="37C6C7AF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5618CAE6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102CC3F5" w14:textId="3E440BF0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  <w:tc>
          <w:tcPr>
            <w:tcW w:w="87" w:type="dxa"/>
          </w:tcPr>
          <w:p w14:paraId="20663EC9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</w:tcPr>
          <w:p w14:paraId="0D836204" w14:textId="3546F05F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" w:type="dxa"/>
          </w:tcPr>
          <w:p w14:paraId="0453E163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0FA53B5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" w:type="dxa"/>
          </w:tcPr>
          <w:p w14:paraId="3E69F7D5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02557F3F" w14:textId="4ED5AFDE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24FF57B3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</w:tcPr>
          <w:p w14:paraId="72D43043" w14:textId="0A6DCFAF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ED1A5F" w:rsidRPr="005B4056" w14:paraId="77541939" w14:textId="77777777" w:rsidTr="00ED06ED">
        <w:trPr>
          <w:cantSplit/>
          <w:trHeight w:val="278"/>
        </w:trPr>
        <w:tc>
          <w:tcPr>
            <w:tcW w:w="3780" w:type="dxa"/>
          </w:tcPr>
          <w:p w14:paraId="7F000D10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82" w:type="dxa"/>
          </w:tcPr>
          <w:p w14:paraId="40021F3D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</w:tcPr>
          <w:p w14:paraId="2C754DE3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B39D86E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30BB11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6" w:type="dxa"/>
          </w:tcPr>
          <w:p w14:paraId="1985637B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2D46132B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745A15E9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gridSpan w:val="2"/>
          </w:tcPr>
          <w:p w14:paraId="3F077BD0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1D25B142" w14:textId="57974389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dxa"/>
          </w:tcPr>
          <w:p w14:paraId="4A0DEA85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14:paraId="12EADD57" w14:textId="4DDAA275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573A1118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14:paraId="69AEB24A" w14:textId="7A955494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6DFAA24A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4330CFD1" w14:textId="4483425A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42A16429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</w:tcPr>
          <w:p w14:paraId="448C4D90" w14:textId="1E628489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58870E4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6E5FC406" w14:textId="0D8ABC32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6AF01B47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185371CD" w14:textId="79E97DC4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4417474" w14:textId="77777777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</w:tcPr>
          <w:p w14:paraId="6E1D5BB5" w14:textId="1602865E" w:rsidR="00ED1A5F" w:rsidRPr="00CF4E1F" w:rsidRDefault="00ED1A5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2A4FAD" w:rsidRPr="00CB5126" w14:paraId="5DC6CD27" w14:textId="77777777" w:rsidTr="00ED06ED">
        <w:trPr>
          <w:cantSplit/>
          <w:trHeight w:val="207"/>
        </w:trPr>
        <w:tc>
          <w:tcPr>
            <w:tcW w:w="3780" w:type="dxa"/>
          </w:tcPr>
          <w:p w14:paraId="7058A44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82" w:type="dxa"/>
          </w:tcPr>
          <w:p w14:paraId="13A237E5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" w:type="dxa"/>
          </w:tcPr>
          <w:p w14:paraId="5146FD6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3" w:type="dxa"/>
          </w:tcPr>
          <w:p w14:paraId="2B74D8AD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</w:tcPr>
          <w:p w14:paraId="3CA9206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06" w:type="dxa"/>
          </w:tcPr>
          <w:p w14:paraId="3F4D6BD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182F993C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7516631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  <w:gridSpan w:val="2"/>
          </w:tcPr>
          <w:p w14:paraId="76E56B4F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A52A7D0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2FFCC8F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9" w:type="dxa"/>
            <w:gridSpan w:val="2"/>
          </w:tcPr>
          <w:p w14:paraId="0FB706AD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7B87C4E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</w:tcPr>
          <w:p w14:paraId="2298E81F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38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F0DB4D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2BDEA1AD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16ED24F8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</w:tcPr>
          <w:p w14:paraId="22AFFDA3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54A20AE3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53"/>
              </w:tabs>
              <w:spacing w:line="240" w:lineRule="auto"/>
              <w:ind w:left="-70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2" w:type="dxa"/>
          </w:tcPr>
          <w:p w14:paraId="67889AE7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7EAB7418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1291B74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7B31E51A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</w:tcPr>
          <w:p w14:paraId="442F185F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</w:tr>
      <w:tr w:rsidR="001A60A1" w:rsidRPr="005B4056" w14:paraId="51B078AC" w14:textId="77777777" w:rsidTr="00ED06ED">
        <w:trPr>
          <w:cantSplit/>
          <w:trHeight w:val="207"/>
        </w:trPr>
        <w:tc>
          <w:tcPr>
            <w:tcW w:w="3780" w:type="dxa"/>
          </w:tcPr>
          <w:p w14:paraId="2EB92670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ไทย อีทอกซีเลท จำกัด</w:t>
            </w:r>
          </w:p>
        </w:tc>
        <w:tc>
          <w:tcPr>
            <w:tcW w:w="782" w:type="dxa"/>
          </w:tcPr>
          <w:p w14:paraId="1004654A" w14:textId="33863F8C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9" w:type="dxa"/>
          </w:tcPr>
          <w:p w14:paraId="13AE901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2ADB8646" w14:textId="0EE8134A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</w:tcPr>
          <w:p w14:paraId="42BAE7D2" w14:textId="77777777" w:rsidR="001A60A1" w:rsidRPr="00CF4E1F" w:rsidRDefault="001A60A1" w:rsidP="00392CB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</w:tcPr>
          <w:p w14:paraId="175C4C91" w14:textId="75C98E32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</w:tcPr>
          <w:p w14:paraId="4AF21205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43AA1E43" w14:textId="334C5A74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  <w:gridSpan w:val="2"/>
          </w:tcPr>
          <w:p w14:paraId="7057BF03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147CBA6" w14:textId="241830F3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91" w:type="dxa"/>
          </w:tcPr>
          <w:p w14:paraId="6A5C9F5B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7E5A503A" w14:textId="4DBC1D3C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69C4D008" w14:textId="77777777" w:rsidR="001A60A1" w:rsidRPr="00CF4E1F" w:rsidRDefault="001A60A1" w:rsidP="00392CB4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E6DB2A0" w14:textId="2290BBA5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116A774C" w14:textId="77777777" w:rsidR="001A60A1" w:rsidRPr="00CF4E1F" w:rsidRDefault="001A60A1" w:rsidP="00392CB4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C6F69EA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21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193EFE8B" w14:textId="77777777" w:rsidR="001A60A1" w:rsidRPr="00CF4E1F" w:rsidRDefault="001A60A1" w:rsidP="00392CB4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20B7C761" w14:textId="3E2B329A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4568A682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AC8B400" w14:textId="4CFB3A0C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60AE379E" w14:textId="77777777" w:rsidR="001A60A1" w:rsidRPr="00CF4E1F" w:rsidRDefault="001A60A1" w:rsidP="00392CB4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6989D84" w14:textId="48A35706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77DF80C1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38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545B67F8" w14:textId="3D4E5C11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1A60A1" w:rsidRPr="005B4056" w14:paraId="63955DC3" w14:textId="77777777" w:rsidTr="00ED06ED">
        <w:trPr>
          <w:cantSplit/>
          <w:trHeight w:val="207"/>
        </w:trPr>
        <w:tc>
          <w:tcPr>
            <w:tcW w:w="3780" w:type="dxa"/>
          </w:tcPr>
          <w:p w14:paraId="3F43A7E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2" w:type="dxa"/>
          </w:tcPr>
          <w:p w14:paraId="218E32C0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</w:tcPr>
          <w:p w14:paraId="673DA8B2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37D904D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315B96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6" w:type="dxa"/>
          </w:tcPr>
          <w:p w14:paraId="33779A89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0E7050FD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4" w:type="dxa"/>
            <w:gridSpan w:val="2"/>
          </w:tcPr>
          <w:p w14:paraId="05DFBDE0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gridSpan w:val="2"/>
          </w:tcPr>
          <w:p w14:paraId="7383E42F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25D5C68D" w14:textId="69DA9C2F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91" w:type="dxa"/>
          </w:tcPr>
          <w:p w14:paraId="152EE338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CFA692" w14:textId="78E9852A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87" w:type="dxa"/>
          </w:tcPr>
          <w:p w14:paraId="333616F7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D1BD919" w14:textId="035D56CB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06465FA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56A9161D" w14:textId="691A2BE6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C439B"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2FC23EC3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9EE8BB7" w14:textId="4CA78072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5F72D341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531F5468" w14:textId="3E8B23C4" w:rsidR="001A60A1" w:rsidRPr="00CF4E1F" w:rsidRDefault="003C439B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73F5F3EB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3D9B6BEB" w14:textId="2663D0CB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0E87DF6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 w:right="3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0D933643" w14:textId="5E4DC5EC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1D597234" w14:textId="4680EFF3" w:rsidR="002B13F2" w:rsidRDefault="002B13F2" w:rsidP="00C34990">
      <w:pPr>
        <w:tabs>
          <w:tab w:val="left" w:pos="180"/>
          <w:tab w:val="left" w:pos="270"/>
        </w:tabs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1BFE8764" w14:textId="77777777" w:rsidR="005A0891" w:rsidRPr="00392CB4" w:rsidRDefault="00392CB4" w:rsidP="005A0891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Pr="00392CB4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92CB4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ในงบการเงินรวมจำนวน </w:t>
      </w:r>
      <w:r w:rsidRPr="00392CB4">
        <w:rPr>
          <w:rFonts w:asciiTheme="majorBidi" w:hAnsiTheme="majorBidi" w:cstheme="majorBidi"/>
          <w:sz w:val="30"/>
          <w:szCs w:val="30"/>
        </w:rPr>
        <w:t>9</w:t>
      </w:r>
      <w:r w:rsidRPr="00392CB4">
        <w:rPr>
          <w:rFonts w:asciiTheme="majorBidi" w:hAnsiTheme="majorBidi" w:cstheme="majorBidi"/>
          <w:sz w:val="30"/>
          <w:szCs w:val="30"/>
          <w:cs/>
        </w:rPr>
        <w:t>.</w:t>
      </w:r>
      <w:r w:rsidRPr="00392CB4">
        <w:rPr>
          <w:rFonts w:asciiTheme="majorBidi" w:hAnsiTheme="majorBidi" w:cstheme="majorBidi"/>
          <w:sz w:val="30"/>
          <w:szCs w:val="30"/>
        </w:rPr>
        <w:t>45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Pr="00392CB4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392CB4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Pr="00392CB4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392CB4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92CB4">
        <w:rPr>
          <w:rFonts w:asciiTheme="majorBidi" w:hAnsiTheme="majorBidi" w:cstheme="majorBidi"/>
          <w:sz w:val="30"/>
          <w:szCs w:val="30"/>
        </w:rPr>
        <w:t>2565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 บริษัทได้จัดประเภทของเงินลงทุนดังกล่าวเป็นเงินลงทุนเผื่อขายในงบการเงินรวม ณ วันที่ </w:t>
      </w:r>
      <w:r w:rsidR="005A0891">
        <w:rPr>
          <w:rFonts w:asciiTheme="majorBidi" w:hAnsiTheme="majorBidi" w:cstheme="majorBidi"/>
          <w:sz w:val="30"/>
          <w:szCs w:val="30"/>
        </w:rPr>
        <w:t xml:space="preserve">31 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A0891">
        <w:rPr>
          <w:rFonts w:asciiTheme="majorBidi" w:hAnsiTheme="majorBidi" w:cstheme="majorBidi"/>
          <w:sz w:val="30"/>
          <w:szCs w:val="30"/>
        </w:rPr>
        <w:t>2564</w:t>
      </w:r>
    </w:p>
    <w:p w14:paraId="5A01400F" w14:textId="0E9CB57D" w:rsidR="00CF4E1F" w:rsidRPr="005A0891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FE1E01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FE1E01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FE1E01" w:rsidSect="00521944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86947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86947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9690353" w14:textId="77777777" w:rsidR="00C21EC3" w:rsidRPr="00392CB4" w:rsidRDefault="00C21EC3" w:rsidP="00C21EC3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EF18DB" w:rsidRPr="005B3016" w14:paraId="1598D4DA" w14:textId="77777777" w:rsidTr="00EF18DB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4BF58304" w14:textId="3F932AD3" w:rsidR="00EF18DB" w:rsidRPr="00EF18DB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13593076" w14:textId="5F3FD37B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FA4D351" w14:textId="77777777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22229F5" w14:textId="2981E827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DB" w:rsidRPr="005B3016" w14:paraId="228B9342" w14:textId="77777777" w:rsidTr="008B5CBE">
        <w:trPr>
          <w:cantSplit/>
          <w:trHeight w:val="389"/>
          <w:tblHeader/>
        </w:trPr>
        <w:tc>
          <w:tcPr>
            <w:tcW w:w="6336" w:type="dxa"/>
          </w:tcPr>
          <w:p w14:paraId="5329BAEC" w14:textId="77777777" w:rsidR="00EF18DB" w:rsidRPr="006747B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859C08E" w14:textId="407E6193" w:rsidR="00EF18DB" w:rsidRPr="003C439B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8DB" w:rsidRPr="005B3016" w14:paraId="75F243AB" w14:textId="77777777" w:rsidTr="00EF18DB">
        <w:trPr>
          <w:cantSplit/>
        </w:trPr>
        <w:tc>
          <w:tcPr>
            <w:tcW w:w="6336" w:type="dxa"/>
          </w:tcPr>
          <w:p w14:paraId="59FF78D1" w14:textId="1C8B6718" w:rsidR="00EF18DB" w:rsidRPr="00CB5126" w:rsidRDefault="00EF18DB" w:rsidP="00EF18DB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56B67D03" w14:textId="4396B5CA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78" w:type="dxa"/>
            <w:vAlign w:val="bottom"/>
          </w:tcPr>
          <w:p w14:paraId="31E6B495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9D15AC" w14:textId="1155C6C8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EF18DB" w:rsidRPr="005B3016" w14:paraId="6F1F34D6" w14:textId="77777777" w:rsidTr="00EF18DB">
        <w:trPr>
          <w:cantSplit/>
        </w:trPr>
        <w:tc>
          <w:tcPr>
            <w:tcW w:w="6336" w:type="dxa"/>
          </w:tcPr>
          <w:p w14:paraId="6A1AF4C6" w14:textId="540431AB" w:rsidR="00EF18DB" w:rsidRPr="005B3016" w:rsidRDefault="00EF18DB" w:rsidP="00EF18DB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E2ED3A2" w14:textId="50E0941B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579AB38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32C5D03" w14:textId="2D85A3F8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18DB" w:rsidRPr="005B3016" w14:paraId="05CED3C3" w14:textId="77777777" w:rsidTr="00EF18DB">
        <w:trPr>
          <w:cantSplit/>
        </w:trPr>
        <w:tc>
          <w:tcPr>
            <w:tcW w:w="6336" w:type="dxa"/>
          </w:tcPr>
          <w:p w14:paraId="7518872E" w14:textId="3744FC95" w:rsidR="00EF18DB" w:rsidRPr="005B3016" w:rsidRDefault="00EF18DB" w:rsidP="00EF18DB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4906F4EF" w14:textId="7FB8C040" w:rsidR="00EF18DB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78" w:type="dxa"/>
            <w:vAlign w:val="bottom"/>
          </w:tcPr>
          <w:p w14:paraId="2AEF4D2B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E7650DE" w14:textId="7DC79BCC" w:rsidR="00EF18DB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bookmarkEnd w:id="1"/>
    </w:tbl>
    <w:p w14:paraId="45A72011" w14:textId="6AD847D8" w:rsidR="009C4B71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71004C8" w14:textId="77777777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การทบทวนอายุการให้ประโยชน์ของสินทรัพย์</w:t>
      </w:r>
    </w:p>
    <w:p w14:paraId="1C94411A" w14:textId="77777777" w:rsidR="00CA768A" w:rsidRPr="003C439B" w:rsidRDefault="00CA768A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92511E" w14:textId="4D7DA9C6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ในปี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>2565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ผู้บริหารได้พิจารณาทบทวนอายุการให้ประโยชน์ของสินทรัพย์ ซึ่งประเมินโดยวิศวกรของกลุ่มบริษัท ส่งผลให้เกิดการเปลี่ยนแปลงประมาณการอายุการให้ประโยชน์</w:t>
      </w:r>
      <w:r w:rsidR="008715AF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ของสินทรัพย์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โดยใช้วิธีเปลี่ยนทันทีตั้งแต่วันที่</w:t>
      </w:r>
      <w:r w:rsidR="008715AF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>1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มกราคม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>2565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เป็นต้นไป ดังนี้</w:t>
      </w:r>
    </w:p>
    <w:p w14:paraId="4E3EE176" w14:textId="3945019C" w:rsidR="00CA768A" w:rsidRDefault="00CA768A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EF18DB" w:rsidRPr="00EF18DB" w14:paraId="24443CF7" w14:textId="77777777" w:rsidTr="008B5CBE">
        <w:tc>
          <w:tcPr>
            <w:tcW w:w="2110" w:type="pct"/>
            <w:vAlign w:val="bottom"/>
          </w:tcPr>
          <w:p w14:paraId="77E393A3" w14:textId="77777777" w:rsidR="00EF18DB" w:rsidRPr="00EF18DB" w:rsidRDefault="00EF18DB" w:rsidP="008B5C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0A3D204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BCE2C1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0453F755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18DB" w:rsidRPr="00EF18DB" w14:paraId="34797EBD" w14:textId="77777777" w:rsidTr="008B5CBE">
        <w:tc>
          <w:tcPr>
            <w:tcW w:w="2110" w:type="pct"/>
          </w:tcPr>
          <w:p w14:paraId="68E39556" w14:textId="77777777" w:rsidR="00EF18DB" w:rsidRPr="00EF18DB" w:rsidRDefault="00EF18DB" w:rsidP="008B5C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DB"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สำหรับรอบระยะเวลารายงานสิ้นสุดวันที่</w:t>
            </w:r>
          </w:p>
        </w:tc>
        <w:tc>
          <w:tcPr>
            <w:tcW w:w="634" w:type="pct"/>
          </w:tcPr>
          <w:p w14:paraId="7DE4FAA0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546FCC07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FF304C7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90B3723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E4F0253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0818DE02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D099A84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DB" w:rsidRPr="00EF18DB" w14:paraId="0CCBB46C" w14:textId="77777777" w:rsidTr="008B5CBE">
        <w:tc>
          <w:tcPr>
            <w:tcW w:w="2110" w:type="pct"/>
          </w:tcPr>
          <w:p w14:paraId="33FFE8C2" w14:textId="77777777" w:rsidR="00EF18DB" w:rsidRPr="00EF18DB" w:rsidRDefault="00EF18DB" w:rsidP="008B5C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7B913AFB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D90AD97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2603DD2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1304B19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4BDE58F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341C89DF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5E211A5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7AD1" w:rsidRPr="00EF18DB" w14:paraId="68AC18AF" w14:textId="77777777" w:rsidTr="008B5CBE">
        <w:tc>
          <w:tcPr>
            <w:tcW w:w="2110" w:type="pct"/>
          </w:tcPr>
          <w:p w14:paraId="7DD53FAA" w14:textId="0FA3F042" w:rsidR="00077AD1" w:rsidRPr="00077AD1" w:rsidRDefault="00077AD1" w:rsidP="00077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4" w:type="pct"/>
          </w:tcPr>
          <w:p w14:paraId="78F851F1" w14:textId="2190D113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20 - 25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696C8E0C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925A2C" w14:textId="7547B05A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10 - 20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7D9A0E77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29EC2F" w14:textId="760565DB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20 - 25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555691C7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235CCD" w14:textId="4AEFFBE8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10 - 20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77AD1" w:rsidRPr="00EF18DB" w14:paraId="61618855" w14:textId="77777777" w:rsidTr="008B5CBE">
        <w:tc>
          <w:tcPr>
            <w:tcW w:w="2110" w:type="pct"/>
          </w:tcPr>
          <w:p w14:paraId="0FEC7886" w14:textId="00261DCE" w:rsidR="00077AD1" w:rsidRPr="00077AD1" w:rsidRDefault="00077AD1" w:rsidP="00077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</w:t>
            </w:r>
          </w:p>
        </w:tc>
        <w:tc>
          <w:tcPr>
            <w:tcW w:w="634" w:type="pct"/>
          </w:tcPr>
          <w:p w14:paraId="7DD86971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52202A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A8DEDF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7AF558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822ECC3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E1CCBB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77FE3F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7AD1" w:rsidRPr="00EF18DB" w14:paraId="118B1188" w14:textId="77777777" w:rsidTr="008B5CBE">
        <w:tc>
          <w:tcPr>
            <w:tcW w:w="2110" w:type="pct"/>
          </w:tcPr>
          <w:p w14:paraId="2D3BE74A" w14:textId="7D70E540" w:rsidR="00077AD1" w:rsidRPr="00077AD1" w:rsidRDefault="00077AD1" w:rsidP="00077AD1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และเครื่องใช้โรงงาน</w:t>
            </w:r>
          </w:p>
        </w:tc>
        <w:tc>
          <w:tcPr>
            <w:tcW w:w="634" w:type="pct"/>
          </w:tcPr>
          <w:p w14:paraId="6E24C311" w14:textId="3327D40C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15 - 25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5" w:type="pct"/>
          </w:tcPr>
          <w:p w14:paraId="135C646E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85902C" w14:textId="5678BEDE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10 - 20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0F8DB60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604C139" w14:textId="294462B6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15 - 25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0" w:type="pct"/>
          </w:tcPr>
          <w:p w14:paraId="2F758F42" w14:textId="77777777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05B204" w14:textId="5DD82202" w:rsidR="00077AD1" w:rsidRPr="00077AD1" w:rsidRDefault="00077AD1" w:rsidP="00077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10 - 20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B7F8C8E" w14:textId="77777777" w:rsidR="00EF18DB" w:rsidRPr="003C439B" w:rsidRDefault="00EF18DB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5C458E" w14:textId="42CEACAA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936A0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บริษัทสำหรับงวดสามเดือนสิ้นสุดวันที่ 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31 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มีนาคม 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2565 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ลดลงประมาณ </w:t>
      </w:r>
      <w:r w:rsidR="00936A0A" w:rsidRPr="00936A0A">
        <w:rPr>
          <w:rFonts w:asciiTheme="majorBidi" w:eastAsia="Times New Roman" w:hAnsiTheme="majorBidi" w:cstheme="majorBidi"/>
          <w:color w:val="242424"/>
          <w:sz w:val="30"/>
          <w:szCs w:val="30"/>
        </w:rPr>
        <w:t>1</w:t>
      </w:r>
      <w:r w:rsidR="002D1AC2">
        <w:rPr>
          <w:rFonts w:asciiTheme="majorBidi" w:eastAsia="Times New Roman" w:hAnsiTheme="majorBidi" w:cstheme="majorBidi"/>
          <w:color w:val="242424"/>
          <w:sz w:val="30"/>
          <w:szCs w:val="30"/>
        </w:rPr>
        <w:t>7.87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ล้านบาท และ </w:t>
      </w:r>
      <w:r w:rsidR="00936A0A" w:rsidRPr="00936A0A">
        <w:rPr>
          <w:rFonts w:asciiTheme="majorBidi" w:eastAsia="Times New Roman" w:hAnsiTheme="majorBidi" w:cstheme="majorBidi"/>
          <w:color w:val="242424"/>
          <w:sz w:val="30"/>
          <w:szCs w:val="30"/>
        </w:rPr>
        <w:t>16.</w:t>
      </w:r>
      <w:r w:rsidR="002D1AC2">
        <w:rPr>
          <w:rFonts w:asciiTheme="majorBidi" w:eastAsia="Times New Roman" w:hAnsiTheme="majorBidi" w:cstheme="majorBidi"/>
          <w:color w:val="242424"/>
          <w:sz w:val="30"/>
          <w:szCs w:val="30"/>
        </w:rPr>
        <w:t>54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936A0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ล้านบาท ตามลำดับ</w:t>
      </w:r>
    </w:p>
    <w:p w14:paraId="4BF7C45C" w14:textId="77777777" w:rsidR="00ED1A5F" w:rsidRDefault="00ED1A5F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FE42449" w14:textId="403BE42B" w:rsidR="005043D0" w:rsidRPr="00380B18" w:rsidRDefault="008715AF" w:rsidP="0038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E5D475F" w14:textId="5AD3AC7F" w:rsidR="00A832ED" w:rsidRPr="005043D0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043D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="00945306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5043D0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707F342A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3C439B" w:rsidRPr="005043D0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5043D0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51047E30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3C439B" w:rsidRPr="005043D0">
        <w:rPr>
          <w:rFonts w:asciiTheme="majorBidi" w:hAnsiTheme="majorBidi" w:cstheme="majorBidi"/>
          <w:sz w:val="30"/>
          <w:szCs w:val="30"/>
        </w:rPr>
        <w:t>1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539B60D3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3C439B" w:rsidRPr="005043D0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5043D0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5043D0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5AC3CFC5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3C439B" w:rsidRPr="005043D0">
        <w:rPr>
          <w:rFonts w:asciiTheme="majorBidi" w:hAnsiTheme="majorBidi" w:cstheme="majorBidi"/>
          <w:sz w:val="30"/>
          <w:szCs w:val="30"/>
        </w:rPr>
        <w:t>2565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C439B" w:rsidRPr="005043D0">
        <w:rPr>
          <w:rFonts w:asciiTheme="majorBidi" w:hAnsiTheme="majorBidi" w:cstheme="majorBidi"/>
          <w:sz w:val="30"/>
          <w:szCs w:val="30"/>
        </w:rPr>
        <w:t>2564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5043D0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5043D0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41AD39D7" w:rsidR="00516563" w:rsidRPr="005043D0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>
        <w:rPr>
          <w:rFonts w:asciiTheme="majorBidi" w:hAnsiTheme="majorBidi" w:cstheme="majorBidi"/>
          <w:sz w:val="30"/>
          <w:szCs w:val="30"/>
          <w:cs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0ABEC2CA" w14:textId="340A3057" w:rsidR="00705DC4" w:rsidRPr="005043D0" w:rsidRDefault="00705DC4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5ED394C" w14:textId="78BBDB38" w:rsidR="00077AD1" w:rsidRPr="005043D0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9D5DF8A" w14:textId="7CED960F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1A2B0FD" w14:textId="196CB759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C29836" w14:textId="16564961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49C829" w14:textId="2D7093F8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2E94E29" w14:textId="77777777" w:rsidR="00380B18" w:rsidRDefault="00380B18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8F25328" w14:textId="736CED9C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4E46FD6" w14:textId="3AA32974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07A1046" w14:textId="05CF0BB3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3008354" w14:textId="75BB1B48" w:rsidR="00077AD1" w:rsidRDefault="00077AD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0A7295" w:rsidRPr="00077C7C" w14:paraId="10F9D4B6" w14:textId="77777777" w:rsidTr="00077AD1">
        <w:trPr>
          <w:cantSplit/>
          <w:trHeight w:val="155"/>
          <w:tblHeader/>
        </w:trPr>
        <w:tc>
          <w:tcPr>
            <w:tcW w:w="3409" w:type="dxa"/>
          </w:tcPr>
          <w:p w14:paraId="69B5038E" w14:textId="77777777" w:rsidR="000A7295" w:rsidRPr="00077C7C" w:rsidRDefault="000A7295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6CFF15F2" w14:textId="515E229F" w:rsidR="000A7295" w:rsidRPr="000A7295" w:rsidRDefault="000A7295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32ED" w:rsidRPr="00077C7C" w14:paraId="58C67363" w14:textId="77777777" w:rsidTr="00077AD1">
        <w:trPr>
          <w:cantSplit/>
          <w:tblHeader/>
        </w:trPr>
        <w:tc>
          <w:tcPr>
            <w:tcW w:w="3409" w:type="dxa"/>
          </w:tcPr>
          <w:p w14:paraId="45642129" w14:textId="78713717" w:rsidR="00A832ED" w:rsidRPr="00077C7C" w:rsidRDefault="00CB5126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2D58ECD3" w14:textId="77777777" w:rsidR="00A832ED" w:rsidRPr="00077C7C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78226B4" w14:textId="77777777" w:rsidR="00A832ED" w:rsidRPr="00077C7C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6713AF3D" w14:textId="77777777" w:rsidR="00A832ED" w:rsidRPr="00077C7C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936ADEB" w14:textId="77777777" w:rsidR="00A832ED" w:rsidRPr="00077C7C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1BB0CC1" w14:textId="77777777" w:rsidR="00A832ED" w:rsidRPr="00077C7C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3FE50FAC" w14:textId="77777777" w:rsidR="00A832ED" w:rsidRPr="00077C7C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5196FEDE" w14:textId="77777777" w:rsidR="00A832ED" w:rsidRPr="00077C7C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28BC6C22" w14:textId="77777777" w:rsidR="00A832ED" w:rsidRPr="00077C7C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5F8D13E4" w14:textId="77777777" w:rsidR="00A832ED" w:rsidRPr="00077C7C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4240ECDE" w14:textId="77777777" w:rsidR="00A832ED" w:rsidRPr="00077C7C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CBCEB9" w14:textId="77777777" w:rsidR="00A832ED" w:rsidRPr="00077C7C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32ED" w:rsidRPr="00077C7C" w14:paraId="0025E4D2" w14:textId="77777777" w:rsidTr="00077AD1">
        <w:trPr>
          <w:cantSplit/>
          <w:tblHeader/>
        </w:trPr>
        <w:tc>
          <w:tcPr>
            <w:tcW w:w="3409" w:type="dxa"/>
            <w:vAlign w:val="center"/>
          </w:tcPr>
          <w:p w14:paraId="5045712F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1313F836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5126" w:rsidRPr="000A7295" w14:paraId="47BD68C2" w14:textId="77777777" w:rsidTr="000A7295">
        <w:trPr>
          <w:cantSplit/>
        </w:trPr>
        <w:tc>
          <w:tcPr>
            <w:tcW w:w="3409" w:type="dxa"/>
            <w:vAlign w:val="center"/>
          </w:tcPr>
          <w:p w14:paraId="6B4E1AC3" w14:textId="031585D4" w:rsidR="00CB5126" w:rsidRPr="000A7295" w:rsidRDefault="000A7295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2E6588CD" w14:textId="77777777" w:rsidR="00CB5126" w:rsidRPr="000A7295" w:rsidRDefault="00CB51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83DF1EC" w14:textId="77777777" w:rsidR="00CB5126" w:rsidRPr="000A7295" w:rsidRDefault="00CB5126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B76AF38" w14:textId="77777777" w:rsidR="00CB5126" w:rsidRPr="000A7295" w:rsidRDefault="00CB51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32CD1EF" w14:textId="77777777" w:rsidR="00CB5126" w:rsidRPr="000A7295" w:rsidRDefault="00CB5126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97E8875" w14:textId="77777777" w:rsidR="00CB5126" w:rsidRPr="000A7295" w:rsidRDefault="00CB51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645A0AF" w14:textId="77777777" w:rsidR="00CB5126" w:rsidRPr="000A7295" w:rsidRDefault="00CB5126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8322B8C" w14:textId="77777777" w:rsidR="00CB5126" w:rsidRPr="000A7295" w:rsidRDefault="00CB51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832ED" w:rsidRPr="00077C7C" w14:paraId="325BE80F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48C7FE6A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3B781634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08F8AE1F" w14:textId="62B9E3B0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/>
                <w:sz w:val="30"/>
                <w:szCs w:val="30"/>
              </w:rPr>
              <w:t>4</w:t>
            </w:r>
            <w:r w:rsidR="00A16F73"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/>
                <w:sz w:val="30"/>
                <w:szCs w:val="30"/>
              </w:rPr>
              <w:t>998</w:t>
            </w:r>
          </w:p>
        </w:tc>
        <w:tc>
          <w:tcPr>
            <w:tcW w:w="183" w:type="dxa"/>
            <w:vAlign w:val="bottom"/>
          </w:tcPr>
          <w:p w14:paraId="473C9DF3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B844013" w14:textId="0FC582AC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16F73"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79" w:type="dxa"/>
          </w:tcPr>
          <w:p w14:paraId="1B9B2013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A4674" w14:textId="0607F306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5DDA9E7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3CBF3FC" w14:textId="3CFB25C5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987052"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316</w:t>
            </w:r>
          </w:p>
        </w:tc>
      </w:tr>
      <w:tr w:rsidR="00A832ED" w:rsidRPr="00077C7C" w14:paraId="7664B276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0AE2554E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F3A40" w14:textId="348285A5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4</w:t>
            </w:r>
            <w:r w:rsidR="00A16F73" w:rsidRPr="00A16F7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83" w:type="dxa"/>
            <w:vAlign w:val="bottom"/>
          </w:tcPr>
          <w:p w14:paraId="1F9A6379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6D19B" w14:textId="22624883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A16F73" w:rsidRPr="00A16F7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179" w:type="dxa"/>
          </w:tcPr>
          <w:p w14:paraId="3203E713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48D7B" w14:textId="7A02DD95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1749B43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526F7" w14:textId="26A3BF6B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987052"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</w:tr>
      <w:tr w:rsidR="00A832ED" w:rsidRPr="00077C7C" w14:paraId="4B07A08C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101F45D1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61A9A" w14:textId="3A816324" w:rsidR="00A832ED" w:rsidRPr="003F74F1" w:rsidRDefault="00625DEA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477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CF737D9" w14:textId="77777777" w:rsidR="00A832ED" w:rsidRPr="003F74F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326589F" w14:textId="5E936FB6" w:rsidR="00A832ED" w:rsidRPr="003F74F1" w:rsidRDefault="00625DEA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958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122AEF8" w14:textId="77777777" w:rsidR="00A832ED" w:rsidRPr="003F74F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F2673" w14:textId="5AFB8401" w:rsidR="00A832ED" w:rsidRPr="003F74F1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692F91F" w14:textId="77777777" w:rsidR="00A832ED" w:rsidRPr="003F74F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F6BF0F4" w14:textId="49109EB4" w:rsidR="00A832ED" w:rsidRPr="003F74F1" w:rsidRDefault="00625DEA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435</w:t>
            </w:r>
            <w:r w:rsidRPr="003F74F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077C7C" w14:paraId="6C115585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7EA707E0" w14:textId="1FBF6B92" w:rsidR="00A832ED" w:rsidRPr="00077C7C" w:rsidRDefault="007F0887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="00A832ED"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8E62797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6089B893" w14:textId="5DF65A6B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96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E7ACEC0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85A4C14" w14:textId="2625839C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86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6B257B2C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F33402" w14:textId="7E040356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81EEF4A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5CEDD6D" w14:textId="3467A171" w:rsidR="00A832ED" w:rsidRPr="00077C7C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182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077C7C" w14:paraId="4737A8D6" w14:textId="77777777" w:rsidTr="00D563D7">
        <w:trPr>
          <w:cantSplit/>
        </w:trPr>
        <w:tc>
          <w:tcPr>
            <w:tcW w:w="3409" w:type="dxa"/>
            <w:vAlign w:val="bottom"/>
            <w:hideMark/>
          </w:tcPr>
          <w:p w14:paraId="700AAE9F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64DA0BC3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1C021760" w14:textId="288262CC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83" w:type="dxa"/>
            <w:vAlign w:val="bottom"/>
          </w:tcPr>
          <w:p w14:paraId="1747880F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E3B542F" w14:textId="27A8C4F7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79" w:type="dxa"/>
          </w:tcPr>
          <w:p w14:paraId="35195369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7A1AFCC" w14:textId="7B00E66F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0E1F7FC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7F32DF9" w14:textId="79AC5ECA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712</w:t>
            </w:r>
          </w:p>
        </w:tc>
      </w:tr>
      <w:tr w:rsidR="00A832ED" w:rsidRPr="00077C7C" w14:paraId="10E23ABE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3D54F707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7F95A6D9" w14:textId="4F4472ED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2B2ED4D6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EA7CEEA" w14:textId="7C7813DB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46B9B130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CCF5188" w14:textId="6C953B9D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877B91B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4050D76" w14:textId="03A76F5B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832ED" w:rsidRPr="00077C7C" w14:paraId="244999D8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51F43A74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1734D28" w14:textId="0C8F2A98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F63C947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22D8927" w14:textId="2B5DE1BC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7F36745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FCDB48E" w14:textId="341CE9A7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1949A68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CF4540F" w14:textId="59D4B815" w:rsidR="00A832ED" w:rsidRPr="00077C7C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077C7C" w14:paraId="5DA353F0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369FB781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284FA702" w14:textId="5AAE666F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87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2C6B4B9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C0FCB23" w14:textId="2302306D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  <w:r w:rsidRPr="00A16F7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4F0E4D1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886FD5F" w14:textId="543C69A2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DB2D804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115D544" w14:textId="3094E2FF" w:rsidR="00A832ED" w:rsidRPr="00077C7C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157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077C7C" w14:paraId="0988C5CC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5DD80DE7" w14:textId="20A33311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 w:rsidR="00E7359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449A5074" w14:textId="78E9D1C4" w:rsidR="00A832ED" w:rsidRPr="00077C7C" w:rsidRDefault="00A16F73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F0D3D71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9FB06F1" w14:textId="1A868D78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9" w:type="dxa"/>
          </w:tcPr>
          <w:p w14:paraId="5E464528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8D8082A" w14:textId="1DD8FE20" w:rsidR="00A832ED" w:rsidRPr="00077C7C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Pr="0098705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22BE1E08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292EC86" w14:textId="5BF7BA69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A832ED" w:rsidRPr="00077C7C" w14:paraId="64734977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5F18D2FD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5663105F" w14:textId="79296ED5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3177EBE6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0A192CC" w14:textId="4BE69CFE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0A72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79" w:type="dxa"/>
          </w:tcPr>
          <w:p w14:paraId="31897773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1B83A5E" w14:textId="7E98EB42" w:rsidR="00A832ED" w:rsidRPr="00077C7C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3A3D57C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F41A568" w14:textId="76D0F418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0A729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A832ED" w:rsidRPr="00077C7C" w14:paraId="41005E51" w14:textId="77777777" w:rsidTr="00D563D7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35D64D65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7963FC7F" w14:textId="634B0464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83" w:type="dxa"/>
            <w:vAlign w:val="bottom"/>
          </w:tcPr>
          <w:p w14:paraId="0BDA880E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9A2348F" w14:textId="4843AB50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</w:t>
            </w:r>
            <w:r w:rsidR="000A7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9" w:type="dxa"/>
          </w:tcPr>
          <w:p w14:paraId="3EC749FC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E6E21EF" w14:textId="309DEBED" w:rsidR="00A832ED" w:rsidRPr="00077C7C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218C269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AE72842" w14:textId="67DB4D4C" w:rsidR="00A832ED" w:rsidRPr="00077C7C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</w:t>
            </w:r>
            <w:r w:rsidR="000A7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832ED" w:rsidRPr="00077C7C" w14:paraId="78EB7EC7" w14:textId="77777777" w:rsidTr="00D563D7">
        <w:trPr>
          <w:cantSplit/>
        </w:trPr>
        <w:tc>
          <w:tcPr>
            <w:tcW w:w="3409" w:type="dxa"/>
            <w:vAlign w:val="center"/>
          </w:tcPr>
          <w:p w14:paraId="462F2A75" w14:textId="77777777" w:rsidR="00A832ED" w:rsidRPr="00077C7C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A7CACF6" w14:textId="77777777" w:rsidR="00A832ED" w:rsidRPr="00077C7C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C0426C5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6501F66" w14:textId="77777777" w:rsidR="00A832ED" w:rsidRPr="00077C7C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AD138A3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776A1FA" w14:textId="77777777" w:rsidR="00A832ED" w:rsidRPr="00077C7C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D30C8B6" w14:textId="77777777" w:rsidR="00A832ED" w:rsidRPr="00077C7C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390E69A" w14:textId="77777777" w:rsidR="00A832ED" w:rsidRPr="00077C7C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32ED" w:rsidRPr="00FE1E01" w14:paraId="1F882AD7" w14:textId="77777777" w:rsidTr="00D563D7">
        <w:trPr>
          <w:cantSplit/>
        </w:trPr>
        <w:tc>
          <w:tcPr>
            <w:tcW w:w="3409" w:type="dxa"/>
            <w:vAlign w:val="center"/>
            <w:hideMark/>
          </w:tcPr>
          <w:p w14:paraId="7D6B9A84" w14:textId="77777777" w:rsidR="00A832ED" w:rsidRPr="00FE1E01" w:rsidRDefault="00A832ED" w:rsidP="00D56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413AE78" w14:textId="3E94B150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183" w:type="dxa"/>
            <w:vAlign w:val="bottom"/>
          </w:tcPr>
          <w:p w14:paraId="2218F674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2B39735" w14:textId="745DCCCB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9" w:type="dxa"/>
          </w:tcPr>
          <w:p w14:paraId="2EBCA8A4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69E73FF" w14:textId="19377FAF" w:rsidR="00A832ED" w:rsidRPr="00FE1E01" w:rsidRDefault="00987052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  <w:r w:rsidRPr="0098705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7D4BE00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789E0F7" w14:textId="66BA58E8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487</w:t>
            </w:r>
          </w:p>
        </w:tc>
      </w:tr>
    </w:tbl>
    <w:p w14:paraId="45E03C0B" w14:textId="77777777" w:rsidR="00A832ED" w:rsidRPr="00FE1E01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115"/>
        <w:rPr>
          <w:rFonts w:asciiTheme="majorBidi" w:hAnsiTheme="majorBidi" w:cstheme="majorBidi"/>
          <w:b/>
          <w:bCs/>
          <w:sz w:val="32"/>
          <w:szCs w:val="32"/>
        </w:rPr>
      </w:pPr>
    </w:p>
    <w:p w14:paraId="466C45D7" w14:textId="77777777" w:rsidR="00A832ED" w:rsidRPr="00FE1E01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 w:right="-115"/>
        <w:rPr>
          <w:rFonts w:asciiTheme="majorBidi" w:hAnsiTheme="majorBidi" w:cstheme="majorBidi"/>
          <w:b/>
          <w:bCs/>
          <w:sz w:val="30"/>
          <w:szCs w:val="30"/>
        </w:rPr>
      </w:pPr>
      <w:r w:rsidRPr="00FE1E0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0A7295" w:rsidRPr="00CB44D7" w14:paraId="48E16565" w14:textId="77777777" w:rsidTr="00CA768A">
        <w:trPr>
          <w:cantSplit/>
        </w:trPr>
        <w:tc>
          <w:tcPr>
            <w:tcW w:w="3409" w:type="dxa"/>
          </w:tcPr>
          <w:p w14:paraId="16D2FC04" w14:textId="77777777" w:rsidR="000A7295" w:rsidRPr="00CB44D7" w:rsidRDefault="000A729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758E8A3" w14:textId="07460DFA" w:rsidR="000A7295" w:rsidRDefault="000A7295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32ED" w:rsidRPr="00CB44D7" w14:paraId="63778BAF" w14:textId="77777777" w:rsidTr="000A38FB">
        <w:trPr>
          <w:cantSplit/>
        </w:trPr>
        <w:tc>
          <w:tcPr>
            <w:tcW w:w="3409" w:type="dxa"/>
          </w:tcPr>
          <w:p w14:paraId="14BE04E4" w14:textId="0F82A825" w:rsidR="00A832ED" w:rsidRPr="00CB44D7" w:rsidRDefault="000A7295" w:rsidP="000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28" w:type="dxa"/>
            <w:hideMark/>
          </w:tcPr>
          <w:p w14:paraId="58CE699B" w14:textId="77777777" w:rsidR="00A832ED" w:rsidRPr="00CB44D7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01B643CB" w14:textId="77777777" w:rsidR="00A832ED" w:rsidRPr="00CB44D7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53661D" w14:textId="77777777" w:rsidR="00A832ED" w:rsidRPr="00CB44D7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42813630" w14:textId="77777777" w:rsidR="00A832ED" w:rsidRPr="00CB44D7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72089D23" w14:textId="77777777" w:rsidR="00A832ED" w:rsidRPr="00CB44D7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F812F6A" w14:textId="77777777" w:rsidR="00A832ED" w:rsidRPr="00CB44D7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2A04DE56" w14:textId="77777777" w:rsidR="00A832ED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7D24124" w14:textId="77777777" w:rsidR="00A832ED" w:rsidRPr="00CB44D7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819C8E2" w14:textId="77777777" w:rsidR="00A832ED" w:rsidRPr="00CB44D7" w:rsidRDefault="00A832ED" w:rsidP="000A38FB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103C78E5" w14:textId="77777777" w:rsidR="00A832ED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F6A727" w14:textId="77777777" w:rsidR="00A832ED" w:rsidRPr="00CB44D7" w:rsidRDefault="00A832ED" w:rsidP="000A38F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32ED" w:rsidRPr="00FE1E01" w14:paraId="2C159EE5" w14:textId="77777777" w:rsidTr="000A38FB">
        <w:trPr>
          <w:cantSplit/>
        </w:trPr>
        <w:tc>
          <w:tcPr>
            <w:tcW w:w="3409" w:type="dxa"/>
            <w:vAlign w:val="center"/>
          </w:tcPr>
          <w:p w14:paraId="7C36B6FA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5A167F11" w14:textId="77777777" w:rsidR="00A832ED" w:rsidRPr="00CB44D7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7295" w:rsidRPr="00FE1E01" w14:paraId="38ECFF9C" w14:textId="77777777" w:rsidTr="000A38FB">
        <w:trPr>
          <w:cantSplit/>
        </w:trPr>
        <w:tc>
          <w:tcPr>
            <w:tcW w:w="3409" w:type="dxa"/>
            <w:vAlign w:val="center"/>
          </w:tcPr>
          <w:p w14:paraId="6A4E5F8D" w14:textId="628A0012" w:rsidR="000A7295" w:rsidRPr="00FE1E01" w:rsidRDefault="000A729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5758" w:type="dxa"/>
            <w:gridSpan w:val="7"/>
            <w:vAlign w:val="bottom"/>
          </w:tcPr>
          <w:p w14:paraId="5BB48F5E" w14:textId="77777777" w:rsidR="000A7295" w:rsidRDefault="000A7295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32ED" w:rsidRPr="00FE1E01" w14:paraId="4F78CF45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547D8A5C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6F31DD16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66FB83E2" w14:textId="44B99FC6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83" w:type="dxa"/>
            <w:vAlign w:val="bottom"/>
          </w:tcPr>
          <w:p w14:paraId="59FF6EB5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7470E64" w14:textId="6D052D79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79" w:type="dxa"/>
          </w:tcPr>
          <w:p w14:paraId="3BFFD6BD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DE447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B8B6CE8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EDDD672" w14:textId="0FDAA68C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968</w:t>
            </w:r>
          </w:p>
        </w:tc>
      </w:tr>
      <w:tr w:rsidR="00A832ED" w:rsidRPr="00FE1E01" w14:paraId="77044DF4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68B46DA5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F3C23" w14:textId="3197A791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A832ED"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183" w:type="dxa"/>
            <w:vAlign w:val="bottom"/>
          </w:tcPr>
          <w:p w14:paraId="4B130BD1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92991" w14:textId="17A3C106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179" w:type="dxa"/>
          </w:tcPr>
          <w:p w14:paraId="3E7C74F2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9F3684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1FB2E2F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79ECF" w14:textId="6B8AF248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A832ED"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</w:tr>
      <w:tr w:rsidR="00A832ED" w:rsidRPr="00FE1E01" w14:paraId="3E707436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7B2F72E9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85CCA" w14:textId="0C12DDDA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947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6EC8CDE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BE51889" w14:textId="5544E792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641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EEB0B39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A602C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0E8695A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1E74B8" w14:textId="3DF26653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FE1E01" w14:paraId="6DE44E33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48033747" w14:textId="77777777" w:rsidR="007F0887" w:rsidRPr="00077C7C" w:rsidRDefault="007F0887" w:rsidP="007F0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24132AD4" w14:textId="3E6C6DB1" w:rsidR="00A832ED" w:rsidRPr="00FE1E01" w:rsidRDefault="007F0887" w:rsidP="007F0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0E5EBA0C" w14:textId="04E3FCC0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3140638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23F8476" w14:textId="097BC288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45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9C96ED9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AE355A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9419237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3931D9F" w14:textId="6576ECDA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138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FE1E01" w14:paraId="0951B578" w14:textId="77777777" w:rsidTr="000A38FB">
        <w:trPr>
          <w:cantSplit/>
        </w:trPr>
        <w:tc>
          <w:tcPr>
            <w:tcW w:w="3409" w:type="dxa"/>
            <w:vAlign w:val="bottom"/>
            <w:hideMark/>
          </w:tcPr>
          <w:p w14:paraId="6A98FB07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09E3292B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6AAF0021" w14:textId="0CF893EF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183" w:type="dxa"/>
            <w:vAlign w:val="bottom"/>
          </w:tcPr>
          <w:p w14:paraId="56A4E3F4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EC9EC0C" w14:textId="2928783E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79" w:type="dxa"/>
          </w:tcPr>
          <w:p w14:paraId="73714B1E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C5BB808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5AFE7BE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85A3FE4" w14:textId="6BBE9AB9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</w:tr>
      <w:tr w:rsidR="00A832ED" w:rsidRPr="00FE1E01" w14:paraId="4B01D4A6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1EAB7372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32788E64" w14:textId="305BD58C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55FB7216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A549514" w14:textId="290E9F2E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09E7E700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095B076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99F60F5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257526C" w14:textId="59760DA1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A832ED" w:rsidRPr="00FE1E01" w14:paraId="37D4B5D8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2047AEDC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790BFD7E" w14:textId="0EAAFB25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C08C73A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7CFF108" w14:textId="762295E2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F5EAE80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E59423C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14EDA8D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9233C7F" w14:textId="3735D53E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FE1E01" w14:paraId="02D21621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7650F3E9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1AAA26AF" w14:textId="4DA4EE2E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97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C9AD6ED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B340349" w14:textId="0F672F1D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75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056EE269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9F09649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DC23493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E67E53C" w14:textId="4D5BF7AB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FE1E01" w14:paraId="387F6921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50A78F9B" w14:textId="2FEAEA05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2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 w:rsidR="00E73590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FE1E0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ในบริษัทร่วม</w:t>
            </w: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และการร่วมค้า</w:t>
            </w:r>
          </w:p>
        </w:tc>
        <w:tc>
          <w:tcPr>
            <w:tcW w:w="1328" w:type="dxa"/>
            <w:vAlign w:val="bottom"/>
          </w:tcPr>
          <w:p w14:paraId="473D202D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F083A4A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9B0D77D" w14:textId="47530DC5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9" w:type="dxa"/>
          </w:tcPr>
          <w:p w14:paraId="2047AF81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9249A36" w14:textId="70EC8260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C3D0C38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D0A8AE6" w14:textId="65B3B437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</w:tr>
      <w:tr w:rsidR="00A832ED" w:rsidRPr="00FE1E01" w14:paraId="3E5437DD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0AF0ED16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57C40D27" w14:textId="63338A73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173978CC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2DBE59B" w14:textId="1AD9A5B9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9042754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F6587F3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51D453B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EF594A4" w14:textId="49C7A42A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A832ED" w:rsidRPr="00FE1E01" w14:paraId="28549E83" w14:textId="77777777" w:rsidTr="000A38FB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3FEFDC6C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FE1E0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FE1E0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6FE7EB7B" w14:textId="188B1EB4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83" w:type="dxa"/>
            <w:vAlign w:val="bottom"/>
          </w:tcPr>
          <w:p w14:paraId="2F41BC21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7DB0DF1" w14:textId="78311069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</w:t>
            </w: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9B282C1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04F2CC2" w14:textId="528C59F1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0874F80E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A5CE1F1" w14:textId="4818DA9F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A832ED" w:rsidRPr="00FE1E01" w14:paraId="132C8EB0" w14:textId="77777777" w:rsidTr="000A38FB">
        <w:trPr>
          <w:cantSplit/>
        </w:trPr>
        <w:tc>
          <w:tcPr>
            <w:tcW w:w="3409" w:type="dxa"/>
            <w:vAlign w:val="center"/>
          </w:tcPr>
          <w:p w14:paraId="5151D7C3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BCF3B51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8236658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11A2898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39414E7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F2B8E8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64AC9810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527A59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32ED" w:rsidRPr="00FE1E01" w14:paraId="71F8667E" w14:textId="77777777" w:rsidTr="000A38FB">
        <w:trPr>
          <w:cantSplit/>
        </w:trPr>
        <w:tc>
          <w:tcPr>
            <w:tcW w:w="3409" w:type="dxa"/>
            <w:vAlign w:val="center"/>
            <w:hideMark/>
          </w:tcPr>
          <w:p w14:paraId="2F6AAE0F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2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FE1E0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FE1E0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AA4512A" w14:textId="2DD61E74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70" w:right="-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83" w:type="dxa"/>
            <w:vAlign w:val="bottom"/>
          </w:tcPr>
          <w:p w14:paraId="7CCA7851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76C73D" w14:textId="66D706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</w:t>
            </w: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DC66D44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5A9828" w14:textId="14C711E4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00FE1E0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1E8BF0D4" w14:textId="77777777" w:rsidR="00A832ED" w:rsidRPr="00FE1E01" w:rsidRDefault="00A832ED" w:rsidP="000A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9A2B4A0" w14:textId="6364A0AD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</w:tbl>
    <w:p w14:paraId="6180E017" w14:textId="7F6140D0" w:rsidR="00A832ED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510069D1" w14:textId="17E85351" w:rsidR="00730C26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46D0FC7A" w14:textId="5A72BB0C" w:rsidR="00730C26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7E7E9652" w14:textId="5959B542" w:rsidR="00730C26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618B8D5A" w14:textId="41BA9082" w:rsidR="00730C26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2D46AAC3" w14:textId="0B11C506" w:rsidR="00730C26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43C023E9" w14:textId="3D2E8C58" w:rsidR="00730C26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3DCAD89F" w14:textId="77777777" w:rsidR="00730C26" w:rsidRPr="00FE1E01" w:rsidRDefault="00730C26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9"/>
        <w:gridCol w:w="1431"/>
        <w:gridCol w:w="1188"/>
        <w:gridCol w:w="1170"/>
        <w:gridCol w:w="1152"/>
      </w:tblGrid>
      <w:tr w:rsidR="00705DC4" w:rsidRPr="00CB44D7" w14:paraId="62BBF076" w14:textId="77777777" w:rsidTr="008B5CBE">
        <w:trPr>
          <w:cantSplit/>
          <w:tblHeader/>
        </w:trPr>
        <w:tc>
          <w:tcPr>
            <w:tcW w:w="3150" w:type="dxa"/>
          </w:tcPr>
          <w:p w14:paraId="78E248B5" w14:textId="77777777" w:rsidR="00705DC4" w:rsidRPr="00CB44D7" w:rsidRDefault="00705DC4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5"/>
          </w:tcPr>
          <w:p w14:paraId="11D2E586" w14:textId="796E0981" w:rsidR="00705DC4" w:rsidRDefault="00705DC4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32ED" w:rsidRPr="00CB44D7" w14:paraId="2C28307C" w14:textId="77777777" w:rsidTr="000A38FB">
        <w:trPr>
          <w:cantSplit/>
          <w:tblHeader/>
        </w:trPr>
        <w:tc>
          <w:tcPr>
            <w:tcW w:w="3150" w:type="dxa"/>
          </w:tcPr>
          <w:p w14:paraId="2821B6FC" w14:textId="77777777" w:rsidR="00A832ED" w:rsidRPr="00CB44D7" w:rsidRDefault="00A832ED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075B937" w14:textId="77777777" w:rsidR="00A832ED" w:rsidRPr="00CB44D7" w:rsidRDefault="00A832ED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D7FC5C7" w14:textId="5C955723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  <w:r w:rsidR="00D56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431" w:type="dxa"/>
            <w:hideMark/>
          </w:tcPr>
          <w:p w14:paraId="347EB9D2" w14:textId="7D78EC78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  <w:r w:rsidR="00D56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188" w:type="dxa"/>
          </w:tcPr>
          <w:p w14:paraId="7CAB8F84" w14:textId="77777777" w:rsidR="00A832ED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5CADC02D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44D7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70" w:type="dxa"/>
          </w:tcPr>
          <w:p w14:paraId="10B256B1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52" w:type="dxa"/>
          </w:tcPr>
          <w:p w14:paraId="24B47DB3" w14:textId="77777777" w:rsidR="00A832ED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6F4C0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32ED" w:rsidRPr="00FE1E01" w14:paraId="2835A1D8" w14:textId="77777777" w:rsidTr="000A38FB">
        <w:trPr>
          <w:cantSplit/>
          <w:tblHeader/>
        </w:trPr>
        <w:tc>
          <w:tcPr>
            <w:tcW w:w="3150" w:type="dxa"/>
            <w:vAlign w:val="bottom"/>
          </w:tcPr>
          <w:p w14:paraId="1CD8CA82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3DD9F50" w14:textId="77777777" w:rsidR="00A832ED" w:rsidRPr="00AB0FF2" w:rsidRDefault="00A832ED" w:rsidP="000A38FB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832ED" w:rsidRPr="000A7295" w14:paraId="3E6A509C" w14:textId="77777777" w:rsidTr="000A38FB">
        <w:trPr>
          <w:cantSplit/>
        </w:trPr>
        <w:tc>
          <w:tcPr>
            <w:tcW w:w="3150" w:type="dxa"/>
            <w:vAlign w:val="bottom"/>
            <w:hideMark/>
          </w:tcPr>
          <w:p w14:paraId="2C8EB6E2" w14:textId="490C7A69" w:rsidR="00A832ED" w:rsidRPr="000A7295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C439B"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="003C439B"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9" w:type="dxa"/>
            <w:vAlign w:val="bottom"/>
          </w:tcPr>
          <w:p w14:paraId="7A0AC6A7" w14:textId="77777777" w:rsidR="00A832ED" w:rsidRPr="000A7295" w:rsidRDefault="00A832ED" w:rsidP="000A38FB">
            <w:pPr>
              <w:pStyle w:val="acctfourfigures"/>
              <w:keepNext/>
              <w:tabs>
                <w:tab w:val="clear" w:pos="765"/>
                <w:tab w:val="decimal" w:pos="990"/>
              </w:tabs>
              <w:spacing w:line="240" w:lineRule="auto"/>
              <w:ind w:left="-72" w:right="86"/>
              <w:outlineLvl w:val="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vAlign w:val="bottom"/>
          </w:tcPr>
          <w:p w14:paraId="0A73EA9C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1BFC128E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6087AF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4223F6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832ED" w:rsidRPr="00FE1E01" w14:paraId="57E6684B" w14:textId="77777777" w:rsidTr="000A38FB">
        <w:trPr>
          <w:cantSplit/>
        </w:trPr>
        <w:tc>
          <w:tcPr>
            <w:tcW w:w="3150" w:type="dxa"/>
            <w:vAlign w:val="bottom"/>
          </w:tcPr>
          <w:p w14:paraId="0FA34C04" w14:textId="7BB054DF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right="-435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269" w:type="dxa"/>
            <w:vAlign w:val="bottom"/>
          </w:tcPr>
          <w:p w14:paraId="06A7E9AF" w14:textId="1084FC88" w:rsidR="00A832ED" w:rsidRPr="00FE1E01" w:rsidRDefault="00F24AA0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1" w:type="dxa"/>
            <w:vAlign w:val="bottom"/>
          </w:tcPr>
          <w:p w14:paraId="72BC82D6" w14:textId="5721B94A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188" w:type="dxa"/>
            <w:vAlign w:val="bottom"/>
          </w:tcPr>
          <w:p w14:paraId="44F448A6" w14:textId="14BA624A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170" w:type="dxa"/>
            <w:vAlign w:val="bottom"/>
          </w:tcPr>
          <w:p w14:paraId="6A93DA59" w14:textId="705823FC" w:rsidR="00A832ED" w:rsidRPr="00FE1E01" w:rsidRDefault="00F24AA0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452C8490" w14:textId="6ED59192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886</w:t>
            </w:r>
          </w:p>
        </w:tc>
      </w:tr>
      <w:tr w:rsidR="00A832ED" w:rsidRPr="00FE1E01" w14:paraId="05A5A74E" w14:textId="77777777" w:rsidTr="000A38FB">
        <w:trPr>
          <w:cantSplit/>
          <w:trHeight w:val="318"/>
        </w:trPr>
        <w:tc>
          <w:tcPr>
            <w:tcW w:w="3150" w:type="dxa"/>
            <w:vAlign w:val="bottom"/>
            <w:hideMark/>
          </w:tcPr>
          <w:p w14:paraId="3D3BF93C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FE1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40D55388" w14:textId="573237F0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31" w:type="dxa"/>
            <w:vAlign w:val="bottom"/>
          </w:tcPr>
          <w:p w14:paraId="52F24EFD" w14:textId="172FA707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188" w:type="dxa"/>
            <w:vAlign w:val="bottom"/>
          </w:tcPr>
          <w:p w14:paraId="34CD1DCC" w14:textId="146EA1AD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170" w:type="dxa"/>
            <w:vAlign w:val="bottom"/>
          </w:tcPr>
          <w:p w14:paraId="3BFCE570" w14:textId="6F638CDB" w:rsidR="00A832ED" w:rsidRPr="00FE1E01" w:rsidRDefault="00F24AA0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96</w:t>
            </w:r>
            <w:r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6FFADAB8" w14:textId="2B177F29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998</w:t>
            </w:r>
          </w:p>
        </w:tc>
      </w:tr>
      <w:tr w:rsidR="00A832ED" w:rsidRPr="00FE1E01" w14:paraId="3343D170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0B0F36F9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69" w:type="dxa"/>
            <w:vAlign w:val="bottom"/>
          </w:tcPr>
          <w:p w14:paraId="61BCAEAB" w14:textId="44B01A0F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31" w:type="dxa"/>
            <w:vAlign w:val="bottom"/>
          </w:tcPr>
          <w:p w14:paraId="1E85C983" w14:textId="375F29F9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8583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88" w:type="dxa"/>
            <w:vAlign w:val="bottom"/>
          </w:tcPr>
          <w:p w14:paraId="0D9075F1" w14:textId="0A5FE9AC" w:rsidR="00A832ED" w:rsidRPr="00FE1E01" w:rsidRDefault="00485837" w:rsidP="00485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A095FBC" w14:textId="55FBB123" w:rsidR="00A832ED" w:rsidRPr="00FE1E01" w:rsidRDefault="00A61345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3C439B"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52" w:type="dxa"/>
            <w:vAlign w:val="bottom"/>
          </w:tcPr>
          <w:p w14:paraId="54AAB08C" w14:textId="53BF3681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F24AA0" w:rsidRPr="00F24AA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541</w:t>
            </w:r>
          </w:p>
        </w:tc>
      </w:tr>
      <w:tr w:rsidR="00730C26" w:rsidRPr="00A645BC" w14:paraId="4E2EF229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1B56AE49" w14:textId="77777777" w:rsidR="00730C26" w:rsidRPr="00A645BC" w:rsidRDefault="00730C26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6768E4EF" w14:textId="77777777" w:rsidR="00730C26" w:rsidRPr="00A645BC" w:rsidRDefault="00730C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3E238A6D" w14:textId="77777777" w:rsidR="00730C26" w:rsidRPr="00A645BC" w:rsidRDefault="00730C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4825D1F" w14:textId="77777777" w:rsidR="00730C26" w:rsidRPr="00A645BC" w:rsidRDefault="00730C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3B732F" w14:textId="77777777" w:rsidR="00730C26" w:rsidRPr="00A645BC" w:rsidRDefault="00730C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BBEB4E8" w14:textId="77777777" w:rsidR="00730C26" w:rsidRPr="00A645BC" w:rsidRDefault="00730C26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832ED" w:rsidRPr="000A7295" w14:paraId="4361CBE8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4BC682B7" w14:textId="01641F34" w:rsidR="00A832ED" w:rsidRPr="000A7295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3C439B"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มีนาคม </w:t>
            </w:r>
            <w:r w:rsidR="003C439B"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9" w:type="dxa"/>
            <w:vAlign w:val="bottom"/>
          </w:tcPr>
          <w:p w14:paraId="199175D5" w14:textId="77777777" w:rsidR="00A832ED" w:rsidRPr="000A7295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C622D90" w14:textId="77777777" w:rsidR="00A832ED" w:rsidRPr="000A7295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7AEE90" w14:textId="77777777" w:rsidR="00A832ED" w:rsidRPr="000A7295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EF0E4" w14:textId="77777777" w:rsidR="00A832ED" w:rsidRPr="000A7295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E0C27DB" w14:textId="77777777" w:rsidR="00A832ED" w:rsidRPr="000A7295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832ED" w:rsidRPr="00FE1E01" w14:paraId="0E936C49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19D86AD6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เงินลงทุนในการร่วมค้าและบริษัทร่วม</w:t>
            </w:r>
          </w:p>
        </w:tc>
        <w:tc>
          <w:tcPr>
            <w:tcW w:w="1269" w:type="dxa"/>
            <w:vAlign w:val="bottom"/>
          </w:tcPr>
          <w:p w14:paraId="1E874845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1" w:type="dxa"/>
            <w:vAlign w:val="bottom"/>
          </w:tcPr>
          <w:p w14:paraId="46EC3F34" w14:textId="600085C2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188" w:type="dxa"/>
            <w:vAlign w:val="bottom"/>
          </w:tcPr>
          <w:p w14:paraId="70419A4F" w14:textId="2CA0BBF9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1170" w:type="dxa"/>
            <w:vAlign w:val="bottom"/>
          </w:tcPr>
          <w:p w14:paraId="1FC9C289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1A38C2BC" w14:textId="0A014746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706</w:t>
            </w:r>
          </w:p>
        </w:tc>
      </w:tr>
      <w:tr w:rsidR="00A832ED" w:rsidRPr="00FE1E01" w14:paraId="09DA7CA8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48ADD2A8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FE1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4F776254" w14:textId="674C1318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431" w:type="dxa"/>
            <w:vAlign w:val="bottom"/>
          </w:tcPr>
          <w:p w14:paraId="32040E8D" w14:textId="2DC25AEE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188" w:type="dxa"/>
            <w:vAlign w:val="bottom"/>
          </w:tcPr>
          <w:p w14:paraId="60AF0F7D" w14:textId="6B2D73CF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08</w:t>
            </w:r>
            <w:r w:rsidR="004942FE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36F20733" w14:textId="7349729B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52" w:type="dxa"/>
            <w:vAlign w:val="bottom"/>
          </w:tcPr>
          <w:p w14:paraId="7E0B12BB" w14:textId="209D2A26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255</w:t>
            </w:r>
          </w:p>
        </w:tc>
      </w:tr>
      <w:tr w:rsidR="00A832ED" w:rsidRPr="00FE1E01" w14:paraId="54CD78A1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6FFE3BEC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69" w:type="dxa"/>
            <w:vAlign w:val="bottom"/>
          </w:tcPr>
          <w:p w14:paraId="074DB7F6" w14:textId="137F120A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31" w:type="dxa"/>
            <w:vAlign w:val="bottom"/>
          </w:tcPr>
          <w:p w14:paraId="4B970925" w14:textId="2F6887E9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left="-11" w:right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188" w:type="dxa"/>
            <w:vAlign w:val="bottom"/>
          </w:tcPr>
          <w:p w14:paraId="7C46B3CB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6C6D67" w14:textId="77777777" w:rsidR="00A832ED" w:rsidRPr="00FE1E01" w:rsidRDefault="00A832ED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3DADEF98" w14:textId="41114F87" w:rsidR="00A832ED" w:rsidRPr="00FE1E01" w:rsidRDefault="003C439B" w:rsidP="0073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832ED" w:rsidRPr="00FE1E0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C439B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</w:p>
        </w:tc>
      </w:tr>
    </w:tbl>
    <w:p w14:paraId="639F5F19" w14:textId="387B09AD" w:rsidR="00ED1A5F" w:rsidRDefault="00ED1A5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632EFDAD" w14:textId="244F062A" w:rsidR="00F3000E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3000E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6AC3C06" w14:textId="77777777" w:rsidR="00B704F0" w:rsidRPr="00F3000E" w:rsidRDefault="00B704F0" w:rsidP="00B704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E5178F9" w14:textId="22731CED" w:rsidR="00F3000E" w:rsidRPr="008A6EB3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A6EB3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บริษัทไม่มีหุ้นสามัญเทียบเท่าปรับลดในระหว่างงวดสามเดือนสิ้นสุดวันที่ </w:t>
      </w:r>
      <w:r w:rsidR="00A746EE" w:rsidRPr="008A6EB3">
        <w:rPr>
          <w:rFonts w:asciiTheme="majorBidi" w:eastAsia="MS Mincho" w:hAnsiTheme="majorBidi" w:cstheme="majorBidi"/>
          <w:sz w:val="30"/>
          <w:szCs w:val="30"/>
        </w:rPr>
        <w:t>31</w:t>
      </w:r>
      <w:r w:rsidRPr="008A6EB3">
        <w:rPr>
          <w:rFonts w:asciiTheme="majorBidi" w:eastAsia="MS Mincho" w:hAnsiTheme="majorBidi" w:cstheme="majorBidi"/>
          <w:sz w:val="30"/>
          <w:szCs w:val="30"/>
          <w:cs/>
        </w:rPr>
        <w:t xml:space="preserve"> มีนาคม </w:t>
      </w:r>
      <w:r w:rsidR="00A746EE" w:rsidRPr="008A6EB3">
        <w:rPr>
          <w:rFonts w:asciiTheme="majorBidi" w:eastAsia="MS Mincho" w:hAnsiTheme="majorBidi" w:cstheme="majorBidi"/>
          <w:sz w:val="30"/>
          <w:szCs w:val="30"/>
        </w:rPr>
        <w:t>2565</w:t>
      </w:r>
      <w:r w:rsidRPr="008A6EB3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746EE" w:rsidRPr="008A6EB3">
        <w:rPr>
          <w:rFonts w:asciiTheme="majorBidi" w:eastAsia="MS Mincho" w:hAnsiTheme="majorBidi" w:cstheme="majorBidi"/>
          <w:sz w:val="30"/>
          <w:szCs w:val="30"/>
        </w:rPr>
        <w:t>2564</w:t>
      </w:r>
      <w:r w:rsidRPr="008A6EB3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ดังนั้นจึงไม่มีผลกระทบต่อกำไรต่อหุ้นปรับลด</w:t>
      </w:r>
    </w:p>
    <w:p w14:paraId="44ABAE83" w14:textId="77777777" w:rsidR="00C81EAD" w:rsidRPr="00C81EAD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6218FA8" w14:textId="2007BB0B" w:rsidR="007618BA" w:rsidRPr="00686947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0A7295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7970BE2" w14:textId="2E227285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0A729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4A7F9DEC" w14:textId="77777777" w:rsidR="00936A0A" w:rsidRPr="000A7295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0A729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ลูกหนี้ภาษีมูลค่าเพิ่ม เจ้าหนี้การค้า เจ้าหนี้อื่น เจ้าหนี้ผู้รับเหมาก่อสร้าง ซึ่งวัดมูลค่าด้วยราคาทุน</w:t>
      </w:r>
      <w:r w:rsidRPr="000A7295">
        <w:rPr>
          <w:rFonts w:asciiTheme="majorBidi" w:eastAsia="MS Mincho" w:hAnsiTheme="majorBidi" w:cstheme="majorBidi"/>
          <w:sz w:val="30"/>
          <w:szCs w:val="30"/>
        </w:rPr>
        <w:br/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0A7295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6F53F0CB" w14:textId="4A349E8A" w:rsidR="007618BA" w:rsidRPr="000A7295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0A7295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0A7295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0A7295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59EFD203" w14:textId="77777777" w:rsidR="009304FC" w:rsidRPr="000A7295" w:rsidRDefault="009304FC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77620082" w14:textId="77777777" w:rsidR="00E73590" w:rsidRDefault="00E7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E929AB" w:rsidRPr="00E73590" w14:paraId="40317AA7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7D90D89E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143FDA2F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639758AB" w14:textId="007FEC20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929AB" w:rsidRPr="00E73590" w14:paraId="59DCF26B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32C46CDB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3374E379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47671C" w14:textId="3A3950D9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4B61F5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AB5C1E9" w14:textId="4A21983A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929AB" w:rsidRPr="00E73590" w14:paraId="4C88EF2A" w14:textId="77777777" w:rsidTr="00E929AB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6EEB7321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3A86F8D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93F8CB1" w14:textId="6C25630B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76053FCF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3FCE4A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37DBEDB9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B3BA801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0AA8E105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0BCD2834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88C0CE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FD72A9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929AB" w:rsidRPr="00E929AB" w14:paraId="07775AF2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51F8C278" w14:textId="77777777" w:rsidR="00E929AB" w:rsidRPr="00E929AB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A622808" w14:textId="77777777" w:rsidR="00E929AB" w:rsidRPr="00E929AB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5F48D099" w14:textId="461D1197" w:rsidR="00E929AB" w:rsidRPr="00E929AB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E929AB" w:rsidRPr="00E73590" w14:paraId="3EE6511D" w14:textId="77777777" w:rsidTr="00E929AB">
        <w:trPr>
          <w:trHeight w:val="261"/>
        </w:trPr>
        <w:tc>
          <w:tcPr>
            <w:tcW w:w="2880" w:type="dxa"/>
          </w:tcPr>
          <w:p w14:paraId="12B7796E" w14:textId="7F4ADE91" w:rsidR="00E929AB" w:rsidRPr="00E73590" w:rsidRDefault="00E929AB" w:rsidP="00A746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46060EC" w14:textId="77777777" w:rsidR="00E929AB" w:rsidRPr="00E73590" w:rsidRDefault="00E929AB" w:rsidP="00A746E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0733B8A" w14:textId="77777777" w:rsidR="00E929AB" w:rsidRPr="00E73590" w:rsidRDefault="00E929AB" w:rsidP="00A746E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FF600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F9A7ED4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0083A6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FC76214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0A6CE2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000F37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548726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CD1924C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0846B9B1" w14:textId="77777777" w:rsidTr="00E929AB">
        <w:trPr>
          <w:trHeight w:val="261"/>
        </w:trPr>
        <w:tc>
          <w:tcPr>
            <w:tcW w:w="2880" w:type="dxa"/>
            <w:vAlign w:val="bottom"/>
            <w:hideMark/>
          </w:tcPr>
          <w:p w14:paraId="6CC0B876" w14:textId="116DE05D" w:rsidR="00E929AB" w:rsidRPr="00E73590" w:rsidRDefault="00E929AB" w:rsidP="00A746E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0312FA34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A153BFD" w14:textId="254B8D82" w:rsidR="00E929AB" w:rsidRPr="00E73590" w:rsidRDefault="00E929AB" w:rsidP="00A746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AB1AFF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1617AA8" w14:textId="1B4E48CC" w:rsidR="00E929AB" w:rsidRPr="00E73590" w:rsidRDefault="00E929AB" w:rsidP="00A746E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AB434A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C4159EE" w14:textId="588256F1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23D674" w14:textId="77777777" w:rsidR="00E929AB" w:rsidRPr="00E73590" w:rsidRDefault="00E929AB" w:rsidP="00A746E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E6F590" w14:textId="2C94836A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674B7C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C7BA67" w14:textId="2824F33F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2B1E6117" w14:textId="77777777" w:rsidTr="00E929AB">
        <w:trPr>
          <w:trHeight w:val="261"/>
        </w:trPr>
        <w:tc>
          <w:tcPr>
            <w:tcW w:w="2880" w:type="dxa"/>
            <w:hideMark/>
          </w:tcPr>
          <w:p w14:paraId="08B13BC2" w14:textId="3C5CC59E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F51EF4A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55E4FD" w14:textId="760584D0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B3EA876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DD17596" w14:textId="25F97F3B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98B03F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7AE0F92" w14:textId="4C5F2D70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B980DBC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353B9E4" w14:textId="5583B7DC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0F3C70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98E8202" w14:textId="774CEF84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929AB" w:rsidRPr="00E73590" w14:paraId="0ED9245E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6FAE3C29" w14:textId="6248938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D7F8A8E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F35B55" w14:textId="4A88061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  <w:vAlign w:val="bottom"/>
          </w:tcPr>
          <w:p w14:paraId="1303750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6ACE995" w14:textId="6F92BF24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89B0E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54D08B" w14:textId="7A5EF288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  <w:vAlign w:val="bottom"/>
          </w:tcPr>
          <w:p w14:paraId="3BD14A49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1BB652" w14:textId="393167A9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E65E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807D090" w14:textId="5D8DA4E5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E929AB" w:rsidRPr="00E73590" w14:paraId="2FB6DE44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684C98B6" w14:textId="77777777" w:rsidR="00E929AB" w:rsidRPr="00E73590" w:rsidRDefault="00E929AB" w:rsidP="00E929AB">
            <w:pPr>
              <w:pStyle w:val="ListParagraph"/>
              <w:ind w:left="340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85DA549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9AB18B" w14:textId="77777777" w:rsidR="00E929AB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9FB0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640646F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59B9D6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03B1377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66BC6F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157C011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7052E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6290BCF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2CF4DBD3" w14:textId="77777777" w:rsidTr="00E929AB">
        <w:trPr>
          <w:trHeight w:val="261"/>
        </w:trPr>
        <w:tc>
          <w:tcPr>
            <w:tcW w:w="2880" w:type="dxa"/>
          </w:tcPr>
          <w:p w14:paraId="1D01825E" w14:textId="536F56C1" w:rsidR="00E929AB" w:rsidRPr="00E73590" w:rsidRDefault="00E929AB" w:rsidP="00E735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09C6EC0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51A28E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D5DD2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1920A84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AA52A2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30D1D1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EE04E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03F2B26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715D1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BCB191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7D1700A0" w14:textId="77777777" w:rsidTr="00E929AB">
        <w:trPr>
          <w:trHeight w:val="261"/>
        </w:trPr>
        <w:tc>
          <w:tcPr>
            <w:tcW w:w="2880" w:type="dxa"/>
            <w:vAlign w:val="bottom"/>
            <w:hideMark/>
          </w:tcPr>
          <w:p w14:paraId="48A1F775" w14:textId="77777777" w:rsidR="00E929AB" w:rsidRPr="00E73590" w:rsidRDefault="00E929AB" w:rsidP="00E73590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5AB9F033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40C5AC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EC159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9057EAD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D9827F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D701F32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69B1EE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EDBDF89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B7013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A7528F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563B8DBA" w14:textId="77777777" w:rsidTr="00E929AB">
        <w:trPr>
          <w:trHeight w:val="261"/>
        </w:trPr>
        <w:tc>
          <w:tcPr>
            <w:tcW w:w="2880" w:type="dxa"/>
            <w:hideMark/>
          </w:tcPr>
          <w:p w14:paraId="768001AB" w14:textId="7777777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BC3860E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FABCE0" w14:textId="265A5268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C2CA58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7D7292C" w14:textId="6BBBB792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5363DD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2AD7D3" w14:textId="278B4B3C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CA6788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6A4900" w14:textId="37629816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7F782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31C410" w14:textId="1DFBCE78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929AB" w:rsidRPr="00E73590" w14:paraId="5B066731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45B8F269" w14:textId="7777777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08596652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8B6FFA6" w14:textId="35F690F1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36" w:type="dxa"/>
            <w:vAlign w:val="bottom"/>
          </w:tcPr>
          <w:p w14:paraId="4F7A756B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7F77C37" w14:textId="1B7E40AC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650480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A6A7705" w14:textId="25D21224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236" w:type="dxa"/>
            <w:vAlign w:val="bottom"/>
          </w:tcPr>
          <w:p w14:paraId="5164D075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9E09F3" w14:textId="5C7147BA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062E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10F1787" w14:textId="602C8CEF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</w:tbl>
    <w:p w14:paraId="258E9B4E" w14:textId="77777777" w:rsidR="00E73590" w:rsidRDefault="00E73590" w:rsidP="000A729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8C7214" w14:textId="39A66711" w:rsidR="00A51F9A" w:rsidRPr="000A7295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0A7295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t>การวัดมูลค่ายุติธรรม</w:t>
      </w:r>
    </w:p>
    <w:p w14:paraId="2F530967" w14:textId="77777777" w:rsidR="009304FC" w:rsidRPr="00A645BC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7C015A8E" w14:textId="5E32DE30" w:rsidR="00A51F9A" w:rsidRPr="0014167B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1416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C439B" w:rsidRPr="0014167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416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1416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1416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082C19C" w14:textId="77777777" w:rsidR="00730C26" w:rsidRPr="00A645BC" w:rsidRDefault="00730C26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</w:pPr>
    </w:p>
    <w:p w14:paraId="3779E911" w14:textId="77777777" w:rsidR="00E929AB" w:rsidRDefault="00E92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0081B79" w14:textId="7117C1FD" w:rsidR="0002780D" w:rsidRPr="00686947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8715A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8715AF" w:rsidRPr="008715AF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7777777" w:rsidR="00782DBA" w:rsidRPr="00A645BC" w:rsidRDefault="00782DBA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0C603A0E" w14:textId="069B9955" w:rsidR="00917033" w:rsidRPr="00E73590" w:rsidRDefault="00917033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7359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6269471C" w14:textId="636C078F" w:rsidR="00217517" w:rsidRPr="00A645BC" w:rsidRDefault="00217517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tbl>
      <w:tblPr>
        <w:tblW w:w="917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1"/>
        <w:gridCol w:w="1152"/>
        <w:gridCol w:w="183"/>
        <w:gridCol w:w="1150"/>
        <w:gridCol w:w="182"/>
        <w:gridCol w:w="1152"/>
        <w:gridCol w:w="171"/>
        <w:gridCol w:w="1150"/>
      </w:tblGrid>
      <w:tr w:rsidR="00D62EA5" w:rsidRPr="00EF35B2" w14:paraId="0313E61B" w14:textId="77777777" w:rsidTr="00D62EA5">
        <w:trPr>
          <w:tblHeader/>
        </w:trPr>
        <w:tc>
          <w:tcPr>
            <w:tcW w:w="2198" w:type="pct"/>
            <w:vAlign w:val="bottom"/>
          </w:tcPr>
          <w:p w14:paraId="0DE95C07" w14:textId="77777777" w:rsidR="00D62EA5" w:rsidRPr="00EF35B2" w:rsidRDefault="00D62EA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shd w:val="clear" w:color="auto" w:fill="auto"/>
            <w:vAlign w:val="bottom"/>
          </w:tcPr>
          <w:p w14:paraId="58922AD0" w14:textId="1972DA41" w:rsidR="00D62EA5" w:rsidRPr="003C439B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A814094" w14:textId="77777777" w:rsidR="00D62EA5" w:rsidRPr="00336131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bottom"/>
          </w:tcPr>
          <w:p w14:paraId="3C437608" w14:textId="0957099D" w:rsidR="00D62EA5" w:rsidRPr="003C439B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3D7" w:rsidRPr="00EF35B2" w14:paraId="3478D108" w14:textId="77777777" w:rsidTr="00D62EA5">
        <w:trPr>
          <w:tblHeader/>
        </w:trPr>
        <w:tc>
          <w:tcPr>
            <w:tcW w:w="2198" w:type="pct"/>
            <w:vAlign w:val="bottom"/>
          </w:tcPr>
          <w:p w14:paraId="62F51B55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026815D" w14:textId="1171EAD2" w:rsidR="00336131" w:rsidRPr="00336131" w:rsidRDefault="003C439B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03DC5CC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2CD9E413" w14:textId="6C099B84" w:rsidR="00336131" w:rsidRPr="00336131" w:rsidRDefault="003C439B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336131"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E0F72E3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1B73AF7" w14:textId="640406EF" w:rsidR="00336131" w:rsidRPr="00336131" w:rsidRDefault="003C439B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D5E0108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A5A4794" w14:textId="31334613" w:rsidR="00336131" w:rsidRPr="00336131" w:rsidRDefault="003C439B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39B">
              <w:rPr>
                <w:rFonts w:ascii="Angsana New" w:hAnsi="Angsana New"/>
                <w:sz w:val="30"/>
                <w:szCs w:val="30"/>
              </w:rPr>
              <w:t>31</w:t>
            </w:r>
            <w:r w:rsidR="00336131"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563D7" w:rsidRPr="00EF35B2" w14:paraId="1D0A6C61" w14:textId="77777777" w:rsidTr="00D62EA5">
        <w:trPr>
          <w:tblHeader/>
        </w:trPr>
        <w:tc>
          <w:tcPr>
            <w:tcW w:w="2198" w:type="pct"/>
            <w:vAlign w:val="bottom"/>
          </w:tcPr>
          <w:p w14:paraId="19F7F8B3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590CA7DE" w14:textId="078BD182" w:rsidR="00336131" w:rsidRPr="00336131" w:rsidRDefault="003C439B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39B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590DC5E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162F17E" w14:textId="51BDBA31" w:rsidR="00336131" w:rsidRPr="00336131" w:rsidRDefault="003C439B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39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BD74577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C90C623" w14:textId="779715E9" w:rsidR="00336131" w:rsidRPr="00336131" w:rsidRDefault="003C439B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39B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90E19BC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5CFE2626" w14:textId="31DF67B0" w:rsidR="00336131" w:rsidRPr="00336131" w:rsidRDefault="003C439B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39B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D62EA5" w:rsidRPr="00EF35B2" w14:paraId="4F80BC24" w14:textId="77777777" w:rsidTr="00D62EA5">
        <w:trPr>
          <w:tblHeader/>
        </w:trPr>
        <w:tc>
          <w:tcPr>
            <w:tcW w:w="2198" w:type="pct"/>
            <w:vAlign w:val="bottom"/>
          </w:tcPr>
          <w:p w14:paraId="07AED56F" w14:textId="77777777" w:rsidR="00D62EA5" w:rsidRPr="00EF35B2" w:rsidRDefault="00D62EA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  <w:shd w:val="clear" w:color="auto" w:fill="auto"/>
            <w:vAlign w:val="bottom"/>
          </w:tcPr>
          <w:p w14:paraId="266A1A53" w14:textId="1A8E9C47" w:rsidR="00D62EA5" w:rsidRPr="003C439B" w:rsidRDefault="00D62EA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0C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563D7" w:rsidRPr="009213C1" w14:paraId="58E2C12B" w14:textId="77777777" w:rsidTr="00D563D7">
        <w:tc>
          <w:tcPr>
            <w:tcW w:w="2198" w:type="pct"/>
          </w:tcPr>
          <w:p w14:paraId="33EC8048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8" w:type="pct"/>
            <w:vAlign w:val="bottom"/>
          </w:tcPr>
          <w:p w14:paraId="13022918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54EF3683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80B33A7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" w:type="pct"/>
            <w:vAlign w:val="bottom"/>
          </w:tcPr>
          <w:p w14:paraId="60C9755E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BA87FFA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7A4251B7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D45C6A6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63D7" w:rsidRPr="00EF35B2" w14:paraId="76A153AE" w14:textId="77777777" w:rsidTr="00D563D7">
        <w:tc>
          <w:tcPr>
            <w:tcW w:w="2198" w:type="pct"/>
          </w:tcPr>
          <w:p w14:paraId="0E1979E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8" w:type="pct"/>
            <w:vAlign w:val="bottom"/>
          </w:tcPr>
          <w:p w14:paraId="02670A69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4607100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7FF7528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vAlign w:val="bottom"/>
          </w:tcPr>
          <w:p w14:paraId="3E3E2D03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51AFBE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42CFFC31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00ABA7E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63D7" w:rsidRPr="00EF35B2" w14:paraId="15DD5795" w14:textId="77777777" w:rsidTr="00D563D7">
        <w:tc>
          <w:tcPr>
            <w:tcW w:w="2198" w:type="pct"/>
          </w:tcPr>
          <w:p w14:paraId="2614273C" w14:textId="7886921C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35B2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28" w:type="pct"/>
            <w:vAlign w:val="bottom"/>
          </w:tcPr>
          <w:p w14:paraId="6E31E75C" w14:textId="6CE6D103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88</w:t>
            </w:r>
          </w:p>
        </w:tc>
        <w:tc>
          <w:tcPr>
            <w:tcW w:w="100" w:type="pct"/>
            <w:vAlign w:val="bottom"/>
          </w:tcPr>
          <w:p w14:paraId="0B85A7F7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18965CE" w14:textId="08FA8233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93</w:t>
            </w:r>
          </w:p>
        </w:tc>
        <w:tc>
          <w:tcPr>
            <w:tcW w:w="99" w:type="pct"/>
            <w:vAlign w:val="bottom"/>
          </w:tcPr>
          <w:p w14:paraId="2F1356B8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3F2A43E" w14:textId="44A86508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87</w:t>
            </w:r>
          </w:p>
        </w:tc>
        <w:tc>
          <w:tcPr>
            <w:tcW w:w="93" w:type="pct"/>
            <w:vAlign w:val="bottom"/>
          </w:tcPr>
          <w:p w14:paraId="5E93985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F4930AD" w14:textId="1CE50244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84</w:t>
            </w:r>
          </w:p>
        </w:tc>
      </w:tr>
      <w:tr w:rsidR="00D563D7" w:rsidRPr="00EF35B2" w14:paraId="3F162D52" w14:textId="77777777" w:rsidTr="00D563D7">
        <w:tc>
          <w:tcPr>
            <w:tcW w:w="2198" w:type="pct"/>
          </w:tcPr>
          <w:p w14:paraId="6775B6D5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40310" w14:textId="6C8DF99D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00" w:type="pct"/>
            <w:vAlign w:val="bottom"/>
          </w:tcPr>
          <w:p w14:paraId="1126560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1761" w14:textId="7441D57D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99" w:type="pct"/>
            <w:vAlign w:val="bottom"/>
          </w:tcPr>
          <w:p w14:paraId="124D91DF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1E33D" w14:textId="31E9F900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93" w:type="pct"/>
            <w:vAlign w:val="bottom"/>
          </w:tcPr>
          <w:p w14:paraId="28D78316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CBA5B" w14:textId="0B32C44F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</w:t>
            </w:r>
          </w:p>
        </w:tc>
      </w:tr>
      <w:tr w:rsidR="00D563D7" w:rsidRPr="00A645BC" w14:paraId="121159CC" w14:textId="77777777" w:rsidTr="00D563D7">
        <w:tc>
          <w:tcPr>
            <w:tcW w:w="2198" w:type="pct"/>
          </w:tcPr>
          <w:p w14:paraId="50D56ACB" w14:textId="77777777" w:rsidR="00336131" w:rsidRPr="00A645BC" w:rsidRDefault="00336131" w:rsidP="00D62EA5">
            <w:pPr>
              <w:pStyle w:val="block"/>
              <w:spacing w:after="0" w:line="240" w:lineRule="auto"/>
              <w:ind w:left="110"/>
              <w:jc w:val="thaiDistribute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266EDCF1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100" w:type="pct"/>
            <w:vAlign w:val="bottom"/>
          </w:tcPr>
          <w:p w14:paraId="061ED24F" w14:textId="77777777" w:rsidR="00336131" w:rsidRPr="00A645BC" w:rsidRDefault="00336131" w:rsidP="00D62EA5">
            <w:pPr>
              <w:pStyle w:val="block"/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6776E27C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9" w:type="pct"/>
            <w:vAlign w:val="bottom"/>
          </w:tcPr>
          <w:p w14:paraId="56DB9B51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41E25E53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4495F36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2DD651EA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</w:tr>
      <w:tr w:rsidR="00D563D7" w:rsidRPr="009213C1" w14:paraId="596B4008" w14:textId="77777777" w:rsidTr="00D563D7">
        <w:tc>
          <w:tcPr>
            <w:tcW w:w="2198" w:type="pct"/>
          </w:tcPr>
          <w:p w14:paraId="3EAEAE24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8" w:type="pct"/>
            <w:vAlign w:val="bottom"/>
          </w:tcPr>
          <w:p w14:paraId="4E5B7C69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26C0A01D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6CB3574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" w:type="pct"/>
            <w:vAlign w:val="bottom"/>
          </w:tcPr>
          <w:p w14:paraId="7CCE7077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6BD7075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7C8FE947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7F55283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63D7" w:rsidRPr="00EF35B2" w14:paraId="1B709B23" w14:textId="77777777" w:rsidTr="00D563D7">
        <w:tc>
          <w:tcPr>
            <w:tcW w:w="2198" w:type="pct"/>
          </w:tcPr>
          <w:p w14:paraId="4B5155A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8" w:type="pct"/>
            <w:vAlign w:val="bottom"/>
          </w:tcPr>
          <w:p w14:paraId="0A507A95" w14:textId="2044B893" w:rsidR="00336131" w:rsidRPr="00EF35B2" w:rsidRDefault="000E1FBF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0" w:type="pct"/>
            <w:vAlign w:val="bottom"/>
          </w:tcPr>
          <w:p w14:paraId="4C7B6A77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5B023E2" w14:textId="3929507D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  <w:tc>
          <w:tcPr>
            <w:tcW w:w="99" w:type="pct"/>
            <w:vAlign w:val="bottom"/>
          </w:tcPr>
          <w:p w14:paraId="415D67F9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76A9140" w14:textId="399A1343" w:rsidR="00336131" w:rsidRPr="00EF35B2" w:rsidRDefault="000E1FBF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" w:type="pct"/>
            <w:vAlign w:val="bottom"/>
          </w:tcPr>
          <w:p w14:paraId="0E531D45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5968B74" w14:textId="35980C28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</w:tr>
      <w:tr w:rsidR="00D563D7" w:rsidRPr="00EF35B2" w14:paraId="6BB7762A" w14:textId="77777777" w:rsidTr="00D563D7">
        <w:tc>
          <w:tcPr>
            <w:tcW w:w="2198" w:type="pct"/>
            <w:shd w:val="clear" w:color="auto" w:fill="auto"/>
          </w:tcPr>
          <w:p w14:paraId="49FC57D2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28" w:type="pct"/>
            <w:shd w:val="clear" w:color="auto" w:fill="auto"/>
            <w:vAlign w:val="bottom"/>
          </w:tcPr>
          <w:p w14:paraId="70C1DF6A" w14:textId="12708DEE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45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8A4D453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467266DE" w14:textId="75A3A9AD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DE13003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32FBA301" w14:textId="1A7F60B8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42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AA934E0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485E7B92" w14:textId="053FD4D4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D563D7" w:rsidRPr="00EF35B2" w14:paraId="45FB9774" w14:textId="77777777" w:rsidTr="00D563D7">
        <w:tc>
          <w:tcPr>
            <w:tcW w:w="2198" w:type="pct"/>
          </w:tcPr>
          <w:p w14:paraId="783D1933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CA1C0" w14:textId="6D591A41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00" w:type="pct"/>
            <w:vAlign w:val="bottom"/>
          </w:tcPr>
          <w:p w14:paraId="28D63611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4F28F" w14:textId="5C39C6E0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99" w:type="pct"/>
            <w:vAlign w:val="bottom"/>
          </w:tcPr>
          <w:p w14:paraId="363A1D42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477D" w14:textId="67EA3849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93" w:type="pct"/>
            <w:vAlign w:val="bottom"/>
          </w:tcPr>
          <w:p w14:paraId="70A0706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62D10" w14:textId="36C9EC37" w:rsidR="00336131" w:rsidRPr="00EF35B2" w:rsidRDefault="003C439B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3C439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6151B8CC" w14:textId="77777777" w:rsidR="006E1E4D" w:rsidRPr="00A645BC" w:rsidRDefault="006E1E4D" w:rsidP="00A6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6A27D" w14:textId="284D1EB9" w:rsidR="00CF48BF" w:rsidRPr="00B26AFD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3FB7FA" w14:textId="27DAF5F8" w:rsidR="000D243E" w:rsidRPr="00B26AFD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3C439B" w:rsidRPr="00B26AFD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C439B" w:rsidRPr="00B26AFD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3C439B" w:rsidRPr="00B26AFD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3C439B" w:rsidRPr="00B26AFD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3C439B" w:rsidRPr="00B26AFD">
        <w:rPr>
          <w:rFonts w:asciiTheme="majorBidi" w:hAnsiTheme="majorBidi" w:cstheme="majorBidi"/>
          <w:sz w:val="30"/>
          <w:szCs w:val="30"/>
        </w:rPr>
        <w:t>2565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3D71B5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3D71B5">
        <w:rPr>
          <w:rFonts w:asciiTheme="majorBidi" w:hAnsiTheme="majorBidi" w:hint="cs"/>
          <w:sz w:val="30"/>
          <w:szCs w:val="30"/>
          <w:cs/>
          <w:lang w:val="en-GB"/>
        </w:rPr>
        <w:t>วันที่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3D71B5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3D71B5" w:rsidRPr="003D71B5">
        <w:rPr>
          <w:rFonts w:asciiTheme="majorBidi" w:hAnsiTheme="majorBidi" w:hint="cs"/>
          <w:sz w:val="30"/>
          <w:szCs w:val="30"/>
          <w:cs/>
          <w:lang w:val="en-GB"/>
        </w:rPr>
        <w:t>มีนาคม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3D71B5">
        <w:rPr>
          <w:rFonts w:asciiTheme="majorBidi" w:hAnsiTheme="majorBidi" w:cstheme="majorBidi"/>
          <w:sz w:val="30"/>
          <w:szCs w:val="30"/>
          <w:lang w:val="en-GB"/>
        </w:rPr>
        <w:t xml:space="preserve">2565 </w:t>
      </w:r>
      <w:r w:rsidR="003D71B5" w:rsidRPr="003D71B5">
        <w:rPr>
          <w:rFonts w:asciiTheme="majorBidi" w:hAnsiTheme="majorBidi" w:hint="cs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3D71B5">
        <w:rPr>
          <w:rFonts w:asciiTheme="majorBidi" w:hAnsiTheme="majorBidi" w:cstheme="majorBidi"/>
          <w:sz w:val="30"/>
          <w:szCs w:val="30"/>
          <w:lang w:val="en-GB"/>
        </w:rPr>
        <w:t xml:space="preserve">4.55 </w:t>
      </w:r>
      <w:r w:rsidR="003D71B5" w:rsidRPr="003D71B5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="003D71B5" w:rsidRPr="000165B5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ธันวาคม</w:t>
      </w:r>
      <w:r w:rsidR="003D71B5"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2564 : </w:t>
      </w:r>
      <w:r w:rsidR="00E175EC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>6.50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ล้านบาท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>)</w:t>
      </w:r>
    </w:p>
    <w:p w14:paraId="281CAFBA" w14:textId="77777777" w:rsidR="00936A0A" w:rsidRDefault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pacing w:val="2"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color w:val="000000"/>
          <w:spacing w:val="2"/>
          <w:sz w:val="30"/>
          <w:szCs w:val="30"/>
          <w:cs/>
          <w:lang w:val="en-GB"/>
        </w:rPr>
        <w:br w:type="page"/>
      </w:r>
    </w:p>
    <w:p w14:paraId="5D81CAFC" w14:textId="251B6C76" w:rsidR="00482B1C" w:rsidRPr="00E73590" w:rsidRDefault="00B26AFD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7359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lastRenderedPageBreak/>
        <w:t>ประมาณการหนี้สินและ</w:t>
      </w:r>
      <w:r w:rsidR="00482B1C" w:rsidRPr="00E7359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หนี้สินที่อาจเกิดขึ้น</w:t>
      </w:r>
    </w:p>
    <w:p w14:paraId="296CEC35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185535" w14:textId="7CA165A2" w:rsidR="00B272A2" w:rsidRP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56C50457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89C532" w14:textId="7C534F5A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B26AF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3C439B" w:rsidRPr="00B26AFD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B26AF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 </w:t>
      </w:r>
      <w:r w:rsidR="003C439B" w:rsidRPr="00B26AFD">
        <w:rPr>
          <w:rFonts w:asciiTheme="majorBidi" w:hAnsiTheme="majorBidi" w:cstheme="majorBidi"/>
          <w:sz w:val="30"/>
          <w:szCs w:val="30"/>
        </w:rPr>
        <w:t>2561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23182E07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5EDB11" w14:textId="37BCD9F5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63024B64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612E96" w14:textId="6C386244" w:rsid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3C439B" w:rsidRPr="00B26AFD">
        <w:rPr>
          <w:rFonts w:ascii="Angsana New" w:hAnsi="Angsana New"/>
          <w:sz w:val="30"/>
          <w:szCs w:val="30"/>
        </w:rPr>
        <w:t>31</w:t>
      </w:r>
      <w:r w:rsidRPr="00B26A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C439B" w:rsidRPr="00B26AFD">
        <w:rPr>
          <w:rFonts w:ascii="Angsana New" w:hAnsi="Angsana New"/>
          <w:sz w:val="30"/>
          <w:szCs w:val="30"/>
        </w:rPr>
        <w:t>2561</w:t>
      </w:r>
      <w:r w:rsidRPr="00B26AFD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3C439B" w:rsidRPr="00B26AFD">
        <w:rPr>
          <w:rFonts w:ascii="Angsana New" w:hAnsi="Angsana New"/>
          <w:sz w:val="30"/>
          <w:szCs w:val="30"/>
        </w:rPr>
        <w:t>2</w:t>
      </w:r>
      <w:r w:rsidRPr="00B26AFD">
        <w:rPr>
          <w:rFonts w:ascii="Angsana New" w:hAnsi="Angsana New"/>
          <w:sz w:val="30"/>
          <w:szCs w:val="30"/>
        </w:rPr>
        <w:t>,</w:t>
      </w:r>
      <w:r w:rsidR="003C439B" w:rsidRPr="00B26AFD">
        <w:rPr>
          <w:rFonts w:ascii="Angsana New" w:hAnsi="Angsana New"/>
          <w:sz w:val="30"/>
          <w:szCs w:val="30"/>
        </w:rPr>
        <w:t>004</w:t>
      </w:r>
      <w:r w:rsidRPr="00B26AFD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A1EB21B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0D8BF04" w14:textId="2AB024B5" w:rsid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ในปี </w:t>
      </w:r>
      <w:r w:rsidR="003C439B" w:rsidRPr="00B26AFD">
        <w:rPr>
          <w:rFonts w:ascii="Angsana New" w:hAnsi="Angsana New"/>
          <w:sz w:val="30"/>
          <w:szCs w:val="30"/>
        </w:rPr>
        <w:t>2562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บริษัทได้รับมอบคืนวัตถุดิบค้างส่งจากคู่ค้าที่ได้ตกลงกันในสัญญาประนีประนอม จำนวน </w:t>
      </w:r>
      <w:r w:rsidR="003C439B" w:rsidRPr="00B26AFD">
        <w:rPr>
          <w:rFonts w:ascii="Angsana New" w:hAnsi="Angsana New"/>
          <w:sz w:val="30"/>
          <w:szCs w:val="30"/>
        </w:rPr>
        <w:t>16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ล้านบาท และมีการจดทะเบียนจำนองที่ดินให้แก่บริษัท โดยมีมูลค่ายุติธรรมประมาณ </w:t>
      </w:r>
      <w:r w:rsidR="003C439B" w:rsidRPr="00B26AFD">
        <w:rPr>
          <w:rFonts w:ascii="Angsana New" w:hAnsi="Angsana New"/>
          <w:sz w:val="30"/>
          <w:szCs w:val="30"/>
        </w:rPr>
        <w:t>217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>ล้านบาท บริษัทจึงได้มีการทบทวน</w:t>
      </w:r>
      <w:r w:rsidRPr="00B26AFD">
        <w:rPr>
          <w:rFonts w:ascii="Angsana New" w:hAnsi="Angsana New"/>
          <w:spacing w:val="-4"/>
          <w:sz w:val="30"/>
          <w:szCs w:val="30"/>
          <w:cs/>
        </w:rPr>
        <w:t xml:space="preserve">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="003C439B" w:rsidRPr="00B26AFD">
        <w:rPr>
          <w:rFonts w:ascii="Angsana New" w:hAnsi="Angsana New"/>
          <w:spacing w:val="-4"/>
          <w:sz w:val="30"/>
          <w:szCs w:val="30"/>
        </w:rPr>
        <w:t>233</w:t>
      </w:r>
      <w:r w:rsidRPr="00B26AFD">
        <w:rPr>
          <w:rFonts w:ascii="Angsana New" w:hAnsi="Angsana New"/>
          <w:spacing w:val="-4"/>
          <w:sz w:val="30"/>
          <w:szCs w:val="30"/>
        </w:rPr>
        <w:t xml:space="preserve"> </w:t>
      </w:r>
      <w:r w:rsidRPr="00B26AFD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427D04D4" w14:textId="77777777" w:rsidR="00B26AFD" w:rsidRPr="00A645BC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714AE8" w14:textId="27A497D9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นอกจากนี้ เมื่อวันที่ </w:t>
      </w:r>
      <w:r w:rsidR="003C439B" w:rsidRPr="00B26AFD">
        <w:rPr>
          <w:rFonts w:ascii="Angsana New" w:hAnsi="Angsana New"/>
          <w:sz w:val="30"/>
          <w:szCs w:val="30"/>
        </w:rPr>
        <w:t>23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มีนาคม </w:t>
      </w:r>
      <w:r w:rsidR="003C439B" w:rsidRPr="00B26AFD">
        <w:rPr>
          <w:rFonts w:ascii="Angsana New" w:hAnsi="Angsana New"/>
          <w:sz w:val="30"/>
          <w:szCs w:val="30"/>
        </w:rPr>
        <w:t>2564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3C439B" w:rsidRPr="00B26AFD">
        <w:rPr>
          <w:rFonts w:ascii="Angsana New" w:hAnsi="Angsana New"/>
          <w:sz w:val="30"/>
          <w:szCs w:val="30"/>
        </w:rPr>
        <w:t>2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ราย และคู่ค้าของบริษัทจำนวน </w:t>
      </w:r>
      <w:r w:rsidR="003C439B" w:rsidRPr="00B26AFD">
        <w:rPr>
          <w:rFonts w:ascii="Angsana New" w:hAnsi="Angsana New"/>
          <w:sz w:val="30"/>
          <w:szCs w:val="30"/>
        </w:rPr>
        <w:t>9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ราย รวมทั้งสิ้น </w:t>
      </w:r>
      <w:r w:rsidR="003C439B" w:rsidRPr="00B26AFD">
        <w:rPr>
          <w:rFonts w:ascii="Angsana New" w:hAnsi="Angsana New"/>
          <w:sz w:val="30"/>
          <w:szCs w:val="30"/>
        </w:rPr>
        <w:t>11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>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7062219E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EC1FD6" w14:textId="77777777" w:rsidR="00936A0A" w:rsidRDefault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9C5C85" w14:textId="1F6F325F" w:rsidR="00396E9E" w:rsidRDefault="00B272A2" w:rsidP="00B26AFD">
      <w:pPr>
        <w:tabs>
          <w:tab w:val="clear" w:pos="454"/>
          <w:tab w:val="clear" w:pos="907"/>
          <w:tab w:val="left" w:pos="450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26AF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คดีแพ่งเกี่ยวกับการโอนสิทธิการรับชำระเงินค่าวัตถุดิบ</w:t>
      </w:r>
    </w:p>
    <w:p w14:paraId="3B3D0AD1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D52E23" w14:textId="2A404D13" w:rsid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hAnsi="Angsana New"/>
          <w:sz w:val="30"/>
          <w:szCs w:val="30"/>
        </w:rPr>
        <w:t>18</w:t>
      </w:r>
      <w:r w:rsidRPr="00B26AF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39B" w:rsidRPr="00B26AFD">
        <w:rPr>
          <w:rFonts w:ascii="Angsana New" w:hAnsi="Angsana New"/>
          <w:sz w:val="30"/>
          <w:szCs w:val="30"/>
        </w:rPr>
        <w:t>2560</w:t>
      </w:r>
      <w:r w:rsidRPr="00B26AFD">
        <w:rPr>
          <w:rFonts w:ascii="Angsana New" w:hAnsi="Angsana New"/>
          <w:sz w:val="30"/>
          <w:szCs w:val="30"/>
          <w:cs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บริษัท และบริษัท เอเชีย แคปปิตอล กรุ๊ป จำกัด (มหาชน) (“</w:t>
      </w:r>
      <w:r w:rsidRPr="00B26AFD">
        <w:rPr>
          <w:rFonts w:ascii="Angsana New" w:hAnsi="Angsana New"/>
          <w:sz w:val="30"/>
          <w:szCs w:val="30"/>
        </w:rPr>
        <w:t xml:space="preserve">ACAP”) </w:t>
      </w:r>
      <w:r w:rsidRPr="00B26AFD">
        <w:rPr>
          <w:rFonts w:ascii="Angsana New" w:hAnsi="Angsana New"/>
          <w:sz w:val="30"/>
          <w:szCs w:val="30"/>
          <w:cs/>
        </w:rPr>
        <w:t xml:space="preserve">ได้ทำบันทึกความเข้าใจ </w:t>
      </w:r>
      <w:r w:rsidR="003C439B" w:rsidRPr="00B26AFD">
        <w:rPr>
          <w:rFonts w:ascii="Angsana New" w:hAnsi="Angsana New"/>
          <w:sz w:val="30"/>
          <w:szCs w:val="30"/>
        </w:rPr>
        <w:t>3</w:t>
      </w:r>
      <w:r w:rsidRPr="00B26AFD">
        <w:rPr>
          <w:rFonts w:ascii="Angsana New" w:hAnsi="Angsana New"/>
          <w:sz w:val="30"/>
          <w:szCs w:val="30"/>
          <w:cs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B26AFD">
        <w:rPr>
          <w:rFonts w:ascii="Angsana New" w:hAnsi="Angsana New"/>
          <w:sz w:val="30"/>
          <w:szCs w:val="30"/>
        </w:rPr>
        <w:t>ACAP</w:t>
      </w:r>
      <w:r w:rsidRPr="00B26AFD">
        <w:rPr>
          <w:rFonts w:ascii="Angsana New" w:hAnsi="Angsana New"/>
          <w:sz w:val="30"/>
          <w:szCs w:val="30"/>
          <w:cs/>
        </w:rPr>
        <w:t xml:space="preserve"> 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B26AFD">
        <w:rPr>
          <w:rFonts w:ascii="Angsana New" w:hAnsi="Angsana New"/>
          <w:sz w:val="30"/>
          <w:szCs w:val="30"/>
        </w:rPr>
        <w:t xml:space="preserve">ACAP </w:t>
      </w:r>
      <w:r w:rsidRPr="00B26AFD">
        <w:rPr>
          <w:rFonts w:ascii="Angsana New" w:hAnsi="Angsana New"/>
          <w:sz w:val="30"/>
          <w:szCs w:val="30"/>
          <w:cs/>
        </w:rPr>
        <w:t>และโอนสิทธิการรับเงิน</w:t>
      </w:r>
      <w:r w:rsidR="00B26AFD">
        <w:rPr>
          <w:rFonts w:ascii="Angsana New" w:hAnsi="Angsana New"/>
          <w:sz w:val="30"/>
          <w:szCs w:val="30"/>
          <w:cs/>
        </w:rPr>
        <w:br/>
      </w:r>
      <w:r w:rsidRPr="00B26AFD">
        <w:rPr>
          <w:rFonts w:ascii="Angsana New" w:hAnsi="Angsana New"/>
          <w:sz w:val="30"/>
          <w:szCs w:val="30"/>
          <w:cs/>
        </w:rPr>
        <w:t xml:space="preserve">ค่าวัตถุดิบให้แก่ </w:t>
      </w:r>
      <w:r w:rsidRPr="00B26AFD">
        <w:rPr>
          <w:rFonts w:ascii="Angsana New" w:hAnsi="Angsana New"/>
          <w:sz w:val="30"/>
          <w:szCs w:val="30"/>
        </w:rPr>
        <w:t xml:space="preserve">ACAP </w:t>
      </w:r>
      <w:r w:rsidRPr="00B26AFD">
        <w:rPr>
          <w:rFonts w:ascii="Angsana New" w:hAnsi="Angsana New"/>
          <w:sz w:val="30"/>
          <w:szCs w:val="30"/>
          <w:cs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B26AFD">
        <w:rPr>
          <w:rFonts w:ascii="Angsana New" w:hAnsi="Angsana New"/>
          <w:sz w:val="30"/>
          <w:szCs w:val="30"/>
          <w:cs/>
        </w:rPr>
        <w:br/>
      </w:r>
      <w:r w:rsidRPr="00B26AFD">
        <w:rPr>
          <w:rFonts w:ascii="Angsana New" w:hAnsi="Angsana New"/>
          <w:sz w:val="30"/>
          <w:szCs w:val="30"/>
          <w:cs/>
        </w:rPr>
        <w:t>การโอนสิทธิเรียกร้องดังกล่าว</w:t>
      </w:r>
    </w:p>
    <w:p w14:paraId="4DED70B2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7D9FC9D" w14:textId="088E0680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ในช่วงไตรมาส </w:t>
      </w:r>
      <w:r w:rsidR="003C439B" w:rsidRPr="00B26AFD">
        <w:rPr>
          <w:rFonts w:ascii="Angsana New" w:hAnsi="Angsana New"/>
          <w:sz w:val="30"/>
          <w:szCs w:val="30"/>
        </w:rPr>
        <w:t>2</w:t>
      </w:r>
      <w:r w:rsidRPr="00B26AFD">
        <w:rPr>
          <w:rFonts w:ascii="Angsana New" w:hAnsi="Angsana New"/>
          <w:sz w:val="30"/>
          <w:szCs w:val="30"/>
          <w:cs/>
        </w:rPr>
        <w:t xml:space="preserve"> ปี </w:t>
      </w:r>
      <w:r w:rsidR="003C439B" w:rsidRPr="00B26AFD">
        <w:rPr>
          <w:rFonts w:ascii="Angsana New" w:hAnsi="Angsana New"/>
          <w:sz w:val="30"/>
          <w:szCs w:val="30"/>
        </w:rPr>
        <w:t>2561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>ที่บริษัทได้มีการแจ้งข่าวปัญหาวัตถุดิบคงคลังต่อตลาดหลักทรัพย์แห่งประเทศไทย</w:t>
      </w:r>
      <w:r w:rsidR="00B26AFD">
        <w:rPr>
          <w:rFonts w:ascii="Angsana New" w:hAnsi="Angsana New"/>
          <w:sz w:val="30"/>
          <w:szCs w:val="30"/>
          <w:cs/>
        </w:rPr>
        <w:br/>
      </w:r>
      <w:r w:rsidRPr="00B26AFD">
        <w:rPr>
          <w:rFonts w:ascii="Angsana New" w:hAnsi="Angsana New"/>
          <w:sz w:val="30"/>
          <w:szCs w:val="30"/>
          <w:cs/>
        </w:rPr>
        <w:t xml:space="preserve">ในเวลาเดียวกัน </w:t>
      </w:r>
      <w:r w:rsidRPr="00B26AFD">
        <w:rPr>
          <w:rFonts w:ascii="Angsana New" w:hAnsi="Angsana New"/>
          <w:sz w:val="30"/>
          <w:szCs w:val="30"/>
        </w:rPr>
        <w:t>ACAP</w:t>
      </w:r>
      <w:r w:rsidRPr="00B26AFD">
        <w:rPr>
          <w:rFonts w:ascii="Angsana New" w:hAnsi="Angsana New"/>
          <w:sz w:val="30"/>
          <w:szCs w:val="30"/>
          <w:cs/>
        </w:rPr>
        <w:t xml:space="preserve"> 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3C439B" w:rsidRPr="00B26AFD">
        <w:rPr>
          <w:rFonts w:ascii="Angsana New" w:hAnsi="Angsana New"/>
          <w:sz w:val="30"/>
          <w:szCs w:val="30"/>
        </w:rPr>
        <w:t>11</w:t>
      </w:r>
      <w:r w:rsidRPr="00B26AFD">
        <w:rPr>
          <w:rFonts w:ascii="Angsana New" w:hAnsi="Angsana New"/>
          <w:sz w:val="30"/>
          <w:szCs w:val="30"/>
          <w:cs/>
        </w:rPr>
        <w:t xml:space="preserve"> รายการ ซึ่งบริษัทได้พิจารณาเอกสารที่ได้รับมาและได้ชี้แจงกับ </w:t>
      </w:r>
      <w:r w:rsidRPr="00B26AFD">
        <w:rPr>
          <w:rFonts w:ascii="Angsana New" w:hAnsi="Angsana New"/>
          <w:sz w:val="30"/>
          <w:szCs w:val="30"/>
        </w:rPr>
        <w:t>ACAP</w:t>
      </w:r>
      <w:r w:rsidRPr="00B26AFD">
        <w:rPr>
          <w:rFonts w:ascii="Angsana New" w:hAnsi="Angsana New"/>
          <w:sz w:val="30"/>
          <w:szCs w:val="30"/>
          <w:cs/>
        </w:rPr>
        <w:t xml:space="preserve"> 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4B9C00FD" w14:textId="77777777" w:rsidR="00936A0A" w:rsidRPr="00936A0A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44987D" w14:textId="502F7B8A" w:rsid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>ต่อมา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hAnsi="Angsana New"/>
          <w:sz w:val="30"/>
          <w:szCs w:val="30"/>
        </w:rPr>
        <w:t>20</w:t>
      </w:r>
      <w:r w:rsidRPr="00B26AF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3C439B" w:rsidRPr="00B26AFD">
        <w:rPr>
          <w:rFonts w:ascii="Angsana New" w:hAnsi="Angsana New"/>
          <w:sz w:val="30"/>
          <w:szCs w:val="30"/>
        </w:rPr>
        <w:t>2561</w:t>
      </w:r>
      <w:r w:rsidRPr="00B26AFD">
        <w:rPr>
          <w:rFonts w:ascii="Angsana New" w:hAnsi="Angsana New"/>
          <w:sz w:val="30"/>
          <w:szCs w:val="30"/>
          <w:cs/>
        </w:rPr>
        <w:t xml:space="preserve"> </w:t>
      </w:r>
      <w:r w:rsidRPr="00B26AFD">
        <w:rPr>
          <w:rFonts w:ascii="Angsana New" w:hAnsi="Angsana New"/>
          <w:sz w:val="30"/>
          <w:szCs w:val="30"/>
        </w:rPr>
        <w:t>ACAP</w:t>
      </w:r>
      <w:r w:rsidRPr="00B26AFD" w:rsidDel="004A2862">
        <w:rPr>
          <w:rFonts w:ascii="Angsana New" w:hAnsi="Angsana New"/>
          <w:sz w:val="30"/>
          <w:szCs w:val="30"/>
          <w:cs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ได้ยื่นฟ้องคดีต่อศาลแพ่ง เพื่อเรียกร้องให้อนัตตา และบริษัทร่วมกันชดใช้ค่าเสียหายรวมเป็นจำนวนเงินทั้งสิ้น </w:t>
      </w:r>
      <w:r w:rsidR="003C439B" w:rsidRPr="00B26AFD">
        <w:rPr>
          <w:rFonts w:ascii="Angsana New" w:hAnsi="Angsana New"/>
          <w:sz w:val="30"/>
          <w:szCs w:val="30"/>
        </w:rPr>
        <w:t>324</w:t>
      </w:r>
      <w:r w:rsidRPr="00B26AFD">
        <w:rPr>
          <w:rFonts w:ascii="Angsana New" w:hAnsi="Angsana New"/>
          <w:sz w:val="30"/>
          <w:szCs w:val="30"/>
          <w:cs/>
        </w:rPr>
        <w:t>.</w:t>
      </w:r>
      <w:r w:rsidR="003C439B" w:rsidRPr="00B26AFD">
        <w:rPr>
          <w:rFonts w:ascii="Angsana New" w:hAnsi="Angsana New"/>
          <w:sz w:val="30"/>
          <w:szCs w:val="30"/>
        </w:rPr>
        <w:t>65</w:t>
      </w:r>
      <w:r w:rsidRPr="00B26AFD">
        <w:rPr>
          <w:rFonts w:ascii="Angsana New" w:hAnsi="Angsana New"/>
          <w:sz w:val="30"/>
          <w:szCs w:val="30"/>
          <w:cs/>
        </w:rPr>
        <w:t xml:space="preserve"> ล้านบาท และดอกเบี้ยร้อยละ </w:t>
      </w:r>
      <w:r w:rsidR="003C439B" w:rsidRPr="00B26AFD">
        <w:rPr>
          <w:rFonts w:ascii="Angsana New" w:hAnsi="Angsana New"/>
          <w:sz w:val="30"/>
          <w:szCs w:val="30"/>
        </w:rPr>
        <w:t>15</w:t>
      </w:r>
      <w:r w:rsidRPr="00B26AFD">
        <w:rPr>
          <w:rFonts w:ascii="Angsana New" w:hAnsi="Angsana New"/>
          <w:sz w:val="30"/>
          <w:szCs w:val="30"/>
          <w:cs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4EAC7101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2E2FA9" w14:textId="5EF65DD0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hAnsi="Angsana New"/>
          <w:sz w:val="30"/>
          <w:szCs w:val="30"/>
        </w:rPr>
        <w:t>10</w:t>
      </w:r>
      <w:r w:rsidRPr="00B26AF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3C439B" w:rsidRPr="00B26AFD">
        <w:rPr>
          <w:rFonts w:ascii="Angsana New" w:hAnsi="Angsana New"/>
          <w:sz w:val="30"/>
          <w:szCs w:val="30"/>
        </w:rPr>
        <w:t>2563</w:t>
      </w:r>
      <w:r w:rsidRPr="00B26AFD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ศาลชั้นต้นได้พิพากษาให้บริษัทชดใช้ค่าเสียหายให้กับ</w:t>
      </w:r>
      <w:r w:rsidRPr="00B26AFD">
        <w:rPr>
          <w:rFonts w:ascii="Angsana New" w:hAnsi="Angsana New"/>
          <w:sz w:val="30"/>
          <w:szCs w:val="30"/>
        </w:rPr>
        <w:t xml:space="preserve"> ACAP</w:t>
      </w:r>
      <w:r w:rsidRPr="00B26AFD" w:rsidDel="00893912">
        <w:rPr>
          <w:rFonts w:ascii="Angsana New" w:hAnsi="Angsana New"/>
          <w:sz w:val="30"/>
          <w:szCs w:val="30"/>
          <w:cs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จำนวน </w:t>
      </w:r>
      <w:r w:rsidR="003C439B" w:rsidRPr="00B26AFD">
        <w:rPr>
          <w:rFonts w:ascii="Angsana New" w:hAnsi="Angsana New"/>
          <w:sz w:val="30"/>
          <w:szCs w:val="30"/>
        </w:rPr>
        <w:t>289</w:t>
      </w:r>
      <w:r w:rsidRPr="00B26AFD">
        <w:rPr>
          <w:rFonts w:ascii="Angsana New" w:hAnsi="Angsana New"/>
          <w:sz w:val="30"/>
          <w:szCs w:val="30"/>
          <w:cs/>
        </w:rPr>
        <w:t>.</w:t>
      </w:r>
      <w:r w:rsidR="003C439B" w:rsidRPr="00B26AFD">
        <w:rPr>
          <w:rFonts w:ascii="Angsana New" w:hAnsi="Angsana New"/>
          <w:sz w:val="30"/>
          <w:szCs w:val="30"/>
        </w:rPr>
        <w:t>56</w:t>
      </w:r>
      <w:r w:rsidRPr="00B26AFD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="003C439B" w:rsidRPr="00B26AFD">
        <w:rPr>
          <w:rFonts w:ascii="Angsana New" w:hAnsi="Angsana New"/>
          <w:sz w:val="30"/>
          <w:szCs w:val="30"/>
        </w:rPr>
        <w:t>15</w:t>
      </w:r>
      <w:r w:rsidRPr="00B26AFD">
        <w:rPr>
          <w:rFonts w:ascii="Angsana New" w:hAnsi="Angsana New"/>
          <w:sz w:val="30"/>
          <w:szCs w:val="30"/>
          <w:cs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B26AFD">
        <w:rPr>
          <w:rFonts w:ascii="Angsana New" w:hAnsi="Angsana New"/>
          <w:sz w:val="30"/>
          <w:szCs w:val="30"/>
        </w:rPr>
        <w:t>ACAP</w:t>
      </w:r>
      <w:r w:rsidRPr="00B26AFD">
        <w:rPr>
          <w:rFonts w:ascii="Angsana New" w:hAnsi="Angsana New"/>
          <w:sz w:val="30"/>
          <w:szCs w:val="30"/>
          <w:cs/>
        </w:rPr>
        <w:t xml:space="preserve"> ทั้งนี้ บริษัทได้ยื่นอุทธรณ์ตามกฎหมายเมื่อวันที่ </w:t>
      </w:r>
      <w:r w:rsidR="003C439B" w:rsidRPr="00B26AFD">
        <w:rPr>
          <w:rFonts w:ascii="Angsana New" w:hAnsi="Angsana New"/>
          <w:sz w:val="30"/>
          <w:szCs w:val="30"/>
        </w:rPr>
        <w:t>25</w:t>
      </w:r>
      <w:r w:rsidRPr="00B26AF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3C439B" w:rsidRPr="00B26AFD">
        <w:rPr>
          <w:rFonts w:ascii="Angsana New" w:hAnsi="Angsana New"/>
          <w:sz w:val="30"/>
          <w:szCs w:val="30"/>
        </w:rPr>
        <w:t>2563</w:t>
      </w:r>
    </w:p>
    <w:p w14:paraId="2C79DA64" w14:textId="77777777" w:rsidR="00B26AFD" w:rsidRPr="00A645BC" w:rsidRDefault="00B26AFD" w:rsidP="00A6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E721BE" w14:textId="4B3A8E21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hAnsi="Angsana New"/>
          <w:sz w:val="30"/>
          <w:szCs w:val="30"/>
        </w:rPr>
        <w:t>20</w:t>
      </w:r>
      <w:r w:rsidRPr="00B26AFD">
        <w:rPr>
          <w:rFonts w:ascii="Angsana New" w:hAnsi="Angsana New"/>
          <w:sz w:val="30"/>
          <w:szCs w:val="30"/>
          <w:cs/>
        </w:rPr>
        <w:t xml:space="preserve"> มกราคม </w:t>
      </w:r>
      <w:r w:rsidR="003C439B" w:rsidRPr="00B26AFD">
        <w:rPr>
          <w:rFonts w:ascii="Angsana New" w:hAnsi="Angsana New"/>
          <w:sz w:val="30"/>
          <w:szCs w:val="30"/>
        </w:rPr>
        <w:t>2565</w:t>
      </w:r>
      <w:r w:rsidRPr="00B26AFD">
        <w:rPr>
          <w:rFonts w:ascii="Angsana New" w:hAnsi="Angsana New"/>
          <w:sz w:val="30"/>
          <w:szCs w:val="30"/>
          <w:cs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873AE4">
        <w:rPr>
          <w:rFonts w:ascii="Angsana New" w:hAnsi="Angsana New"/>
          <w:sz w:val="30"/>
          <w:szCs w:val="30"/>
        </w:rPr>
        <w:br/>
      </w:r>
      <w:r w:rsidRPr="00B26AFD">
        <w:rPr>
          <w:rFonts w:ascii="Angsana New" w:hAnsi="Angsana New"/>
          <w:sz w:val="30"/>
          <w:szCs w:val="30"/>
          <w:cs/>
        </w:rPr>
        <w:t>คำพิพากษาของศาลอุทธรณ์ และ</w:t>
      </w:r>
      <w:r w:rsidR="00007C5F">
        <w:rPr>
          <w:rFonts w:ascii="Angsana New" w:hAnsi="Angsana New"/>
          <w:sz w:val="30"/>
          <w:szCs w:val="30"/>
          <w:cs/>
        </w:rPr>
        <w:t>ได้</w:t>
      </w:r>
      <w:r w:rsidRPr="00B26AFD">
        <w:rPr>
          <w:rFonts w:ascii="Angsana New" w:hAnsi="Angsana New"/>
          <w:sz w:val="30"/>
          <w:szCs w:val="30"/>
          <w:cs/>
        </w:rPr>
        <w:t>ยื่นขออนุญาตฎีกาต่อศาลฎีกา</w:t>
      </w:r>
      <w:r w:rsidR="00007C5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07C5F">
        <w:rPr>
          <w:rFonts w:ascii="Angsana New" w:hAnsi="Angsana New"/>
          <w:sz w:val="30"/>
          <w:szCs w:val="30"/>
        </w:rPr>
        <w:t xml:space="preserve">9 </w:t>
      </w:r>
      <w:r w:rsidR="00007C5F">
        <w:rPr>
          <w:rFonts w:ascii="Angsana New" w:hAnsi="Angsana New"/>
          <w:sz w:val="30"/>
          <w:szCs w:val="30"/>
          <w:cs/>
        </w:rPr>
        <w:t xml:space="preserve">มีนาคม </w:t>
      </w:r>
      <w:r w:rsidR="00007C5F">
        <w:rPr>
          <w:rFonts w:ascii="Angsana New" w:hAnsi="Angsana New"/>
          <w:sz w:val="30"/>
          <w:szCs w:val="30"/>
        </w:rPr>
        <w:t>2565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 โดยมีพยานหลักฐานของกรมการค้าภายใน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ที่บริษัท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 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 </w:t>
      </w:r>
    </w:p>
    <w:p w14:paraId="3EB7DCD4" w14:textId="77777777" w:rsidR="00B26AFD" w:rsidRPr="00B26AFD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06241A" w14:textId="56E77CE6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73AE4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B26AFD">
        <w:rPr>
          <w:rFonts w:ascii="Angsana New" w:hAnsi="Angsana New"/>
          <w:sz w:val="30"/>
          <w:szCs w:val="30"/>
          <w:cs/>
        </w:rPr>
        <w:t>โดยมีอดีตพนักงานของบริษัทให้ความช่วยเหลือแก่อนัตตา และ</w:t>
      </w:r>
      <w:r w:rsidRPr="00B26AFD">
        <w:rPr>
          <w:rFonts w:ascii="Angsana New" w:hAnsi="Angsana New"/>
          <w:sz w:val="30"/>
          <w:szCs w:val="30"/>
        </w:rPr>
        <w:t xml:space="preserve"> ACAP </w:t>
      </w:r>
      <w:r w:rsidRPr="00B26AFD">
        <w:rPr>
          <w:rFonts w:ascii="Angsana New" w:hAnsi="Angsana New"/>
          <w:sz w:val="30"/>
          <w:szCs w:val="30"/>
          <w:cs/>
        </w:rPr>
        <w:t>นำมาเป็นเอกสารหลักฐานในการฟ้องเอาผิดกับบริษัท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 xml:space="preserve">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3C439B" w:rsidRPr="00B26AFD">
        <w:rPr>
          <w:rFonts w:ascii="Angsana New" w:hAnsi="Angsana New"/>
          <w:sz w:val="30"/>
          <w:szCs w:val="30"/>
        </w:rPr>
        <w:t>2535</w:t>
      </w:r>
      <w:r w:rsidRPr="00B26AFD">
        <w:rPr>
          <w:rFonts w:ascii="Angsana New" w:hAnsi="Angsana New"/>
          <w:sz w:val="30"/>
          <w:szCs w:val="30"/>
          <w:cs/>
        </w:rPr>
        <w:t xml:space="preserve"> </w:t>
      </w:r>
      <w:r w:rsidR="00873AE4">
        <w:rPr>
          <w:rFonts w:ascii="Angsana New" w:hAnsi="Angsana New"/>
          <w:sz w:val="30"/>
          <w:szCs w:val="30"/>
        </w:rPr>
        <w:br/>
      </w:r>
      <w:r w:rsidRPr="00B26AFD">
        <w:rPr>
          <w:rFonts w:ascii="Angsana New" w:hAnsi="Angsana New"/>
          <w:sz w:val="30"/>
          <w:szCs w:val="30"/>
          <w:cs/>
        </w:rPr>
        <w:t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</w:t>
      </w:r>
      <w:r w:rsidRPr="00B26AFD">
        <w:rPr>
          <w:rFonts w:ascii="Angsana New" w:hAnsi="Angsana New"/>
          <w:sz w:val="30"/>
          <w:szCs w:val="30"/>
        </w:rPr>
        <w:t xml:space="preserve"> ACAP </w:t>
      </w:r>
      <w:r w:rsidRPr="00B26AFD">
        <w:rPr>
          <w:rFonts w:ascii="Angsana New" w:hAnsi="Angsana New"/>
          <w:sz w:val="30"/>
          <w:szCs w:val="30"/>
          <w:cs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3C439B" w:rsidRPr="00B26AFD">
        <w:rPr>
          <w:rFonts w:ascii="Angsana New" w:hAnsi="Angsana New"/>
          <w:sz w:val="30"/>
          <w:szCs w:val="30"/>
        </w:rPr>
        <w:t>444</w:t>
      </w:r>
      <w:r w:rsidRPr="00B26AFD">
        <w:rPr>
          <w:rFonts w:ascii="Angsana New" w:hAnsi="Angsana New"/>
          <w:sz w:val="30"/>
          <w:szCs w:val="30"/>
        </w:rPr>
        <w:t xml:space="preserve"> </w:t>
      </w:r>
      <w:r w:rsidRPr="00B26AFD">
        <w:rPr>
          <w:rFonts w:ascii="Angsana New" w:hAnsi="Angsana New"/>
          <w:sz w:val="30"/>
          <w:szCs w:val="30"/>
          <w:cs/>
        </w:rPr>
        <w:t>ล้านบาท</w:t>
      </w:r>
      <w:r w:rsidR="00E842B5">
        <w:rPr>
          <w:rFonts w:ascii="Angsana New" w:hAnsi="Angsana New"/>
          <w:sz w:val="30"/>
          <w:szCs w:val="30"/>
          <w:cs/>
        </w:rPr>
        <w:t xml:space="preserve">ในปี </w:t>
      </w:r>
      <w:r w:rsidR="00E842B5">
        <w:rPr>
          <w:rFonts w:ascii="Angsana New" w:hAnsi="Angsana New"/>
          <w:sz w:val="30"/>
          <w:szCs w:val="30"/>
        </w:rPr>
        <w:t>2564</w:t>
      </w:r>
    </w:p>
    <w:p w14:paraId="09AF6677" w14:textId="28FA8DB7" w:rsidR="00EF6718" w:rsidRDefault="00EF6718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353E31" w14:textId="77777777" w:rsidR="00275FDB" w:rsidRDefault="00275FDB" w:rsidP="00275FD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 w:hint="cs"/>
          <w:sz w:val="30"/>
          <w:szCs w:val="30"/>
        </w:rPr>
        <w:t xml:space="preserve"> 2565</w:t>
      </w:r>
      <w:r>
        <w:rPr>
          <w:rFonts w:ascii="Angsana New" w:hAnsi="Angsana New" w:hint="cs"/>
          <w:sz w:val="30"/>
          <w:szCs w:val="30"/>
          <w:cs/>
        </w:rPr>
        <w:t xml:space="preserve"> เจ้าพนักงานบังคับคดีตามคำร้องขอของ </w:t>
      </w:r>
      <w:r>
        <w:rPr>
          <w:rFonts w:ascii="Angsana New" w:hAnsi="Angsana New" w:hint="cs"/>
          <w:sz w:val="30"/>
          <w:szCs w:val="30"/>
        </w:rPr>
        <w:t xml:space="preserve">ACAP </w:t>
      </w:r>
      <w:r>
        <w:rPr>
          <w:rFonts w:ascii="Angsana New" w:hAnsi="Angsana New" w:hint="cs"/>
          <w:sz w:val="30"/>
          <w:szCs w:val="30"/>
          <w:cs/>
        </w:rPr>
        <w:t xml:space="preserve">ได้มีคำสั่งอายัดเงินฝากบัญชีธนาคารของบริษัทจำนวน </w:t>
      </w:r>
      <w:r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บัญชี ซึ่งบริษัทได้ยื่นคำร้องขอถอนการบังคับคดีดังกล่าวต่อศาลแพ่ง โดยศาลแพ่งนัดพิจารณาการขอถอนการบังคับคดีในวันที่ </w:t>
      </w:r>
      <w:r>
        <w:rPr>
          <w:rFonts w:ascii="Angsana New" w:hAnsi="Angsana New" w:hint="cs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โดยทาง </w:t>
      </w:r>
      <w:r>
        <w:rPr>
          <w:rFonts w:ascii="Angsana New" w:hAnsi="Angsana New" w:hint="cs"/>
          <w:sz w:val="30"/>
          <w:szCs w:val="30"/>
        </w:rPr>
        <w:t xml:space="preserve">ACAP </w:t>
      </w:r>
      <w:r>
        <w:rPr>
          <w:rFonts w:ascii="Angsana New" w:hAnsi="Angsana New" w:hint="cs"/>
          <w:sz w:val="30"/>
          <w:szCs w:val="30"/>
          <w:cs/>
        </w:rPr>
        <w:t xml:space="preserve">ร้องขอให้บริษัทนำธนาคารหนึ่งธนาคารใดเข้าทำหนังสือสัญญาค้ำประกันการชำระหนี้ตามคำพิพากษาศาลอุทธรณ์ พร้อมดอกเบี้ยสำหรับระยะเวลา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21AB1ADB" w14:textId="77777777" w:rsidR="00B26AFD" w:rsidRPr="00936A0A" w:rsidRDefault="00B26AFD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3EE7D" w14:textId="37B7892F" w:rsidR="00B272A2" w:rsidRPr="00B26AFD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26AFD">
        <w:rPr>
          <w:rFonts w:ascii="Angsana New" w:hAnsi="Angsana New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p w14:paraId="45BD18C9" w14:textId="77777777" w:rsidR="00396E9E" w:rsidRPr="00936A0A" w:rsidRDefault="00396E9E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00F154" w14:textId="13D88728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26AFD">
        <w:rPr>
          <w:rFonts w:ascii="Angsana New" w:hAnsi="Angsana New"/>
          <w:sz w:val="30"/>
          <w:szCs w:val="30"/>
          <w:cs/>
        </w:rPr>
        <w:t xml:space="preserve">นอกจากนี้ บริษัทแห่งหนึ่ง ซึ่งเป็นคู่ค้าเดิมของบริษัทได้ยื่นฟ้องบริษัท จำนวน </w:t>
      </w:r>
      <w:r w:rsidR="003C439B" w:rsidRPr="00B26AFD">
        <w:rPr>
          <w:rFonts w:ascii="Angsana New" w:hAnsi="Angsana New"/>
          <w:sz w:val="30"/>
          <w:szCs w:val="30"/>
        </w:rPr>
        <w:t>3</w:t>
      </w:r>
      <w:r w:rsidRPr="00B26AFD">
        <w:rPr>
          <w:rFonts w:ascii="Angsana New" w:hAnsi="Angsana New"/>
          <w:sz w:val="30"/>
          <w:szCs w:val="30"/>
          <w:cs/>
        </w:rPr>
        <w:t xml:space="preserve"> คดี ได้แก่</w:t>
      </w:r>
    </w:p>
    <w:p w14:paraId="74C5B510" w14:textId="77777777" w:rsidR="00A645BC" w:rsidRPr="00936A0A" w:rsidRDefault="00A645BC" w:rsidP="00A6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36D4AB" w14:textId="133E7E8D" w:rsidR="00B272A2" w:rsidRPr="00B26AFD" w:rsidRDefault="00B272A2" w:rsidP="00B26AF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B26AFD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eastAsia="MS Mincho" w:hAnsi="Angsana New"/>
          <w:sz w:val="30"/>
          <w:szCs w:val="30"/>
        </w:rPr>
        <w:t>8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กันยายน </w:t>
      </w:r>
      <w:r w:rsidR="003C439B" w:rsidRPr="00B26AFD">
        <w:rPr>
          <w:rFonts w:ascii="Angsana New" w:eastAsia="MS Mincho" w:hAnsi="Angsana New"/>
          <w:sz w:val="30"/>
          <w:szCs w:val="30"/>
        </w:rPr>
        <w:t>2563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="003C439B" w:rsidRPr="00B26AFD">
        <w:rPr>
          <w:rFonts w:ascii="Angsana New" w:eastAsia="MS Mincho" w:hAnsi="Angsana New"/>
          <w:sz w:val="30"/>
          <w:szCs w:val="30"/>
        </w:rPr>
        <w:t>470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03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3C439B" w:rsidRPr="00B26AFD">
        <w:rPr>
          <w:rFonts w:ascii="Angsana New" w:eastAsia="MS Mincho" w:hAnsi="Angsana New"/>
          <w:sz w:val="30"/>
          <w:szCs w:val="30"/>
        </w:rPr>
        <w:t>7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5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ต่อปี รวมเป็นจำนวนเงิน </w:t>
      </w:r>
      <w:r w:rsidR="003C439B" w:rsidRPr="00B26AFD">
        <w:rPr>
          <w:rFonts w:ascii="Angsana New" w:eastAsia="MS Mincho" w:hAnsi="Angsana New"/>
          <w:sz w:val="30"/>
          <w:szCs w:val="30"/>
        </w:rPr>
        <w:t>595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10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ล้านบาท นับถัดจากวันฟ้องเป็นต้นไปจนกว่าบริษัทจะชำระเงินเสร็จสิ้น ทั้งนี้ ศาลได้นัดสืบพยานในเดือนมิถุนายน </w:t>
      </w:r>
      <w:r w:rsidR="003C439B" w:rsidRPr="00B26AFD">
        <w:rPr>
          <w:rFonts w:ascii="Angsana New" w:eastAsia="MS Mincho" w:hAnsi="Angsana New"/>
          <w:sz w:val="30"/>
          <w:szCs w:val="30"/>
        </w:rPr>
        <w:t>2565</w:t>
      </w:r>
    </w:p>
    <w:p w14:paraId="2005EB5F" w14:textId="77777777" w:rsidR="00396E9E" w:rsidRPr="00936A0A" w:rsidRDefault="00396E9E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763E38" w14:textId="31F97079" w:rsidR="00A645BC" w:rsidRDefault="00B272A2" w:rsidP="006D5A9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B26AFD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eastAsia="MS Mincho" w:hAnsi="Angsana New"/>
          <w:sz w:val="30"/>
          <w:szCs w:val="30"/>
        </w:rPr>
        <w:t>8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พฤศจิกายน </w:t>
      </w:r>
      <w:r w:rsidR="003C439B" w:rsidRPr="00B26AFD">
        <w:rPr>
          <w:rFonts w:ascii="Angsana New" w:eastAsia="MS Mincho" w:hAnsi="Angsana New"/>
          <w:sz w:val="30"/>
          <w:szCs w:val="30"/>
        </w:rPr>
        <w:t>2563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="003C439B" w:rsidRPr="00B26AFD">
        <w:rPr>
          <w:rFonts w:ascii="Angsana New" w:eastAsia="MS Mincho" w:hAnsi="Angsana New"/>
          <w:sz w:val="30"/>
          <w:szCs w:val="30"/>
        </w:rPr>
        <w:t>1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และบริษัทอื่นอีก </w:t>
      </w:r>
      <w:r w:rsidR="003C439B" w:rsidRPr="00B26AFD">
        <w:rPr>
          <w:rFonts w:ascii="Angsana New" w:eastAsia="MS Mincho" w:hAnsi="Angsana New"/>
          <w:sz w:val="30"/>
          <w:szCs w:val="30"/>
        </w:rPr>
        <w:t>2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ราย เป็นจำเลยในข้อหาผิดสัญญา ตัวการ ตัวแทน และเรียกค่าเสียหาย เป็นเงินต้นจำนวน </w:t>
      </w:r>
      <w:r w:rsidR="003C439B" w:rsidRPr="00B26AFD">
        <w:rPr>
          <w:rFonts w:ascii="Angsana New" w:eastAsia="MS Mincho" w:hAnsi="Angsana New"/>
          <w:sz w:val="30"/>
          <w:szCs w:val="30"/>
        </w:rPr>
        <w:t>92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29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3C439B" w:rsidRPr="00B26AFD">
        <w:rPr>
          <w:rFonts w:ascii="Angsana New" w:eastAsia="MS Mincho" w:hAnsi="Angsana New"/>
          <w:sz w:val="30"/>
          <w:szCs w:val="30"/>
        </w:rPr>
        <w:t>7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5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ต่อปี รวมเป็นจำนวนเงิน </w:t>
      </w:r>
      <w:r w:rsidR="003C439B" w:rsidRPr="00B26AFD">
        <w:rPr>
          <w:rFonts w:ascii="Angsana New" w:eastAsia="MS Mincho" w:hAnsi="Angsana New"/>
          <w:sz w:val="30"/>
          <w:szCs w:val="30"/>
        </w:rPr>
        <w:t>109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42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>ล้านบาท นับถัดจากวันฟ้องเป็นต้นไปจนกว่าจำเลยทั้งสามจะชำระเงินเสร็จสิ้น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ทั้งนี้ ศาลได้นัดสืบพยานในเดือนมิถุนายนและกรกฎาคม </w:t>
      </w:r>
      <w:r w:rsidR="003C439B" w:rsidRPr="00B26AFD">
        <w:rPr>
          <w:rFonts w:ascii="Angsana New" w:eastAsia="MS Mincho" w:hAnsi="Angsana New"/>
          <w:sz w:val="30"/>
          <w:szCs w:val="30"/>
        </w:rPr>
        <w:t>2565</w:t>
      </w:r>
    </w:p>
    <w:p w14:paraId="02404DE8" w14:textId="77777777" w:rsidR="00275FDB" w:rsidRPr="00275FDB" w:rsidRDefault="00275FDB" w:rsidP="00275FDB">
      <w:pPr>
        <w:pStyle w:val="ListParagraph"/>
        <w:rPr>
          <w:rFonts w:ascii="Angsana New" w:eastAsia="MS Mincho" w:hAnsi="Angsana New"/>
          <w:sz w:val="30"/>
          <w:szCs w:val="30"/>
        </w:rPr>
      </w:pPr>
    </w:p>
    <w:p w14:paraId="495CA55A" w14:textId="0D6F91BE" w:rsidR="00275FDB" w:rsidRDefault="00275FDB" w:rsidP="00275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C36EE42" w14:textId="77777777" w:rsidR="00275FDB" w:rsidRPr="00275FDB" w:rsidRDefault="00275FDB" w:rsidP="00275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B5FAA80" w14:textId="4054F336" w:rsidR="00936A0A" w:rsidRPr="00FE3B3E" w:rsidRDefault="00B272A2" w:rsidP="00F266A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25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ธันวาคม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2563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2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ในข้อหาผิดสัญญา เรียกเงินคืน และเรียกค่าเสียหาย  เป็นเงินต้นจำนวน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305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>.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26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7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>.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5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ต่อปี รวมเป็นจำนวนเงิน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364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>.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71</w:t>
      </w:r>
      <w:r w:rsidRPr="00FE3B3E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ล้านบาท นับถัดจากวันฟ้องเป็นต้นไปจนกว่าจำเลยทั้งสองจะชำระเงินเสร็จสิ้น ทั้งนี้ ศาลได้นัดสืบพยานในเดือนกรกฎาคมและสิงหาคม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2565</w:t>
      </w:r>
    </w:p>
    <w:p w14:paraId="16034499" w14:textId="13CA4FBE" w:rsidR="00F266AC" w:rsidRPr="00FE3B3E" w:rsidRDefault="00F266AC" w:rsidP="00F26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pacing w:val="-4"/>
          <w:sz w:val="20"/>
          <w:szCs w:val="20"/>
          <w:cs/>
        </w:rPr>
      </w:pPr>
    </w:p>
    <w:p w14:paraId="51522846" w14:textId="62E5223F" w:rsidR="00B272A2" w:rsidRPr="00FE3B3E" w:rsidRDefault="00B272A2" w:rsidP="00B26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1440"/>
        </w:tabs>
        <w:spacing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3B3E">
        <w:rPr>
          <w:rFonts w:ascii="Angsana New" w:hAnsi="Angsana New"/>
          <w:sz w:val="30"/>
          <w:szCs w:val="30"/>
          <w:cs/>
        </w:rPr>
        <w:t>ทั้งนี้ 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บริษัทจึงได้แต่งตั้งทนายความ และได้ยื่นคำให้การต่อสู้คดี รวมถึงบริษัทอยู่ระหว่างการดำเนินการฟ้องแย้งเรียกค่าเสียหาย จำนวน</w:t>
      </w:r>
      <w:r w:rsidR="00873AE4" w:rsidRPr="00FE3B3E">
        <w:rPr>
          <w:rFonts w:ascii="Angsana New" w:hAnsi="Angsana New"/>
          <w:sz w:val="30"/>
          <w:szCs w:val="30"/>
        </w:rPr>
        <w:br/>
      </w:r>
      <w:r w:rsidR="003C439B" w:rsidRPr="00FE3B3E">
        <w:rPr>
          <w:rFonts w:ascii="Angsana New" w:hAnsi="Angsana New"/>
          <w:sz w:val="30"/>
          <w:szCs w:val="30"/>
        </w:rPr>
        <w:t>551</w:t>
      </w:r>
      <w:r w:rsidRPr="00FE3B3E">
        <w:rPr>
          <w:rFonts w:ascii="Angsana New" w:hAnsi="Angsana New"/>
          <w:sz w:val="30"/>
          <w:szCs w:val="30"/>
        </w:rPr>
        <w:t xml:space="preserve"> </w:t>
      </w:r>
      <w:r w:rsidRPr="00FE3B3E">
        <w:rPr>
          <w:rFonts w:ascii="Angsana New" w:hAnsi="Angsana New"/>
          <w:sz w:val="30"/>
          <w:szCs w:val="30"/>
          <w:cs/>
        </w:rPr>
        <w:t>ล้านบาท ดังนั้น บริษัทจึงไม่ได้บันทึกค่าเผื่อผลเสียหายที่อาจเกิดขึ้นจากคดีดังกล่าว</w:t>
      </w:r>
    </w:p>
    <w:p w14:paraId="09092C48" w14:textId="77777777" w:rsidR="00396E9E" w:rsidRPr="00FE3B3E" w:rsidRDefault="00396E9E" w:rsidP="00FE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57DFF1A0" w14:textId="4FEAF593" w:rsidR="00B272A2" w:rsidRDefault="00B272A2" w:rsidP="00B26AF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B26AFD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คดี</w:t>
      </w:r>
      <w:r w:rsidRPr="00B26AFD">
        <w:rPr>
          <w:rFonts w:ascii="Angsana New" w:hAnsi="Angsana New"/>
          <w:b/>
          <w:bCs/>
          <w:i/>
          <w:iCs/>
          <w:sz w:val="30"/>
          <w:szCs w:val="30"/>
          <w:cs/>
        </w:rPr>
        <w:t>ความ</w:t>
      </w:r>
      <w:r w:rsidRPr="00B26AFD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อื่นๆ</w:t>
      </w:r>
    </w:p>
    <w:p w14:paraId="26958260" w14:textId="77777777" w:rsidR="00FB5E93" w:rsidRPr="00FE3B3E" w:rsidRDefault="00FB5E93" w:rsidP="00FE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45456C0E" w14:textId="3CB5492C" w:rsidR="00B272A2" w:rsidRDefault="00B272A2" w:rsidP="00B26AF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B26AFD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3C439B" w:rsidRPr="00B26AFD">
        <w:rPr>
          <w:rFonts w:ascii="Angsana New" w:eastAsia="MS Mincho" w:hAnsi="Angsana New"/>
          <w:sz w:val="30"/>
          <w:szCs w:val="30"/>
        </w:rPr>
        <w:t>2563</w:t>
      </w:r>
    </w:p>
    <w:p w14:paraId="11C4ECC9" w14:textId="77777777" w:rsidR="00B26AFD" w:rsidRPr="00FE3B3E" w:rsidRDefault="00B26AFD" w:rsidP="00FE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134F2244" w14:textId="3959EC51" w:rsidR="00B272A2" w:rsidRDefault="00B272A2" w:rsidP="00B26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B26AFD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="003C439B" w:rsidRPr="00B26AFD">
        <w:rPr>
          <w:rFonts w:ascii="Angsana New" w:eastAsia="MS Mincho" w:hAnsi="Angsana New"/>
          <w:sz w:val="30"/>
          <w:szCs w:val="30"/>
        </w:rPr>
        <w:t>5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มิถุนายน </w:t>
      </w:r>
      <w:r w:rsidR="003C439B" w:rsidRPr="00B26AFD">
        <w:rPr>
          <w:rFonts w:ascii="Angsana New" w:eastAsia="MS Mincho" w:hAnsi="Angsana New"/>
          <w:sz w:val="30"/>
          <w:szCs w:val="30"/>
        </w:rPr>
        <w:t>2563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โดยขอให้บริษัทชดใช้ค่าเสียหายเป็นจำนวนเงินรวม </w:t>
      </w:r>
      <w:r w:rsidR="003C439B" w:rsidRPr="00B26AFD">
        <w:rPr>
          <w:rFonts w:ascii="Angsana New" w:eastAsia="MS Mincho" w:hAnsi="Angsana New"/>
          <w:sz w:val="30"/>
          <w:szCs w:val="30"/>
        </w:rPr>
        <w:t>22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94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ล้านบาท พร้อมดอกเบี้ยร้อยละ </w:t>
      </w:r>
      <w:r w:rsidR="005263B5">
        <w:rPr>
          <w:rFonts w:ascii="Angsana New" w:eastAsia="MS Mincho" w:hAnsi="Angsana New"/>
          <w:sz w:val="30"/>
          <w:szCs w:val="30"/>
        </w:rPr>
        <w:t>7.5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รวมถึงได้ฟ้องแย้งเรียกเงินคืนจากโจทก์ฐานลาภมิควรได้ จำนวน </w:t>
      </w:r>
      <w:r w:rsidR="003C439B" w:rsidRPr="00B26AFD">
        <w:rPr>
          <w:rFonts w:ascii="Angsana New" w:eastAsia="MS Mincho" w:hAnsi="Angsana New"/>
          <w:sz w:val="30"/>
          <w:szCs w:val="30"/>
        </w:rPr>
        <w:t>8</w:t>
      </w:r>
      <w:r w:rsidRPr="00B26AFD">
        <w:rPr>
          <w:rFonts w:ascii="Angsana New" w:eastAsia="MS Mincho" w:hAnsi="Angsana New"/>
          <w:sz w:val="30"/>
          <w:szCs w:val="30"/>
          <w:cs/>
        </w:rPr>
        <w:t>.</w:t>
      </w:r>
      <w:r w:rsidR="003C439B" w:rsidRPr="00B26AFD">
        <w:rPr>
          <w:rFonts w:ascii="Angsana New" w:eastAsia="MS Mincho" w:hAnsi="Angsana New"/>
          <w:sz w:val="30"/>
          <w:szCs w:val="30"/>
        </w:rPr>
        <w:t>29</w:t>
      </w:r>
      <w:r w:rsidRPr="00B26AFD">
        <w:rPr>
          <w:rFonts w:ascii="Angsana New" w:eastAsia="MS Mincho" w:hAnsi="Angsana New"/>
          <w:sz w:val="30"/>
          <w:szCs w:val="30"/>
        </w:rPr>
        <w:t xml:space="preserve"> </w:t>
      </w:r>
      <w:r w:rsidRPr="00B26AFD">
        <w:rPr>
          <w:rFonts w:ascii="Angsana New" w:eastAsia="MS Mincho" w:hAnsi="Angsana New"/>
          <w:sz w:val="30"/>
          <w:szCs w:val="30"/>
          <w:cs/>
        </w:rPr>
        <w:t xml:space="preserve">ล้านบาท </w:t>
      </w:r>
      <w:r w:rsidRPr="00F266AC">
        <w:rPr>
          <w:rFonts w:ascii="Angsana New" w:eastAsia="MS Mincho" w:hAnsi="Angsana New"/>
          <w:sz w:val="30"/>
          <w:szCs w:val="30"/>
          <w:cs/>
        </w:rPr>
        <w:t>ซึ่งศาลได้นั</w:t>
      </w:r>
      <w:r w:rsidR="00F266AC" w:rsidRPr="00F266AC">
        <w:rPr>
          <w:rFonts w:ascii="Angsana New" w:eastAsia="MS Mincho" w:hAnsi="Angsana New"/>
          <w:sz w:val="30"/>
          <w:szCs w:val="30"/>
          <w:cs/>
        </w:rPr>
        <w:t>ดฟังคำพิพากษา</w:t>
      </w:r>
      <w:r w:rsidRPr="00F266AC">
        <w:rPr>
          <w:rFonts w:ascii="Angsana New" w:eastAsia="MS Mincho" w:hAnsi="Angsana New"/>
          <w:sz w:val="30"/>
          <w:szCs w:val="30"/>
          <w:cs/>
        </w:rPr>
        <w:t xml:space="preserve">ในวันที่ </w:t>
      </w:r>
      <w:r w:rsidR="00F266AC" w:rsidRPr="00F266AC">
        <w:rPr>
          <w:rFonts w:ascii="Angsana New" w:eastAsia="MS Mincho" w:hAnsi="Angsana New"/>
          <w:sz w:val="30"/>
          <w:szCs w:val="30"/>
        </w:rPr>
        <w:t xml:space="preserve">16 </w:t>
      </w:r>
      <w:r w:rsidR="00F266AC" w:rsidRPr="00F266AC">
        <w:rPr>
          <w:rFonts w:ascii="Angsana New" w:eastAsia="MS Mincho" w:hAnsi="Angsana New"/>
          <w:sz w:val="30"/>
          <w:szCs w:val="30"/>
          <w:cs/>
        </w:rPr>
        <w:t>มิถุนายน</w:t>
      </w:r>
      <w:r w:rsidRPr="00F266A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C439B" w:rsidRPr="00F266AC">
        <w:rPr>
          <w:rFonts w:ascii="Angsana New" w:eastAsia="MS Mincho" w:hAnsi="Angsana New"/>
          <w:sz w:val="30"/>
          <w:szCs w:val="30"/>
        </w:rPr>
        <w:t>2565</w:t>
      </w:r>
      <w:r w:rsidRPr="00F266AC">
        <w:rPr>
          <w:rFonts w:ascii="Angsana New" w:eastAsia="MS Mincho" w:hAnsi="Angsana New"/>
          <w:sz w:val="30"/>
          <w:szCs w:val="30"/>
          <w:cs/>
        </w:rPr>
        <w:t xml:space="preserve"> ดังนั้น บริษัทจึงไม่ได้บันทึกค่าเผื่อผลเสียหายที่อาจเกิดขึ้นจากคดีดังกล่าว</w:t>
      </w:r>
    </w:p>
    <w:p w14:paraId="3B0F8E4F" w14:textId="77777777" w:rsidR="00B26AFD" w:rsidRPr="00FE3B3E" w:rsidRDefault="00B26AFD" w:rsidP="00FE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5DE241A0" w14:textId="69F5D2A0" w:rsidR="00B272A2" w:rsidRDefault="00B272A2" w:rsidP="00B26AF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B26AFD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3C439B" w:rsidRPr="00B26AFD">
        <w:rPr>
          <w:rFonts w:ascii="Angsana New" w:eastAsia="MS Mincho" w:hAnsi="Angsana New"/>
          <w:sz w:val="30"/>
          <w:szCs w:val="30"/>
        </w:rPr>
        <w:t>2564</w:t>
      </w:r>
    </w:p>
    <w:p w14:paraId="169E40A9" w14:textId="77777777" w:rsidR="00FB5E93" w:rsidRPr="00FE3B3E" w:rsidRDefault="00FB5E93" w:rsidP="00FE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14:paraId="4BFC766F" w14:textId="00FB1FC1" w:rsidR="00B272A2" w:rsidRDefault="00B272A2" w:rsidP="00B26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</w:rPr>
      </w:pP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เมื่อวันที่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28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มิถุนายน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2564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449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>.</w:t>
      </w:r>
      <w:r w:rsidR="003C439B" w:rsidRPr="00FE3B3E">
        <w:rPr>
          <w:rFonts w:ascii="Angsana New" w:eastAsia="MS Mincho" w:hAnsi="Angsana New"/>
          <w:spacing w:val="-4"/>
          <w:sz w:val="30"/>
          <w:szCs w:val="30"/>
        </w:rPr>
        <w:t>77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ล้านบาท พร้อมดอกเบี้ยร้อยละ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7.5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</w:t>
      </w:r>
      <w:r w:rsidRPr="00FE3B3E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</w:t>
      </w:r>
      <w:r w:rsidR="00420226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ต่อมาเมื่อวันที่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21</w:t>
      </w:r>
      <w:r w:rsidR="00E77BA1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มีนาคม</w:t>
      </w:r>
      <w:r w:rsidR="00420226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2565</w:t>
      </w:r>
      <w:r w:rsidR="00420226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ศาลแพ่งได้มีคำพิพากษายก</w:t>
      </w:r>
      <w:r w:rsidR="00420226" w:rsidRPr="006D5A90">
        <w:rPr>
          <w:rFonts w:ascii="Angsana New" w:eastAsia="MS Mincho" w:hAnsi="Angsana New"/>
          <w:spacing w:val="-6"/>
          <w:sz w:val="30"/>
          <w:szCs w:val="30"/>
          <w:cs/>
        </w:rPr>
        <w:t>ฟ้อง อย่างไรก็ตาม</w:t>
      </w:r>
      <w:r w:rsidR="00420226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คดียังไม่ถึงที่สุด คู่ความฝ่ายที่ไม่เห็นพ้องด้วยกับคำพิพากษาสามารถใช้สิทธิยื่นอุทธรณ์ได้ภายใน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1</w:t>
      </w:r>
      <w:r w:rsidR="00420226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เดือน นับแต่วันที่ศาลอ่านคำพิพากษา โดยโจทก์และจำเลยยื่นขอขยายระยะเวลาในการยื่นอุทธรณ์ ซึ่งศาลอนุญาตให้จนถึงวันที่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20</w:t>
      </w:r>
      <w:r w:rsidR="00420226" w:rsidRPr="00FE3B3E">
        <w:rPr>
          <w:rFonts w:ascii="Angsana New" w:eastAsia="MS Mincho" w:hAnsi="Angsana New"/>
          <w:spacing w:val="-4"/>
          <w:sz w:val="30"/>
          <w:szCs w:val="30"/>
          <w:cs/>
        </w:rPr>
        <w:t xml:space="preserve"> พฤษภาคม</w:t>
      </w:r>
      <w:r w:rsidR="005263B5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5263B5">
        <w:rPr>
          <w:rFonts w:ascii="Angsana New" w:eastAsia="MS Mincho" w:hAnsi="Angsana New"/>
          <w:spacing w:val="-4"/>
          <w:sz w:val="30"/>
          <w:szCs w:val="30"/>
        </w:rPr>
        <w:t>2565</w:t>
      </w:r>
    </w:p>
    <w:p w14:paraId="3CFDCE5C" w14:textId="77777777" w:rsidR="006D5A90" w:rsidRPr="00FE3B3E" w:rsidRDefault="006D5A90" w:rsidP="00B26A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thaiDistribute"/>
        <w:rPr>
          <w:rFonts w:ascii="Angsana New" w:eastAsia="MS Mincho" w:hAnsi="Angsana New"/>
          <w:spacing w:val="-4"/>
          <w:sz w:val="30"/>
          <w:szCs w:val="30"/>
          <w:highlight w:val="green"/>
        </w:rPr>
      </w:pPr>
    </w:p>
    <w:p w14:paraId="02EF5D79" w14:textId="701C9B48" w:rsidR="00D522BB" w:rsidRPr="00686947" w:rsidRDefault="00D522BB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740EACC" w14:textId="77777777" w:rsidR="00A95962" w:rsidRPr="00705DC4" w:rsidRDefault="00A95962" w:rsidP="00FB5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DA432F" w14:textId="7A14D65E" w:rsidR="00FB5E93" w:rsidRPr="0060225D" w:rsidRDefault="00FB5E93" w:rsidP="00FB5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5BF2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>
        <w:rPr>
          <w:rFonts w:asciiTheme="majorBidi" w:hAnsiTheme="majorBidi" w:cstheme="majorBidi"/>
          <w:sz w:val="30"/>
          <w:szCs w:val="30"/>
          <w:cs/>
        </w:rPr>
        <w:t>สามัญผู้ถือหุ้น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C439B">
        <w:rPr>
          <w:rFonts w:asciiTheme="majorBidi" w:hAnsiTheme="majorBidi" w:cstheme="majorBidi"/>
          <w:sz w:val="30"/>
          <w:szCs w:val="30"/>
        </w:rPr>
        <w:t>1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</w:rPr>
        <w:t>2565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 ที่ประชุมได้มีมติอนุมัติการจัดสรรทุนสำรองตามกฎหมายและการจ่ายเงินปันผลประจำปี </w:t>
      </w:r>
      <w:r w:rsidRPr="003C439B">
        <w:rPr>
          <w:rFonts w:asciiTheme="majorBidi" w:hAnsiTheme="majorBidi" w:cstheme="majorBidi"/>
          <w:sz w:val="30"/>
          <w:szCs w:val="30"/>
        </w:rPr>
        <w:t>2564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Pr="003C439B">
        <w:rPr>
          <w:rFonts w:asciiTheme="majorBidi" w:hAnsiTheme="majorBidi" w:cstheme="majorBidi"/>
          <w:sz w:val="30"/>
          <w:szCs w:val="30"/>
        </w:rPr>
        <w:t>0</w:t>
      </w:r>
      <w:r w:rsidRPr="00FD5BF2">
        <w:rPr>
          <w:rFonts w:asciiTheme="majorBidi" w:hAnsiTheme="majorBidi" w:cstheme="majorBidi"/>
          <w:sz w:val="30"/>
          <w:szCs w:val="30"/>
          <w:cs/>
        </w:rPr>
        <w:t>.</w:t>
      </w:r>
      <w:r w:rsidRPr="003C439B">
        <w:rPr>
          <w:rFonts w:asciiTheme="majorBidi" w:hAnsiTheme="majorBidi" w:cstheme="majorBidi"/>
          <w:sz w:val="30"/>
          <w:szCs w:val="30"/>
        </w:rPr>
        <w:t>35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Pr="003C439B">
        <w:rPr>
          <w:rFonts w:asciiTheme="majorBidi" w:hAnsiTheme="majorBidi" w:cstheme="majorBidi"/>
          <w:sz w:val="30"/>
          <w:szCs w:val="30"/>
        </w:rPr>
        <w:t>358</w:t>
      </w:r>
      <w:r w:rsidRPr="00FD5BF2">
        <w:rPr>
          <w:rFonts w:asciiTheme="majorBidi" w:hAnsiTheme="majorBidi" w:cstheme="majorBidi"/>
          <w:sz w:val="30"/>
          <w:szCs w:val="30"/>
          <w:cs/>
        </w:rPr>
        <w:t>.</w:t>
      </w:r>
      <w:r w:rsidRPr="003C439B">
        <w:rPr>
          <w:rFonts w:asciiTheme="majorBidi" w:hAnsiTheme="majorBidi" w:cstheme="majorBidi"/>
          <w:sz w:val="30"/>
          <w:szCs w:val="30"/>
        </w:rPr>
        <w:t>28</w:t>
      </w:r>
      <w:r w:rsidRPr="00FD5BF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>
        <w:rPr>
          <w:rFonts w:asciiTheme="majorBidi" w:hAnsiTheme="majorBidi" w:cstheme="majorBidi"/>
          <w:sz w:val="30"/>
          <w:szCs w:val="30"/>
          <w:cs/>
        </w:rPr>
        <w:t>เงินปันผลดังกล่าว</w:t>
      </w:r>
      <w:r w:rsidR="00873AE4">
        <w:rPr>
          <w:rFonts w:asciiTheme="majorBidi" w:hAnsiTheme="majorBidi" w:cstheme="majorBidi"/>
          <w:sz w:val="30"/>
          <w:szCs w:val="30"/>
          <w:cs/>
        </w:rPr>
        <w:t>ได้</w:t>
      </w:r>
      <w:r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จ่ายให้แก่ผู้ถือหุ้นในเดือน</w:t>
      </w:r>
      <w:r w:rsidR="00873AE4">
        <w:rPr>
          <w:rFonts w:asciiTheme="majorBidi" w:hAnsiTheme="majorBidi" w:cstheme="majorBidi"/>
          <w:sz w:val="30"/>
          <w:szCs w:val="30"/>
          <w:cs/>
        </w:rPr>
        <w:t>เมษายน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6FF2EFA6" w14:textId="77777777" w:rsidR="0060225D" w:rsidRPr="0060225D" w:rsidRDefault="0060225D" w:rsidP="00602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634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60225D" w:rsidRPr="0060225D" w:rsidSect="00660BE9">
      <w:headerReference w:type="default" r:id="rId25"/>
      <w:footerReference w:type="default" r:id="rId2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2FFE3" w14:textId="77777777" w:rsidR="00831AD9" w:rsidRDefault="00831AD9" w:rsidP="004956B4">
      <w:r>
        <w:separator/>
      </w:r>
    </w:p>
  </w:endnote>
  <w:endnote w:type="continuationSeparator" w:id="0">
    <w:p w14:paraId="6DB30F1D" w14:textId="77777777" w:rsidR="00831AD9" w:rsidRDefault="00831AD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9410" w14:textId="77777777" w:rsidR="003A76D7" w:rsidRDefault="003A76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74D3D197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3C439B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0AB47C4F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Pr="003C439B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042BDB4F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3C439B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0FDD" w14:textId="57B36ED6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3C439B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0D2E4EA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3C439B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4A09B" w14:textId="77777777" w:rsidR="00831AD9" w:rsidRDefault="00831AD9" w:rsidP="004956B4">
      <w:r>
        <w:separator/>
      </w:r>
    </w:p>
  </w:footnote>
  <w:footnote w:type="continuationSeparator" w:id="0">
    <w:p w14:paraId="7B5EC7DC" w14:textId="77777777" w:rsidR="00831AD9" w:rsidRDefault="00831AD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A1FE" w14:textId="77777777" w:rsidR="003A76D7" w:rsidRDefault="003A76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12C6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50B3324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5F3033C" w14:textId="40B23006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3C439B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429C54" w14:textId="4F989B34" w:rsidR="00A746EE" w:rsidRDefault="00A746EE" w:rsidP="005F0C2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31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มีนาคม </w:t>
    </w:r>
    <w:r w:rsidRPr="003C439B">
      <w:rPr>
        <w:rFonts w:ascii="Angsana New" w:hAnsi="Angsana New"/>
        <w:bCs/>
        <w:sz w:val="32"/>
        <w:szCs w:val="32"/>
        <w:lang w:val="en-US"/>
      </w:rPr>
      <w:t>2565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5928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5B25D19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654FAF1" w14:textId="514C7294" w:rsidR="00A746EE" w:rsidRDefault="00A746EE" w:rsidP="005F0C2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3C439B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44D0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9B6E60F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6B6E4E7" w14:textId="7D14391B" w:rsidR="00A746EE" w:rsidRDefault="00A746EE" w:rsidP="005F0C2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3C439B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3F77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25487CD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FEABFED" w14:textId="44390020" w:rsidR="00A746EE" w:rsidRDefault="00A746EE" w:rsidP="005F0C2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3C439B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4BD1DBF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10B0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370954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6DA9BD" w14:textId="2CFD6CB0" w:rsidR="00A746EE" w:rsidRDefault="00A746EE" w:rsidP="005F0C2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3C439B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42D58" w14:textId="77777777" w:rsidR="00A746EE" w:rsidRPr="005F0C29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F0C29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5F0C29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5F0C29">
      <w:rPr>
        <w:rFonts w:ascii="Angsana New" w:hAnsi="Angsana New"/>
        <w:b/>
        <w:bCs/>
        <w:sz w:val="32"/>
        <w:szCs w:val="32"/>
      </w:rPr>
      <w:t xml:space="preserve"> (</w:t>
    </w:r>
    <w:r w:rsidRPr="005F0C29">
      <w:rPr>
        <w:rFonts w:ascii="Angsana New" w:hAnsi="Angsana New"/>
        <w:b/>
        <w:bCs/>
        <w:sz w:val="32"/>
        <w:szCs w:val="32"/>
        <w:cs/>
      </w:rPr>
      <w:t>มหาชน)</w:t>
    </w:r>
    <w:r w:rsidRPr="005F0C2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3BC6B46" w14:textId="77777777" w:rsidR="00A746EE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E6C4242" w14:textId="4AE6A158" w:rsidR="00A746EE" w:rsidRDefault="00A746EE" w:rsidP="005F0C2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C439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3C439B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20"/>
  </w:num>
  <w:num w:numId="15">
    <w:abstractNumId w:val="22"/>
  </w:num>
  <w:num w:numId="16">
    <w:abstractNumId w:val="28"/>
  </w:num>
  <w:num w:numId="17">
    <w:abstractNumId w:val="30"/>
  </w:num>
  <w:num w:numId="18">
    <w:abstractNumId w:val="16"/>
  </w:num>
  <w:num w:numId="19">
    <w:abstractNumId w:val="26"/>
  </w:num>
  <w:num w:numId="20">
    <w:abstractNumId w:val="12"/>
  </w:num>
  <w:num w:numId="21">
    <w:abstractNumId w:val="13"/>
  </w:num>
  <w:num w:numId="22">
    <w:abstractNumId w:val="31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5"/>
  </w:num>
  <w:num w:numId="27">
    <w:abstractNumId w:val="19"/>
  </w:num>
  <w:num w:numId="28">
    <w:abstractNumId w:val="23"/>
  </w:num>
  <w:num w:numId="29">
    <w:abstractNumId w:val="24"/>
  </w:num>
  <w:num w:numId="30">
    <w:abstractNumId w:val="14"/>
  </w:num>
  <w:num w:numId="31">
    <w:abstractNumId w:val="29"/>
  </w:num>
  <w:num w:numId="32">
    <w:abstractNumId w:val="10"/>
  </w:num>
  <w:num w:numId="33">
    <w:abstractNumId w:val="17"/>
  </w:num>
  <w:num w:numId="34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5FDB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301</TotalTime>
  <Pages>28</Pages>
  <Words>5355</Words>
  <Characters>30530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Chantakarn, Thanharuk</cp:lastModifiedBy>
  <cp:revision>168</cp:revision>
  <cp:lastPrinted>2022-04-28T11:04:00Z</cp:lastPrinted>
  <dcterms:created xsi:type="dcterms:W3CDTF">2022-04-19T07:54:00Z</dcterms:created>
  <dcterms:modified xsi:type="dcterms:W3CDTF">2022-05-09T10:34:00Z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0x010100F3E2BC9911BB554D96AC477CA4E491ED</vt:lpwstr>
  </property>
</Properties>
</file>