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270"/>
        <w:gridCol w:w="7920"/>
      </w:tblGrid>
      <w:tr w:rsidR="00BE10D7" w:rsidRPr="00D267C3" w14:paraId="6896F311" w14:textId="77777777" w:rsidTr="003C2034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DA6F1E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35024373"/>
            <w:r w:rsidRPr="00D267C3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E5B15B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7D1D9A3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267C3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BE10D7" w:rsidRPr="00D267C3" w14:paraId="7F0FC049" w14:textId="77777777" w:rsidTr="003C2034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F7BD81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2DA7AD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A8658F7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10D7" w:rsidRPr="00D267C3" w14:paraId="688D4FE1" w14:textId="77777777" w:rsidTr="003C20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A50B871" w14:textId="77777777" w:rsidR="00BE10D7" w:rsidRPr="00D267C3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C08DB6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7093D9B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267C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E10D7" w:rsidRPr="00D267C3" w14:paraId="100FD6F9" w14:textId="77777777" w:rsidTr="003C20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03E4C26" w14:textId="77777777" w:rsidR="00BE10D7" w:rsidRPr="00D267C3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FC0660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1F8D7009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267C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E10D7" w:rsidRPr="00D267C3" w14:paraId="0164B2C9" w14:textId="77777777" w:rsidTr="003C20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AB6CFCB" w14:textId="77777777" w:rsidR="00BE10D7" w:rsidRPr="00D267C3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4E8792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9B3CA4C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267C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BE10D7" w:rsidRPr="00D267C3" w14:paraId="62A05A23" w14:textId="77777777" w:rsidTr="003C20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F2B6F29" w14:textId="77777777" w:rsidR="00BE10D7" w:rsidRPr="00D267C3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0543CD5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AE7A8E" w14:textId="77777777" w:rsidR="00BE10D7" w:rsidRPr="00D267C3" w:rsidRDefault="00BE10D7" w:rsidP="003C2034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สินทรัพย์และหนี้สินที่เกิดจากสัญญา</w:t>
            </w:r>
          </w:p>
        </w:tc>
      </w:tr>
      <w:tr w:rsidR="00BE10D7" w:rsidRPr="00D267C3" w14:paraId="09FAAB99" w14:textId="77777777" w:rsidTr="003C20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3CAEC9EB" w14:textId="77777777" w:rsidR="00BE10D7" w:rsidRPr="00D267C3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850C66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39583B" w14:textId="77777777" w:rsidR="00BE10D7" w:rsidRPr="00D267C3" w:rsidRDefault="00BE10D7" w:rsidP="003C2034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267C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  <w:r w:rsidRPr="00D267C3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</w:tr>
      <w:tr w:rsidR="00BE10D7" w:rsidRPr="00D267C3" w14:paraId="494DBF49" w14:textId="77777777" w:rsidTr="003C20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095D017" w14:textId="77777777" w:rsidR="00BE10D7" w:rsidRPr="00D267C3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CF572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F40F042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267C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E10D7" w:rsidRPr="00D267C3" w14:paraId="7A181D41" w14:textId="77777777" w:rsidTr="003C20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6B02CE9" w14:textId="77777777" w:rsidR="00BE10D7" w:rsidRPr="00D267C3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B7B4DE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5A29AC3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267C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31596F" w:rsidRPr="00D267C3" w14:paraId="2438CDE1" w14:textId="77777777" w:rsidTr="003C20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A272E8B" w14:textId="77777777" w:rsidR="0031596F" w:rsidRPr="00D267C3" w:rsidRDefault="0031596F" w:rsidP="0031596F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313B94" w14:textId="77777777" w:rsidR="0031596F" w:rsidRPr="00D267C3" w:rsidRDefault="0031596F" w:rsidP="003159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C74F45" w14:textId="77777777" w:rsidR="0031596F" w:rsidRPr="0031596F" w:rsidRDefault="0031596F" w:rsidP="003159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1596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1596F" w:rsidRPr="00D267C3" w14:paraId="2AC1609F" w14:textId="77777777" w:rsidTr="003C20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323EF2FA" w14:textId="77777777" w:rsidR="0031596F" w:rsidRPr="00D267C3" w:rsidRDefault="0031596F" w:rsidP="0031596F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FC2A2D" w14:textId="77777777" w:rsidR="0031596F" w:rsidRPr="00D267C3" w:rsidRDefault="0031596F" w:rsidP="003159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BEAD384" w14:textId="77777777" w:rsidR="0031596F" w:rsidRPr="0031596F" w:rsidRDefault="0031596F" w:rsidP="0031596F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31596F">
              <w:rPr>
                <w:rFonts w:ascii="Angsana New" w:hAnsi="Angsana New" w:cs="Angsana New" w:hint="cs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1596F" w:rsidRPr="00D267C3" w14:paraId="126240FA" w14:textId="77777777" w:rsidTr="003C20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7A47C5E" w14:textId="77777777" w:rsidR="0031596F" w:rsidRPr="00D267C3" w:rsidRDefault="0031596F" w:rsidP="0031596F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43FC5C" w14:textId="77777777" w:rsidR="0031596F" w:rsidRPr="00D267C3" w:rsidRDefault="0031596F" w:rsidP="003159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73549F0" w14:textId="77777777" w:rsidR="0031596F" w:rsidRPr="0031596F" w:rsidRDefault="0031596F" w:rsidP="003159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1596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BE10D7" w:rsidRPr="00D267C3" w14:paraId="590CF4B9" w14:textId="77777777" w:rsidTr="003C20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E63608E" w14:textId="77777777" w:rsidR="00BE10D7" w:rsidRPr="00D267C3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7C0818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4F58C3" w14:textId="77777777" w:rsidR="00BE10D7" w:rsidRPr="00D267C3" w:rsidRDefault="0031596F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bookmarkEnd w:id="0"/>
    </w:tbl>
    <w:p w14:paraId="61154CC6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092F3388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72D89596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79EF89A2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75800CA6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4C7245CC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56EC88F0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4B4E3342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12113D2D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3A64A4CA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4212B120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6221E700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49A7C4B0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44317E09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39BD00E7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22D86B65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639CD47C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12908E3D" w14:textId="77777777" w:rsidR="00B5379D" w:rsidRDefault="00B5379D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4EAD70EF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hint="cs"/>
          <w:sz w:val="30"/>
          <w:szCs w:val="30"/>
        </w:rPr>
      </w:pPr>
    </w:p>
    <w:p w14:paraId="6ED25232" w14:textId="77777777" w:rsidR="0034567D" w:rsidRPr="00D267C3" w:rsidRDefault="00235F64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5A82C0C" w14:textId="77777777" w:rsidR="0034567D" w:rsidRPr="00125433" w:rsidRDefault="0034567D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FAE80C7" w14:textId="77777777" w:rsidR="0034567D" w:rsidRPr="00D267C3" w:rsidRDefault="00B73EAF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hint="cs"/>
          <w:sz w:val="30"/>
          <w:szCs w:val="30"/>
        </w:rPr>
      </w:pPr>
      <w:r w:rsidRPr="00D267C3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="0034567D" w:rsidRPr="00D267C3">
        <w:rPr>
          <w:rFonts w:ascii="Angsana New" w:hAnsi="Angsana New"/>
          <w:sz w:val="30"/>
          <w:szCs w:val="30"/>
          <w:cs/>
        </w:rPr>
        <w:t>ได้รับอนุมัติ</w:t>
      </w:r>
      <w:r w:rsidR="00A93EBF" w:rsidRPr="00D267C3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34567D" w:rsidRPr="00D267C3">
        <w:rPr>
          <w:rFonts w:ascii="Angsana New" w:hAnsi="Angsana New"/>
          <w:sz w:val="30"/>
          <w:szCs w:val="30"/>
          <w:cs/>
        </w:rPr>
        <w:t>จาก</w:t>
      </w:r>
      <w:r w:rsidR="007E5B43" w:rsidRPr="00D267C3">
        <w:rPr>
          <w:rFonts w:ascii="Angsana New" w:hAnsi="Angsana New" w:hint="cs"/>
          <w:sz w:val="30"/>
          <w:szCs w:val="30"/>
          <w:cs/>
        </w:rPr>
        <w:t>คณะ</w:t>
      </w:r>
      <w:r w:rsidR="0034567D" w:rsidRPr="00D267C3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9F50EF" w:rsidRPr="00D267C3">
        <w:rPr>
          <w:rFonts w:ascii="Angsana New" w:hAnsi="Angsana New"/>
          <w:sz w:val="30"/>
          <w:szCs w:val="30"/>
        </w:rPr>
        <w:t xml:space="preserve"> </w:t>
      </w:r>
      <w:r w:rsidR="000A3948">
        <w:rPr>
          <w:rFonts w:ascii="Angsana New" w:hAnsi="Angsana New"/>
          <w:sz w:val="30"/>
          <w:szCs w:val="30"/>
        </w:rPr>
        <w:t>10</w:t>
      </w:r>
      <w:r w:rsidR="00D8441B">
        <w:rPr>
          <w:rFonts w:ascii="Angsana New" w:hAnsi="Angsana New"/>
          <w:sz w:val="30"/>
          <w:szCs w:val="30"/>
        </w:rPr>
        <w:t xml:space="preserve"> </w:t>
      </w:r>
      <w:r w:rsidR="003E50FA">
        <w:rPr>
          <w:rFonts w:ascii="Angsana New" w:hAnsi="Angsana New" w:hint="cs"/>
          <w:sz w:val="30"/>
          <w:szCs w:val="30"/>
          <w:cs/>
        </w:rPr>
        <w:t>พฤ</w:t>
      </w:r>
      <w:r w:rsidR="000A3948">
        <w:rPr>
          <w:rFonts w:ascii="Angsana New" w:hAnsi="Angsana New" w:hint="cs"/>
          <w:sz w:val="30"/>
          <w:szCs w:val="30"/>
          <w:cs/>
        </w:rPr>
        <w:t>ษภาคม</w:t>
      </w:r>
      <w:r w:rsidR="0037570A" w:rsidRPr="00D267C3">
        <w:rPr>
          <w:rFonts w:ascii="Angsana New" w:hAnsi="Angsana New" w:hint="cs"/>
          <w:sz w:val="30"/>
          <w:szCs w:val="30"/>
          <w:cs/>
        </w:rPr>
        <w:t xml:space="preserve"> </w:t>
      </w:r>
      <w:r w:rsidR="00493A4B">
        <w:rPr>
          <w:rFonts w:ascii="Angsana New" w:hAnsi="Angsana New"/>
          <w:sz w:val="30"/>
          <w:szCs w:val="30"/>
        </w:rPr>
        <w:t>2</w:t>
      </w:r>
      <w:r w:rsidR="004854AE" w:rsidRPr="00D267C3">
        <w:rPr>
          <w:rFonts w:ascii="Angsana New" w:hAnsi="Angsana New"/>
          <w:sz w:val="30"/>
          <w:szCs w:val="30"/>
        </w:rPr>
        <w:t>56</w:t>
      </w:r>
      <w:r w:rsidR="000A3948">
        <w:rPr>
          <w:rFonts w:ascii="Angsana New" w:hAnsi="Angsana New"/>
          <w:sz w:val="30"/>
          <w:szCs w:val="30"/>
        </w:rPr>
        <w:t>5</w:t>
      </w:r>
    </w:p>
    <w:p w14:paraId="148F49E2" w14:textId="77777777" w:rsidR="006763E8" w:rsidRPr="00125433" w:rsidRDefault="006763E8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81212AE" w14:textId="77777777" w:rsidR="0034567D" w:rsidRPr="00D267C3" w:rsidRDefault="00235F64" w:rsidP="007F5818">
      <w:pPr>
        <w:pStyle w:val="BodyText2"/>
        <w:numPr>
          <w:ilvl w:val="0"/>
          <w:numId w:val="19"/>
        </w:numPr>
        <w:ind w:left="540" w:hanging="540"/>
        <w:rPr>
          <w:b/>
          <w:bCs/>
          <w:cs/>
          <w:lang w:val="en-US"/>
        </w:rPr>
      </w:pPr>
      <w:r w:rsidRPr="00D267C3">
        <w:rPr>
          <w:b/>
          <w:bCs/>
          <w:cs/>
          <w:lang w:val="en-US"/>
        </w:rPr>
        <w:t>เกณฑ์การจัดทำงบการเงินระหว่างกาล</w:t>
      </w:r>
    </w:p>
    <w:p w14:paraId="4863842A" w14:textId="77777777" w:rsidR="004F7D9E" w:rsidRPr="00125433" w:rsidRDefault="004F7D9E" w:rsidP="00B44738">
      <w:pPr>
        <w:spacing w:line="240" w:lineRule="auto"/>
        <w:ind w:right="2"/>
        <w:jc w:val="thaiDistribute"/>
        <w:rPr>
          <w:rFonts w:ascii="Angsana New" w:hAnsi="Angsana New"/>
          <w:sz w:val="24"/>
          <w:szCs w:val="24"/>
        </w:rPr>
      </w:pPr>
    </w:p>
    <w:p w14:paraId="2CD208C4" w14:textId="77777777" w:rsidR="00D71221" w:rsidRPr="00D267C3" w:rsidRDefault="0094224D" w:rsidP="002E4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5"/>
        <w:jc w:val="thaiDistribute"/>
        <w:rPr>
          <w:rFonts w:ascii="Angsana New" w:hAnsi="Angsana New" w:hint="cs"/>
          <w:sz w:val="30"/>
          <w:szCs w:val="30"/>
        </w:rPr>
      </w:pPr>
      <w:r w:rsidRPr="00D267C3">
        <w:rPr>
          <w:rFonts w:ascii="Angsana New" w:hAnsi="Angsana New" w:hint="cs"/>
          <w:sz w:val="30"/>
          <w:szCs w:val="30"/>
          <w:cs/>
        </w:rPr>
        <w:t>งบ</w:t>
      </w:r>
      <w:r w:rsidRPr="00D267C3">
        <w:rPr>
          <w:rFonts w:ascii="Angsana New" w:hAnsi="Angsana New"/>
          <w:sz w:val="30"/>
          <w:szCs w:val="30"/>
          <w:cs/>
        </w:rPr>
        <w:t>การเงินระหว่างกาลแบบย่อนี้</w:t>
      </w:r>
      <w:r w:rsidRPr="00D267C3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D267C3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D267C3">
        <w:rPr>
          <w:rFonts w:ascii="Angsana New" w:hAnsi="Angsana New" w:hint="cs"/>
          <w:sz w:val="30"/>
          <w:szCs w:val="30"/>
          <w:cs/>
        </w:rPr>
        <w:t>งบการเงินประจำปีและ</w:t>
      </w:r>
      <w:r w:rsidRPr="00D267C3">
        <w:rPr>
          <w:rFonts w:ascii="Angsana New" w:hAnsi="Angsana New"/>
          <w:sz w:val="30"/>
          <w:szCs w:val="30"/>
          <w:cs/>
        </w:rPr>
        <w:t>จัดทำ</w:t>
      </w:r>
      <w:r w:rsidRPr="00D267C3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Pr="00D267C3">
        <w:rPr>
          <w:rFonts w:ascii="Angsana New" w:hAnsi="Angsana New"/>
          <w:sz w:val="30"/>
          <w:szCs w:val="30"/>
          <w:cs/>
        </w:rPr>
        <w:t>ระหว่างกาลในรูปแบบย่อ</w:t>
      </w:r>
      <w:r w:rsidRPr="00D267C3">
        <w:rPr>
          <w:rFonts w:ascii="Angsana New" w:hAnsi="Angsana New" w:hint="cs"/>
          <w:sz w:val="30"/>
          <w:szCs w:val="30"/>
          <w:cs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Pr="00D267C3">
        <w:rPr>
          <w:rFonts w:ascii="Angsana New" w:hAnsi="Angsana New"/>
          <w:sz w:val="30"/>
          <w:szCs w:val="30"/>
        </w:rPr>
        <w:t xml:space="preserve">34 </w:t>
      </w:r>
      <w:r w:rsidRPr="00D267C3">
        <w:rPr>
          <w:rFonts w:ascii="Angsana New" w:hAnsi="Angsana New"/>
          <w:sz w:val="30"/>
          <w:szCs w:val="30"/>
          <w:cs/>
        </w:rPr>
        <w:t xml:space="preserve">เรื่อง </w:t>
      </w:r>
      <w:r w:rsidRPr="00D267C3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D267C3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D267C3">
        <w:rPr>
          <w:rFonts w:ascii="Angsana New" w:hAnsi="Angsana New"/>
          <w:sz w:val="30"/>
          <w:szCs w:val="30"/>
          <w:cs/>
        </w:rPr>
        <w:t xml:space="preserve"> </w:t>
      </w:r>
      <w:r w:rsidRPr="00D267C3"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D267C3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D267C3">
        <w:rPr>
          <w:rFonts w:ascii="Angsana New" w:hAnsi="Angsana New"/>
          <w:sz w:val="30"/>
          <w:szCs w:val="30"/>
        </w:rPr>
        <w:t xml:space="preserve"> </w:t>
      </w:r>
      <w:r w:rsidR="00822910" w:rsidRPr="00822910">
        <w:rPr>
          <w:rFonts w:ascii="Angsana New" w:hAnsi="Angsana New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822910" w:rsidRPr="00822910">
        <w:rPr>
          <w:rFonts w:ascii="Angsana New" w:hAnsi="Angsana New"/>
          <w:sz w:val="30"/>
          <w:szCs w:val="30"/>
        </w:rPr>
        <w:t xml:space="preserve">31 </w:t>
      </w:r>
      <w:r w:rsidR="00822910" w:rsidRPr="00822910">
        <w:rPr>
          <w:rFonts w:ascii="Angsana New" w:hAnsi="Angsana New"/>
          <w:sz w:val="30"/>
          <w:szCs w:val="30"/>
          <w:cs/>
        </w:rPr>
        <w:t xml:space="preserve">ธันวาคม </w:t>
      </w:r>
      <w:r w:rsidR="00822910" w:rsidRPr="00822910">
        <w:rPr>
          <w:rFonts w:ascii="Angsana New" w:hAnsi="Angsana New"/>
          <w:sz w:val="30"/>
          <w:szCs w:val="30"/>
        </w:rPr>
        <w:t>256</w:t>
      </w:r>
      <w:r w:rsidR="00DE7ECE">
        <w:rPr>
          <w:rFonts w:ascii="Angsana New" w:hAnsi="Angsana New"/>
          <w:sz w:val="30"/>
          <w:szCs w:val="30"/>
        </w:rPr>
        <w:t>4</w:t>
      </w:r>
    </w:p>
    <w:p w14:paraId="10A701F3" w14:textId="77777777" w:rsidR="000068DA" w:rsidRPr="00125433" w:rsidRDefault="005925DA" w:rsidP="005925DA">
      <w:pPr>
        <w:jc w:val="thaiDistribute"/>
        <w:rPr>
          <w:rFonts w:ascii="Angsana New" w:hAnsi="Angsana New"/>
          <w:sz w:val="24"/>
          <w:szCs w:val="24"/>
        </w:rPr>
      </w:pPr>
      <w:r w:rsidRPr="00D267C3">
        <w:rPr>
          <w:rFonts w:ascii="Angsana New" w:hAnsi="Angsana New"/>
          <w:sz w:val="30"/>
          <w:szCs w:val="30"/>
        </w:rPr>
        <w:tab/>
      </w:r>
      <w:r w:rsidRPr="00D267C3">
        <w:rPr>
          <w:rFonts w:ascii="Angsana New" w:hAnsi="Angsana New"/>
          <w:sz w:val="30"/>
          <w:szCs w:val="30"/>
        </w:rPr>
        <w:tab/>
      </w:r>
    </w:p>
    <w:p w14:paraId="72028A56" w14:textId="77777777" w:rsidR="00EF79CC" w:rsidRDefault="007969FB" w:rsidP="00410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822910">
        <w:rPr>
          <w:rFonts w:ascii="Angsana New" w:hAnsi="Angsana New" w:hint="cs"/>
          <w:sz w:val="30"/>
          <w:szCs w:val="30"/>
          <w:cs/>
        </w:rPr>
        <w:t>ที่</w:t>
      </w:r>
      <w:r w:rsidRPr="00D267C3">
        <w:rPr>
          <w:rFonts w:ascii="Angsana New" w:hAnsi="Angsana New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1B6C1A" w:rsidRPr="00D267C3">
        <w:rPr>
          <w:rFonts w:ascii="Angsana New" w:hAnsi="Angsana New"/>
          <w:sz w:val="30"/>
          <w:szCs w:val="30"/>
        </w:rPr>
        <w:t>3</w:t>
      </w:r>
      <w:r w:rsidR="00493A4B">
        <w:rPr>
          <w:rFonts w:ascii="Angsana New" w:hAnsi="Angsana New"/>
          <w:sz w:val="30"/>
          <w:szCs w:val="30"/>
        </w:rPr>
        <w:t>1</w:t>
      </w:r>
      <w:r w:rsidRPr="00D267C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93A4B">
        <w:rPr>
          <w:rFonts w:ascii="Angsana New" w:hAnsi="Angsana New"/>
          <w:sz w:val="30"/>
          <w:szCs w:val="30"/>
        </w:rPr>
        <w:t>2</w:t>
      </w:r>
      <w:r w:rsidR="001B6C1A" w:rsidRPr="00D267C3">
        <w:rPr>
          <w:rFonts w:ascii="Angsana New" w:hAnsi="Angsana New"/>
          <w:sz w:val="30"/>
          <w:szCs w:val="30"/>
        </w:rPr>
        <w:t>56</w:t>
      </w:r>
      <w:r w:rsidR="00DE7ECE">
        <w:rPr>
          <w:rFonts w:ascii="Angsana New" w:hAnsi="Angsana New"/>
          <w:sz w:val="30"/>
          <w:szCs w:val="30"/>
        </w:rPr>
        <w:t>4</w:t>
      </w:r>
    </w:p>
    <w:p w14:paraId="6681F4E2" w14:textId="77777777" w:rsidR="002E4AD2" w:rsidRPr="00125433" w:rsidRDefault="002E4AD2" w:rsidP="00410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4"/>
          <w:szCs w:val="24"/>
        </w:rPr>
      </w:pPr>
    </w:p>
    <w:p w14:paraId="229C74D2" w14:textId="77777777" w:rsidR="0023426A" w:rsidRPr="00D267C3" w:rsidRDefault="0023426A" w:rsidP="00DA3CF1">
      <w:pPr>
        <w:pStyle w:val="BodyText2"/>
        <w:numPr>
          <w:ilvl w:val="0"/>
          <w:numId w:val="19"/>
        </w:numPr>
        <w:ind w:left="540" w:hanging="540"/>
        <w:rPr>
          <w:b/>
          <w:bCs/>
          <w:cs/>
          <w:lang w:val="en-US"/>
        </w:rPr>
      </w:pPr>
      <w:bookmarkStart w:id="1" w:name="_Hlk78294162"/>
      <w:r w:rsidRPr="00D267C3">
        <w:rPr>
          <w:b/>
          <w:bCs/>
          <w:cs/>
          <w:lang w:val="en-US"/>
        </w:rPr>
        <w:t xml:space="preserve">บุคคลหรือกิจการที่เกี่ยวข้องกัน </w:t>
      </w:r>
    </w:p>
    <w:bookmarkEnd w:id="1"/>
    <w:p w14:paraId="673A5349" w14:textId="77777777" w:rsidR="00D555C8" w:rsidRPr="00125433" w:rsidRDefault="00D555C8" w:rsidP="00E25A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6"/>
        <w:gridCol w:w="1259"/>
        <w:gridCol w:w="265"/>
        <w:gridCol w:w="1083"/>
        <w:gridCol w:w="269"/>
        <w:gridCol w:w="1168"/>
        <w:gridCol w:w="271"/>
        <w:gridCol w:w="1259"/>
      </w:tblGrid>
      <w:tr w:rsidR="00362D43" w:rsidRPr="00D267C3" w14:paraId="03CF1F99" w14:textId="77777777" w:rsidTr="00112755">
        <w:trPr>
          <w:tblHeader/>
        </w:trPr>
        <w:tc>
          <w:tcPr>
            <w:tcW w:w="1994" w:type="pct"/>
          </w:tcPr>
          <w:p w14:paraId="4399FDCC" w14:textId="77777777" w:rsidR="00143FCA" w:rsidRDefault="00143FCA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3F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</w:p>
          <w:p w14:paraId="05AA52A1" w14:textId="77777777" w:rsidR="00362D43" w:rsidRPr="00D267C3" w:rsidRDefault="00143FCA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43F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06" w:type="pct"/>
            <w:gridSpan w:val="3"/>
          </w:tcPr>
          <w:p w14:paraId="7230A3F5" w14:textId="77777777" w:rsidR="00143FCA" w:rsidRDefault="00143FCA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F0ED40E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06EA0637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5" w:type="pct"/>
            <w:gridSpan w:val="3"/>
          </w:tcPr>
          <w:p w14:paraId="5AFD1963" w14:textId="77777777" w:rsidR="00143FCA" w:rsidRDefault="00143FCA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AC3C7A7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2D43" w:rsidRPr="00D267C3" w14:paraId="38ADC390" w14:textId="77777777" w:rsidTr="00112755">
        <w:trPr>
          <w:tblHeader/>
        </w:trPr>
        <w:tc>
          <w:tcPr>
            <w:tcW w:w="1994" w:type="pct"/>
          </w:tcPr>
          <w:p w14:paraId="3BFBE076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E5D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D26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7E5D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7E5D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79" w:type="pct"/>
          </w:tcPr>
          <w:p w14:paraId="48DEEB54" w14:textId="77777777" w:rsidR="00362D43" w:rsidRPr="00D267C3" w:rsidRDefault="00493A4B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="00362D43" w:rsidRPr="00D267C3">
              <w:rPr>
                <w:rFonts w:ascii="Angsana New" w:hAnsi="Angsana New"/>
                <w:sz w:val="30"/>
                <w:szCs w:val="30"/>
                <w:cs/>
              </w:rPr>
              <w:t>56</w:t>
            </w:r>
            <w:r w:rsidR="007E5DC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2AF6D4E7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5A525E29" w14:textId="77777777" w:rsidR="00362D43" w:rsidRPr="00D267C3" w:rsidRDefault="00493A4B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362D43" w:rsidRPr="00D267C3">
              <w:rPr>
                <w:rFonts w:ascii="Angsana New" w:hAnsi="Angsana New"/>
                <w:sz w:val="30"/>
                <w:szCs w:val="30"/>
              </w:rPr>
              <w:t>56</w:t>
            </w:r>
            <w:r w:rsidR="007E5DC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24F3263C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1F0E8F62" w14:textId="77777777" w:rsidR="00362D43" w:rsidRPr="00D267C3" w:rsidRDefault="00493A4B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="00362D43" w:rsidRPr="00D267C3">
              <w:rPr>
                <w:rFonts w:ascii="Angsana New" w:hAnsi="Angsana New"/>
                <w:sz w:val="30"/>
                <w:szCs w:val="30"/>
                <w:cs/>
              </w:rPr>
              <w:t>56</w:t>
            </w:r>
            <w:r w:rsidR="007E5DC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0C9F764D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14:paraId="5C8A1753" w14:textId="77777777" w:rsidR="00362D43" w:rsidRPr="00D267C3" w:rsidRDefault="00493A4B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362D43" w:rsidRPr="00D267C3">
              <w:rPr>
                <w:rFonts w:ascii="Angsana New" w:hAnsi="Angsana New"/>
                <w:sz w:val="30"/>
                <w:szCs w:val="30"/>
              </w:rPr>
              <w:t>56</w:t>
            </w:r>
            <w:r w:rsidR="007E5DC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62D43" w:rsidRPr="00D267C3" w14:paraId="4171B75D" w14:textId="77777777" w:rsidTr="00112755">
        <w:trPr>
          <w:tblHeader/>
        </w:trPr>
        <w:tc>
          <w:tcPr>
            <w:tcW w:w="1994" w:type="pct"/>
          </w:tcPr>
          <w:p w14:paraId="7D34412D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6" w:type="pct"/>
            <w:gridSpan w:val="7"/>
          </w:tcPr>
          <w:p w14:paraId="58B561B1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67C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267C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D267C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62D43" w:rsidRPr="00D267C3" w14:paraId="3DF8BD64" w14:textId="77777777" w:rsidTr="00112755">
        <w:tc>
          <w:tcPr>
            <w:tcW w:w="1994" w:type="pct"/>
            <w:shd w:val="clear" w:color="auto" w:fill="auto"/>
          </w:tcPr>
          <w:p w14:paraId="4294527C" w14:textId="77777777" w:rsidR="00362D43" w:rsidRPr="00D267C3" w:rsidRDefault="00362D43" w:rsidP="0011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79" w:type="pct"/>
            <w:shd w:val="clear" w:color="auto" w:fill="auto"/>
          </w:tcPr>
          <w:p w14:paraId="4F2D47DF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72B1446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AB5883C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1385896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9AB56D1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D2E9872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3F9B2575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6E6F" w:rsidRPr="00D267C3" w14:paraId="5F954E08" w14:textId="77777777" w:rsidTr="00746FA4">
        <w:tc>
          <w:tcPr>
            <w:tcW w:w="1994" w:type="pct"/>
            <w:shd w:val="clear" w:color="auto" w:fill="auto"/>
          </w:tcPr>
          <w:p w14:paraId="0A866E89" w14:textId="77777777" w:rsidR="004E6E6F" w:rsidRPr="00D267C3" w:rsidRDefault="004E6E6F" w:rsidP="00746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9" w:type="pct"/>
            <w:shd w:val="clear" w:color="auto" w:fill="auto"/>
          </w:tcPr>
          <w:p w14:paraId="624B4300" w14:textId="77777777" w:rsidR="004E6E6F" w:rsidRPr="00D267C3" w:rsidRDefault="007E50C6" w:rsidP="00746F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652</w:t>
            </w:r>
          </w:p>
        </w:tc>
        <w:tc>
          <w:tcPr>
            <w:tcW w:w="143" w:type="pct"/>
            <w:shd w:val="clear" w:color="auto" w:fill="auto"/>
          </w:tcPr>
          <w:p w14:paraId="7C5650E8" w14:textId="77777777" w:rsidR="004E6E6F" w:rsidRPr="00D267C3" w:rsidRDefault="004E6E6F" w:rsidP="00746F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66AC26E" w14:textId="77777777" w:rsidR="004E6E6F" w:rsidRPr="00D267C3" w:rsidRDefault="007E5DC5" w:rsidP="00746F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1,253</w:t>
            </w:r>
          </w:p>
        </w:tc>
        <w:tc>
          <w:tcPr>
            <w:tcW w:w="145" w:type="pct"/>
          </w:tcPr>
          <w:p w14:paraId="18B1AA0A" w14:textId="77777777" w:rsidR="004E6E6F" w:rsidRPr="00D267C3" w:rsidRDefault="004E6E6F" w:rsidP="00746F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2D4FE52" w14:textId="77777777" w:rsidR="004E6E6F" w:rsidRPr="00D267C3" w:rsidRDefault="007E50C6" w:rsidP="00546A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652</w:t>
            </w:r>
          </w:p>
        </w:tc>
        <w:tc>
          <w:tcPr>
            <w:tcW w:w="146" w:type="pct"/>
            <w:shd w:val="clear" w:color="auto" w:fill="auto"/>
          </w:tcPr>
          <w:p w14:paraId="702D94EF" w14:textId="77777777" w:rsidR="004E6E6F" w:rsidRPr="00D267C3" w:rsidRDefault="004E6E6F" w:rsidP="00746F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1FB78C7D" w14:textId="77777777" w:rsidR="004E6E6F" w:rsidRPr="00D267C3" w:rsidRDefault="007E5DC5" w:rsidP="00746F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1,253</w:t>
            </w:r>
          </w:p>
        </w:tc>
      </w:tr>
      <w:tr w:rsidR="00546A71" w:rsidRPr="00D267C3" w14:paraId="4141807C" w14:textId="77777777" w:rsidTr="00746FA4">
        <w:tc>
          <w:tcPr>
            <w:tcW w:w="1994" w:type="pct"/>
            <w:shd w:val="clear" w:color="auto" w:fill="auto"/>
          </w:tcPr>
          <w:p w14:paraId="7DDF72B4" w14:textId="77777777" w:rsidR="00546A71" w:rsidRPr="00125433" w:rsidRDefault="00546A71" w:rsidP="00746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679" w:type="pct"/>
            <w:shd w:val="clear" w:color="auto" w:fill="auto"/>
          </w:tcPr>
          <w:p w14:paraId="00404F84" w14:textId="77777777" w:rsidR="00546A71" w:rsidRPr="00125433" w:rsidRDefault="00546A71" w:rsidP="00746F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14:paraId="3E3732A0" w14:textId="77777777" w:rsidR="00546A71" w:rsidRPr="00125433" w:rsidRDefault="00546A71" w:rsidP="00746F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4" w:type="pct"/>
          </w:tcPr>
          <w:p w14:paraId="669DFC64" w14:textId="77777777" w:rsidR="00546A71" w:rsidRPr="00125433" w:rsidRDefault="00546A71" w:rsidP="00746F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14:paraId="55E86F81" w14:textId="77777777" w:rsidR="00546A71" w:rsidRPr="00125433" w:rsidRDefault="00546A71" w:rsidP="00746F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pct"/>
            <w:shd w:val="clear" w:color="auto" w:fill="auto"/>
          </w:tcPr>
          <w:p w14:paraId="510A8646" w14:textId="77777777" w:rsidR="00546A71" w:rsidRPr="00125433" w:rsidRDefault="00546A71" w:rsidP="00746F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pct"/>
            <w:shd w:val="clear" w:color="auto" w:fill="auto"/>
          </w:tcPr>
          <w:p w14:paraId="1BCE002D" w14:textId="77777777" w:rsidR="00546A71" w:rsidRPr="00125433" w:rsidRDefault="00546A71" w:rsidP="00746F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9" w:type="pct"/>
            <w:shd w:val="clear" w:color="auto" w:fill="auto"/>
          </w:tcPr>
          <w:p w14:paraId="48E98288" w14:textId="77777777" w:rsidR="00546A71" w:rsidRPr="00125433" w:rsidRDefault="00546A71" w:rsidP="00746F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2D43" w:rsidRPr="00D267C3" w14:paraId="59BA1582" w14:textId="77777777" w:rsidTr="00112755">
        <w:tc>
          <w:tcPr>
            <w:tcW w:w="1994" w:type="pct"/>
            <w:shd w:val="clear" w:color="auto" w:fill="auto"/>
          </w:tcPr>
          <w:p w14:paraId="08EAF02A" w14:textId="77777777" w:rsidR="00362D43" w:rsidRPr="00D267C3" w:rsidRDefault="00362D43" w:rsidP="0011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9" w:type="pct"/>
            <w:shd w:val="clear" w:color="auto" w:fill="auto"/>
          </w:tcPr>
          <w:p w14:paraId="380C29F0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5B1BC3F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E8F917B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4CCF84B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65E4290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92C8F1E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D7B2EAA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618D" w:rsidRPr="00D267C3" w14:paraId="6681BBD7" w14:textId="77777777" w:rsidTr="00112755">
        <w:tc>
          <w:tcPr>
            <w:tcW w:w="1994" w:type="pct"/>
            <w:shd w:val="clear" w:color="auto" w:fill="auto"/>
          </w:tcPr>
          <w:p w14:paraId="52D80FB1" w14:textId="77777777" w:rsidR="007F618D" w:rsidRPr="00D267C3" w:rsidRDefault="007F618D" w:rsidP="007F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79" w:type="pct"/>
            <w:shd w:val="clear" w:color="auto" w:fill="auto"/>
          </w:tcPr>
          <w:p w14:paraId="45DECF9E" w14:textId="77777777" w:rsidR="007F618D" w:rsidRPr="00D267C3" w:rsidRDefault="007F618D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FCFC3D5" w14:textId="77777777" w:rsidR="007F618D" w:rsidRPr="00D267C3" w:rsidRDefault="007F618D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0987748" w14:textId="77777777" w:rsidR="007F618D" w:rsidRPr="00D267C3" w:rsidRDefault="007F618D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424C1C5" w14:textId="77777777" w:rsidR="007F618D" w:rsidRPr="00D267C3" w:rsidRDefault="007F618D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12AA0BE" w14:textId="77777777" w:rsidR="007F618D" w:rsidRPr="00E71B4C" w:rsidRDefault="007E50C6" w:rsidP="00E71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84</w:t>
            </w:r>
          </w:p>
        </w:tc>
        <w:tc>
          <w:tcPr>
            <w:tcW w:w="146" w:type="pct"/>
            <w:shd w:val="clear" w:color="auto" w:fill="auto"/>
          </w:tcPr>
          <w:p w14:paraId="0B6594BC" w14:textId="77777777" w:rsidR="007F618D" w:rsidRPr="00D267C3" w:rsidRDefault="007F618D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3079F93" w14:textId="77777777" w:rsidR="007F618D" w:rsidRPr="00D267C3" w:rsidRDefault="007E5DC5" w:rsidP="007E5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258</w:t>
            </w:r>
          </w:p>
        </w:tc>
      </w:tr>
      <w:tr w:rsidR="007F618D" w:rsidRPr="00D267C3" w14:paraId="0B22DEC4" w14:textId="77777777" w:rsidTr="00112755">
        <w:tc>
          <w:tcPr>
            <w:tcW w:w="1994" w:type="pct"/>
            <w:shd w:val="clear" w:color="auto" w:fill="auto"/>
          </w:tcPr>
          <w:p w14:paraId="1A102776" w14:textId="77777777" w:rsidR="007F618D" w:rsidRPr="00D267C3" w:rsidRDefault="007F618D" w:rsidP="007F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79" w:type="pct"/>
            <w:shd w:val="clear" w:color="auto" w:fill="auto"/>
          </w:tcPr>
          <w:p w14:paraId="78C6931C" w14:textId="77777777" w:rsidR="007F618D" w:rsidRPr="00D267C3" w:rsidRDefault="007F618D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50690AE" w14:textId="77777777" w:rsidR="007F618D" w:rsidRPr="00D267C3" w:rsidRDefault="007F618D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7E958A0" w14:textId="77777777" w:rsidR="007F618D" w:rsidRPr="00D267C3" w:rsidRDefault="007F618D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DF9BDE0" w14:textId="77777777" w:rsidR="007F618D" w:rsidRPr="00D267C3" w:rsidRDefault="007F618D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0F62CB8" w14:textId="77777777" w:rsidR="007F618D" w:rsidRPr="00E71B4C" w:rsidRDefault="007E50C6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24404E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46" w:type="pct"/>
            <w:shd w:val="clear" w:color="auto" w:fill="auto"/>
          </w:tcPr>
          <w:p w14:paraId="1F1E4984" w14:textId="77777777" w:rsidR="007F618D" w:rsidRPr="00D267C3" w:rsidRDefault="007F618D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67F7090B" w14:textId="77777777" w:rsidR="007F618D" w:rsidRPr="00D267C3" w:rsidRDefault="007E5DC5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7F618D" w:rsidRPr="00D267C3" w14:paraId="7C5CB507" w14:textId="77777777" w:rsidTr="00112755">
        <w:tc>
          <w:tcPr>
            <w:tcW w:w="1994" w:type="pct"/>
            <w:shd w:val="clear" w:color="auto" w:fill="auto"/>
          </w:tcPr>
          <w:p w14:paraId="53C8AAAB" w14:textId="77777777" w:rsidR="007F618D" w:rsidRPr="00D267C3" w:rsidRDefault="007F618D" w:rsidP="007F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79" w:type="pct"/>
            <w:shd w:val="clear" w:color="auto" w:fill="auto"/>
          </w:tcPr>
          <w:p w14:paraId="54483511" w14:textId="77777777" w:rsidR="007F618D" w:rsidRPr="00D267C3" w:rsidRDefault="007F618D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128A9EF" w14:textId="77777777" w:rsidR="007F618D" w:rsidRPr="00D267C3" w:rsidRDefault="007F618D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00C3115" w14:textId="77777777" w:rsidR="007F618D" w:rsidRPr="00D267C3" w:rsidRDefault="007F618D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EC3C4D4" w14:textId="77777777" w:rsidR="007F618D" w:rsidRPr="00D267C3" w:rsidRDefault="007F618D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762B675" w14:textId="77777777" w:rsidR="007F618D" w:rsidRPr="00E71B4C" w:rsidRDefault="007E50C6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523</w:t>
            </w:r>
          </w:p>
        </w:tc>
        <w:tc>
          <w:tcPr>
            <w:tcW w:w="146" w:type="pct"/>
            <w:shd w:val="clear" w:color="auto" w:fill="auto"/>
          </w:tcPr>
          <w:p w14:paraId="10FE7E40" w14:textId="77777777" w:rsidR="007F618D" w:rsidRPr="00D267C3" w:rsidRDefault="007F618D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0E3E0544" w14:textId="77777777" w:rsidR="007F618D" w:rsidRPr="00D267C3" w:rsidRDefault="007E5DC5" w:rsidP="00125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267</w:t>
            </w:r>
          </w:p>
        </w:tc>
      </w:tr>
      <w:tr w:rsidR="007F618D" w:rsidRPr="00D267C3" w14:paraId="14BE42EE" w14:textId="77777777" w:rsidTr="00112755">
        <w:tc>
          <w:tcPr>
            <w:tcW w:w="1994" w:type="pct"/>
            <w:shd w:val="clear" w:color="auto" w:fill="auto"/>
          </w:tcPr>
          <w:p w14:paraId="0B99B7A5" w14:textId="77777777" w:rsidR="007F618D" w:rsidRPr="00D267C3" w:rsidRDefault="007F618D" w:rsidP="007F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ต้นทุนจากการก่อสร้าง</w:t>
            </w:r>
          </w:p>
        </w:tc>
        <w:tc>
          <w:tcPr>
            <w:tcW w:w="679" w:type="pct"/>
            <w:shd w:val="clear" w:color="auto" w:fill="auto"/>
          </w:tcPr>
          <w:p w14:paraId="2326F036" w14:textId="77777777" w:rsidR="007F618D" w:rsidRPr="00D267C3" w:rsidRDefault="007F618D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7DA1518" w14:textId="77777777" w:rsidR="007F618D" w:rsidRPr="00D267C3" w:rsidRDefault="007F618D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4680C83" w14:textId="77777777" w:rsidR="007F618D" w:rsidRPr="00D267C3" w:rsidRDefault="007F618D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6B4F2C7" w14:textId="77777777" w:rsidR="007F618D" w:rsidRPr="00D267C3" w:rsidRDefault="007F618D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6D2996D" w14:textId="77777777" w:rsidR="007F618D" w:rsidRPr="00E71B4C" w:rsidRDefault="007E50C6" w:rsidP="00125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96</w:t>
            </w:r>
            <w:r w:rsidR="0012543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25433">
              <w:rPr>
                <w:rFonts w:ascii="Angsana New" w:hAnsi="Angsana New"/>
                <w:sz w:val="30"/>
                <w:szCs w:val="30"/>
              </w:rPr>
              <w:t>420</w:t>
            </w:r>
          </w:p>
        </w:tc>
        <w:tc>
          <w:tcPr>
            <w:tcW w:w="146" w:type="pct"/>
            <w:shd w:val="clear" w:color="auto" w:fill="auto"/>
          </w:tcPr>
          <w:p w14:paraId="0854E256" w14:textId="77777777" w:rsidR="007F618D" w:rsidRPr="00D267C3" w:rsidRDefault="007F618D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3B7BBAE9" w14:textId="77777777" w:rsidR="007F618D" w:rsidRPr="00D267C3" w:rsidRDefault="007E5DC5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75,532</w:t>
            </w:r>
          </w:p>
        </w:tc>
      </w:tr>
      <w:tr w:rsidR="00362D43" w:rsidRPr="00D267C3" w14:paraId="73A4B723" w14:textId="77777777" w:rsidTr="00112755">
        <w:tc>
          <w:tcPr>
            <w:tcW w:w="1994" w:type="pct"/>
            <w:shd w:val="clear" w:color="auto" w:fill="auto"/>
          </w:tcPr>
          <w:p w14:paraId="621A6679" w14:textId="77777777" w:rsidR="00362D43" w:rsidRPr="00D267C3" w:rsidRDefault="00362D43" w:rsidP="0011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679" w:type="pct"/>
            <w:shd w:val="clear" w:color="auto" w:fill="auto"/>
          </w:tcPr>
          <w:p w14:paraId="29DA0AC6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CDC071A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0093AA1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  <w:tab w:val="decimal" w:pos="810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D1ADF38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AF2520B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D423CA5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11D7F2D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2D43" w:rsidRPr="00D267C3" w14:paraId="03651972" w14:textId="77777777" w:rsidTr="00112755">
        <w:tc>
          <w:tcPr>
            <w:tcW w:w="1994" w:type="pct"/>
            <w:shd w:val="clear" w:color="auto" w:fill="auto"/>
          </w:tcPr>
          <w:p w14:paraId="1112B919" w14:textId="77777777" w:rsidR="00362D43" w:rsidRPr="00D267C3" w:rsidRDefault="00362D43" w:rsidP="00112755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D267C3">
              <w:rPr>
                <w:rFonts w:ascii="Angsana New" w:hAnsi="Angsana New"/>
                <w:color w:val="0000FF"/>
                <w:sz w:val="30"/>
                <w:szCs w:val="30"/>
              </w:rPr>
              <w:t xml:space="preserve"> </w:t>
            </w:r>
            <w:r w:rsidRPr="00D267C3">
              <w:rPr>
                <w:rFonts w:ascii="Angsana New" w:hAnsi="Angsana New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9" w:type="pct"/>
            <w:shd w:val="clear" w:color="auto" w:fill="auto"/>
          </w:tcPr>
          <w:p w14:paraId="16539F78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1197897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93402F5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B62637F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88FC797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EE8DE80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66AC8487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2D43" w:rsidRPr="00D267C3" w14:paraId="7BF6BDFE" w14:textId="77777777" w:rsidTr="00112755">
        <w:tc>
          <w:tcPr>
            <w:tcW w:w="1994" w:type="pct"/>
            <w:shd w:val="clear" w:color="auto" w:fill="auto"/>
          </w:tcPr>
          <w:p w14:paraId="588DDB31" w14:textId="77777777" w:rsidR="00822910" w:rsidRDefault="00362D43" w:rsidP="00822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  <w:r w:rsidR="0082291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  <w:p w14:paraId="551ECA28" w14:textId="77777777" w:rsidR="00362D43" w:rsidRPr="002E4AD2" w:rsidRDefault="00822910" w:rsidP="00822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E4AD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2E4A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679" w:type="pct"/>
            <w:shd w:val="clear" w:color="auto" w:fill="auto"/>
          </w:tcPr>
          <w:p w14:paraId="193E34D4" w14:textId="77777777" w:rsidR="00362D43" w:rsidRDefault="00362D43" w:rsidP="00546A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  <w:p w14:paraId="027D69C2" w14:textId="77777777" w:rsidR="003E50FA" w:rsidRPr="00D267C3" w:rsidRDefault="00690FAA" w:rsidP="00546A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5,201</w:t>
            </w:r>
          </w:p>
        </w:tc>
        <w:tc>
          <w:tcPr>
            <w:tcW w:w="143" w:type="pct"/>
            <w:shd w:val="clear" w:color="auto" w:fill="auto"/>
          </w:tcPr>
          <w:p w14:paraId="204EE88F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</w:tcPr>
          <w:p w14:paraId="0E3C6875" w14:textId="77777777" w:rsidR="00362D4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  <w:p w14:paraId="3E8004F4" w14:textId="77777777" w:rsidR="003E50FA" w:rsidRPr="00D267C3" w:rsidRDefault="007E5DC5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4,291</w:t>
            </w:r>
          </w:p>
        </w:tc>
        <w:tc>
          <w:tcPr>
            <w:tcW w:w="145" w:type="pct"/>
          </w:tcPr>
          <w:p w14:paraId="504AE42C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4205C86" w14:textId="77777777" w:rsidR="00362D4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88A7A23" w14:textId="77777777" w:rsidR="003E50FA" w:rsidRPr="00D267C3" w:rsidRDefault="00690FAA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 w:hint="cs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4,156</w:t>
            </w:r>
          </w:p>
        </w:tc>
        <w:tc>
          <w:tcPr>
            <w:tcW w:w="146" w:type="pct"/>
            <w:shd w:val="clear" w:color="auto" w:fill="auto"/>
          </w:tcPr>
          <w:p w14:paraId="037C7B6B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9975E29" w14:textId="77777777" w:rsidR="00362D4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F041DC4" w14:textId="77777777" w:rsidR="003E50FA" w:rsidRPr="00D267C3" w:rsidRDefault="007E5DC5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 w:hint="cs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3,545</w:t>
            </w:r>
          </w:p>
        </w:tc>
      </w:tr>
      <w:tr w:rsidR="00362D43" w:rsidRPr="00D267C3" w14:paraId="7A2D7A5F" w14:textId="77777777" w:rsidTr="00112755">
        <w:tc>
          <w:tcPr>
            <w:tcW w:w="1994" w:type="pct"/>
            <w:shd w:val="clear" w:color="auto" w:fill="auto"/>
          </w:tcPr>
          <w:p w14:paraId="43E3B8A7" w14:textId="77777777" w:rsidR="00362D43" w:rsidRPr="00D267C3" w:rsidRDefault="00362D43" w:rsidP="0011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122FB06B" w14:textId="77777777" w:rsidR="00362D43" w:rsidRPr="00D267C3" w:rsidRDefault="00690FAA" w:rsidP="00546A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43" w:type="pct"/>
            <w:shd w:val="clear" w:color="auto" w:fill="auto"/>
          </w:tcPr>
          <w:p w14:paraId="4A8FB2DE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5CDB8C2" w14:textId="77777777" w:rsidR="00362D43" w:rsidRPr="00D267C3" w:rsidRDefault="007E5DC5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</w:t>
            </w:r>
          </w:p>
        </w:tc>
        <w:tc>
          <w:tcPr>
            <w:tcW w:w="145" w:type="pct"/>
          </w:tcPr>
          <w:p w14:paraId="4035903E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61EB62FA" w14:textId="77777777" w:rsidR="00362D43" w:rsidRPr="00D267C3" w:rsidRDefault="00690FAA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</w:t>
            </w:r>
          </w:p>
        </w:tc>
        <w:tc>
          <w:tcPr>
            <w:tcW w:w="146" w:type="pct"/>
            <w:shd w:val="clear" w:color="auto" w:fill="auto"/>
          </w:tcPr>
          <w:p w14:paraId="1E410377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3F2E9C43" w14:textId="77777777" w:rsidR="00362D43" w:rsidRPr="00D267C3" w:rsidRDefault="007E5DC5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142</w:t>
            </w:r>
          </w:p>
        </w:tc>
      </w:tr>
      <w:tr w:rsidR="00362D43" w:rsidRPr="00D267C3" w14:paraId="7EA949B6" w14:textId="77777777" w:rsidTr="00112755">
        <w:tc>
          <w:tcPr>
            <w:tcW w:w="1994" w:type="pct"/>
            <w:shd w:val="clear" w:color="auto" w:fill="auto"/>
          </w:tcPr>
          <w:p w14:paraId="3DBC8C04" w14:textId="77777777" w:rsidR="00362D43" w:rsidRPr="00D267C3" w:rsidRDefault="00362D43" w:rsidP="0011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5458E3" w14:textId="77777777" w:rsidR="00362D43" w:rsidRPr="00D267C3" w:rsidRDefault="00690FAA" w:rsidP="00546A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5,218</w:t>
            </w:r>
          </w:p>
        </w:tc>
        <w:tc>
          <w:tcPr>
            <w:tcW w:w="143" w:type="pct"/>
            <w:shd w:val="clear" w:color="auto" w:fill="auto"/>
          </w:tcPr>
          <w:p w14:paraId="0FE2B15E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06BB1FC5" w14:textId="77777777" w:rsidR="00362D43" w:rsidRPr="00D267C3" w:rsidRDefault="007E5DC5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4,433</w:t>
            </w:r>
          </w:p>
        </w:tc>
        <w:tc>
          <w:tcPr>
            <w:tcW w:w="145" w:type="pct"/>
          </w:tcPr>
          <w:p w14:paraId="53BE7A05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5BE729" w14:textId="77777777" w:rsidR="00362D43" w:rsidRPr="00D267C3" w:rsidRDefault="00690FAA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4,173</w:t>
            </w:r>
          </w:p>
        </w:tc>
        <w:tc>
          <w:tcPr>
            <w:tcW w:w="146" w:type="pct"/>
            <w:shd w:val="clear" w:color="auto" w:fill="auto"/>
          </w:tcPr>
          <w:p w14:paraId="59BFE576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D2CA57" w14:textId="77777777" w:rsidR="00362D43" w:rsidRPr="00D267C3" w:rsidRDefault="007E5DC5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3,687</w:t>
            </w:r>
          </w:p>
        </w:tc>
      </w:tr>
      <w:tr w:rsidR="00362D43" w:rsidRPr="00D267C3" w14:paraId="426CE12E" w14:textId="77777777" w:rsidTr="002E4AD2">
        <w:tc>
          <w:tcPr>
            <w:tcW w:w="1994" w:type="pct"/>
            <w:shd w:val="clear" w:color="auto" w:fill="auto"/>
          </w:tcPr>
          <w:p w14:paraId="3F7DD0B7" w14:textId="77777777" w:rsidR="00362D43" w:rsidRPr="004B1544" w:rsidRDefault="00362D43" w:rsidP="0011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9" w:type="pct"/>
            <w:tcBorders>
              <w:top w:val="double" w:sz="4" w:space="0" w:color="auto"/>
            </w:tcBorders>
            <w:shd w:val="clear" w:color="auto" w:fill="auto"/>
          </w:tcPr>
          <w:p w14:paraId="58BCD139" w14:textId="77777777" w:rsidR="00362D43" w:rsidRPr="004B1544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EB36241" w14:textId="77777777" w:rsidR="00362D43" w:rsidRPr="004B1544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22CD3CB2" w14:textId="77777777" w:rsidR="00362D43" w:rsidRPr="004B1544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69E2D6A" w14:textId="77777777" w:rsidR="00362D43" w:rsidRPr="004B1544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shd w:val="clear" w:color="auto" w:fill="auto"/>
          </w:tcPr>
          <w:p w14:paraId="6D41108D" w14:textId="77777777" w:rsidR="00362D43" w:rsidRPr="004B1544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424D147" w14:textId="77777777" w:rsidR="00362D43" w:rsidRPr="004B1544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double" w:sz="4" w:space="0" w:color="auto"/>
            </w:tcBorders>
            <w:shd w:val="clear" w:color="auto" w:fill="auto"/>
          </w:tcPr>
          <w:p w14:paraId="437D8BE6" w14:textId="77777777" w:rsidR="00362D43" w:rsidRPr="004B1544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2D43" w:rsidRPr="00D267C3" w14:paraId="5665F88F" w14:textId="77777777" w:rsidTr="00112755">
        <w:tc>
          <w:tcPr>
            <w:tcW w:w="1994" w:type="pct"/>
            <w:shd w:val="clear" w:color="auto" w:fill="auto"/>
          </w:tcPr>
          <w:p w14:paraId="66076764" w14:textId="77777777" w:rsidR="00362D43" w:rsidRPr="00D267C3" w:rsidRDefault="009E4134" w:rsidP="0011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5C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</w:t>
            </w:r>
            <w:r w:rsidRPr="009E4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679" w:type="pct"/>
            <w:shd w:val="clear" w:color="auto" w:fill="auto"/>
          </w:tcPr>
          <w:p w14:paraId="451664AF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72162FF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6DF86D0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843998D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46694B6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E63BF77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03B51EA9" w14:textId="77777777" w:rsidR="00362D43" w:rsidRPr="00D267C3" w:rsidRDefault="00362D43" w:rsidP="0011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50FA" w:rsidRPr="00D267C3" w14:paraId="2693699E" w14:textId="77777777" w:rsidTr="00112755">
        <w:tc>
          <w:tcPr>
            <w:tcW w:w="1994" w:type="pct"/>
            <w:shd w:val="clear" w:color="auto" w:fill="auto"/>
          </w:tcPr>
          <w:p w14:paraId="20FD6483" w14:textId="77777777" w:rsidR="003E50FA" w:rsidRPr="00D267C3" w:rsidRDefault="003E50FA" w:rsidP="003E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79" w:type="pct"/>
            <w:shd w:val="clear" w:color="auto" w:fill="auto"/>
          </w:tcPr>
          <w:p w14:paraId="3405B1E8" w14:textId="77777777" w:rsidR="003E50FA" w:rsidRPr="00D267C3" w:rsidRDefault="00690FAA" w:rsidP="003E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43" w:type="pct"/>
            <w:shd w:val="clear" w:color="auto" w:fill="auto"/>
          </w:tcPr>
          <w:p w14:paraId="5986F396" w14:textId="77777777" w:rsidR="003E50FA" w:rsidRPr="00D267C3" w:rsidRDefault="003E50FA" w:rsidP="003E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93BA752" w14:textId="77777777" w:rsidR="003E50FA" w:rsidRPr="00D267C3" w:rsidRDefault="007E5DC5" w:rsidP="003E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45" w:type="pct"/>
          </w:tcPr>
          <w:p w14:paraId="708EC8DB" w14:textId="77777777" w:rsidR="003E50FA" w:rsidRPr="00D267C3" w:rsidRDefault="003E50FA" w:rsidP="003E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0BC721F" w14:textId="77777777" w:rsidR="003E50FA" w:rsidRPr="00D267C3" w:rsidRDefault="00690FAA" w:rsidP="003E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45</w:t>
            </w:r>
          </w:p>
        </w:tc>
        <w:tc>
          <w:tcPr>
            <w:tcW w:w="146" w:type="pct"/>
            <w:shd w:val="clear" w:color="auto" w:fill="auto"/>
          </w:tcPr>
          <w:p w14:paraId="4872CCC7" w14:textId="77777777" w:rsidR="003E50FA" w:rsidRPr="00D267C3" w:rsidRDefault="003E50FA" w:rsidP="003E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7726CD00" w14:textId="77777777" w:rsidR="003E50FA" w:rsidRPr="00D267C3" w:rsidRDefault="007E5DC5" w:rsidP="003E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3E50FA" w:rsidRPr="00D267C3" w14:paraId="06CC5405" w14:textId="77777777" w:rsidTr="00112755">
        <w:tc>
          <w:tcPr>
            <w:tcW w:w="1994" w:type="pct"/>
            <w:shd w:val="clear" w:color="auto" w:fill="auto"/>
          </w:tcPr>
          <w:p w14:paraId="0047AC8B" w14:textId="77777777" w:rsidR="003E50FA" w:rsidRPr="00D267C3" w:rsidRDefault="003E50FA" w:rsidP="003E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79" w:type="pct"/>
            <w:shd w:val="clear" w:color="auto" w:fill="auto"/>
          </w:tcPr>
          <w:p w14:paraId="58B2F150" w14:textId="77777777" w:rsidR="003E50FA" w:rsidRPr="00D267C3" w:rsidRDefault="00690FAA" w:rsidP="003E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43" w:type="pct"/>
            <w:shd w:val="clear" w:color="auto" w:fill="auto"/>
          </w:tcPr>
          <w:p w14:paraId="63E07955" w14:textId="77777777" w:rsidR="003E50FA" w:rsidRPr="00D267C3" w:rsidRDefault="003E50FA" w:rsidP="003E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59B8FFD" w14:textId="77777777" w:rsidR="003E50FA" w:rsidRPr="00D267C3" w:rsidRDefault="007E5DC5" w:rsidP="003E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45" w:type="pct"/>
          </w:tcPr>
          <w:p w14:paraId="2BEFBC25" w14:textId="77777777" w:rsidR="003E50FA" w:rsidRPr="00D267C3" w:rsidRDefault="003E50FA" w:rsidP="003E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0" w:type="pct"/>
            <w:shd w:val="clear" w:color="auto" w:fill="auto"/>
          </w:tcPr>
          <w:p w14:paraId="2711AC1D" w14:textId="77777777" w:rsidR="003E50FA" w:rsidRPr="00D267C3" w:rsidRDefault="00690FAA" w:rsidP="007E5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</w:t>
            </w:r>
          </w:p>
        </w:tc>
        <w:tc>
          <w:tcPr>
            <w:tcW w:w="146" w:type="pct"/>
            <w:shd w:val="clear" w:color="auto" w:fill="auto"/>
          </w:tcPr>
          <w:p w14:paraId="6C0491C0" w14:textId="77777777" w:rsidR="003E50FA" w:rsidRPr="00D267C3" w:rsidRDefault="003E50FA" w:rsidP="003E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06585BF4" w14:textId="77777777" w:rsidR="003E50FA" w:rsidRPr="00D267C3" w:rsidRDefault="007E5DC5" w:rsidP="003E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3E50FA" w:rsidRPr="00D267C3" w14:paraId="1CECF070" w14:textId="77777777" w:rsidTr="00112755">
        <w:tc>
          <w:tcPr>
            <w:tcW w:w="1994" w:type="pct"/>
            <w:shd w:val="clear" w:color="auto" w:fill="auto"/>
          </w:tcPr>
          <w:p w14:paraId="67BFF604" w14:textId="77777777" w:rsidR="003E50FA" w:rsidRPr="00D267C3" w:rsidRDefault="003E50FA" w:rsidP="003E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ต้นทุนจากการก่อสร้าง</w:t>
            </w:r>
          </w:p>
        </w:tc>
        <w:tc>
          <w:tcPr>
            <w:tcW w:w="679" w:type="pct"/>
            <w:shd w:val="clear" w:color="auto" w:fill="auto"/>
          </w:tcPr>
          <w:p w14:paraId="4A4DEC1E" w14:textId="77777777" w:rsidR="003E50FA" w:rsidRPr="00D267C3" w:rsidRDefault="00690FAA" w:rsidP="003E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5,611</w:t>
            </w:r>
          </w:p>
        </w:tc>
        <w:tc>
          <w:tcPr>
            <w:tcW w:w="143" w:type="pct"/>
            <w:shd w:val="clear" w:color="auto" w:fill="auto"/>
          </w:tcPr>
          <w:p w14:paraId="2A680D9F" w14:textId="77777777" w:rsidR="003E50FA" w:rsidRPr="00D267C3" w:rsidRDefault="003E50FA" w:rsidP="003E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4DF549D" w14:textId="77777777" w:rsidR="003E50FA" w:rsidRPr="00D267C3" w:rsidRDefault="007E5DC5" w:rsidP="003E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2,931</w:t>
            </w:r>
          </w:p>
        </w:tc>
        <w:tc>
          <w:tcPr>
            <w:tcW w:w="145" w:type="pct"/>
          </w:tcPr>
          <w:p w14:paraId="36BE12A8" w14:textId="77777777" w:rsidR="003E50FA" w:rsidRPr="00D267C3" w:rsidRDefault="003E50FA" w:rsidP="003E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0" w:type="pct"/>
            <w:shd w:val="clear" w:color="auto" w:fill="auto"/>
          </w:tcPr>
          <w:p w14:paraId="34DE882E" w14:textId="77777777" w:rsidR="003E50FA" w:rsidRPr="00D267C3" w:rsidRDefault="00690FAA" w:rsidP="003E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5,611</w:t>
            </w:r>
          </w:p>
        </w:tc>
        <w:tc>
          <w:tcPr>
            <w:tcW w:w="146" w:type="pct"/>
            <w:shd w:val="clear" w:color="auto" w:fill="auto"/>
          </w:tcPr>
          <w:p w14:paraId="581B1BAF" w14:textId="77777777" w:rsidR="003E50FA" w:rsidRPr="00D267C3" w:rsidRDefault="003E50FA" w:rsidP="003E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2301F3A6" w14:textId="77777777" w:rsidR="003E50FA" w:rsidRPr="00D267C3" w:rsidRDefault="007E5DC5" w:rsidP="003E5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2,931</w:t>
            </w:r>
          </w:p>
        </w:tc>
      </w:tr>
    </w:tbl>
    <w:p w14:paraId="48D0B6F4" w14:textId="77777777" w:rsidR="00CD4923" w:rsidRDefault="00CD4923" w:rsidP="00E25A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3"/>
        <w:jc w:val="thaiDistribute"/>
        <w:rPr>
          <w:rFonts w:ascii="Angsana New" w:hAnsi="Angsana New"/>
          <w:sz w:val="30"/>
          <w:szCs w:val="30"/>
        </w:rPr>
      </w:pPr>
    </w:p>
    <w:p w14:paraId="0A07864F" w14:textId="77777777" w:rsidR="0023426A" w:rsidRPr="00D267C3" w:rsidRDefault="0023426A" w:rsidP="00E25A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3"/>
        <w:jc w:val="thaiDistribute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/>
          <w:sz w:val="30"/>
          <w:szCs w:val="30"/>
          <w:cs/>
        </w:rPr>
        <w:t>ยอดคงเหลือกับ</w:t>
      </w:r>
      <w:r w:rsidR="003C6905" w:rsidRPr="00D267C3">
        <w:rPr>
          <w:rFonts w:ascii="Angsana New" w:hAnsi="Angsana New"/>
          <w:sz w:val="30"/>
          <w:szCs w:val="30"/>
          <w:cs/>
        </w:rPr>
        <w:t>บุคคล</w:t>
      </w:r>
      <w:r w:rsidR="003C6905" w:rsidRPr="00D267C3">
        <w:rPr>
          <w:rFonts w:ascii="Angsana New" w:hAnsi="Angsana New" w:hint="cs"/>
          <w:sz w:val="30"/>
          <w:szCs w:val="30"/>
          <w:cs/>
        </w:rPr>
        <w:t>หรือ</w:t>
      </w:r>
      <w:r w:rsidRPr="00D267C3">
        <w:rPr>
          <w:rFonts w:ascii="Angsana New" w:hAnsi="Angsana New"/>
          <w:sz w:val="30"/>
          <w:szCs w:val="30"/>
          <w:cs/>
        </w:rPr>
        <w:t>กิจการที่เกี่ยวข้องกัน ณ วันที่</w:t>
      </w:r>
      <w:r w:rsidRPr="00D267C3">
        <w:rPr>
          <w:rFonts w:ascii="Angsana New" w:hAnsi="Angsana New"/>
          <w:sz w:val="30"/>
          <w:szCs w:val="30"/>
        </w:rPr>
        <w:t xml:space="preserve"> 3</w:t>
      </w:r>
      <w:r w:rsidR="007E5DC5">
        <w:rPr>
          <w:rFonts w:ascii="Angsana New" w:hAnsi="Angsana New"/>
          <w:sz w:val="30"/>
          <w:szCs w:val="30"/>
        </w:rPr>
        <w:t>1</w:t>
      </w:r>
      <w:r w:rsidR="00362D43">
        <w:rPr>
          <w:rFonts w:ascii="Angsana New" w:hAnsi="Angsana New"/>
          <w:sz w:val="30"/>
          <w:szCs w:val="30"/>
        </w:rPr>
        <w:t xml:space="preserve"> </w:t>
      </w:r>
      <w:r w:rsidR="007E5DC5">
        <w:rPr>
          <w:rFonts w:ascii="Angsana New" w:hAnsi="Angsana New" w:hint="cs"/>
          <w:sz w:val="30"/>
          <w:szCs w:val="30"/>
          <w:cs/>
        </w:rPr>
        <w:t>มีนาคม</w:t>
      </w:r>
      <w:r w:rsidR="00362D43">
        <w:rPr>
          <w:rFonts w:ascii="Angsana New" w:hAnsi="Angsana New" w:hint="cs"/>
          <w:sz w:val="30"/>
          <w:szCs w:val="30"/>
          <w:cs/>
        </w:rPr>
        <w:t xml:space="preserve"> </w:t>
      </w:r>
      <w:r w:rsidR="00493A4B">
        <w:rPr>
          <w:rFonts w:ascii="Angsana New" w:hAnsi="Angsana New"/>
          <w:sz w:val="30"/>
          <w:szCs w:val="30"/>
        </w:rPr>
        <w:t>2</w:t>
      </w:r>
      <w:r w:rsidR="004854AE" w:rsidRPr="00D267C3">
        <w:rPr>
          <w:rFonts w:ascii="Angsana New" w:hAnsi="Angsana New"/>
          <w:sz w:val="30"/>
          <w:szCs w:val="30"/>
        </w:rPr>
        <w:t>56</w:t>
      </w:r>
      <w:r w:rsidR="007E5DC5">
        <w:rPr>
          <w:rFonts w:ascii="Angsana New" w:hAnsi="Angsana New"/>
          <w:sz w:val="30"/>
          <w:szCs w:val="30"/>
        </w:rPr>
        <w:t>5</w:t>
      </w:r>
      <w:r w:rsidR="00B44738" w:rsidRPr="00D267C3"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และ</w:t>
      </w:r>
      <w:r w:rsidRPr="00D267C3">
        <w:rPr>
          <w:rFonts w:ascii="Angsana New" w:hAnsi="Angsana New"/>
          <w:sz w:val="30"/>
          <w:szCs w:val="30"/>
        </w:rPr>
        <w:t xml:space="preserve"> 3</w:t>
      </w:r>
      <w:r w:rsidR="00493A4B">
        <w:rPr>
          <w:rFonts w:ascii="Angsana New" w:hAnsi="Angsana New"/>
          <w:sz w:val="30"/>
          <w:szCs w:val="30"/>
        </w:rPr>
        <w:t>1</w:t>
      </w:r>
      <w:r w:rsidRPr="00D267C3"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 xml:space="preserve">ธันวาคม </w:t>
      </w:r>
      <w:r w:rsidR="00493A4B">
        <w:rPr>
          <w:rFonts w:ascii="Angsana New" w:hAnsi="Angsana New"/>
          <w:sz w:val="30"/>
          <w:szCs w:val="30"/>
        </w:rPr>
        <w:t>2</w:t>
      </w:r>
      <w:r w:rsidR="004854AE" w:rsidRPr="00D267C3">
        <w:rPr>
          <w:rFonts w:ascii="Angsana New" w:hAnsi="Angsana New"/>
          <w:sz w:val="30"/>
          <w:szCs w:val="30"/>
        </w:rPr>
        <w:t>56</w:t>
      </w:r>
      <w:r w:rsidR="007E5DC5">
        <w:rPr>
          <w:rFonts w:ascii="Angsana New" w:hAnsi="Angsana New"/>
          <w:sz w:val="30"/>
          <w:szCs w:val="30"/>
        </w:rPr>
        <w:t>4</w:t>
      </w:r>
      <w:r w:rsidR="00B44738" w:rsidRPr="00D267C3">
        <w:rPr>
          <w:rFonts w:ascii="Angsana New" w:hAnsi="Angsana New" w:hint="cs"/>
          <w:sz w:val="30"/>
          <w:szCs w:val="30"/>
          <w:cs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มีดังนี้</w:t>
      </w:r>
    </w:p>
    <w:p w14:paraId="5DB84C1B" w14:textId="77777777" w:rsidR="0023426A" w:rsidRPr="00D267C3" w:rsidRDefault="0023426A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hint="cs"/>
          <w:sz w:val="30"/>
          <w:szCs w:val="30"/>
          <w:cs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"/>
        <w:gridCol w:w="1526"/>
        <w:gridCol w:w="1170"/>
        <w:gridCol w:w="271"/>
        <w:gridCol w:w="784"/>
        <w:gridCol w:w="386"/>
        <w:gridCol w:w="271"/>
        <w:gridCol w:w="513"/>
        <w:gridCol w:w="271"/>
        <w:gridCol w:w="386"/>
        <w:gridCol w:w="271"/>
        <w:gridCol w:w="511"/>
        <w:gridCol w:w="271"/>
        <w:gridCol w:w="117"/>
        <w:gridCol w:w="271"/>
        <w:gridCol w:w="792"/>
        <w:gridCol w:w="199"/>
        <w:gridCol w:w="70"/>
        <w:gridCol w:w="256"/>
        <w:gridCol w:w="917"/>
        <w:gridCol w:w="197"/>
      </w:tblGrid>
      <w:tr w:rsidR="00C31B9D" w:rsidRPr="00D267C3" w14:paraId="43730013" w14:textId="77777777" w:rsidTr="00125433">
        <w:trPr>
          <w:gridAfter w:val="1"/>
          <w:wAfter w:w="104" w:type="pct"/>
          <w:tblHeader/>
        </w:trPr>
        <w:tc>
          <w:tcPr>
            <w:tcW w:w="1991" w:type="pct"/>
            <w:gridSpan w:val="5"/>
          </w:tcPr>
          <w:p w14:paraId="024C859F" w14:textId="77777777" w:rsidR="00C31B9D" w:rsidRPr="00D267C3" w:rsidRDefault="00C31B9D" w:rsidP="00910B2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78" w:type="pct"/>
            <w:gridSpan w:val="7"/>
          </w:tcPr>
          <w:p w14:paraId="4CAEE81F" w14:textId="77777777" w:rsidR="00C31B9D" w:rsidRPr="00D267C3" w:rsidRDefault="00C31B9D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3" w:type="pct"/>
          </w:tcPr>
          <w:p w14:paraId="6D0BD26A" w14:textId="77777777" w:rsidR="00C31B9D" w:rsidRPr="00D267C3" w:rsidRDefault="00C31B9D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pct"/>
            <w:gridSpan w:val="7"/>
          </w:tcPr>
          <w:p w14:paraId="79942597" w14:textId="77777777" w:rsidR="00C31B9D" w:rsidRPr="00D267C3" w:rsidRDefault="00C31B9D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93EB7" w:rsidRPr="00D267C3" w14:paraId="168B51B9" w14:textId="77777777" w:rsidTr="00125433">
        <w:trPr>
          <w:gridAfter w:val="1"/>
          <w:wAfter w:w="104" w:type="pct"/>
          <w:tblHeader/>
        </w:trPr>
        <w:tc>
          <w:tcPr>
            <w:tcW w:w="1991" w:type="pct"/>
            <w:gridSpan w:val="5"/>
          </w:tcPr>
          <w:p w14:paraId="2DD6BA3C" w14:textId="77777777" w:rsidR="00C31B9D" w:rsidRPr="00D267C3" w:rsidRDefault="00C31B9D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gridSpan w:val="3"/>
          </w:tcPr>
          <w:p w14:paraId="21B367C4" w14:textId="77777777" w:rsidR="00C31B9D" w:rsidRPr="00D267C3" w:rsidRDefault="00C31B9D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DE7ECE">
              <w:rPr>
                <w:rFonts w:ascii="Angsana New" w:hAnsi="Angsana New"/>
                <w:sz w:val="30"/>
                <w:szCs w:val="30"/>
              </w:rPr>
              <w:t>1</w:t>
            </w:r>
            <w:r w:rsidRPr="00D267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E5DC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7AA0871E" w14:textId="77777777" w:rsidR="00C31B9D" w:rsidRPr="00D267C3" w:rsidRDefault="00C31B9D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3"/>
          </w:tcPr>
          <w:p w14:paraId="7B6C7D96" w14:textId="77777777" w:rsidR="00C31B9D" w:rsidRPr="00D267C3" w:rsidRDefault="00C31B9D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</w:rPr>
              <w:t>3</w:t>
            </w:r>
            <w:r w:rsidR="00493A4B">
              <w:rPr>
                <w:rFonts w:ascii="Angsana New" w:hAnsi="Angsana New"/>
                <w:sz w:val="30"/>
                <w:szCs w:val="30"/>
              </w:rPr>
              <w:t>1</w:t>
            </w:r>
            <w:r w:rsidRPr="00D267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67C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0C1ACEB8" w14:textId="77777777" w:rsidR="00C31B9D" w:rsidRPr="00D267C3" w:rsidRDefault="00C31B9D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3"/>
          </w:tcPr>
          <w:p w14:paraId="7B79199E" w14:textId="77777777" w:rsidR="00C31B9D" w:rsidRPr="00D267C3" w:rsidRDefault="00362D43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DE7EC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E5DC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2" w:type="pct"/>
            <w:gridSpan w:val="2"/>
          </w:tcPr>
          <w:p w14:paraId="6FD8CC1D" w14:textId="77777777" w:rsidR="00C31B9D" w:rsidRPr="00D267C3" w:rsidRDefault="00C31B9D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6B1B6F57" w14:textId="77777777" w:rsidR="00C31B9D" w:rsidRPr="00D267C3" w:rsidRDefault="00C31B9D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</w:rPr>
              <w:t>3</w:t>
            </w:r>
            <w:r w:rsidR="00493A4B">
              <w:rPr>
                <w:rFonts w:ascii="Angsana New" w:hAnsi="Angsana New"/>
                <w:sz w:val="30"/>
                <w:szCs w:val="30"/>
              </w:rPr>
              <w:t>1</w:t>
            </w:r>
            <w:r w:rsidRPr="00D267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67C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93EB7" w:rsidRPr="00D267C3" w14:paraId="3A450067" w14:textId="77777777" w:rsidTr="00125433">
        <w:trPr>
          <w:gridAfter w:val="1"/>
          <w:wAfter w:w="104" w:type="pct"/>
          <w:tblHeader/>
        </w:trPr>
        <w:tc>
          <w:tcPr>
            <w:tcW w:w="1991" w:type="pct"/>
            <w:gridSpan w:val="5"/>
          </w:tcPr>
          <w:p w14:paraId="79CAD615" w14:textId="77777777" w:rsidR="00C31B9D" w:rsidRPr="00D267C3" w:rsidRDefault="00C31B9D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gridSpan w:val="3"/>
          </w:tcPr>
          <w:p w14:paraId="7583E673" w14:textId="77777777" w:rsidR="00C31B9D" w:rsidRPr="00D267C3" w:rsidRDefault="00493A4B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C31B9D" w:rsidRPr="00D267C3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 w:rsidR="007E5DC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602CCFAC" w14:textId="77777777" w:rsidR="00C31B9D" w:rsidRPr="00D267C3" w:rsidRDefault="00C31B9D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3"/>
          </w:tcPr>
          <w:p w14:paraId="3227EA1A" w14:textId="77777777" w:rsidR="00C31B9D" w:rsidRPr="00D267C3" w:rsidRDefault="00493A4B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C31B9D" w:rsidRPr="00D267C3">
              <w:rPr>
                <w:rFonts w:ascii="Angsana New" w:hAnsi="Angsana New"/>
                <w:sz w:val="30"/>
                <w:szCs w:val="30"/>
              </w:rPr>
              <w:t>56</w:t>
            </w:r>
            <w:r w:rsidR="007E5DC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404CC182" w14:textId="77777777" w:rsidR="00C31B9D" w:rsidRPr="00D267C3" w:rsidRDefault="00C31B9D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3"/>
          </w:tcPr>
          <w:p w14:paraId="5BA87ECD" w14:textId="77777777" w:rsidR="00C31B9D" w:rsidRPr="00D267C3" w:rsidRDefault="00493A4B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C31B9D" w:rsidRPr="00D267C3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 w:rsidR="007E5DC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2" w:type="pct"/>
            <w:gridSpan w:val="2"/>
          </w:tcPr>
          <w:p w14:paraId="6A1571DC" w14:textId="77777777" w:rsidR="00C31B9D" w:rsidRPr="00D267C3" w:rsidRDefault="00C31B9D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53BDFAA2" w14:textId="77777777" w:rsidR="00C31B9D" w:rsidRPr="00D267C3" w:rsidRDefault="00493A4B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C31B9D" w:rsidRPr="00D267C3">
              <w:rPr>
                <w:rFonts w:ascii="Angsana New" w:hAnsi="Angsana New"/>
                <w:sz w:val="30"/>
                <w:szCs w:val="30"/>
              </w:rPr>
              <w:t>56</w:t>
            </w:r>
            <w:r w:rsidR="007E5DC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31B9D" w:rsidRPr="00D267C3" w14:paraId="0690962B" w14:textId="77777777" w:rsidTr="00125433">
        <w:trPr>
          <w:gridAfter w:val="1"/>
          <w:wAfter w:w="104" w:type="pct"/>
          <w:tblHeader/>
        </w:trPr>
        <w:tc>
          <w:tcPr>
            <w:tcW w:w="1991" w:type="pct"/>
            <w:gridSpan w:val="5"/>
          </w:tcPr>
          <w:p w14:paraId="042D4A4F" w14:textId="77777777" w:rsidR="00C31B9D" w:rsidRPr="00D267C3" w:rsidRDefault="00C31B9D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5" w:type="pct"/>
            <w:gridSpan w:val="15"/>
          </w:tcPr>
          <w:p w14:paraId="588878D6" w14:textId="77777777" w:rsidR="00C31B9D" w:rsidRPr="00D267C3" w:rsidRDefault="00C31B9D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42A6" w:rsidRPr="00D267C3" w14:paraId="6CF8E27C" w14:textId="77777777" w:rsidTr="00125433">
        <w:trPr>
          <w:gridAfter w:val="1"/>
          <w:wAfter w:w="104" w:type="pct"/>
        </w:trPr>
        <w:tc>
          <w:tcPr>
            <w:tcW w:w="1991" w:type="pct"/>
            <w:gridSpan w:val="5"/>
          </w:tcPr>
          <w:p w14:paraId="73DD9CBA" w14:textId="77777777" w:rsidR="006042A6" w:rsidRPr="00D267C3" w:rsidRDefault="006042A6" w:rsidP="00E25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18" w:type="pct"/>
            <w:gridSpan w:val="3"/>
          </w:tcPr>
          <w:p w14:paraId="17D272C0" w14:textId="77777777" w:rsidR="006042A6" w:rsidRPr="00D267C3" w:rsidRDefault="006042A6" w:rsidP="00E25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F88E7DE" w14:textId="77777777" w:rsidR="006042A6" w:rsidRPr="00D267C3" w:rsidRDefault="006042A6" w:rsidP="00E25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gridSpan w:val="3"/>
          </w:tcPr>
          <w:p w14:paraId="423431B9" w14:textId="77777777" w:rsidR="006042A6" w:rsidRPr="00D267C3" w:rsidRDefault="006042A6" w:rsidP="00E25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7646CA2" w14:textId="77777777" w:rsidR="006042A6" w:rsidRPr="00D267C3" w:rsidRDefault="006042A6" w:rsidP="00E25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gridSpan w:val="3"/>
          </w:tcPr>
          <w:p w14:paraId="12A8684F" w14:textId="77777777" w:rsidR="006042A6" w:rsidRPr="00D267C3" w:rsidRDefault="006042A6" w:rsidP="00E25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</w:p>
        </w:tc>
        <w:tc>
          <w:tcPr>
            <w:tcW w:w="142" w:type="pct"/>
            <w:gridSpan w:val="2"/>
          </w:tcPr>
          <w:p w14:paraId="61B64FED" w14:textId="77777777" w:rsidR="006042A6" w:rsidRPr="00D267C3" w:rsidRDefault="006042A6" w:rsidP="00E25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2A251DE7" w14:textId="77777777" w:rsidR="006042A6" w:rsidRPr="00D267C3" w:rsidRDefault="006042A6" w:rsidP="00E25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7F618D" w:rsidRPr="00D267C3" w14:paraId="7BC49B4D" w14:textId="77777777" w:rsidTr="00125433">
        <w:trPr>
          <w:gridAfter w:val="1"/>
          <w:wAfter w:w="104" w:type="pct"/>
        </w:trPr>
        <w:tc>
          <w:tcPr>
            <w:tcW w:w="1991" w:type="pct"/>
            <w:gridSpan w:val="5"/>
          </w:tcPr>
          <w:p w14:paraId="23159866" w14:textId="77777777" w:rsidR="007F618D" w:rsidRPr="00D267C3" w:rsidRDefault="007F618D" w:rsidP="007F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8" w:type="pct"/>
            <w:gridSpan w:val="3"/>
          </w:tcPr>
          <w:p w14:paraId="0E844385" w14:textId="77777777" w:rsidR="007F618D" w:rsidRPr="00D267C3" w:rsidRDefault="00690FAA" w:rsidP="00D34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31EFD38" w14:textId="77777777" w:rsidR="007F618D" w:rsidRPr="00D267C3" w:rsidRDefault="007F618D" w:rsidP="00546A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792"/>
                <w:tab w:val="decimal" w:pos="891"/>
              </w:tabs>
              <w:spacing w:after="0" w:line="240" w:lineRule="auto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gridSpan w:val="3"/>
          </w:tcPr>
          <w:p w14:paraId="56E4EDC9" w14:textId="77777777" w:rsidR="007F618D" w:rsidRPr="00D267C3" w:rsidRDefault="007F618D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67C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7832AD0" w14:textId="77777777" w:rsidR="007F618D" w:rsidRPr="00D267C3" w:rsidRDefault="007F618D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gridSpan w:val="3"/>
          </w:tcPr>
          <w:p w14:paraId="6E0E4287" w14:textId="77777777" w:rsidR="007F618D" w:rsidRPr="006855CA" w:rsidRDefault="00690FAA" w:rsidP="007B4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3,138</w:t>
            </w:r>
          </w:p>
        </w:tc>
        <w:tc>
          <w:tcPr>
            <w:tcW w:w="142" w:type="pct"/>
            <w:gridSpan w:val="2"/>
          </w:tcPr>
          <w:p w14:paraId="341B347F" w14:textId="77777777" w:rsidR="007F618D" w:rsidRPr="00D267C3" w:rsidRDefault="007F618D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12B9C4EE" w14:textId="77777777" w:rsidR="007F618D" w:rsidRPr="00D267C3" w:rsidRDefault="007E5DC5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2,621</w:t>
            </w:r>
          </w:p>
        </w:tc>
      </w:tr>
      <w:tr w:rsidR="00374EAF" w:rsidRPr="00D267C3" w14:paraId="511372BB" w14:textId="77777777" w:rsidTr="00125433">
        <w:trPr>
          <w:gridAfter w:val="1"/>
          <w:wAfter w:w="104" w:type="pct"/>
        </w:trPr>
        <w:tc>
          <w:tcPr>
            <w:tcW w:w="1991" w:type="pct"/>
            <w:gridSpan w:val="5"/>
          </w:tcPr>
          <w:p w14:paraId="4086C5B2" w14:textId="77777777" w:rsidR="00374EAF" w:rsidRPr="00D267C3" w:rsidRDefault="00374EAF" w:rsidP="003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8" w:type="pct"/>
            <w:gridSpan w:val="3"/>
            <w:tcBorders>
              <w:bottom w:val="single" w:sz="4" w:space="0" w:color="auto"/>
            </w:tcBorders>
          </w:tcPr>
          <w:p w14:paraId="0D5B06B9" w14:textId="77777777" w:rsidR="00374EAF" w:rsidRPr="00D267C3" w:rsidRDefault="00690FAA" w:rsidP="00546A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43</w:t>
            </w:r>
          </w:p>
        </w:tc>
        <w:tc>
          <w:tcPr>
            <w:tcW w:w="143" w:type="pct"/>
          </w:tcPr>
          <w:p w14:paraId="781D9E80" w14:textId="77777777" w:rsidR="00374EAF" w:rsidRPr="00D267C3" w:rsidRDefault="00374EAF" w:rsidP="00374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gridSpan w:val="3"/>
            <w:tcBorders>
              <w:bottom w:val="single" w:sz="4" w:space="0" w:color="auto"/>
            </w:tcBorders>
          </w:tcPr>
          <w:p w14:paraId="235696A7" w14:textId="77777777" w:rsidR="00374EAF" w:rsidRPr="00D267C3" w:rsidRDefault="007E5DC5" w:rsidP="00374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</w:t>
            </w:r>
          </w:p>
        </w:tc>
        <w:tc>
          <w:tcPr>
            <w:tcW w:w="143" w:type="pct"/>
          </w:tcPr>
          <w:p w14:paraId="4BDE4BC6" w14:textId="77777777" w:rsidR="00374EAF" w:rsidRPr="00D267C3" w:rsidRDefault="00374EAF" w:rsidP="00374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gridSpan w:val="3"/>
            <w:tcBorders>
              <w:bottom w:val="single" w:sz="4" w:space="0" w:color="auto"/>
            </w:tcBorders>
          </w:tcPr>
          <w:p w14:paraId="2A0DD33B" w14:textId="77777777" w:rsidR="00374EAF" w:rsidRPr="006855CA" w:rsidRDefault="00690FAA" w:rsidP="00546A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43</w:t>
            </w:r>
          </w:p>
        </w:tc>
        <w:tc>
          <w:tcPr>
            <w:tcW w:w="142" w:type="pct"/>
            <w:gridSpan w:val="2"/>
          </w:tcPr>
          <w:p w14:paraId="6F6D5247" w14:textId="77777777" w:rsidR="00374EAF" w:rsidRPr="00D267C3" w:rsidRDefault="00374EAF" w:rsidP="00374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tcBorders>
              <w:bottom w:val="single" w:sz="4" w:space="0" w:color="auto"/>
            </w:tcBorders>
          </w:tcPr>
          <w:p w14:paraId="4FFA5172" w14:textId="77777777" w:rsidR="00374EAF" w:rsidRPr="00D267C3" w:rsidRDefault="007E5DC5" w:rsidP="00374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374EAF" w:rsidRPr="00D267C3" w14:paraId="648C5731" w14:textId="77777777" w:rsidTr="00125433">
        <w:trPr>
          <w:gridAfter w:val="1"/>
          <w:wAfter w:w="104" w:type="pct"/>
        </w:trPr>
        <w:tc>
          <w:tcPr>
            <w:tcW w:w="1991" w:type="pct"/>
            <w:gridSpan w:val="5"/>
          </w:tcPr>
          <w:p w14:paraId="7225547C" w14:textId="77777777" w:rsidR="00374EAF" w:rsidRPr="00D267C3" w:rsidRDefault="00374EAF" w:rsidP="003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8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D27101C" w14:textId="77777777" w:rsidR="00374EAF" w:rsidRPr="00D267C3" w:rsidRDefault="00690FAA" w:rsidP="00546A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43</w:t>
            </w:r>
          </w:p>
        </w:tc>
        <w:tc>
          <w:tcPr>
            <w:tcW w:w="143" w:type="pct"/>
          </w:tcPr>
          <w:p w14:paraId="7EA1CDC5" w14:textId="77777777" w:rsidR="00374EAF" w:rsidRPr="00D267C3" w:rsidRDefault="00374EAF" w:rsidP="00374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0600956" w14:textId="77777777" w:rsidR="00374EAF" w:rsidRPr="00D267C3" w:rsidRDefault="007E5DC5" w:rsidP="00374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36</w:t>
            </w:r>
          </w:p>
        </w:tc>
        <w:tc>
          <w:tcPr>
            <w:tcW w:w="143" w:type="pct"/>
          </w:tcPr>
          <w:p w14:paraId="1F52EB01" w14:textId="77777777" w:rsidR="00374EAF" w:rsidRPr="00D267C3" w:rsidRDefault="00374EAF" w:rsidP="00374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B0E5922" w14:textId="77777777" w:rsidR="00374EAF" w:rsidRPr="006855CA" w:rsidRDefault="00690FAA" w:rsidP="00546A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3,181</w:t>
            </w:r>
          </w:p>
        </w:tc>
        <w:tc>
          <w:tcPr>
            <w:tcW w:w="142" w:type="pct"/>
            <w:gridSpan w:val="2"/>
          </w:tcPr>
          <w:p w14:paraId="007E4A0B" w14:textId="77777777" w:rsidR="00374EAF" w:rsidRPr="00D267C3" w:rsidRDefault="00374EAF" w:rsidP="00374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EB2F90" w14:textId="77777777" w:rsidR="00374EAF" w:rsidRPr="00D267C3" w:rsidRDefault="007E5DC5" w:rsidP="00374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2,657</w:t>
            </w:r>
          </w:p>
        </w:tc>
      </w:tr>
      <w:tr w:rsidR="00293EB7" w:rsidRPr="00D267C3" w14:paraId="11B515DE" w14:textId="77777777" w:rsidTr="00125433">
        <w:trPr>
          <w:gridAfter w:val="1"/>
          <w:wAfter w:w="104" w:type="pct"/>
        </w:trPr>
        <w:tc>
          <w:tcPr>
            <w:tcW w:w="1991" w:type="pct"/>
            <w:gridSpan w:val="5"/>
          </w:tcPr>
          <w:p w14:paraId="76F9DAC3" w14:textId="77777777" w:rsidR="00293EB7" w:rsidRPr="00D267C3" w:rsidRDefault="00293EB7" w:rsidP="0091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8" w:type="pct"/>
            <w:gridSpan w:val="3"/>
            <w:tcBorders>
              <w:top w:val="double" w:sz="4" w:space="0" w:color="auto"/>
            </w:tcBorders>
          </w:tcPr>
          <w:p w14:paraId="6A4A58D5" w14:textId="77777777" w:rsidR="00293EB7" w:rsidRPr="00D267C3" w:rsidRDefault="00293EB7" w:rsidP="00293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413ED618" w14:textId="77777777" w:rsidR="00293EB7" w:rsidRPr="00D267C3" w:rsidRDefault="00293EB7" w:rsidP="00293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gridSpan w:val="3"/>
            <w:tcBorders>
              <w:top w:val="double" w:sz="4" w:space="0" w:color="auto"/>
            </w:tcBorders>
          </w:tcPr>
          <w:p w14:paraId="22A83415" w14:textId="77777777" w:rsidR="00293EB7" w:rsidRPr="00D267C3" w:rsidRDefault="00293EB7" w:rsidP="00293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29E2C98B" w14:textId="77777777" w:rsidR="00293EB7" w:rsidRPr="00D267C3" w:rsidRDefault="00293EB7" w:rsidP="00293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gridSpan w:val="3"/>
            <w:tcBorders>
              <w:top w:val="double" w:sz="4" w:space="0" w:color="auto"/>
            </w:tcBorders>
          </w:tcPr>
          <w:p w14:paraId="7C5AB102" w14:textId="77777777" w:rsidR="00293EB7" w:rsidRPr="00D267C3" w:rsidRDefault="00293EB7" w:rsidP="00293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3E459FEC" w14:textId="77777777" w:rsidR="00293EB7" w:rsidRPr="00D267C3" w:rsidRDefault="00293EB7" w:rsidP="00293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tcBorders>
              <w:top w:val="double" w:sz="4" w:space="0" w:color="auto"/>
            </w:tcBorders>
          </w:tcPr>
          <w:p w14:paraId="101506DD" w14:textId="77777777" w:rsidR="00293EB7" w:rsidRPr="00D267C3" w:rsidRDefault="00293EB7" w:rsidP="00293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F3A51" w:rsidRPr="00D267C3" w14:paraId="5B99DBA1" w14:textId="77777777" w:rsidTr="00125433">
        <w:trPr>
          <w:gridAfter w:val="1"/>
          <w:wAfter w:w="104" w:type="pct"/>
        </w:trPr>
        <w:tc>
          <w:tcPr>
            <w:tcW w:w="1991" w:type="pct"/>
            <w:gridSpan w:val="5"/>
          </w:tcPr>
          <w:p w14:paraId="6B14A75C" w14:textId="77777777" w:rsidR="006F3A51" w:rsidRPr="00D267C3" w:rsidRDefault="006F3A51" w:rsidP="006F3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6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เงินจ่ายล่วงหน้าผู้รับเหมา </w:t>
            </w:r>
            <w:r w:rsidRPr="00D26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(รวมอยู่ใน</w:t>
            </w:r>
            <w:r w:rsidRPr="00D26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</w:p>
          <w:p w14:paraId="126559BA" w14:textId="77777777" w:rsidR="006F3A51" w:rsidRPr="00D267C3" w:rsidRDefault="006F3A51" w:rsidP="006F3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หมุนเวียนอื่น)</w:t>
            </w:r>
          </w:p>
        </w:tc>
        <w:tc>
          <w:tcPr>
            <w:tcW w:w="618" w:type="pct"/>
            <w:gridSpan w:val="3"/>
          </w:tcPr>
          <w:p w14:paraId="552FFE39" w14:textId="77777777" w:rsidR="006F3A51" w:rsidRPr="00D267C3" w:rsidRDefault="006F3A51" w:rsidP="00BA5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2D38BFC1" w14:textId="77777777" w:rsidR="006F3A51" w:rsidRPr="00D267C3" w:rsidRDefault="006F3A51" w:rsidP="00C2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gridSpan w:val="3"/>
          </w:tcPr>
          <w:p w14:paraId="752109EE" w14:textId="77777777" w:rsidR="006F3A51" w:rsidRPr="00D267C3" w:rsidRDefault="006F3A51" w:rsidP="00D03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F86DFDB" w14:textId="77777777" w:rsidR="006F3A51" w:rsidRPr="00D267C3" w:rsidRDefault="006F3A51" w:rsidP="00C2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gridSpan w:val="3"/>
          </w:tcPr>
          <w:p w14:paraId="444699B8" w14:textId="77777777" w:rsidR="006F3A51" w:rsidRPr="00D267C3" w:rsidRDefault="006F3A51" w:rsidP="00C2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6383F46B" w14:textId="77777777" w:rsidR="006F3A51" w:rsidRPr="00D267C3" w:rsidRDefault="006F3A51" w:rsidP="00C2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58449F23" w14:textId="77777777" w:rsidR="006F3A51" w:rsidRPr="00D267C3" w:rsidRDefault="006F3A51" w:rsidP="00BA5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7F618D" w:rsidRPr="00D267C3" w14:paraId="1E10A57D" w14:textId="77777777" w:rsidTr="00125433">
        <w:trPr>
          <w:gridAfter w:val="1"/>
          <w:wAfter w:w="104" w:type="pct"/>
        </w:trPr>
        <w:tc>
          <w:tcPr>
            <w:tcW w:w="1991" w:type="pct"/>
            <w:gridSpan w:val="5"/>
          </w:tcPr>
          <w:p w14:paraId="388B8821" w14:textId="77777777" w:rsidR="007F618D" w:rsidRPr="00D267C3" w:rsidRDefault="007F618D" w:rsidP="007F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8" w:type="pct"/>
            <w:gridSpan w:val="3"/>
            <w:tcBorders>
              <w:bottom w:val="double" w:sz="4" w:space="0" w:color="auto"/>
            </w:tcBorders>
          </w:tcPr>
          <w:p w14:paraId="5BF22F41" w14:textId="77777777" w:rsidR="007F618D" w:rsidRPr="00D267C3" w:rsidRDefault="00690FAA" w:rsidP="00D34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50BC593" w14:textId="77777777" w:rsidR="007F618D" w:rsidRPr="00D267C3" w:rsidRDefault="007F618D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gridSpan w:val="3"/>
            <w:tcBorders>
              <w:bottom w:val="double" w:sz="4" w:space="0" w:color="auto"/>
            </w:tcBorders>
          </w:tcPr>
          <w:p w14:paraId="5FA786FF" w14:textId="77777777" w:rsidR="007F618D" w:rsidRPr="00D267C3" w:rsidRDefault="007F618D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267C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8F2C25F" w14:textId="77777777" w:rsidR="007F618D" w:rsidRPr="00D267C3" w:rsidRDefault="007F618D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gridSpan w:val="3"/>
            <w:tcBorders>
              <w:bottom w:val="double" w:sz="4" w:space="0" w:color="auto"/>
            </w:tcBorders>
          </w:tcPr>
          <w:p w14:paraId="54179944" w14:textId="77777777" w:rsidR="007F618D" w:rsidRPr="00D267C3" w:rsidRDefault="00690FAA" w:rsidP="00546A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44,565</w:t>
            </w:r>
          </w:p>
        </w:tc>
        <w:tc>
          <w:tcPr>
            <w:tcW w:w="142" w:type="pct"/>
            <w:gridSpan w:val="2"/>
          </w:tcPr>
          <w:p w14:paraId="285FAEFB" w14:textId="77777777" w:rsidR="007F618D" w:rsidRPr="00D267C3" w:rsidRDefault="007F618D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tcBorders>
              <w:bottom w:val="double" w:sz="4" w:space="0" w:color="auto"/>
            </w:tcBorders>
          </w:tcPr>
          <w:p w14:paraId="79C88E86" w14:textId="77777777" w:rsidR="007F618D" w:rsidRPr="00D267C3" w:rsidRDefault="007E5DC5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47,378</w:t>
            </w:r>
          </w:p>
        </w:tc>
      </w:tr>
      <w:tr w:rsidR="00BA5FCD" w:rsidRPr="00D267C3" w14:paraId="0DA2D8E8" w14:textId="77777777" w:rsidTr="00125433">
        <w:trPr>
          <w:gridAfter w:val="1"/>
          <w:wAfter w:w="104" w:type="pct"/>
        </w:trPr>
        <w:tc>
          <w:tcPr>
            <w:tcW w:w="1991" w:type="pct"/>
            <w:gridSpan w:val="5"/>
          </w:tcPr>
          <w:p w14:paraId="7FA97B28" w14:textId="77777777" w:rsidR="00BA5FCD" w:rsidRPr="00D267C3" w:rsidRDefault="00BA5FCD" w:rsidP="00C2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8" w:type="pct"/>
            <w:gridSpan w:val="3"/>
          </w:tcPr>
          <w:p w14:paraId="23E6AA10" w14:textId="77777777" w:rsidR="00BA5FCD" w:rsidRPr="00D267C3" w:rsidRDefault="00BA5FCD" w:rsidP="00BA5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316FD74" w14:textId="77777777" w:rsidR="00BA5FCD" w:rsidRPr="00D267C3" w:rsidRDefault="00BA5FCD" w:rsidP="00C2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gridSpan w:val="3"/>
          </w:tcPr>
          <w:p w14:paraId="04063C96" w14:textId="77777777" w:rsidR="00BA5FCD" w:rsidRPr="00D267C3" w:rsidRDefault="00BA5FCD" w:rsidP="00BA5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E4EFA1D" w14:textId="77777777" w:rsidR="00BA5FCD" w:rsidRPr="00D267C3" w:rsidRDefault="00BA5FCD" w:rsidP="00C2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gridSpan w:val="3"/>
          </w:tcPr>
          <w:p w14:paraId="36DE3082" w14:textId="77777777" w:rsidR="00BA5FCD" w:rsidRPr="00D267C3" w:rsidRDefault="00BA5FCD" w:rsidP="00C2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04F7BC61" w14:textId="77777777" w:rsidR="00BA5FCD" w:rsidRPr="00D267C3" w:rsidRDefault="00BA5FCD" w:rsidP="00C2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2F027DDA" w14:textId="77777777" w:rsidR="00BA5FCD" w:rsidRPr="00D267C3" w:rsidRDefault="00BA5FCD" w:rsidP="00BA5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52253" w:rsidRPr="00C52253" w14:paraId="444C12E5" w14:textId="77777777" w:rsidTr="00125433">
        <w:trPr>
          <w:gridAfter w:val="1"/>
          <w:wAfter w:w="104" w:type="pct"/>
        </w:trPr>
        <w:tc>
          <w:tcPr>
            <w:tcW w:w="1991" w:type="pct"/>
            <w:gridSpan w:val="5"/>
          </w:tcPr>
          <w:p w14:paraId="3B680569" w14:textId="77777777" w:rsidR="00C52253" w:rsidRPr="00C52253" w:rsidRDefault="00C52253" w:rsidP="007F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</w:pPr>
            <w:r w:rsidRPr="00C5225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618" w:type="pct"/>
            <w:gridSpan w:val="3"/>
          </w:tcPr>
          <w:p w14:paraId="20A471C7" w14:textId="77777777" w:rsidR="00C52253" w:rsidRPr="00C52253" w:rsidRDefault="00C52253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5FAD9098" w14:textId="77777777" w:rsidR="00C52253" w:rsidRPr="00C52253" w:rsidRDefault="00C52253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gridSpan w:val="3"/>
          </w:tcPr>
          <w:p w14:paraId="209104FE" w14:textId="77777777" w:rsidR="00C52253" w:rsidRPr="00C52253" w:rsidRDefault="00C52253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/>
              <w:ind w:left="-108" w:right="7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6793BB8" w14:textId="77777777" w:rsidR="00C52253" w:rsidRPr="00C52253" w:rsidRDefault="00C52253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23" w:type="pct"/>
            <w:gridSpan w:val="3"/>
          </w:tcPr>
          <w:p w14:paraId="23F4EB92" w14:textId="77777777" w:rsidR="00C52253" w:rsidRPr="00C52253" w:rsidRDefault="00C52253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05FDFEE8" w14:textId="77777777" w:rsidR="00C52253" w:rsidRPr="00C52253" w:rsidRDefault="00C52253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7C28CCF7" w14:textId="77777777" w:rsidR="00C52253" w:rsidRPr="00C52253" w:rsidRDefault="00C52253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</w:tr>
      <w:tr w:rsidR="007F618D" w:rsidRPr="00D267C3" w14:paraId="7CBCBF73" w14:textId="77777777" w:rsidTr="00125433">
        <w:trPr>
          <w:gridAfter w:val="1"/>
          <w:wAfter w:w="104" w:type="pct"/>
        </w:trPr>
        <w:tc>
          <w:tcPr>
            <w:tcW w:w="1991" w:type="pct"/>
            <w:gridSpan w:val="5"/>
          </w:tcPr>
          <w:p w14:paraId="357DBC13" w14:textId="77777777" w:rsidR="007F618D" w:rsidRPr="00D267C3" w:rsidRDefault="007F618D" w:rsidP="007F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8" w:type="pct"/>
            <w:gridSpan w:val="3"/>
          </w:tcPr>
          <w:p w14:paraId="33A4F96C" w14:textId="77777777" w:rsidR="007F618D" w:rsidRPr="00D267C3" w:rsidRDefault="00690FAA" w:rsidP="00D34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B0179E0" w14:textId="77777777" w:rsidR="007F618D" w:rsidRPr="00D267C3" w:rsidRDefault="007F618D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gridSpan w:val="3"/>
          </w:tcPr>
          <w:p w14:paraId="62AD77D1" w14:textId="77777777" w:rsidR="007F618D" w:rsidRPr="00D267C3" w:rsidRDefault="007F618D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67C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3DA66EA" w14:textId="77777777" w:rsidR="007F618D" w:rsidRPr="00D267C3" w:rsidRDefault="007F618D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</w:p>
        </w:tc>
        <w:tc>
          <w:tcPr>
            <w:tcW w:w="623" w:type="pct"/>
            <w:gridSpan w:val="3"/>
          </w:tcPr>
          <w:p w14:paraId="5CAAFE9D" w14:textId="77777777" w:rsidR="007F618D" w:rsidRPr="00D267C3" w:rsidRDefault="00690FAA" w:rsidP="00C52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13,751</w:t>
            </w:r>
          </w:p>
        </w:tc>
        <w:tc>
          <w:tcPr>
            <w:tcW w:w="142" w:type="pct"/>
            <w:gridSpan w:val="2"/>
          </w:tcPr>
          <w:p w14:paraId="26F6C48C" w14:textId="77777777" w:rsidR="007F618D" w:rsidRPr="00D267C3" w:rsidRDefault="007F618D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63DEFDD5" w14:textId="77777777" w:rsidR="007F618D" w:rsidRPr="00D267C3" w:rsidRDefault="007E5DC5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12,070</w:t>
            </w:r>
          </w:p>
        </w:tc>
      </w:tr>
      <w:tr w:rsidR="00374EAF" w:rsidRPr="00D267C3" w14:paraId="71F36BB8" w14:textId="77777777" w:rsidTr="00125433">
        <w:trPr>
          <w:gridAfter w:val="1"/>
          <w:wAfter w:w="104" w:type="pct"/>
        </w:trPr>
        <w:tc>
          <w:tcPr>
            <w:tcW w:w="1991" w:type="pct"/>
            <w:gridSpan w:val="5"/>
          </w:tcPr>
          <w:p w14:paraId="70098E45" w14:textId="77777777" w:rsidR="00374EAF" w:rsidRPr="00D267C3" w:rsidRDefault="00374EAF" w:rsidP="003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8" w:type="pct"/>
            <w:gridSpan w:val="3"/>
            <w:tcBorders>
              <w:bottom w:val="single" w:sz="4" w:space="0" w:color="auto"/>
            </w:tcBorders>
          </w:tcPr>
          <w:p w14:paraId="39A3D1B2" w14:textId="77777777" w:rsidR="00374EAF" w:rsidRPr="006855CA" w:rsidRDefault="00690FAA" w:rsidP="00546A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9,993</w:t>
            </w:r>
          </w:p>
        </w:tc>
        <w:tc>
          <w:tcPr>
            <w:tcW w:w="143" w:type="pct"/>
          </w:tcPr>
          <w:p w14:paraId="5CB07167" w14:textId="77777777" w:rsidR="00374EAF" w:rsidRPr="006855CA" w:rsidRDefault="00374EAF" w:rsidP="00374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gridSpan w:val="3"/>
            <w:tcBorders>
              <w:bottom w:val="single" w:sz="4" w:space="0" w:color="auto"/>
            </w:tcBorders>
          </w:tcPr>
          <w:p w14:paraId="77FB7127" w14:textId="77777777" w:rsidR="00374EAF" w:rsidRPr="006855CA" w:rsidRDefault="007E5DC5" w:rsidP="00374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6,994</w:t>
            </w:r>
          </w:p>
        </w:tc>
        <w:tc>
          <w:tcPr>
            <w:tcW w:w="143" w:type="pct"/>
          </w:tcPr>
          <w:p w14:paraId="0430E539" w14:textId="77777777" w:rsidR="00374EAF" w:rsidRPr="006855CA" w:rsidRDefault="00374EAF" w:rsidP="00374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gridSpan w:val="3"/>
            <w:tcBorders>
              <w:bottom w:val="single" w:sz="4" w:space="0" w:color="auto"/>
            </w:tcBorders>
          </w:tcPr>
          <w:p w14:paraId="62D67F84" w14:textId="77777777" w:rsidR="00374EAF" w:rsidRPr="006855CA" w:rsidRDefault="00690FAA" w:rsidP="00C52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9,993</w:t>
            </w:r>
          </w:p>
        </w:tc>
        <w:tc>
          <w:tcPr>
            <w:tcW w:w="142" w:type="pct"/>
            <w:gridSpan w:val="2"/>
          </w:tcPr>
          <w:p w14:paraId="59E6D38D" w14:textId="77777777" w:rsidR="00374EAF" w:rsidRPr="006855CA" w:rsidRDefault="00374EAF" w:rsidP="00374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tcBorders>
              <w:bottom w:val="single" w:sz="4" w:space="0" w:color="auto"/>
            </w:tcBorders>
          </w:tcPr>
          <w:p w14:paraId="074EB7F2" w14:textId="77777777" w:rsidR="00374EAF" w:rsidRPr="006855CA" w:rsidRDefault="007E5DC5" w:rsidP="00374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6,994</w:t>
            </w:r>
          </w:p>
        </w:tc>
      </w:tr>
      <w:tr w:rsidR="00374EAF" w:rsidRPr="00D267C3" w14:paraId="2ADA261E" w14:textId="77777777" w:rsidTr="00125433">
        <w:trPr>
          <w:gridAfter w:val="1"/>
          <w:wAfter w:w="104" w:type="pct"/>
        </w:trPr>
        <w:tc>
          <w:tcPr>
            <w:tcW w:w="1991" w:type="pct"/>
            <w:gridSpan w:val="5"/>
          </w:tcPr>
          <w:p w14:paraId="22786383" w14:textId="77777777" w:rsidR="00374EAF" w:rsidRPr="00D267C3" w:rsidRDefault="00374EAF" w:rsidP="003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8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F8E6131" w14:textId="77777777" w:rsidR="00374EAF" w:rsidRPr="006855CA" w:rsidRDefault="00690FAA" w:rsidP="00374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9,993</w:t>
            </w:r>
          </w:p>
        </w:tc>
        <w:tc>
          <w:tcPr>
            <w:tcW w:w="143" w:type="pct"/>
          </w:tcPr>
          <w:p w14:paraId="14339561" w14:textId="77777777" w:rsidR="00374EAF" w:rsidRPr="006855CA" w:rsidRDefault="00374EAF" w:rsidP="00374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9F67864" w14:textId="77777777" w:rsidR="00374EAF" w:rsidRPr="006855CA" w:rsidRDefault="007E5DC5" w:rsidP="00374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6,994</w:t>
            </w:r>
          </w:p>
        </w:tc>
        <w:tc>
          <w:tcPr>
            <w:tcW w:w="143" w:type="pct"/>
          </w:tcPr>
          <w:p w14:paraId="1F75591D" w14:textId="77777777" w:rsidR="00374EAF" w:rsidRPr="006855CA" w:rsidRDefault="00374EAF" w:rsidP="00374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3E87DA1" w14:textId="77777777" w:rsidR="00374EAF" w:rsidRPr="006855CA" w:rsidRDefault="00690FAA" w:rsidP="00C52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23,744</w:t>
            </w:r>
          </w:p>
        </w:tc>
        <w:tc>
          <w:tcPr>
            <w:tcW w:w="142" w:type="pct"/>
            <w:gridSpan w:val="2"/>
          </w:tcPr>
          <w:p w14:paraId="3928905C" w14:textId="77777777" w:rsidR="00374EAF" w:rsidRPr="006855CA" w:rsidRDefault="00374EAF" w:rsidP="00374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36F176" w14:textId="77777777" w:rsidR="00374EAF" w:rsidRPr="006855CA" w:rsidRDefault="007E5DC5" w:rsidP="00374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19,064</w:t>
            </w:r>
          </w:p>
        </w:tc>
      </w:tr>
      <w:tr w:rsidR="00E01030" w:rsidRPr="00D267C3" w14:paraId="480D522B" w14:textId="77777777" w:rsidTr="00125433">
        <w:trPr>
          <w:gridAfter w:val="1"/>
          <w:wAfter w:w="104" w:type="pct"/>
        </w:trPr>
        <w:tc>
          <w:tcPr>
            <w:tcW w:w="1991" w:type="pct"/>
            <w:gridSpan w:val="5"/>
          </w:tcPr>
          <w:p w14:paraId="0DF5161B" w14:textId="77777777" w:rsidR="00E01030" w:rsidRPr="00D267C3" w:rsidRDefault="00E01030" w:rsidP="009C0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8" w:type="pct"/>
            <w:gridSpan w:val="3"/>
          </w:tcPr>
          <w:p w14:paraId="0E5DCF0C" w14:textId="77777777" w:rsidR="00E01030" w:rsidRPr="00D267C3" w:rsidRDefault="00E01030" w:rsidP="00E01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3FDCAC8B" w14:textId="77777777" w:rsidR="00E01030" w:rsidRPr="00D267C3" w:rsidRDefault="00E01030" w:rsidP="00C2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gridSpan w:val="3"/>
          </w:tcPr>
          <w:p w14:paraId="0FD41848" w14:textId="77777777" w:rsidR="00E01030" w:rsidRPr="00D267C3" w:rsidRDefault="00E01030" w:rsidP="00E01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56B43615" w14:textId="77777777" w:rsidR="00E01030" w:rsidRPr="00D267C3" w:rsidRDefault="00E01030" w:rsidP="00C2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gridSpan w:val="3"/>
          </w:tcPr>
          <w:p w14:paraId="5A8B98BF" w14:textId="77777777" w:rsidR="00E01030" w:rsidRPr="00D267C3" w:rsidRDefault="00E01030" w:rsidP="00C2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386FBE6A" w14:textId="77777777" w:rsidR="00E01030" w:rsidRPr="00D267C3" w:rsidRDefault="00E01030" w:rsidP="00C2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31E8B8FB" w14:textId="77777777" w:rsidR="00E01030" w:rsidRPr="00D267C3" w:rsidRDefault="00E01030" w:rsidP="00C2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74DCB" w:rsidRPr="00D267C3" w14:paraId="336450C2" w14:textId="77777777" w:rsidTr="00125433">
        <w:trPr>
          <w:gridAfter w:val="1"/>
          <w:wAfter w:w="104" w:type="pct"/>
        </w:trPr>
        <w:tc>
          <w:tcPr>
            <w:tcW w:w="1991" w:type="pct"/>
            <w:gridSpan w:val="5"/>
          </w:tcPr>
          <w:p w14:paraId="4216256C" w14:textId="77777777" w:rsidR="00074DCB" w:rsidRPr="00D267C3" w:rsidRDefault="00074DCB" w:rsidP="0007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6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ค่าใช้จ่ายค้างจ่าย </w:t>
            </w:r>
            <w:r w:rsidRPr="00D26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(รวมอยู่ใน</w:t>
            </w:r>
            <w:r w:rsidRPr="00D26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Pr="00D26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</w:p>
          <w:p w14:paraId="66A665FE" w14:textId="77777777" w:rsidR="00074DCB" w:rsidRPr="00D267C3" w:rsidRDefault="00074DCB" w:rsidP="0007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หมุนเวียนอื่น)</w:t>
            </w:r>
          </w:p>
        </w:tc>
        <w:tc>
          <w:tcPr>
            <w:tcW w:w="618" w:type="pct"/>
            <w:gridSpan w:val="3"/>
          </w:tcPr>
          <w:p w14:paraId="18A39F3C" w14:textId="77777777" w:rsidR="00074DCB" w:rsidRPr="00D267C3" w:rsidRDefault="00074DCB" w:rsidP="00546A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58209218" w14:textId="77777777" w:rsidR="00074DCB" w:rsidRPr="00D267C3" w:rsidRDefault="00074DCB" w:rsidP="00C2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gridSpan w:val="3"/>
          </w:tcPr>
          <w:p w14:paraId="74917FA0" w14:textId="77777777" w:rsidR="00074DCB" w:rsidRPr="00D267C3" w:rsidRDefault="00074DCB" w:rsidP="00E01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0CDA2652" w14:textId="77777777" w:rsidR="00074DCB" w:rsidRPr="00D267C3" w:rsidRDefault="00074DCB" w:rsidP="00C2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gridSpan w:val="3"/>
          </w:tcPr>
          <w:p w14:paraId="27FCE1BF" w14:textId="77777777" w:rsidR="00074DCB" w:rsidRPr="00D267C3" w:rsidRDefault="00074DCB" w:rsidP="00C2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2B6D1A94" w14:textId="77777777" w:rsidR="00074DCB" w:rsidRPr="00D267C3" w:rsidRDefault="00074DCB" w:rsidP="00C2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13A17077" w14:textId="77777777" w:rsidR="00074DCB" w:rsidRPr="00D267C3" w:rsidRDefault="00074DCB" w:rsidP="00546A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-8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65022" w:rsidRPr="00D267C3" w14:paraId="02DBE1AA" w14:textId="77777777" w:rsidTr="00125433">
        <w:trPr>
          <w:gridAfter w:val="1"/>
          <w:wAfter w:w="104" w:type="pct"/>
        </w:trPr>
        <w:tc>
          <w:tcPr>
            <w:tcW w:w="1991" w:type="pct"/>
            <w:gridSpan w:val="5"/>
          </w:tcPr>
          <w:p w14:paraId="2A7AFFEA" w14:textId="77777777" w:rsidR="00165022" w:rsidRPr="00D267C3" w:rsidRDefault="00165022" w:rsidP="00746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618" w:type="pct"/>
            <w:gridSpan w:val="3"/>
          </w:tcPr>
          <w:p w14:paraId="4BB87AE4" w14:textId="77777777" w:rsidR="00165022" w:rsidRPr="00D267C3" w:rsidRDefault="00690FAA" w:rsidP="00546A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81"/>
              <w:rPr>
                <w:rFonts w:ascii="Angsana New" w:hAnsi="Angsana New" w:hint="cs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275</w:t>
            </w:r>
          </w:p>
        </w:tc>
        <w:tc>
          <w:tcPr>
            <w:tcW w:w="143" w:type="pct"/>
          </w:tcPr>
          <w:p w14:paraId="7F4F5038" w14:textId="77777777" w:rsidR="00165022" w:rsidRPr="00D267C3" w:rsidRDefault="00165022" w:rsidP="00746F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gridSpan w:val="3"/>
          </w:tcPr>
          <w:p w14:paraId="20C57AEB" w14:textId="77777777" w:rsidR="00165022" w:rsidRPr="00D267C3" w:rsidRDefault="00165022" w:rsidP="00746F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67C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309458A" w14:textId="77777777" w:rsidR="00165022" w:rsidRPr="00D267C3" w:rsidRDefault="00165022" w:rsidP="00746F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gridSpan w:val="3"/>
          </w:tcPr>
          <w:p w14:paraId="25BD9381" w14:textId="77777777" w:rsidR="00165022" w:rsidRPr="00555D63" w:rsidRDefault="00690FAA" w:rsidP="00690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jc w:val="right"/>
              <w:rPr>
                <w:rFonts w:ascii="Angsana New" w:hAnsi="Angsana New" w:hint="cs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275</w:t>
            </w:r>
          </w:p>
        </w:tc>
        <w:tc>
          <w:tcPr>
            <w:tcW w:w="142" w:type="pct"/>
            <w:gridSpan w:val="2"/>
          </w:tcPr>
          <w:p w14:paraId="74D08391" w14:textId="77777777" w:rsidR="00165022" w:rsidRPr="00D267C3" w:rsidRDefault="00165022" w:rsidP="00746F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7E544B5B" w14:textId="77777777" w:rsidR="00165022" w:rsidRPr="00D267C3" w:rsidRDefault="00165022" w:rsidP="00546A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/>
              <w:ind w:left="-108" w:right="-81"/>
              <w:jc w:val="both"/>
              <w:rPr>
                <w:rFonts w:ascii="Angsana New" w:hAnsi="Angsana New" w:hint="cs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7F618D" w:rsidRPr="00D267C3" w14:paraId="11F3E8F4" w14:textId="77777777" w:rsidTr="00125433">
        <w:trPr>
          <w:gridAfter w:val="1"/>
          <w:wAfter w:w="104" w:type="pct"/>
        </w:trPr>
        <w:tc>
          <w:tcPr>
            <w:tcW w:w="1991" w:type="pct"/>
            <w:gridSpan w:val="5"/>
          </w:tcPr>
          <w:p w14:paraId="486CF71F" w14:textId="77777777" w:rsidR="007F618D" w:rsidRPr="00D267C3" w:rsidRDefault="007F618D" w:rsidP="007F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8" w:type="pct"/>
            <w:gridSpan w:val="3"/>
          </w:tcPr>
          <w:p w14:paraId="17513B3B" w14:textId="77777777" w:rsidR="007F618D" w:rsidRPr="00D267C3" w:rsidRDefault="00690FAA" w:rsidP="00D34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259FE2F" w14:textId="77777777" w:rsidR="007F618D" w:rsidRPr="00D267C3" w:rsidRDefault="007F618D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gridSpan w:val="3"/>
          </w:tcPr>
          <w:p w14:paraId="717909F1" w14:textId="77777777" w:rsidR="007F618D" w:rsidRPr="00D267C3" w:rsidRDefault="007F618D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67C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B7F5D95" w14:textId="77777777" w:rsidR="007F618D" w:rsidRPr="00D267C3" w:rsidRDefault="007F618D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gridSpan w:val="3"/>
          </w:tcPr>
          <w:p w14:paraId="703600DB" w14:textId="77777777" w:rsidR="007F618D" w:rsidRPr="00555D63" w:rsidRDefault="00690FAA" w:rsidP="00690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89,355</w:t>
            </w:r>
          </w:p>
        </w:tc>
        <w:tc>
          <w:tcPr>
            <w:tcW w:w="142" w:type="pct"/>
            <w:gridSpan w:val="2"/>
          </w:tcPr>
          <w:p w14:paraId="62CBC8B1" w14:textId="77777777" w:rsidR="007F618D" w:rsidRPr="00D267C3" w:rsidRDefault="007F618D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3EDF274F" w14:textId="77777777" w:rsidR="007F618D" w:rsidRPr="00D267C3" w:rsidRDefault="007168E0" w:rsidP="007F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91,099</w:t>
            </w:r>
          </w:p>
        </w:tc>
      </w:tr>
      <w:tr w:rsidR="00374EAF" w:rsidRPr="00D267C3" w14:paraId="0976F2AE" w14:textId="77777777" w:rsidTr="00125433">
        <w:trPr>
          <w:gridAfter w:val="1"/>
          <w:wAfter w:w="104" w:type="pct"/>
        </w:trPr>
        <w:tc>
          <w:tcPr>
            <w:tcW w:w="1991" w:type="pct"/>
            <w:gridSpan w:val="5"/>
          </w:tcPr>
          <w:p w14:paraId="553C97A8" w14:textId="77777777" w:rsidR="00374EAF" w:rsidRPr="00D267C3" w:rsidRDefault="00374EAF" w:rsidP="003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8" w:type="pct"/>
            <w:gridSpan w:val="3"/>
            <w:tcBorders>
              <w:bottom w:val="single" w:sz="4" w:space="0" w:color="auto"/>
            </w:tcBorders>
          </w:tcPr>
          <w:p w14:paraId="1092D8A8" w14:textId="77777777" w:rsidR="00374EAF" w:rsidRPr="00D267C3" w:rsidRDefault="00690FAA" w:rsidP="00546A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81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5,034</w:t>
            </w:r>
          </w:p>
        </w:tc>
        <w:tc>
          <w:tcPr>
            <w:tcW w:w="143" w:type="pct"/>
          </w:tcPr>
          <w:p w14:paraId="6C8E6997" w14:textId="77777777" w:rsidR="00374EAF" w:rsidRPr="00D267C3" w:rsidRDefault="00374EAF" w:rsidP="00374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gridSpan w:val="3"/>
            <w:tcBorders>
              <w:bottom w:val="single" w:sz="4" w:space="0" w:color="auto"/>
            </w:tcBorders>
          </w:tcPr>
          <w:p w14:paraId="2E75A76A" w14:textId="77777777" w:rsidR="00374EAF" w:rsidRPr="00D267C3" w:rsidRDefault="007168E0" w:rsidP="00A97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5,952</w:t>
            </w:r>
          </w:p>
        </w:tc>
        <w:tc>
          <w:tcPr>
            <w:tcW w:w="143" w:type="pct"/>
          </w:tcPr>
          <w:p w14:paraId="72A4542A" w14:textId="77777777" w:rsidR="00374EAF" w:rsidRPr="00D267C3" w:rsidRDefault="00374EAF" w:rsidP="00374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gridSpan w:val="3"/>
            <w:tcBorders>
              <w:bottom w:val="single" w:sz="4" w:space="0" w:color="auto"/>
            </w:tcBorders>
          </w:tcPr>
          <w:p w14:paraId="253DB41D" w14:textId="77777777" w:rsidR="00374EAF" w:rsidRPr="00555D63" w:rsidRDefault="00690FAA" w:rsidP="00690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5,034</w:t>
            </w:r>
          </w:p>
        </w:tc>
        <w:tc>
          <w:tcPr>
            <w:tcW w:w="142" w:type="pct"/>
            <w:gridSpan w:val="2"/>
          </w:tcPr>
          <w:p w14:paraId="4B3382E4" w14:textId="77777777" w:rsidR="00374EAF" w:rsidRPr="00D267C3" w:rsidRDefault="00374EAF" w:rsidP="00374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tcBorders>
              <w:bottom w:val="single" w:sz="4" w:space="0" w:color="auto"/>
            </w:tcBorders>
          </w:tcPr>
          <w:p w14:paraId="1231542D" w14:textId="77777777" w:rsidR="00374EAF" w:rsidRPr="00D267C3" w:rsidRDefault="007168E0" w:rsidP="00374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5,952</w:t>
            </w:r>
          </w:p>
        </w:tc>
      </w:tr>
      <w:tr w:rsidR="00374EAF" w:rsidRPr="00D267C3" w14:paraId="7D0BF01A" w14:textId="77777777" w:rsidTr="00125433">
        <w:trPr>
          <w:gridAfter w:val="1"/>
          <w:wAfter w:w="104" w:type="pct"/>
        </w:trPr>
        <w:tc>
          <w:tcPr>
            <w:tcW w:w="1991" w:type="pct"/>
            <w:gridSpan w:val="5"/>
          </w:tcPr>
          <w:p w14:paraId="3348B6C2" w14:textId="77777777" w:rsidR="00374EAF" w:rsidRPr="00D267C3" w:rsidRDefault="00374EAF" w:rsidP="003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8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797F723" w14:textId="77777777" w:rsidR="00374EAF" w:rsidRPr="00D267C3" w:rsidRDefault="00690FAA" w:rsidP="00374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5,309</w:t>
            </w:r>
          </w:p>
        </w:tc>
        <w:tc>
          <w:tcPr>
            <w:tcW w:w="143" w:type="pct"/>
          </w:tcPr>
          <w:p w14:paraId="6BF0B834" w14:textId="77777777" w:rsidR="00374EAF" w:rsidRPr="00D267C3" w:rsidRDefault="00374EAF" w:rsidP="00374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CD78F77" w14:textId="77777777" w:rsidR="00374EAF" w:rsidRPr="00D267C3" w:rsidRDefault="007168E0" w:rsidP="00374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5,952</w:t>
            </w:r>
          </w:p>
        </w:tc>
        <w:tc>
          <w:tcPr>
            <w:tcW w:w="143" w:type="pct"/>
          </w:tcPr>
          <w:p w14:paraId="44A78359" w14:textId="77777777" w:rsidR="00374EAF" w:rsidRPr="00D267C3" w:rsidRDefault="00374EAF" w:rsidP="00374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966D33B" w14:textId="77777777" w:rsidR="00374EAF" w:rsidRPr="00555D63" w:rsidRDefault="00690FAA" w:rsidP="00690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jc w:val="right"/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94,664</w:t>
            </w:r>
          </w:p>
        </w:tc>
        <w:tc>
          <w:tcPr>
            <w:tcW w:w="142" w:type="pct"/>
            <w:gridSpan w:val="2"/>
          </w:tcPr>
          <w:p w14:paraId="28C27FD6" w14:textId="77777777" w:rsidR="00374EAF" w:rsidRPr="00D267C3" w:rsidRDefault="00374EAF" w:rsidP="00374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AF02D1" w14:textId="77777777" w:rsidR="00374EAF" w:rsidRPr="00D267C3" w:rsidRDefault="007168E0" w:rsidP="00374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97,051</w:t>
            </w:r>
          </w:p>
        </w:tc>
      </w:tr>
      <w:tr w:rsidR="00FD36BF" w:rsidRPr="00D267C3" w14:paraId="090EA4CD" w14:textId="77777777" w:rsidTr="00125433">
        <w:trPr>
          <w:gridAfter w:val="1"/>
          <w:wAfter w:w="104" w:type="pct"/>
        </w:trPr>
        <w:tc>
          <w:tcPr>
            <w:tcW w:w="1991" w:type="pct"/>
            <w:gridSpan w:val="5"/>
          </w:tcPr>
          <w:p w14:paraId="4E071007" w14:textId="77777777" w:rsidR="00FD36BF" w:rsidRPr="00D267C3" w:rsidRDefault="00FD36BF" w:rsidP="00C2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8" w:type="pct"/>
            <w:gridSpan w:val="3"/>
            <w:tcBorders>
              <w:top w:val="single" w:sz="4" w:space="0" w:color="auto"/>
            </w:tcBorders>
          </w:tcPr>
          <w:p w14:paraId="7FFEBCAC" w14:textId="77777777" w:rsidR="00FD36BF" w:rsidRPr="00D267C3" w:rsidRDefault="00FD36BF" w:rsidP="00FD3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A991468" w14:textId="77777777" w:rsidR="00FD36BF" w:rsidRPr="00D267C3" w:rsidRDefault="00FD36BF" w:rsidP="00C2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gridSpan w:val="3"/>
            <w:tcBorders>
              <w:top w:val="single" w:sz="4" w:space="0" w:color="auto"/>
            </w:tcBorders>
          </w:tcPr>
          <w:p w14:paraId="0DB0D8CA" w14:textId="77777777" w:rsidR="00FD36BF" w:rsidRPr="00D267C3" w:rsidRDefault="00FD36BF" w:rsidP="00FD3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54796C49" w14:textId="77777777" w:rsidR="00FD36BF" w:rsidRPr="00D267C3" w:rsidRDefault="00FD36BF" w:rsidP="00C2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gridSpan w:val="3"/>
            <w:tcBorders>
              <w:top w:val="single" w:sz="4" w:space="0" w:color="auto"/>
            </w:tcBorders>
          </w:tcPr>
          <w:p w14:paraId="513C217B" w14:textId="77777777" w:rsidR="00FD36BF" w:rsidRPr="00D267C3" w:rsidRDefault="00FD36BF" w:rsidP="00C2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0ADD5A48" w14:textId="77777777" w:rsidR="00FD36BF" w:rsidRPr="00D267C3" w:rsidRDefault="00FD36BF" w:rsidP="00C2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tcBorders>
              <w:top w:val="single" w:sz="4" w:space="0" w:color="auto"/>
            </w:tcBorders>
          </w:tcPr>
          <w:p w14:paraId="68DD3387" w14:textId="77777777" w:rsidR="00FD36BF" w:rsidRPr="00D267C3" w:rsidRDefault="00FD36BF" w:rsidP="00C2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D36BF" w:rsidRPr="00D267C3" w14:paraId="6030AE99" w14:textId="77777777" w:rsidTr="00125433">
        <w:trPr>
          <w:gridAfter w:val="1"/>
          <w:wAfter w:w="104" w:type="pct"/>
        </w:trPr>
        <w:tc>
          <w:tcPr>
            <w:tcW w:w="1991" w:type="pct"/>
            <w:gridSpan w:val="5"/>
          </w:tcPr>
          <w:p w14:paraId="11D50F63" w14:textId="77777777" w:rsidR="00FD36BF" w:rsidRPr="00D267C3" w:rsidRDefault="00561B63" w:rsidP="00C2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618" w:type="pct"/>
            <w:gridSpan w:val="3"/>
          </w:tcPr>
          <w:p w14:paraId="35BC044F" w14:textId="77777777" w:rsidR="00FD36BF" w:rsidRPr="00D267C3" w:rsidRDefault="00FD36BF" w:rsidP="00FD3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08FE1F26" w14:textId="77777777" w:rsidR="00FD36BF" w:rsidRPr="00D267C3" w:rsidRDefault="00FD36BF" w:rsidP="00C2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gridSpan w:val="3"/>
          </w:tcPr>
          <w:p w14:paraId="17FD9D1E" w14:textId="77777777" w:rsidR="00FD36BF" w:rsidRPr="00D267C3" w:rsidRDefault="00FD36BF" w:rsidP="00FD3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7815718" w14:textId="77777777" w:rsidR="00FD36BF" w:rsidRPr="00D267C3" w:rsidRDefault="00FD36BF" w:rsidP="00C2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gridSpan w:val="3"/>
          </w:tcPr>
          <w:p w14:paraId="37F733B2" w14:textId="77777777" w:rsidR="00FD36BF" w:rsidRPr="00D267C3" w:rsidRDefault="00FD36BF" w:rsidP="00C2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218716CC" w14:textId="77777777" w:rsidR="00FD36BF" w:rsidRPr="00D267C3" w:rsidRDefault="00FD36BF" w:rsidP="00C2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56824F7F" w14:textId="77777777" w:rsidR="00FD36BF" w:rsidRPr="00D267C3" w:rsidRDefault="00FD36BF" w:rsidP="00C2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74EAF" w:rsidRPr="00D267C3" w14:paraId="322CAD56" w14:textId="77777777" w:rsidTr="00125433">
        <w:trPr>
          <w:gridAfter w:val="1"/>
          <w:wAfter w:w="104" w:type="pct"/>
        </w:trPr>
        <w:tc>
          <w:tcPr>
            <w:tcW w:w="1991" w:type="pct"/>
            <w:gridSpan w:val="5"/>
          </w:tcPr>
          <w:p w14:paraId="46A72043" w14:textId="77777777" w:rsidR="00374EAF" w:rsidRPr="00D267C3" w:rsidRDefault="00125433" w:rsidP="003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8" w:type="pct"/>
            <w:gridSpan w:val="3"/>
            <w:tcBorders>
              <w:bottom w:val="double" w:sz="4" w:space="0" w:color="auto"/>
            </w:tcBorders>
          </w:tcPr>
          <w:p w14:paraId="148D8DC6" w14:textId="77777777" w:rsidR="00374EAF" w:rsidRPr="00D267C3" w:rsidRDefault="00690FAA" w:rsidP="00D34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58499D5" w14:textId="77777777" w:rsidR="00374EAF" w:rsidRPr="00D267C3" w:rsidRDefault="00374EAF" w:rsidP="00374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gridSpan w:val="3"/>
            <w:tcBorders>
              <w:bottom w:val="double" w:sz="4" w:space="0" w:color="auto"/>
            </w:tcBorders>
          </w:tcPr>
          <w:p w14:paraId="1B0E3D00" w14:textId="77777777" w:rsidR="00374EAF" w:rsidRPr="00D267C3" w:rsidRDefault="007168E0" w:rsidP="00716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C46DA75" w14:textId="77777777" w:rsidR="00374EAF" w:rsidRPr="00D267C3" w:rsidRDefault="00374EAF" w:rsidP="00374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gridSpan w:val="3"/>
            <w:tcBorders>
              <w:bottom w:val="double" w:sz="4" w:space="0" w:color="auto"/>
            </w:tcBorders>
          </w:tcPr>
          <w:p w14:paraId="1537697D" w14:textId="77777777" w:rsidR="00374EAF" w:rsidRPr="00D267C3" w:rsidRDefault="00690FAA" w:rsidP="00546A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39,305</w:t>
            </w:r>
          </w:p>
        </w:tc>
        <w:tc>
          <w:tcPr>
            <w:tcW w:w="142" w:type="pct"/>
            <w:gridSpan w:val="2"/>
          </w:tcPr>
          <w:p w14:paraId="09D68F9E" w14:textId="77777777" w:rsidR="00374EAF" w:rsidRPr="00D267C3" w:rsidRDefault="00374EAF" w:rsidP="00374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tcBorders>
              <w:bottom w:val="double" w:sz="4" w:space="0" w:color="auto"/>
            </w:tcBorders>
          </w:tcPr>
          <w:p w14:paraId="07506483" w14:textId="77777777" w:rsidR="00374EAF" w:rsidRPr="00D267C3" w:rsidRDefault="00374EAF" w:rsidP="00374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267C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="007168E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5,466</w:t>
            </w:r>
          </w:p>
        </w:tc>
      </w:tr>
      <w:tr w:rsidR="00125433" w:rsidRPr="00D267C3" w14:paraId="52BCAF31" w14:textId="77777777" w:rsidTr="00125433">
        <w:tblPrEx>
          <w:tblLook w:val="04A0" w:firstRow="1" w:lastRow="0" w:firstColumn="1" w:lastColumn="0" w:noHBand="0" w:noVBand="1"/>
        </w:tblPrEx>
        <w:trPr>
          <w:gridBefore w:val="1"/>
          <w:wBefore w:w="10" w:type="pct"/>
          <w:tblHeader/>
        </w:trPr>
        <w:tc>
          <w:tcPr>
            <w:tcW w:w="806" w:type="pct"/>
            <w:shd w:val="clear" w:color="auto" w:fill="auto"/>
            <w:vAlign w:val="bottom"/>
          </w:tcPr>
          <w:p w14:paraId="77029B79" w14:textId="77777777" w:rsidR="00125433" w:rsidRPr="00D267C3" w:rsidRDefault="00125433" w:rsidP="0069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9" w:type="pct"/>
            <w:gridSpan w:val="4"/>
            <w:shd w:val="clear" w:color="auto" w:fill="auto"/>
            <w:vAlign w:val="bottom"/>
          </w:tcPr>
          <w:p w14:paraId="3A136BFD" w14:textId="77777777" w:rsidR="00125433" w:rsidRPr="00D267C3" w:rsidRDefault="00125433" w:rsidP="0069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1622ACA5" w14:textId="77777777" w:rsidR="00125433" w:rsidRPr="00D267C3" w:rsidRDefault="00125433" w:rsidP="0069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3" w:type="pct"/>
            <w:gridSpan w:val="14"/>
            <w:shd w:val="clear" w:color="auto" w:fill="auto"/>
            <w:vAlign w:val="bottom"/>
          </w:tcPr>
          <w:p w14:paraId="4B45E05A" w14:textId="77777777" w:rsidR="00125433" w:rsidRPr="00D267C3" w:rsidRDefault="00125433" w:rsidP="0069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256E7" w:rsidRPr="00D267C3" w14:paraId="2F15F115" w14:textId="77777777" w:rsidTr="00125433">
        <w:tblPrEx>
          <w:tblLook w:val="04A0" w:firstRow="1" w:lastRow="0" w:firstColumn="1" w:lastColumn="0" w:noHBand="0" w:noVBand="1"/>
        </w:tblPrEx>
        <w:trPr>
          <w:gridBefore w:val="1"/>
          <w:wBefore w:w="10" w:type="pct"/>
          <w:tblHeader/>
        </w:trPr>
        <w:tc>
          <w:tcPr>
            <w:tcW w:w="806" w:type="pct"/>
            <w:shd w:val="clear" w:color="auto" w:fill="auto"/>
            <w:vAlign w:val="bottom"/>
          </w:tcPr>
          <w:p w14:paraId="2B99C41E" w14:textId="77777777" w:rsidR="00E256E7" w:rsidRPr="00D267C3" w:rsidRDefault="00E256E7" w:rsidP="0069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9" w:type="pct"/>
            <w:gridSpan w:val="4"/>
            <w:shd w:val="clear" w:color="auto" w:fill="auto"/>
            <w:vAlign w:val="bottom"/>
          </w:tcPr>
          <w:p w14:paraId="45057A28" w14:textId="77777777" w:rsidR="00E256E7" w:rsidRPr="00D267C3" w:rsidRDefault="00E256E7" w:rsidP="0069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E2C2067" w14:textId="77777777" w:rsidR="00E256E7" w:rsidRPr="00D267C3" w:rsidRDefault="00E256E7" w:rsidP="0069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3" w:type="pct"/>
            <w:gridSpan w:val="14"/>
            <w:shd w:val="clear" w:color="auto" w:fill="auto"/>
            <w:vAlign w:val="bottom"/>
          </w:tcPr>
          <w:p w14:paraId="7DE40161" w14:textId="77777777" w:rsidR="00E256E7" w:rsidRPr="00D267C3" w:rsidRDefault="00E256E7" w:rsidP="0069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531F" w:rsidRPr="00D267C3" w14:paraId="3FCE76B9" w14:textId="77777777" w:rsidTr="00125433">
        <w:tblPrEx>
          <w:tblLook w:val="04A0" w:firstRow="1" w:lastRow="0" w:firstColumn="1" w:lastColumn="0" w:noHBand="0" w:noVBand="1"/>
        </w:tblPrEx>
        <w:trPr>
          <w:gridBefore w:val="1"/>
          <w:wBefore w:w="10" w:type="pct"/>
          <w:tblHeader/>
        </w:trPr>
        <w:tc>
          <w:tcPr>
            <w:tcW w:w="806" w:type="pct"/>
            <w:shd w:val="clear" w:color="auto" w:fill="auto"/>
            <w:vAlign w:val="bottom"/>
          </w:tcPr>
          <w:p w14:paraId="77CE7C6E" w14:textId="77777777" w:rsidR="00E256E7" w:rsidRPr="00D267C3" w:rsidRDefault="00E256E7" w:rsidP="0069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478884F1" w14:textId="77777777" w:rsidR="00E256E7" w:rsidRPr="00D267C3" w:rsidRDefault="00E256E7" w:rsidP="0069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</w:rPr>
              <w:t>3</w:t>
            </w:r>
            <w:r w:rsidR="00493A4B">
              <w:rPr>
                <w:rFonts w:ascii="Angsana New" w:hAnsi="Angsana New"/>
                <w:sz w:val="30"/>
                <w:szCs w:val="30"/>
              </w:rPr>
              <w:t>1</w:t>
            </w:r>
            <w:r w:rsidRPr="00D267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67C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B60EA7D" w14:textId="77777777" w:rsidR="00E256E7" w:rsidRPr="00D267C3" w:rsidRDefault="00E256E7" w:rsidP="0069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shd w:val="clear" w:color="auto" w:fill="auto"/>
            <w:vAlign w:val="bottom"/>
          </w:tcPr>
          <w:p w14:paraId="3010AE8E" w14:textId="77777777" w:rsidR="00E256E7" w:rsidRPr="00D267C3" w:rsidRDefault="00E256E7" w:rsidP="0069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</w:rPr>
              <w:t>3</w:t>
            </w:r>
            <w:r w:rsidR="007168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7168E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B053BB4" w14:textId="77777777" w:rsidR="00E256E7" w:rsidRPr="00D267C3" w:rsidRDefault="00E256E7" w:rsidP="0069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3"/>
            <w:shd w:val="clear" w:color="auto" w:fill="auto"/>
            <w:vAlign w:val="bottom"/>
          </w:tcPr>
          <w:p w14:paraId="62D0321E" w14:textId="77777777" w:rsidR="00E256E7" w:rsidRPr="00D267C3" w:rsidRDefault="00E256E7" w:rsidP="003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</w:rPr>
              <w:t>3</w:t>
            </w:r>
            <w:r w:rsidR="00493A4B">
              <w:rPr>
                <w:rFonts w:ascii="Angsana New" w:hAnsi="Angsana New"/>
                <w:sz w:val="30"/>
                <w:szCs w:val="30"/>
              </w:rPr>
              <w:t>1</w:t>
            </w:r>
            <w:r w:rsidRPr="00D267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67C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81F9EE9" w14:textId="77777777" w:rsidR="00E256E7" w:rsidRPr="00D267C3" w:rsidRDefault="00E256E7" w:rsidP="0069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bottom"/>
          </w:tcPr>
          <w:p w14:paraId="20202DB5" w14:textId="77777777" w:rsidR="00E256E7" w:rsidRPr="00D267C3" w:rsidRDefault="00E256E7" w:rsidP="0069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0D864329" w14:textId="77777777" w:rsidR="00E256E7" w:rsidRPr="00D267C3" w:rsidRDefault="00E256E7" w:rsidP="0069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gridSpan w:val="2"/>
            <w:shd w:val="clear" w:color="auto" w:fill="auto"/>
            <w:vAlign w:val="bottom"/>
          </w:tcPr>
          <w:p w14:paraId="72CB3D87" w14:textId="77777777" w:rsidR="00E256E7" w:rsidRPr="00D267C3" w:rsidRDefault="00E256E7" w:rsidP="0069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" w:type="pct"/>
            <w:gridSpan w:val="2"/>
            <w:shd w:val="clear" w:color="auto" w:fill="auto"/>
            <w:vAlign w:val="bottom"/>
          </w:tcPr>
          <w:p w14:paraId="7A0468BD" w14:textId="77777777" w:rsidR="00E256E7" w:rsidRPr="00D267C3" w:rsidRDefault="00E256E7" w:rsidP="0069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  <w:vAlign w:val="bottom"/>
          </w:tcPr>
          <w:p w14:paraId="16330EE0" w14:textId="77777777" w:rsidR="00E256E7" w:rsidRPr="00D267C3" w:rsidRDefault="00362D43" w:rsidP="0069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</w:rPr>
              <w:t>3</w:t>
            </w:r>
            <w:r w:rsidR="007168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7168E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B3531F" w:rsidRPr="00D267C3" w14:paraId="1C45B761" w14:textId="77777777" w:rsidTr="00125433">
        <w:tblPrEx>
          <w:tblLook w:val="04A0" w:firstRow="1" w:lastRow="0" w:firstColumn="1" w:lastColumn="0" w:noHBand="0" w:noVBand="1"/>
        </w:tblPrEx>
        <w:trPr>
          <w:gridBefore w:val="1"/>
          <w:wBefore w:w="10" w:type="pct"/>
          <w:tblHeader/>
        </w:trPr>
        <w:tc>
          <w:tcPr>
            <w:tcW w:w="806" w:type="pct"/>
            <w:shd w:val="clear" w:color="auto" w:fill="auto"/>
            <w:vAlign w:val="bottom"/>
          </w:tcPr>
          <w:p w14:paraId="6EAD7EC1" w14:textId="77777777" w:rsidR="00E256E7" w:rsidRPr="00D267C3" w:rsidRDefault="00E256E7" w:rsidP="0069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618" w:type="pct"/>
            <w:shd w:val="clear" w:color="auto" w:fill="auto"/>
            <w:vAlign w:val="bottom"/>
          </w:tcPr>
          <w:p w14:paraId="10E4B35E" w14:textId="77777777" w:rsidR="00E256E7" w:rsidRPr="00D267C3" w:rsidRDefault="00493A4B" w:rsidP="0069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256E7" w:rsidRPr="00D267C3">
              <w:rPr>
                <w:rFonts w:ascii="Angsana New" w:hAnsi="Angsana New"/>
                <w:sz w:val="30"/>
                <w:szCs w:val="30"/>
              </w:rPr>
              <w:t>56</w:t>
            </w:r>
            <w:r w:rsidR="007168E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0C1DD5D" w14:textId="77777777" w:rsidR="00E256E7" w:rsidRPr="00D267C3" w:rsidRDefault="00E256E7" w:rsidP="0069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shd w:val="clear" w:color="auto" w:fill="auto"/>
            <w:vAlign w:val="bottom"/>
          </w:tcPr>
          <w:p w14:paraId="185605D0" w14:textId="77777777" w:rsidR="00E256E7" w:rsidRPr="00D267C3" w:rsidRDefault="00E256E7" w:rsidP="0069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93A4B">
              <w:rPr>
                <w:rFonts w:ascii="Angsana New" w:hAnsi="Angsana New"/>
                <w:sz w:val="30"/>
                <w:szCs w:val="30"/>
              </w:rPr>
              <w:t>2</w:t>
            </w:r>
            <w:r w:rsidRPr="00D267C3">
              <w:rPr>
                <w:rFonts w:ascii="Angsana New" w:hAnsi="Angsana New"/>
                <w:sz w:val="30"/>
                <w:szCs w:val="30"/>
              </w:rPr>
              <w:t>5</w:t>
            </w:r>
            <w:r w:rsidR="007168E0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729CBEA" w14:textId="77777777" w:rsidR="00E256E7" w:rsidRPr="00D267C3" w:rsidRDefault="00E256E7" w:rsidP="0069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3"/>
            <w:shd w:val="clear" w:color="auto" w:fill="auto"/>
            <w:vAlign w:val="bottom"/>
          </w:tcPr>
          <w:p w14:paraId="59809132" w14:textId="77777777" w:rsidR="00E256E7" w:rsidRPr="00D267C3" w:rsidRDefault="00493A4B" w:rsidP="003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256E7" w:rsidRPr="00D267C3">
              <w:rPr>
                <w:rFonts w:ascii="Angsana New" w:hAnsi="Angsana New"/>
                <w:sz w:val="30"/>
                <w:szCs w:val="30"/>
              </w:rPr>
              <w:t>56</w:t>
            </w:r>
            <w:r w:rsidR="007168E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44F060E" w14:textId="77777777" w:rsidR="00E256E7" w:rsidRPr="00D267C3" w:rsidRDefault="00E256E7" w:rsidP="0069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bottom"/>
          </w:tcPr>
          <w:p w14:paraId="56A80739" w14:textId="77777777" w:rsidR="00E256E7" w:rsidRPr="00D267C3" w:rsidRDefault="00E256E7" w:rsidP="0069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72A0222" w14:textId="77777777" w:rsidR="00E256E7" w:rsidRPr="00D267C3" w:rsidRDefault="00E256E7" w:rsidP="0069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gridSpan w:val="2"/>
            <w:shd w:val="clear" w:color="auto" w:fill="auto"/>
            <w:vAlign w:val="bottom"/>
          </w:tcPr>
          <w:p w14:paraId="71A07F75" w14:textId="77777777" w:rsidR="00E256E7" w:rsidRPr="00D267C3" w:rsidRDefault="00E256E7" w:rsidP="0069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72" w:type="pct"/>
            <w:gridSpan w:val="2"/>
            <w:shd w:val="clear" w:color="auto" w:fill="auto"/>
            <w:vAlign w:val="bottom"/>
          </w:tcPr>
          <w:p w14:paraId="354692AE" w14:textId="77777777" w:rsidR="00E256E7" w:rsidRPr="00D267C3" w:rsidRDefault="00E256E7" w:rsidP="0069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  <w:vAlign w:val="bottom"/>
          </w:tcPr>
          <w:p w14:paraId="6F75FBB1" w14:textId="77777777" w:rsidR="00E256E7" w:rsidRPr="00D267C3" w:rsidRDefault="00E256E7" w:rsidP="0069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93A4B">
              <w:rPr>
                <w:rFonts w:ascii="Angsana New" w:hAnsi="Angsana New"/>
                <w:sz w:val="30"/>
                <w:szCs w:val="30"/>
              </w:rPr>
              <w:t>2</w:t>
            </w:r>
            <w:r w:rsidRPr="00D267C3">
              <w:rPr>
                <w:rFonts w:ascii="Angsana New" w:hAnsi="Angsana New"/>
                <w:sz w:val="30"/>
                <w:szCs w:val="30"/>
              </w:rPr>
              <w:t>56</w:t>
            </w:r>
            <w:r w:rsidR="007168E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256E7" w:rsidRPr="00D267C3" w14:paraId="6BDA4217" w14:textId="77777777" w:rsidTr="00125433">
        <w:tblPrEx>
          <w:tblLook w:val="04A0" w:firstRow="1" w:lastRow="0" w:firstColumn="1" w:lastColumn="0" w:noHBand="0" w:noVBand="1"/>
        </w:tblPrEx>
        <w:trPr>
          <w:gridBefore w:val="1"/>
          <w:wBefore w:w="10" w:type="pct"/>
          <w:tblHeader/>
        </w:trPr>
        <w:tc>
          <w:tcPr>
            <w:tcW w:w="806" w:type="pct"/>
            <w:shd w:val="clear" w:color="auto" w:fill="auto"/>
          </w:tcPr>
          <w:p w14:paraId="3998C44D" w14:textId="77777777" w:rsidR="00E256E7" w:rsidRPr="00D267C3" w:rsidRDefault="00E256E7" w:rsidP="0069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pct"/>
            <w:gridSpan w:val="4"/>
            <w:shd w:val="clear" w:color="auto" w:fill="auto"/>
          </w:tcPr>
          <w:p w14:paraId="34AFA36D" w14:textId="77777777" w:rsidR="00E256E7" w:rsidRPr="00D267C3" w:rsidRDefault="00E256E7" w:rsidP="0069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67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3" w:type="pct"/>
            <w:shd w:val="clear" w:color="auto" w:fill="auto"/>
          </w:tcPr>
          <w:p w14:paraId="511D6430" w14:textId="77777777" w:rsidR="00E256E7" w:rsidRPr="00D267C3" w:rsidRDefault="00E256E7" w:rsidP="0069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3" w:type="pct"/>
            <w:gridSpan w:val="14"/>
            <w:shd w:val="clear" w:color="auto" w:fill="auto"/>
          </w:tcPr>
          <w:p w14:paraId="6F996C3D" w14:textId="77777777" w:rsidR="00E256E7" w:rsidRPr="00D267C3" w:rsidRDefault="00E256E7" w:rsidP="0069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67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267C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267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3531F" w:rsidRPr="00D267C3" w14:paraId="337A7553" w14:textId="77777777" w:rsidTr="00125433">
        <w:tblPrEx>
          <w:tblLook w:val="04A0" w:firstRow="1" w:lastRow="0" w:firstColumn="1" w:lastColumn="0" w:noHBand="0" w:noVBand="1"/>
        </w:tblPrEx>
        <w:trPr>
          <w:gridBefore w:val="1"/>
          <w:wBefore w:w="10" w:type="pct"/>
        </w:trPr>
        <w:tc>
          <w:tcPr>
            <w:tcW w:w="806" w:type="pct"/>
            <w:shd w:val="clear" w:color="auto" w:fill="auto"/>
          </w:tcPr>
          <w:p w14:paraId="2F2655C8" w14:textId="77777777" w:rsidR="00E256E7" w:rsidRPr="00D267C3" w:rsidRDefault="00E256E7" w:rsidP="0069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618" w:type="pct"/>
            <w:shd w:val="clear" w:color="auto" w:fill="auto"/>
          </w:tcPr>
          <w:p w14:paraId="6CB5A302" w14:textId="77777777" w:rsidR="00E256E7" w:rsidRPr="00D267C3" w:rsidRDefault="007168E0" w:rsidP="0069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5.30</w:t>
            </w:r>
          </w:p>
        </w:tc>
        <w:tc>
          <w:tcPr>
            <w:tcW w:w="143" w:type="pct"/>
            <w:shd w:val="clear" w:color="auto" w:fill="auto"/>
          </w:tcPr>
          <w:p w14:paraId="0F3B7D43" w14:textId="77777777" w:rsidR="00E256E7" w:rsidRPr="00D267C3" w:rsidRDefault="00E256E7" w:rsidP="0069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shd w:val="clear" w:color="auto" w:fill="auto"/>
          </w:tcPr>
          <w:p w14:paraId="78413ECA" w14:textId="77777777" w:rsidR="00E256E7" w:rsidRPr="00D267C3" w:rsidRDefault="00722A80" w:rsidP="0069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5.30</w:t>
            </w:r>
          </w:p>
        </w:tc>
        <w:tc>
          <w:tcPr>
            <w:tcW w:w="143" w:type="pct"/>
            <w:shd w:val="clear" w:color="auto" w:fill="auto"/>
          </w:tcPr>
          <w:p w14:paraId="7A12C836" w14:textId="77777777" w:rsidR="00E256E7" w:rsidRPr="00D267C3" w:rsidRDefault="00E256E7" w:rsidP="0069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D97B122" w14:textId="77777777" w:rsidR="00E256E7" w:rsidRPr="00125433" w:rsidRDefault="007168E0" w:rsidP="00716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433">
              <w:rPr>
                <w:rFonts w:ascii="Angsana New" w:hAnsi="Angsana New"/>
                <w:b/>
                <w:bCs/>
                <w:sz w:val="30"/>
                <w:szCs w:val="30"/>
              </w:rPr>
              <w:t>40,000</w:t>
            </w:r>
          </w:p>
        </w:tc>
        <w:tc>
          <w:tcPr>
            <w:tcW w:w="143" w:type="pct"/>
            <w:shd w:val="clear" w:color="auto" w:fill="auto"/>
          </w:tcPr>
          <w:p w14:paraId="7F734661" w14:textId="77777777" w:rsidR="00E256E7" w:rsidRPr="00125433" w:rsidRDefault="00E256E7" w:rsidP="0069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5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4600010" w14:textId="77777777" w:rsidR="00E256E7" w:rsidRPr="00125433" w:rsidRDefault="00445FAE" w:rsidP="0012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4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1EF0CFF" w14:textId="77777777" w:rsidR="00E256E7" w:rsidRPr="00125433" w:rsidRDefault="00E256E7" w:rsidP="0069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AD292C3" w14:textId="77777777" w:rsidR="00E256E7" w:rsidRPr="00125433" w:rsidRDefault="00445FAE" w:rsidP="00D3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4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72" w:type="pct"/>
            <w:gridSpan w:val="2"/>
            <w:shd w:val="clear" w:color="auto" w:fill="auto"/>
          </w:tcPr>
          <w:p w14:paraId="7B55340E" w14:textId="77777777" w:rsidR="00E256E7" w:rsidRPr="00125433" w:rsidRDefault="00E256E7" w:rsidP="0069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EBAE89D" w14:textId="77777777" w:rsidR="00E256E7" w:rsidRPr="00125433" w:rsidRDefault="00445FAE" w:rsidP="00546A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4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40</w:t>
            </w:r>
            <w:r w:rsidRPr="00125433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</w:tr>
    </w:tbl>
    <w:p w14:paraId="7BF3C405" w14:textId="77777777" w:rsidR="00E256E7" w:rsidRPr="00D267C3" w:rsidRDefault="00E256E7" w:rsidP="00B233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1" w:type="dxa"/>
        <w:tblInd w:w="468" w:type="dxa"/>
        <w:tblLook w:val="04A0" w:firstRow="1" w:lastRow="0" w:firstColumn="1" w:lastColumn="0" w:noHBand="0" w:noVBand="1"/>
      </w:tblPr>
      <w:tblGrid>
        <w:gridCol w:w="1530"/>
        <w:gridCol w:w="1170"/>
        <w:gridCol w:w="270"/>
        <w:gridCol w:w="1170"/>
        <w:gridCol w:w="270"/>
        <w:gridCol w:w="1170"/>
        <w:gridCol w:w="270"/>
        <w:gridCol w:w="900"/>
        <w:gridCol w:w="270"/>
        <w:gridCol w:w="990"/>
        <w:gridCol w:w="270"/>
        <w:gridCol w:w="1171"/>
      </w:tblGrid>
      <w:tr w:rsidR="00AE6BDE" w:rsidRPr="00D267C3" w14:paraId="53EB6C0E" w14:textId="77777777" w:rsidTr="00B3531F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51B3EFF9" w14:textId="77777777" w:rsidR="00AE6BDE" w:rsidRPr="00D267C3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7F09FC8B" w14:textId="77777777" w:rsidR="00AE6BDE" w:rsidRPr="00D267C3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2A5F93" w14:textId="77777777" w:rsidR="00AE6BDE" w:rsidRPr="00D267C3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1" w:type="dxa"/>
            <w:gridSpan w:val="7"/>
            <w:shd w:val="clear" w:color="auto" w:fill="auto"/>
            <w:vAlign w:val="bottom"/>
          </w:tcPr>
          <w:p w14:paraId="1DA166A4" w14:textId="77777777" w:rsidR="00AE6BDE" w:rsidRPr="00D267C3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D26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D267C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 </w:t>
            </w: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D26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E6BDE" w:rsidRPr="00D267C3" w14:paraId="2BE95DAB" w14:textId="77777777" w:rsidTr="00B3531F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099D440F" w14:textId="77777777" w:rsidR="00AE6BDE" w:rsidRPr="00D267C3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48A74C" w14:textId="77777777" w:rsidR="00AE6BDE" w:rsidRPr="00D267C3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D267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67C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470320" w14:textId="77777777" w:rsidR="00AE6BDE" w:rsidRPr="00D267C3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4FA77C" w14:textId="77777777" w:rsidR="00AE6BDE" w:rsidRPr="00D267C3" w:rsidRDefault="007168E0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68E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168E0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D9171E" w14:textId="77777777" w:rsidR="00AE6BDE" w:rsidRPr="00D267C3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588FEB" w14:textId="77777777" w:rsidR="00AE6BDE" w:rsidRPr="00D267C3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D267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67C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962927" w14:textId="77777777" w:rsidR="00AE6BDE" w:rsidRPr="00D267C3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B57D88" w14:textId="77777777" w:rsidR="00AE6BDE" w:rsidRPr="00D267C3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9DA55F" w14:textId="77777777" w:rsidR="00AE6BDE" w:rsidRPr="00D267C3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DDF49F" w14:textId="77777777" w:rsidR="00AE6BDE" w:rsidRPr="00D267C3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FE39B3" w14:textId="77777777" w:rsidR="00AE6BDE" w:rsidRPr="00D267C3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DF85BE0" w14:textId="77777777" w:rsidR="00AE6BDE" w:rsidRPr="00D267C3" w:rsidRDefault="007168E0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68E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168E0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AE6BDE" w:rsidRPr="00D267C3" w14:paraId="0885FC33" w14:textId="77777777" w:rsidTr="00B3531F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32BB32ED" w14:textId="77777777" w:rsidR="00AE6BDE" w:rsidRPr="00D267C3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9D84B7" w14:textId="77777777" w:rsidR="00AE6BDE" w:rsidRPr="00D267C3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D267C3">
              <w:rPr>
                <w:rFonts w:ascii="Angsana New" w:hAnsi="Angsana New"/>
                <w:sz w:val="30"/>
                <w:szCs w:val="30"/>
              </w:rPr>
              <w:t>56</w:t>
            </w:r>
            <w:r w:rsidR="007168E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F9396B" w14:textId="77777777" w:rsidR="00AE6BDE" w:rsidRPr="00D267C3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1CAF04" w14:textId="77777777" w:rsidR="00AE6BDE" w:rsidRPr="00D267C3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D267C3">
              <w:rPr>
                <w:rFonts w:ascii="Angsana New" w:hAnsi="Angsana New"/>
                <w:sz w:val="30"/>
                <w:szCs w:val="30"/>
              </w:rPr>
              <w:t>56</w:t>
            </w:r>
            <w:r w:rsidR="007168E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72EAB8" w14:textId="77777777" w:rsidR="00AE6BDE" w:rsidRPr="00D267C3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A36C82" w14:textId="77777777" w:rsidR="00AE6BDE" w:rsidRPr="00D267C3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D267C3">
              <w:rPr>
                <w:rFonts w:ascii="Angsana New" w:hAnsi="Angsana New"/>
                <w:sz w:val="30"/>
                <w:szCs w:val="30"/>
              </w:rPr>
              <w:t>56</w:t>
            </w:r>
            <w:r w:rsidR="007168E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86A500" w14:textId="77777777" w:rsidR="00AE6BDE" w:rsidRPr="00D267C3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74A872" w14:textId="77777777" w:rsidR="00AE6BDE" w:rsidRPr="00D267C3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6F0724" w14:textId="77777777" w:rsidR="00AE6BDE" w:rsidRPr="00D267C3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71AEF2" w14:textId="77777777" w:rsidR="00AE6BDE" w:rsidRPr="00D267C3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513C9A" w14:textId="77777777" w:rsidR="00AE6BDE" w:rsidRPr="00D267C3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C8EACBE" w14:textId="77777777" w:rsidR="00AE6BDE" w:rsidRPr="00D267C3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D267C3">
              <w:rPr>
                <w:rFonts w:ascii="Angsana New" w:hAnsi="Angsana New"/>
                <w:sz w:val="30"/>
                <w:szCs w:val="30"/>
              </w:rPr>
              <w:t>56</w:t>
            </w:r>
            <w:r w:rsidR="007168E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E6BDE" w:rsidRPr="00D267C3" w14:paraId="5608E1FF" w14:textId="77777777" w:rsidTr="00B3531F">
        <w:trPr>
          <w:tblHeader/>
        </w:trPr>
        <w:tc>
          <w:tcPr>
            <w:tcW w:w="1530" w:type="dxa"/>
            <w:shd w:val="clear" w:color="auto" w:fill="auto"/>
          </w:tcPr>
          <w:p w14:paraId="1728D7B8" w14:textId="77777777" w:rsidR="00AE6BDE" w:rsidRPr="00D267C3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4E8613F" w14:textId="77777777" w:rsidR="00AE6BDE" w:rsidRPr="00D267C3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67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31E77897" w14:textId="77777777" w:rsidR="00AE6BDE" w:rsidRPr="00D267C3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1" w:type="dxa"/>
            <w:gridSpan w:val="7"/>
            <w:shd w:val="clear" w:color="auto" w:fill="auto"/>
          </w:tcPr>
          <w:p w14:paraId="180A165E" w14:textId="77777777" w:rsidR="00AE6BDE" w:rsidRPr="00D267C3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67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267C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267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E6BDE" w:rsidRPr="00D267C3" w14:paraId="3DA714AD" w14:textId="77777777" w:rsidTr="008D19D0">
        <w:tc>
          <w:tcPr>
            <w:tcW w:w="1530" w:type="dxa"/>
            <w:shd w:val="clear" w:color="auto" w:fill="auto"/>
          </w:tcPr>
          <w:p w14:paraId="2DD2E947" w14:textId="77777777" w:rsidR="00AE6BDE" w:rsidRPr="00D267C3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shd w:val="clear" w:color="auto" w:fill="auto"/>
          </w:tcPr>
          <w:p w14:paraId="0F4C0304" w14:textId="77777777" w:rsidR="00AE6BDE" w:rsidRPr="00D267C3" w:rsidRDefault="00006A49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1C6919" w14:textId="77777777" w:rsidR="00AE6BDE" w:rsidRPr="00D267C3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F8CA36" w14:textId="77777777" w:rsidR="00AE6BDE" w:rsidRPr="00D267C3" w:rsidRDefault="00722A80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5.00</w:t>
            </w:r>
          </w:p>
        </w:tc>
        <w:tc>
          <w:tcPr>
            <w:tcW w:w="270" w:type="dxa"/>
            <w:shd w:val="clear" w:color="auto" w:fill="auto"/>
          </w:tcPr>
          <w:p w14:paraId="51724345" w14:textId="77777777" w:rsidR="00AE6BDE" w:rsidRPr="00D267C3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78B9D1D" w14:textId="77777777" w:rsidR="00AE6BDE" w:rsidRPr="00125433" w:rsidRDefault="00AE6BDE" w:rsidP="00D3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2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43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171C5B" w14:textId="77777777" w:rsidR="00AE6BDE" w:rsidRPr="00125433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3BA79917" w14:textId="77777777" w:rsidR="00AE6BDE" w:rsidRPr="00125433" w:rsidRDefault="00445FA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433">
              <w:rPr>
                <w:rFonts w:ascii="Angsana New" w:hAnsi="Angsana New"/>
                <w:b/>
                <w:bCs/>
                <w:sz w:val="30"/>
                <w:szCs w:val="30"/>
              </w:rPr>
              <w:t>100,000</w:t>
            </w:r>
          </w:p>
        </w:tc>
        <w:tc>
          <w:tcPr>
            <w:tcW w:w="270" w:type="dxa"/>
            <w:shd w:val="clear" w:color="auto" w:fill="auto"/>
          </w:tcPr>
          <w:p w14:paraId="27A8CC84" w14:textId="77777777" w:rsidR="00AE6BDE" w:rsidRPr="00125433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1BAB088" w14:textId="77777777" w:rsidR="00AE6BDE" w:rsidRPr="00125433" w:rsidRDefault="00006A49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22A80" w:rsidRPr="00125433">
              <w:rPr>
                <w:rFonts w:ascii="Angsana New" w:hAnsi="Angsana New"/>
                <w:b/>
                <w:bCs/>
                <w:sz w:val="30"/>
                <w:szCs w:val="30"/>
              </w:rPr>
              <w:t>30,000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2131D4F" w14:textId="77777777" w:rsidR="00AE6BDE" w:rsidRPr="00125433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</w:tcPr>
          <w:p w14:paraId="7258399C" w14:textId="77777777" w:rsidR="00AE6BDE" w:rsidRPr="00125433" w:rsidRDefault="00722A80" w:rsidP="00AE6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433">
              <w:rPr>
                <w:rFonts w:ascii="Angsana New" w:hAnsi="Angsana New"/>
                <w:b/>
                <w:bCs/>
                <w:sz w:val="30"/>
                <w:szCs w:val="30"/>
              </w:rPr>
              <w:t>70,000</w:t>
            </w:r>
          </w:p>
        </w:tc>
      </w:tr>
    </w:tbl>
    <w:p w14:paraId="4DD10631" w14:textId="77777777" w:rsidR="00AE7CB0" w:rsidRPr="00D267C3" w:rsidRDefault="00AE7CB0" w:rsidP="007244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6E75B5E" w14:textId="77777777" w:rsidR="00B23029" w:rsidRPr="002E4AD2" w:rsidRDefault="00B23029" w:rsidP="002E4AD2">
      <w:pPr>
        <w:pStyle w:val="BodyText2"/>
        <w:numPr>
          <w:ilvl w:val="0"/>
          <w:numId w:val="19"/>
        </w:numPr>
        <w:ind w:left="540" w:hanging="540"/>
        <w:rPr>
          <w:b/>
          <w:bCs/>
          <w:cs/>
          <w:lang w:val="en-US"/>
        </w:rPr>
      </w:pPr>
      <w:r w:rsidRPr="00D267C3">
        <w:rPr>
          <w:b/>
          <w:bCs/>
          <w:cs/>
          <w:lang w:val="en-US"/>
        </w:rPr>
        <w:lastRenderedPageBreak/>
        <w:t>ลูกหนี้การค้า</w:t>
      </w:r>
      <w:r w:rsidR="00FA0E43" w:rsidRPr="00D267C3">
        <w:rPr>
          <w:rFonts w:hint="cs"/>
          <w:b/>
          <w:bCs/>
          <w:cs/>
          <w:lang w:val="en-US"/>
        </w:rPr>
        <w:t>และลูกหนี้</w:t>
      </w:r>
      <w:r w:rsidR="005A140A" w:rsidRPr="00D267C3">
        <w:rPr>
          <w:rFonts w:hint="cs"/>
          <w:b/>
          <w:bCs/>
          <w:cs/>
          <w:lang w:val="en-US"/>
        </w:rPr>
        <w:t>หมุนเวียน</w:t>
      </w:r>
      <w:r w:rsidR="00FA0E43" w:rsidRPr="00D267C3">
        <w:rPr>
          <w:rFonts w:hint="cs"/>
          <w:b/>
          <w:bCs/>
          <w:cs/>
          <w:lang w:val="en-US"/>
        </w:rPr>
        <w:t>อื่น</w:t>
      </w:r>
    </w:p>
    <w:p w14:paraId="54A90F9F" w14:textId="77777777" w:rsidR="00B23029" w:rsidRPr="00D267C3" w:rsidRDefault="00B23029" w:rsidP="00B2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5"/>
        <w:gridCol w:w="994"/>
        <w:gridCol w:w="271"/>
        <w:gridCol w:w="1133"/>
        <w:gridCol w:w="275"/>
        <w:gridCol w:w="1133"/>
        <w:gridCol w:w="275"/>
        <w:gridCol w:w="1133"/>
        <w:gridCol w:w="236"/>
        <w:gridCol w:w="1035"/>
      </w:tblGrid>
      <w:tr w:rsidR="00F02E30" w:rsidRPr="00D267C3" w14:paraId="1435F776" w14:textId="77777777" w:rsidTr="00D917CC">
        <w:trPr>
          <w:tblHeader/>
        </w:trPr>
        <w:tc>
          <w:tcPr>
            <w:tcW w:w="1536" w:type="pct"/>
          </w:tcPr>
          <w:p w14:paraId="74C924DE" w14:textId="77777777" w:rsidR="00F02E30" w:rsidRPr="00D267C3" w:rsidRDefault="00F02E30" w:rsidP="00F0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63985E3E" w14:textId="77777777" w:rsidR="00F02E30" w:rsidRPr="00D267C3" w:rsidRDefault="00F02E30" w:rsidP="00F0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7646BA1" w14:textId="77777777" w:rsidR="00F02E30" w:rsidRPr="00D267C3" w:rsidRDefault="00F02E30" w:rsidP="00F0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7" w:type="pct"/>
            <w:gridSpan w:val="3"/>
          </w:tcPr>
          <w:p w14:paraId="1281EA0A" w14:textId="77777777" w:rsidR="00F02E30" w:rsidRPr="00D267C3" w:rsidRDefault="00F02E30" w:rsidP="00F02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CFC405A" w14:textId="77777777" w:rsidR="00F02E30" w:rsidRPr="00D267C3" w:rsidRDefault="00F02E30" w:rsidP="00F02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pct"/>
            <w:gridSpan w:val="3"/>
          </w:tcPr>
          <w:p w14:paraId="143D7173" w14:textId="77777777" w:rsidR="00F02E30" w:rsidRPr="00D267C3" w:rsidRDefault="00F02E30" w:rsidP="00F02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267C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F02E30" w:rsidRPr="00D267C3" w14:paraId="5BC73A67" w14:textId="77777777" w:rsidTr="006F3A51">
        <w:trPr>
          <w:tblHeader/>
        </w:trPr>
        <w:tc>
          <w:tcPr>
            <w:tcW w:w="1536" w:type="pct"/>
          </w:tcPr>
          <w:p w14:paraId="7563238F" w14:textId="77777777" w:rsidR="00F02E30" w:rsidRPr="00D267C3" w:rsidRDefault="00F02E30" w:rsidP="00F0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vAlign w:val="bottom"/>
          </w:tcPr>
          <w:p w14:paraId="77581FE7" w14:textId="77777777" w:rsidR="00F02E30" w:rsidRPr="00D267C3" w:rsidRDefault="00F02E30" w:rsidP="00F0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ACCE3F9" w14:textId="77777777" w:rsidR="00F02E30" w:rsidRPr="00D267C3" w:rsidRDefault="00F02E30" w:rsidP="00F0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</w:tcPr>
          <w:p w14:paraId="71526F17" w14:textId="77777777" w:rsidR="00F02E30" w:rsidRPr="00D267C3" w:rsidRDefault="007168E0" w:rsidP="00F02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168E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168E0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027CC8EF" w14:textId="77777777" w:rsidR="00F02E30" w:rsidRPr="00D267C3" w:rsidRDefault="00F02E30" w:rsidP="00F02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08352ACE" w14:textId="77777777" w:rsidR="00F02E30" w:rsidRPr="00D267C3" w:rsidRDefault="00F02E30" w:rsidP="00F02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</w:rPr>
              <w:t>3</w:t>
            </w:r>
            <w:r w:rsidR="00493A4B">
              <w:rPr>
                <w:rFonts w:ascii="Angsana New" w:hAnsi="Angsana New"/>
                <w:sz w:val="30"/>
                <w:szCs w:val="30"/>
              </w:rPr>
              <w:t>1</w:t>
            </w:r>
            <w:r w:rsidRPr="00D267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67C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7AB7DA3B" w14:textId="77777777" w:rsidR="00F02E30" w:rsidRPr="00D267C3" w:rsidRDefault="00F02E30" w:rsidP="00F02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7A3BFF82" w14:textId="77777777" w:rsidR="00F02E30" w:rsidRPr="00D267C3" w:rsidRDefault="007168E0" w:rsidP="00F02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168E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168E0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" w:type="pct"/>
          </w:tcPr>
          <w:p w14:paraId="6AC6197B" w14:textId="77777777" w:rsidR="00F02E30" w:rsidRPr="00D267C3" w:rsidRDefault="00F02E30" w:rsidP="00F02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3" w:type="pct"/>
          </w:tcPr>
          <w:p w14:paraId="4CCC7C3E" w14:textId="77777777" w:rsidR="00F02E30" w:rsidRPr="00D267C3" w:rsidRDefault="00F02E30" w:rsidP="00F02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</w:rPr>
              <w:t>3</w:t>
            </w:r>
            <w:r w:rsidR="00493A4B">
              <w:rPr>
                <w:rFonts w:ascii="Angsana New" w:hAnsi="Angsana New"/>
                <w:sz w:val="30"/>
                <w:szCs w:val="30"/>
              </w:rPr>
              <w:t>1</w:t>
            </w:r>
            <w:r w:rsidRPr="00D267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67C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F02E30" w:rsidRPr="00D267C3" w14:paraId="6A1ACFAC" w14:textId="77777777" w:rsidTr="006F3A51">
        <w:trPr>
          <w:tblHeader/>
        </w:trPr>
        <w:tc>
          <w:tcPr>
            <w:tcW w:w="1536" w:type="pct"/>
          </w:tcPr>
          <w:p w14:paraId="05186022" w14:textId="77777777" w:rsidR="00F02E30" w:rsidRPr="00D267C3" w:rsidRDefault="00F02E30" w:rsidP="00F0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vAlign w:val="bottom"/>
          </w:tcPr>
          <w:p w14:paraId="132C9C3F" w14:textId="77777777" w:rsidR="00F02E30" w:rsidRPr="00D267C3" w:rsidRDefault="00F02E30" w:rsidP="00F0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5" w:type="pct"/>
          </w:tcPr>
          <w:p w14:paraId="3172D097" w14:textId="77777777" w:rsidR="00F02E30" w:rsidRPr="00D267C3" w:rsidRDefault="00F02E30" w:rsidP="00F0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</w:tcPr>
          <w:p w14:paraId="1CB8F112" w14:textId="77777777" w:rsidR="00F02E30" w:rsidRPr="00D267C3" w:rsidRDefault="00493A4B" w:rsidP="00F02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F02E30" w:rsidRPr="00D267C3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 w:rsidR="007168E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7E050C90" w14:textId="77777777" w:rsidR="00F02E30" w:rsidRPr="00D267C3" w:rsidRDefault="00F02E30" w:rsidP="00F02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22BFE607" w14:textId="77777777" w:rsidR="00F02E30" w:rsidRPr="00D267C3" w:rsidRDefault="00493A4B" w:rsidP="00F02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hint="cs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F02E30" w:rsidRPr="00D267C3">
              <w:rPr>
                <w:rFonts w:ascii="Angsana New" w:hAnsi="Angsana New"/>
                <w:sz w:val="30"/>
                <w:szCs w:val="30"/>
              </w:rPr>
              <w:t>56</w:t>
            </w:r>
            <w:r w:rsidR="007168E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36E85BCE" w14:textId="77777777" w:rsidR="00F02E30" w:rsidRPr="00D267C3" w:rsidRDefault="00F02E30" w:rsidP="00F02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0B16CFB2" w14:textId="77777777" w:rsidR="00F02E30" w:rsidRPr="00D267C3" w:rsidRDefault="00493A4B" w:rsidP="00F02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F02E30" w:rsidRPr="00D267C3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 w:rsidR="007168E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" w:type="pct"/>
          </w:tcPr>
          <w:p w14:paraId="052A9BAF" w14:textId="77777777" w:rsidR="00F02E30" w:rsidRPr="00D267C3" w:rsidRDefault="00F02E30" w:rsidP="00F02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3" w:type="pct"/>
          </w:tcPr>
          <w:p w14:paraId="4EA34F02" w14:textId="77777777" w:rsidR="00F02E30" w:rsidRPr="00D267C3" w:rsidRDefault="00493A4B" w:rsidP="00F02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F02E30" w:rsidRPr="00D267C3">
              <w:rPr>
                <w:rFonts w:ascii="Angsana New" w:hAnsi="Angsana New"/>
                <w:sz w:val="30"/>
                <w:szCs w:val="30"/>
              </w:rPr>
              <w:t>56</w:t>
            </w:r>
            <w:r w:rsidR="007168E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02E30" w:rsidRPr="00D267C3" w14:paraId="2CD15C98" w14:textId="77777777" w:rsidTr="00F02E30">
        <w:trPr>
          <w:tblHeader/>
        </w:trPr>
        <w:tc>
          <w:tcPr>
            <w:tcW w:w="1536" w:type="pct"/>
          </w:tcPr>
          <w:p w14:paraId="219DF26C" w14:textId="77777777" w:rsidR="00F02E30" w:rsidRPr="00D267C3" w:rsidRDefault="00F02E30" w:rsidP="00F02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4369D327" w14:textId="77777777" w:rsidR="00F02E30" w:rsidRPr="00D267C3" w:rsidRDefault="00F02E30" w:rsidP="00F02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DD668AB" w14:textId="77777777" w:rsidR="00F02E30" w:rsidRPr="00D267C3" w:rsidRDefault="00F02E30" w:rsidP="00F02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8" w:type="pct"/>
            <w:gridSpan w:val="7"/>
          </w:tcPr>
          <w:p w14:paraId="357A385F" w14:textId="77777777" w:rsidR="00F02E30" w:rsidRPr="00D267C3" w:rsidRDefault="00F02E30" w:rsidP="00F02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2E30" w:rsidRPr="00D267C3" w14:paraId="0EEA7B37" w14:textId="77777777" w:rsidTr="006F3A51">
        <w:tc>
          <w:tcPr>
            <w:tcW w:w="1536" w:type="pct"/>
          </w:tcPr>
          <w:p w14:paraId="76DA0304" w14:textId="77777777" w:rsidR="00F02E30" w:rsidRPr="00D267C3" w:rsidRDefault="00F02E30" w:rsidP="00F02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31" w:type="pct"/>
          </w:tcPr>
          <w:p w14:paraId="24B29B74" w14:textId="77777777" w:rsidR="00F02E30" w:rsidRPr="00D267C3" w:rsidRDefault="00F02E30" w:rsidP="00F02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302734D" w14:textId="77777777" w:rsidR="00F02E30" w:rsidRPr="00D267C3" w:rsidRDefault="00F02E30" w:rsidP="00F02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400E39B9" w14:textId="77777777" w:rsidR="00F02E30" w:rsidRPr="00D267C3" w:rsidRDefault="00F02E30" w:rsidP="00F02E3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CC945A5" w14:textId="77777777" w:rsidR="00F02E30" w:rsidRPr="00D267C3" w:rsidRDefault="00F02E30" w:rsidP="00F0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</w:tcPr>
          <w:p w14:paraId="5081CA2B" w14:textId="77777777" w:rsidR="00F02E30" w:rsidRPr="00D267C3" w:rsidRDefault="00F02E30" w:rsidP="00F02E3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E35BDF2" w14:textId="77777777" w:rsidR="00F02E30" w:rsidRPr="00D267C3" w:rsidRDefault="00F02E30" w:rsidP="00F0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</w:tcPr>
          <w:p w14:paraId="0EC4BD17" w14:textId="77777777" w:rsidR="00F02E30" w:rsidRPr="00D267C3" w:rsidRDefault="00F02E30" w:rsidP="00F02E3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2C96DC78" w14:textId="77777777" w:rsidR="00F02E30" w:rsidRPr="00D267C3" w:rsidRDefault="00F02E30" w:rsidP="00F02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3" w:type="pct"/>
          </w:tcPr>
          <w:p w14:paraId="3294BB84" w14:textId="77777777" w:rsidR="00F02E30" w:rsidRPr="00D267C3" w:rsidRDefault="00F02E30" w:rsidP="00F02E3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43DF" w:rsidRPr="00D267C3" w14:paraId="03977DB1" w14:textId="77777777" w:rsidTr="006F3A51">
        <w:tc>
          <w:tcPr>
            <w:tcW w:w="1536" w:type="pct"/>
          </w:tcPr>
          <w:p w14:paraId="5485B2AA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31" w:type="pct"/>
          </w:tcPr>
          <w:p w14:paraId="2823FAC0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7576D2C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4003E728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448,808</w:t>
            </w:r>
          </w:p>
        </w:tc>
        <w:tc>
          <w:tcPr>
            <w:tcW w:w="147" w:type="pct"/>
            <w:shd w:val="clear" w:color="auto" w:fill="auto"/>
          </w:tcPr>
          <w:p w14:paraId="70C7CFE1" w14:textId="77777777" w:rsidR="002943DF" w:rsidRPr="00D267C3" w:rsidRDefault="002943DF" w:rsidP="0029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3C7EEF96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297,797</w:t>
            </w:r>
          </w:p>
        </w:tc>
        <w:tc>
          <w:tcPr>
            <w:tcW w:w="147" w:type="pct"/>
            <w:shd w:val="clear" w:color="auto" w:fill="auto"/>
          </w:tcPr>
          <w:p w14:paraId="6CBA2947" w14:textId="77777777" w:rsidR="002943DF" w:rsidRPr="00D267C3" w:rsidRDefault="002943DF" w:rsidP="0029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3CCE7630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448,808</w:t>
            </w:r>
          </w:p>
        </w:tc>
        <w:tc>
          <w:tcPr>
            <w:tcW w:w="126" w:type="pct"/>
          </w:tcPr>
          <w:p w14:paraId="5798F0C5" w14:textId="77777777" w:rsidR="002943DF" w:rsidRPr="00D267C3" w:rsidRDefault="002943DF" w:rsidP="0029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3" w:type="pct"/>
          </w:tcPr>
          <w:p w14:paraId="21598D89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297,797</w:t>
            </w:r>
          </w:p>
        </w:tc>
      </w:tr>
      <w:tr w:rsidR="002943DF" w:rsidRPr="00D267C3" w14:paraId="2C376E43" w14:textId="77777777" w:rsidTr="00185390">
        <w:tc>
          <w:tcPr>
            <w:tcW w:w="1536" w:type="pct"/>
          </w:tcPr>
          <w:p w14:paraId="65BD9643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267C3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353A7390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267C3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31" w:type="pct"/>
          </w:tcPr>
          <w:p w14:paraId="1E703262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1498FA0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0E17C58B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right="-108"/>
              <w:rPr>
                <w:rFonts w:ascii="Angsana New" w:hAnsi="Angsana New" w:hint="cs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>-</w:t>
            </w:r>
          </w:p>
        </w:tc>
        <w:tc>
          <w:tcPr>
            <w:tcW w:w="147" w:type="pct"/>
            <w:shd w:val="clear" w:color="auto" w:fill="auto"/>
          </w:tcPr>
          <w:p w14:paraId="410225DC" w14:textId="77777777" w:rsidR="002943DF" w:rsidRPr="00D267C3" w:rsidRDefault="002943DF" w:rsidP="0029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0A7343E3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3002293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C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73B2357" w14:textId="77777777" w:rsidR="002943DF" w:rsidRPr="00D267C3" w:rsidRDefault="002943DF" w:rsidP="0029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72C79473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right="-108"/>
              <w:rPr>
                <w:rFonts w:ascii="Angsana New" w:hAnsi="Angsana New" w:hint="cs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>-</w:t>
            </w:r>
          </w:p>
        </w:tc>
        <w:tc>
          <w:tcPr>
            <w:tcW w:w="126" w:type="pct"/>
          </w:tcPr>
          <w:p w14:paraId="6D96FA6F" w14:textId="77777777" w:rsidR="002943DF" w:rsidRPr="00D267C3" w:rsidRDefault="002943DF" w:rsidP="0029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54125B80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F4D1BFC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C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943DF" w:rsidRPr="00D267C3" w14:paraId="6A3BD797" w14:textId="77777777" w:rsidTr="00185390">
        <w:tc>
          <w:tcPr>
            <w:tcW w:w="1536" w:type="pct"/>
          </w:tcPr>
          <w:p w14:paraId="658DC067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531" w:type="pct"/>
          </w:tcPr>
          <w:p w14:paraId="0A1B14E0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BFC869A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4A8C0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448,808</w:t>
            </w:r>
          </w:p>
        </w:tc>
        <w:tc>
          <w:tcPr>
            <w:tcW w:w="147" w:type="pct"/>
            <w:shd w:val="clear" w:color="auto" w:fill="auto"/>
          </w:tcPr>
          <w:p w14:paraId="608A8951" w14:textId="77777777" w:rsidR="002943DF" w:rsidRPr="00D267C3" w:rsidRDefault="002943DF" w:rsidP="0029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2D1C7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5062A">
              <w:rPr>
                <w:rFonts w:ascii="Angsana New" w:hAnsi="Angsana New"/>
                <w:sz w:val="30"/>
                <w:szCs w:val="30"/>
                <w:lang w:val="en-US" w:bidi="th-TH"/>
              </w:rPr>
              <w:t>297,797</w:t>
            </w:r>
          </w:p>
        </w:tc>
        <w:tc>
          <w:tcPr>
            <w:tcW w:w="147" w:type="pct"/>
            <w:shd w:val="clear" w:color="auto" w:fill="auto"/>
          </w:tcPr>
          <w:p w14:paraId="75F6819A" w14:textId="77777777" w:rsidR="002943DF" w:rsidRPr="00D267C3" w:rsidRDefault="002943DF" w:rsidP="0029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D6E7A3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448,808</w:t>
            </w:r>
          </w:p>
        </w:tc>
        <w:tc>
          <w:tcPr>
            <w:tcW w:w="126" w:type="pct"/>
          </w:tcPr>
          <w:p w14:paraId="2B8100E7" w14:textId="77777777" w:rsidR="002943DF" w:rsidRPr="00D267C3" w:rsidRDefault="002943DF" w:rsidP="0029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</w:tcPr>
          <w:p w14:paraId="0F0C6999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5062A">
              <w:rPr>
                <w:rFonts w:ascii="Angsana New" w:hAnsi="Angsana New"/>
                <w:sz w:val="30"/>
                <w:szCs w:val="30"/>
                <w:lang w:val="en-US" w:bidi="th-TH"/>
              </w:rPr>
              <w:t>297,797</w:t>
            </w:r>
          </w:p>
        </w:tc>
      </w:tr>
      <w:tr w:rsidR="002943DF" w:rsidRPr="00D267C3" w14:paraId="26FE152B" w14:textId="77777777" w:rsidTr="00185390">
        <w:tc>
          <w:tcPr>
            <w:tcW w:w="1536" w:type="pct"/>
          </w:tcPr>
          <w:p w14:paraId="14CAA0DD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14:paraId="3C89EC11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2322158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</w:tcPr>
          <w:p w14:paraId="2835E64A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36D07D00" w14:textId="77777777" w:rsidR="002943DF" w:rsidRPr="00D267C3" w:rsidRDefault="002943DF" w:rsidP="0029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</w:tcPr>
          <w:p w14:paraId="775833DA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0DCA1DA5" w14:textId="77777777" w:rsidR="002943DF" w:rsidRPr="00D267C3" w:rsidRDefault="002943DF" w:rsidP="0029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</w:tcPr>
          <w:p w14:paraId="1DE008B4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36BA98FD" w14:textId="77777777" w:rsidR="002943DF" w:rsidRPr="00D267C3" w:rsidRDefault="002943DF" w:rsidP="0029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2F8BF335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943DF" w:rsidRPr="00D267C3" w14:paraId="2DDF7E27" w14:textId="77777777" w:rsidTr="006F3A51">
        <w:tc>
          <w:tcPr>
            <w:tcW w:w="1536" w:type="pct"/>
          </w:tcPr>
          <w:p w14:paraId="7C7ECF16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</w:t>
            </w:r>
            <w:r w:rsidRPr="00D26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531" w:type="pct"/>
          </w:tcPr>
          <w:p w14:paraId="27DB6F3D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8472E89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4DD0FA29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6519E02B" w14:textId="77777777" w:rsidR="002943DF" w:rsidRPr="00D267C3" w:rsidRDefault="002943DF" w:rsidP="0029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2CB9B354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6B2171F5" w14:textId="77777777" w:rsidR="002943DF" w:rsidRPr="00D267C3" w:rsidRDefault="002943DF" w:rsidP="0029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7D1DB90A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7850AA58" w14:textId="77777777" w:rsidR="002943DF" w:rsidRPr="00D267C3" w:rsidRDefault="002943DF" w:rsidP="0029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3" w:type="pct"/>
          </w:tcPr>
          <w:p w14:paraId="49A3D998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943DF" w:rsidRPr="00D267C3" w14:paraId="67C0AF0F" w14:textId="77777777" w:rsidTr="006F3A51">
        <w:tc>
          <w:tcPr>
            <w:tcW w:w="1536" w:type="pct"/>
          </w:tcPr>
          <w:p w14:paraId="71F76127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1" w:type="pct"/>
          </w:tcPr>
          <w:p w14:paraId="3A56FDD8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365517DE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798175AA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68BE8AD" w14:textId="77777777" w:rsidR="002943DF" w:rsidRPr="00D267C3" w:rsidRDefault="002943DF" w:rsidP="0029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706A20AB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C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27428A6" w14:textId="77777777" w:rsidR="002943DF" w:rsidRPr="00D267C3" w:rsidRDefault="002943DF" w:rsidP="0029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2D482AC4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3,13</w:t>
            </w:r>
            <w:r w:rsidR="00354BB6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26" w:type="pct"/>
          </w:tcPr>
          <w:p w14:paraId="449D7F77" w14:textId="77777777" w:rsidR="002943DF" w:rsidRPr="00D267C3" w:rsidRDefault="002943DF" w:rsidP="0029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3" w:type="pct"/>
          </w:tcPr>
          <w:p w14:paraId="692FBF09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2,621</w:t>
            </w:r>
          </w:p>
        </w:tc>
      </w:tr>
      <w:tr w:rsidR="002943DF" w:rsidRPr="00D267C3" w14:paraId="4D19D6BB" w14:textId="77777777" w:rsidTr="006F3A51">
        <w:tc>
          <w:tcPr>
            <w:tcW w:w="1536" w:type="pct"/>
          </w:tcPr>
          <w:p w14:paraId="6608B6C7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D267C3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  <w:r w:rsidRPr="00D267C3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531" w:type="pct"/>
          </w:tcPr>
          <w:p w14:paraId="7758D272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258E5DAC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61AC4582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147" w:type="pct"/>
            <w:shd w:val="clear" w:color="auto" w:fill="auto"/>
          </w:tcPr>
          <w:p w14:paraId="28F364A5" w14:textId="77777777" w:rsidR="002943DF" w:rsidRPr="00D267C3" w:rsidRDefault="002943DF" w:rsidP="0029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1C68CE4F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147" w:type="pct"/>
            <w:shd w:val="clear" w:color="auto" w:fill="auto"/>
          </w:tcPr>
          <w:p w14:paraId="7BBF614C" w14:textId="77777777" w:rsidR="002943DF" w:rsidRPr="00D267C3" w:rsidRDefault="002943DF" w:rsidP="0029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78048E14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126" w:type="pct"/>
          </w:tcPr>
          <w:p w14:paraId="61CB7DA4" w14:textId="77777777" w:rsidR="002943DF" w:rsidRPr="00D267C3" w:rsidRDefault="002943DF" w:rsidP="0029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86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569FD777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</w:p>
        </w:tc>
      </w:tr>
      <w:tr w:rsidR="002943DF" w:rsidRPr="00D267C3" w14:paraId="1D15F82B" w14:textId="77777777" w:rsidTr="006F3A51">
        <w:tc>
          <w:tcPr>
            <w:tcW w:w="1536" w:type="pct"/>
          </w:tcPr>
          <w:p w14:paraId="734FB05A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31" w:type="pct"/>
          </w:tcPr>
          <w:p w14:paraId="532D6687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FC3305F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4E23727F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147" w:type="pct"/>
            <w:shd w:val="clear" w:color="auto" w:fill="auto"/>
          </w:tcPr>
          <w:p w14:paraId="40EC3EA4" w14:textId="77777777" w:rsidR="002943DF" w:rsidRPr="00D267C3" w:rsidRDefault="002943DF" w:rsidP="0029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422BDE83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147" w:type="pct"/>
            <w:shd w:val="clear" w:color="auto" w:fill="auto"/>
          </w:tcPr>
          <w:p w14:paraId="280425A0" w14:textId="77777777" w:rsidR="002943DF" w:rsidRPr="00D267C3" w:rsidRDefault="002943DF" w:rsidP="0029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42244364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126" w:type="pct"/>
          </w:tcPr>
          <w:p w14:paraId="043A2C1F" w14:textId="77777777" w:rsidR="002943DF" w:rsidRPr="00D267C3" w:rsidRDefault="002943DF" w:rsidP="0029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3" w:type="pct"/>
          </w:tcPr>
          <w:p w14:paraId="46BB5E1A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</w:p>
        </w:tc>
      </w:tr>
      <w:tr w:rsidR="002943DF" w:rsidRPr="00D267C3" w14:paraId="07D07265" w14:textId="77777777" w:rsidTr="006F3A51">
        <w:tc>
          <w:tcPr>
            <w:tcW w:w="1536" w:type="pct"/>
          </w:tcPr>
          <w:p w14:paraId="6EDE5299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531" w:type="pct"/>
          </w:tcPr>
          <w:p w14:paraId="6213B4A3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905B133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5A6BBF27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13,09</w:t>
            </w:r>
            <w:r w:rsidR="00EB0D36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7" w:type="pct"/>
            <w:shd w:val="clear" w:color="auto" w:fill="auto"/>
          </w:tcPr>
          <w:p w14:paraId="72911BE6" w14:textId="77777777" w:rsidR="002943DF" w:rsidRPr="00D267C3" w:rsidRDefault="002943DF" w:rsidP="0029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43E83380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13,504</w:t>
            </w:r>
          </w:p>
        </w:tc>
        <w:tc>
          <w:tcPr>
            <w:tcW w:w="147" w:type="pct"/>
            <w:shd w:val="clear" w:color="auto" w:fill="auto"/>
          </w:tcPr>
          <w:p w14:paraId="3E0C9389" w14:textId="77777777" w:rsidR="002943DF" w:rsidRPr="00D267C3" w:rsidRDefault="002943DF" w:rsidP="0029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0384C70A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10,96</w:t>
            </w:r>
            <w:r w:rsidR="00354BB6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26" w:type="pct"/>
          </w:tcPr>
          <w:p w14:paraId="17D47D10" w14:textId="77777777" w:rsidR="002943DF" w:rsidRPr="00D267C3" w:rsidRDefault="002943DF" w:rsidP="0029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3" w:type="pct"/>
          </w:tcPr>
          <w:p w14:paraId="4DCE8BA7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D267C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783</w:t>
            </w:r>
          </w:p>
        </w:tc>
      </w:tr>
      <w:tr w:rsidR="002943DF" w:rsidRPr="00D267C3" w14:paraId="2D027795" w14:textId="77777777" w:rsidTr="006F3A51">
        <w:tc>
          <w:tcPr>
            <w:tcW w:w="1536" w:type="pct"/>
          </w:tcPr>
          <w:p w14:paraId="62C12F4E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เงินจ่ายล่วงหน้าผู้รับเหมา</w:t>
            </w:r>
            <w:r w:rsidRPr="00D267C3">
              <w:rPr>
                <w:rFonts w:ascii="Angsana New" w:hAnsi="Angsana New"/>
                <w:sz w:val="30"/>
                <w:szCs w:val="30"/>
              </w:rPr>
              <w:t xml:space="preserve"> - </w:t>
            </w:r>
          </w:p>
          <w:p w14:paraId="2840C065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1" w:type="pct"/>
          </w:tcPr>
          <w:p w14:paraId="57219C3C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3F7396D1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506DB4C7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1BBD22DE" w14:textId="77777777" w:rsidR="002943DF" w:rsidRDefault="002943DF" w:rsidP="002943DF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1EF59B1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right="-108"/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650BA3D" w14:textId="77777777" w:rsidR="002943DF" w:rsidRPr="00D267C3" w:rsidRDefault="002943DF" w:rsidP="0029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32056EF5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57E7AB5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C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0363318" w14:textId="77777777" w:rsidR="002943DF" w:rsidRPr="00D267C3" w:rsidRDefault="002943DF" w:rsidP="0029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2A52E22F" w14:textId="77777777" w:rsidR="002943DF" w:rsidRDefault="002943DF" w:rsidP="002943D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8BBDCF8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44,565</w:t>
            </w:r>
          </w:p>
        </w:tc>
        <w:tc>
          <w:tcPr>
            <w:tcW w:w="126" w:type="pct"/>
          </w:tcPr>
          <w:p w14:paraId="6A190343" w14:textId="77777777" w:rsidR="002943DF" w:rsidRPr="00D267C3" w:rsidRDefault="002943DF" w:rsidP="0029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3" w:type="pct"/>
          </w:tcPr>
          <w:p w14:paraId="5C9F1421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DD41A51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47,378</w:t>
            </w:r>
          </w:p>
        </w:tc>
      </w:tr>
      <w:tr w:rsidR="002943DF" w:rsidRPr="00D267C3" w14:paraId="37A636B5" w14:textId="77777777" w:rsidTr="006F3A51">
        <w:tc>
          <w:tcPr>
            <w:tcW w:w="1536" w:type="pct"/>
          </w:tcPr>
          <w:p w14:paraId="52B26705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เงินจ่ายล่วงหน้าผู้รับเหมา</w:t>
            </w:r>
          </w:p>
        </w:tc>
        <w:tc>
          <w:tcPr>
            <w:tcW w:w="531" w:type="pct"/>
          </w:tcPr>
          <w:p w14:paraId="21270721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1494E6F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2452E32D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11,086</w:t>
            </w:r>
          </w:p>
        </w:tc>
        <w:tc>
          <w:tcPr>
            <w:tcW w:w="147" w:type="pct"/>
            <w:shd w:val="clear" w:color="auto" w:fill="auto"/>
          </w:tcPr>
          <w:p w14:paraId="1AE1E9BA" w14:textId="77777777" w:rsidR="002943DF" w:rsidRPr="00D267C3" w:rsidRDefault="002943DF" w:rsidP="0029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67D036C5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12,750</w:t>
            </w:r>
          </w:p>
        </w:tc>
        <w:tc>
          <w:tcPr>
            <w:tcW w:w="147" w:type="pct"/>
            <w:shd w:val="clear" w:color="auto" w:fill="auto"/>
          </w:tcPr>
          <w:p w14:paraId="39D2183B" w14:textId="77777777" w:rsidR="002943DF" w:rsidRPr="00D267C3" w:rsidRDefault="002943DF" w:rsidP="0029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4BF86227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10,232</w:t>
            </w:r>
          </w:p>
        </w:tc>
        <w:tc>
          <w:tcPr>
            <w:tcW w:w="126" w:type="pct"/>
          </w:tcPr>
          <w:p w14:paraId="12DA6064" w14:textId="77777777" w:rsidR="002943DF" w:rsidRPr="00D267C3" w:rsidRDefault="002943DF" w:rsidP="0029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3" w:type="pct"/>
          </w:tcPr>
          <w:p w14:paraId="5EB09738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11,531</w:t>
            </w:r>
          </w:p>
        </w:tc>
      </w:tr>
      <w:tr w:rsidR="002943DF" w:rsidRPr="00D267C3" w14:paraId="3ED490F2" w14:textId="77777777" w:rsidTr="006F3A51">
        <w:tc>
          <w:tcPr>
            <w:tcW w:w="1536" w:type="pct"/>
          </w:tcPr>
          <w:p w14:paraId="7E8D7ECA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531" w:type="pct"/>
          </w:tcPr>
          <w:p w14:paraId="1545FEB3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948E17C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F1E53" w14:textId="77777777" w:rsidR="002943DF" w:rsidRPr="00D267C3" w:rsidRDefault="00354BB6" w:rsidP="002943D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24,28</w:t>
            </w:r>
            <w:r w:rsidR="00EB0D36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7" w:type="pct"/>
            <w:shd w:val="clear" w:color="auto" w:fill="auto"/>
          </w:tcPr>
          <w:p w14:paraId="453B2C8B" w14:textId="77777777" w:rsidR="002943DF" w:rsidRPr="00D267C3" w:rsidRDefault="002943DF" w:rsidP="0029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8BAE6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26,348</w:t>
            </w:r>
          </w:p>
        </w:tc>
        <w:tc>
          <w:tcPr>
            <w:tcW w:w="147" w:type="pct"/>
            <w:shd w:val="clear" w:color="auto" w:fill="auto"/>
          </w:tcPr>
          <w:p w14:paraId="5796BA55" w14:textId="77777777" w:rsidR="002943DF" w:rsidRPr="00D267C3" w:rsidRDefault="002943DF" w:rsidP="0029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7323C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69,002</w:t>
            </w:r>
          </w:p>
        </w:tc>
        <w:tc>
          <w:tcPr>
            <w:tcW w:w="126" w:type="pct"/>
          </w:tcPr>
          <w:p w14:paraId="13CEFC18" w14:textId="77777777" w:rsidR="002943DF" w:rsidRPr="00D267C3" w:rsidRDefault="002943DF" w:rsidP="0029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9E576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58"/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</w:pPr>
            <w:r w:rsidRPr="00D267C3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3,407</w:t>
            </w:r>
          </w:p>
        </w:tc>
      </w:tr>
      <w:tr w:rsidR="002943DF" w:rsidRPr="00D267C3" w14:paraId="5CD88FA3" w14:textId="77777777" w:rsidTr="006F3A51">
        <w:tc>
          <w:tcPr>
            <w:tcW w:w="1536" w:type="pct"/>
          </w:tcPr>
          <w:p w14:paraId="7BC96CC7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14:paraId="795EF877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B6ED5E8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</w:tcPr>
          <w:p w14:paraId="7610F5AD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03ADEA3C" w14:textId="77777777" w:rsidR="002943DF" w:rsidRPr="00D267C3" w:rsidRDefault="002943DF" w:rsidP="0029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</w:tcPr>
          <w:p w14:paraId="41FFA0FE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06CFF5A9" w14:textId="77777777" w:rsidR="002943DF" w:rsidRPr="00D267C3" w:rsidRDefault="002943DF" w:rsidP="0029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</w:tcPr>
          <w:p w14:paraId="73100F83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4A2FFA7E" w14:textId="77777777" w:rsidR="002943DF" w:rsidRPr="00D267C3" w:rsidRDefault="002943DF" w:rsidP="0029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2DA98ED0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58"/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</w:pPr>
          </w:p>
        </w:tc>
      </w:tr>
      <w:tr w:rsidR="002943DF" w:rsidRPr="00D267C3" w14:paraId="73A0000E" w14:textId="77777777" w:rsidTr="006F3A51">
        <w:tc>
          <w:tcPr>
            <w:tcW w:w="1536" w:type="pct"/>
          </w:tcPr>
          <w:p w14:paraId="7B0B4464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ลูกหนี้การค้าและลูกหนี้</w:t>
            </w:r>
          </w:p>
          <w:p w14:paraId="7A4BAAE8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531" w:type="pct"/>
          </w:tcPr>
          <w:p w14:paraId="43E88CC7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B6D89EE" w14:textId="77777777" w:rsidR="002943DF" w:rsidRPr="00D267C3" w:rsidRDefault="002943DF" w:rsidP="00294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514EEB" w14:textId="77777777" w:rsidR="002943DF" w:rsidRPr="00D267C3" w:rsidRDefault="00354BB6" w:rsidP="002943D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473,09</w:t>
            </w:r>
            <w:r w:rsidR="00EB0D3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7" w:type="pct"/>
            <w:shd w:val="clear" w:color="auto" w:fill="auto"/>
          </w:tcPr>
          <w:p w14:paraId="7E4D76F1" w14:textId="77777777" w:rsidR="002943DF" w:rsidRPr="00D267C3" w:rsidRDefault="002943DF" w:rsidP="0029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D8F921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2ADA5150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324,145</w:t>
            </w:r>
          </w:p>
        </w:tc>
        <w:tc>
          <w:tcPr>
            <w:tcW w:w="147" w:type="pct"/>
            <w:shd w:val="clear" w:color="auto" w:fill="auto"/>
          </w:tcPr>
          <w:p w14:paraId="146E3A50" w14:textId="77777777" w:rsidR="002943DF" w:rsidRPr="00D267C3" w:rsidRDefault="002943DF" w:rsidP="0029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BFD724" w14:textId="77777777" w:rsidR="002943DF" w:rsidRPr="00D267C3" w:rsidRDefault="00354BB6" w:rsidP="002943D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517,810</w:t>
            </w:r>
          </w:p>
        </w:tc>
        <w:tc>
          <w:tcPr>
            <w:tcW w:w="126" w:type="pct"/>
          </w:tcPr>
          <w:p w14:paraId="51AD763D" w14:textId="77777777" w:rsidR="002943DF" w:rsidRPr="00D267C3" w:rsidRDefault="002943DF" w:rsidP="0029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double" w:sz="4" w:space="0" w:color="auto"/>
            </w:tcBorders>
            <w:vAlign w:val="bottom"/>
          </w:tcPr>
          <w:p w14:paraId="069DED29" w14:textId="77777777" w:rsidR="002943DF" w:rsidRPr="00D267C3" w:rsidRDefault="002943DF" w:rsidP="002943D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371,204</w:t>
            </w:r>
          </w:p>
        </w:tc>
      </w:tr>
    </w:tbl>
    <w:p w14:paraId="5C2F01D6" w14:textId="77777777" w:rsidR="009873E3" w:rsidRPr="00D267C3" w:rsidRDefault="009873E3" w:rsidP="009873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2664630" w14:textId="77777777" w:rsidR="00985B95" w:rsidRPr="00D75C72" w:rsidRDefault="00985B95" w:rsidP="00E052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="Angsana New" w:hAnsi="Angsana New" w:hint="cs"/>
          <w:spacing w:val="-2"/>
          <w:sz w:val="30"/>
          <w:szCs w:val="30"/>
          <w:cs/>
        </w:rPr>
      </w:pPr>
      <w:r w:rsidRPr="009E427E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ณ วันที่ </w:t>
      </w:r>
      <w:r w:rsidR="00362D43" w:rsidRPr="00D267C3">
        <w:rPr>
          <w:rFonts w:ascii="Angsana New" w:hAnsi="Angsana New"/>
          <w:sz w:val="30"/>
          <w:szCs w:val="30"/>
        </w:rPr>
        <w:t>3</w:t>
      </w:r>
      <w:r w:rsidR="0045062A">
        <w:rPr>
          <w:rFonts w:ascii="Angsana New" w:hAnsi="Angsana New"/>
          <w:sz w:val="30"/>
          <w:szCs w:val="30"/>
        </w:rPr>
        <w:t>1</w:t>
      </w:r>
      <w:r w:rsidR="00362D43">
        <w:rPr>
          <w:rFonts w:ascii="Angsana New" w:hAnsi="Angsana New"/>
          <w:sz w:val="30"/>
          <w:szCs w:val="30"/>
        </w:rPr>
        <w:t xml:space="preserve"> </w:t>
      </w:r>
      <w:r w:rsidR="0045062A">
        <w:rPr>
          <w:rFonts w:ascii="Angsana New" w:hAnsi="Angsana New" w:hint="cs"/>
          <w:sz w:val="30"/>
          <w:szCs w:val="30"/>
          <w:cs/>
        </w:rPr>
        <w:t>มีนาคม</w:t>
      </w:r>
      <w:r w:rsidR="00362D43">
        <w:rPr>
          <w:rFonts w:ascii="Angsana New" w:hAnsi="Angsana New" w:hint="cs"/>
          <w:sz w:val="30"/>
          <w:szCs w:val="30"/>
          <w:cs/>
        </w:rPr>
        <w:t xml:space="preserve"> </w:t>
      </w:r>
      <w:r w:rsidR="00493A4B">
        <w:rPr>
          <w:rFonts w:ascii="Angsana New" w:hAnsi="Angsana New"/>
          <w:spacing w:val="-2"/>
          <w:sz w:val="30"/>
          <w:szCs w:val="30"/>
        </w:rPr>
        <w:t>2</w:t>
      </w:r>
      <w:r w:rsidR="00E052DE">
        <w:rPr>
          <w:rFonts w:ascii="Angsana New" w:hAnsi="Angsana New"/>
          <w:spacing w:val="-2"/>
          <w:sz w:val="30"/>
          <w:szCs w:val="30"/>
        </w:rPr>
        <w:t>56</w:t>
      </w:r>
      <w:r w:rsidR="0045062A">
        <w:rPr>
          <w:rFonts w:ascii="Angsana New" w:hAnsi="Angsana New"/>
          <w:spacing w:val="-2"/>
          <w:sz w:val="30"/>
          <w:szCs w:val="30"/>
        </w:rPr>
        <w:t>5</w:t>
      </w:r>
      <w:r w:rsidR="00E052D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E5A2B" w:rsidRPr="00BC0DC8">
        <w:rPr>
          <w:rFonts w:ascii="Angsana New" w:hAnsi="Angsana New" w:hint="cs"/>
          <w:spacing w:val="-2"/>
          <w:sz w:val="30"/>
          <w:szCs w:val="30"/>
          <w:cs/>
          <w:lang w:val="th-TH"/>
        </w:rPr>
        <w:t>บริษัท</w:t>
      </w:r>
      <w:r w:rsidR="0045062A">
        <w:rPr>
          <w:rFonts w:ascii="Angsana New" w:hAnsi="Angsana New" w:hint="cs"/>
          <w:spacing w:val="-2"/>
          <w:sz w:val="30"/>
          <w:szCs w:val="30"/>
          <w:cs/>
          <w:lang w:val="th-TH"/>
        </w:rPr>
        <w:t>ได้นำ</w:t>
      </w:r>
      <w:r w:rsidRPr="00BC0DC8">
        <w:rPr>
          <w:rFonts w:ascii="Angsana New" w:hAnsi="Angsana New"/>
          <w:spacing w:val="-2"/>
          <w:sz w:val="30"/>
          <w:szCs w:val="30"/>
          <w:cs/>
          <w:lang w:val="th-TH"/>
        </w:rPr>
        <w:t>ลู</w:t>
      </w:r>
      <w:r w:rsidRPr="009E427E">
        <w:rPr>
          <w:rFonts w:ascii="Angsana New" w:hAnsi="Angsana New"/>
          <w:spacing w:val="-2"/>
          <w:sz w:val="30"/>
          <w:szCs w:val="30"/>
          <w:cs/>
          <w:lang w:val="th-TH"/>
        </w:rPr>
        <w:t>กหนี้การค้า</w:t>
      </w:r>
      <w:r w:rsidR="0045062A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จำนวน </w:t>
      </w:r>
      <w:r w:rsidR="00951318">
        <w:rPr>
          <w:rFonts w:ascii="Angsana New" w:hAnsi="Angsana New"/>
          <w:spacing w:val="-2"/>
          <w:sz w:val="30"/>
          <w:szCs w:val="30"/>
        </w:rPr>
        <w:t>11.29</w:t>
      </w:r>
      <w:r w:rsidR="0045062A">
        <w:rPr>
          <w:rFonts w:ascii="Angsana New" w:hAnsi="Angsana New"/>
          <w:spacing w:val="-2"/>
          <w:sz w:val="30"/>
          <w:szCs w:val="30"/>
        </w:rPr>
        <w:t xml:space="preserve"> </w:t>
      </w:r>
      <w:r w:rsidR="0045062A">
        <w:rPr>
          <w:rFonts w:ascii="Angsana New" w:hAnsi="Angsana New" w:hint="cs"/>
          <w:spacing w:val="-2"/>
          <w:sz w:val="30"/>
          <w:szCs w:val="30"/>
          <w:cs/>
        </w:rPr>
        <w:t>ล้านบาทไ</w:t>
      </w:r>
      <w:r w:rsidRPr="009E427E">
        <w:rPr>
          <w:rFonts w:ascii="Angsana New" w:hAnsi="Angsana New"/>
          <w:spacing w:val="-2"/>
          <w:sz w:val="30"/>
          <w:szCs w:val="30"/>
          <w:cs/>
          <w:lang w:val="th-TH"/>
        </w:rPr>
        <w:t>ปเป็นหลักประกันเงินกู้ยืมระยะสั้นจาก</w:t>
      </w:r>
      <w:r w:rsidR="00DD3C41" w:rsidRPr="009E427E">
        <w:rPr>
          <w:rFonts w:ascii="Angsana New" w:hAnsi="Angsana New" w:hint="cs"/>
          <w:spacing w:val="-2"/>
          <w:sz w:val="30"/>
          <w:szCs w:val="30"/>
          <w:cs/>
          <w:lang w:val="th-TH"/>
        </w:rPr>
        <w:t>สถาบันการเงิน</w:t>
      </w:r>
      <w:r w:rsidR="0045062A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9E427E">
        <w:rPr>
          <w:rFonts w:ascii="Angsana New" w:hAnsi="Angsana New" w:hint="cs"/>
          <w:i/>
          <w:iCs/>
          <w:spacing w:val="-2"/>
          <w:sz w:val="30"/>
          <w:szCs w:val="30"/>
          <w:cs/>
          <w:lang w:val="th-TH"/>
        </w:rPr>
        <w:t>(</w:t>
      </w:r>
      <w:r w:rsidR="00E052DE" w:rsidRPr="00E052DE">
        <w:rPr>
          <w:rFonts w:ascii="Angsana New" w:hAnsi="Angsana New"/>
          <w:i/>
          <w:iCs/>
          <w:spacing w:val="-2"/>
          <w:sz w:val="30"/>
          <w:szCs w:val="30"/>
        </w:rPr>
        <w:t>3</w:t>
      </w:r>
      <w:r w:rsidR="00493A4B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="002944D6" w:rsidRPr="009E427E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2944D6" w:rsidRPr="009E427E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ธันวาคม </w:t>
      </w:r>
      <w:r w:rsidR="00493A4B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="00E052DE" w:rsidRPr="00E052DE">
        <w:rPr>
          <w:rFonts w:ascii="Angsana New" w:hAnsi="Angsana New"/>
          <w:i/>
          <w:iCs/>
          <w:spacing w:val="-2"/>
          <w:sz w:val="30"/>
          <w:szCs w:val="30"/>
        </w:rPr>
        <w:t>56</w:t>
      </w:r>
      <w:r w:rsidR="0045062A">
        <w:rPr>
          <w:rFonts w:ascii="Angsana New" w:hAnsi="Angsana New"/>
          <w:i/>
          <w:iCs/>
          <w:spacing w:val="-2"/>
          <w:sz w:val="30"/>
          <w:szCs w:val="30"/>
        </w:rPr>
        <w:t>4</w:t>
      </w:r>
      <w:r w:rsidRPr="009E427E">
        <w:rPr>
          <w:rFonts w:ascii="Angsana New" w:hAnsi="Angsana New"/>
          <w:i/>
          <w:iCs/>
          <w:spacing w:val="-2"/>
          <w:sz w:val="30"/>
          <w:szCs w:val="30"/>
          <w:cs/>
          <w:lang w:val="th-TH"/>
        </w:rPr>
        <w:t xml:space="preserve">: </w:t>
      </w:r>
      <w:r w:rsidR="00006A49">
        <w:rPr>
          <w:rFonts w:ascii="Angsana New" w:hAnsi="Angsana New" w:hint="cs"/>
          <w:i/>
          <w:iCs/>
          <w:spacing w:val="-2"/>
          <w:sz w:val="30"/>
          <w:szCs w:val="30"/>
          <w:cs/>
        </w:rPr>
        <w:t>ไม่มี</w:t>
      </w:r>
      <w:r w:rsidRPr="009E427E">
        <w:rPr>
          <w:rFonts w:ascii="Angsana New" w:hAnsi="Angsana New" w:hint="cs"/>
          <w:i/>
          <w:iCs/>
          <w:spacing w:val="-2"/>
          <w:sz w:val="30"/>
          <w:szCs w:val="30"/>
          <w:cs/>
          <w:lang w:val="th-TH"/>
        </w:rPr>
        <w:t>)</w:t>
      </w:r>
    </w:p>
    <w:p w14:paraId="789F51F0" w14:textId="77777777" w:rsidR="007F618D" w:rsidRDefault="007F618D" w:rsidP="009873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3174E5D" w14:textId="77777777" w:rsidR="003A5B5B" w:rsidRDefault="003A5B5B" w:rsidP="009873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026081A" w14:textId="77777777" w:rsidR="003A5B5B" w:rsidRDefault="003A5B5B" w:rsidP="009873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E117768" w14:textId="77777777" w:rsidR="003A5B5B" w:rsidRDefault="003A5B5B" w:rsidP="009873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F1E9FD6" w14:textId="77777777" w:rsidR="003A5B5B" w:rsidRDefault="003A5B5B" w:rsidP="009873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4E68872" w14:textId="77777777" w:rsidR="00B23029" w:rsidRPr="00D267C3" w:rsidRDefault="00B7518E" w:rsidP="007F5818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D267C3">
        <w:rPr>
          <w:rFonts w:hint="cs"/>
          <w:b/>
          <w:bCs/>
          <w:cs/>
        </w:rPr>
        <w:lastRenderedPageBreak/>
        <w:t>สินทรัพย์และหนี้สินที่เกิดจากสัญญา</w:t>
      </w:r>
    </w:p>
    <w:p w14:paraId="3B0D3DA1" w14:textId="77777777" w:rsidR="00C929E6" w:rsidRDefault="00C929E6" w:rsidP="00C929E6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  <w:lang w:val="th-TH"/>
        </w:rPr>
      </w:pPr>
    </w:p>
    <w:p w14:paraId="06021685" w14:textId="77777777" w:rsidR="00C929E6" w:rsidRPr="00C929E6" w:rsidRDefault="00C929E6" w:rsidP="00C929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131"/>
        <w:rPr>
          <w:rFonts w:ascii="Angsana New" w:hAnsi="Angsana New"/>
          <w:spacing w:val="-2"/>
          <w:sz w:val="30"/>
          <w:szCs w:val="30"/>
          <w:lang w:val="th-TH"/>
        </w:rPr>
      </w:pPr>
      <w:r>
        <w:rPr>
          <w:rFonts w:ascii="Angsana New" w:hAnsi="Angsana New"/>
          <w:spacing w:val="-2"/>
          <w:sz w:val="30"/>
          <w:szCs w:val="30"/>
          <w:cs/>
          <w:lang w:val="th-TH"/>
        </w:rPr>
        <w:tab/>
      </w:r>
      <w:r w:rsidRPr="00C929E6">
        <w:rPr>
          <w:rFonts w:ascii="Angsana New" w:hAnsi="Angsana New" w:hint="cs"/>
          <w:spacing w:val="-2"/>
          <w:sz w:val="30"/>
          <w:szCs w:val="30"/>
          <w:cs/>
          <w:lang w:val="th-TH"/>
        </w:rPr>
        <w:t>กลุ่มบริษัทมียอดคงเหลือของสินทรัพย์ที่เกิดจากสัญญาและหนี้สินที่เกิดจากสัญญากับลูกค้า</w:t>
      </w:r>
      <w:r w:rsidRPr="00C929E6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C929E6">
        <w:rPr>
          <w:rFonts w:ascii="Angsana New" w:hAnsi="Angsana New" w:hint="cs"/>
          <w:spacing w:val="-2"/>
          <w:sz w:val="30"/>
          <w:szCs w:val="30"/>
          <w:cs/>
          <w:lang w:val="th-TH"/>
        </w:rPr>
        <w:t>ดังนี้</w:t>
      </w:r>
    </w:p>
    <w:p w14:paraId="1926954E" w14:textId="77777777" w:rsidR="00C929E6" w:rsidRPr="00C929E6" w:rsidRDefault="00C929E6" w:rsidP="00830142">
      <w:pPr>
        <w:pStyle w:val="BodyText2"/>
        <w:ind w:left="540"/>
        <w:rPr>
          <w:rFonts w:hint="cs"/>
          <w:cs/>
          <w:lang w:val="en-US"/>
        </w:rPr>
      </w:pPr>
    </w:p>
    <w:tbl>
      <w:tblPr>
        <w:tblW w:w="945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42"/>
        <w:gridCol w:w="271"/>
        <w:gridCol w:w="357"/>
        <w:gridCol w:w="1242"/>
        <w:gridCol w:w="265"/>
        <w:gridCol w:w="1180"/>
        <w:gridCol w:w="270"/>
        <w:gridCol w:w="1123"/>
        <w:gridCol w:w="284"/>
        <w:gridCol w:w="1121"/>
      </w:tblGrid>
      <w:tr w:rsidR="00B95096" w:rsidRPr="00D267C3" w14:paraId="298ECE29" w14:textId="77777777" w:rsidTr="00790A8A">
        <w:trPr>
          <w:tblHeader/>
        </w:trPr>
        <w:tc>
          <w:tcPr>
            <w:tcW w:w="1767" w:type="pct"/>
          </w:tcPr>
          <w:p w14:paraId="783A9285" w14:textId="77777777" w:rsidR="00830142" w:rsidRPr="00D267C3" w:rsidRDefault="00830142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A13F991" w14:textId="77777777" w:rsidR="00830142" w:rsidRPr="00D267C3" w:rsidRDefault="00830142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6B5A1640" w14:textId="77777777" w:rsidR="00830142" w:rsidRPr="00D267C3" w:rsidRDefault="00830142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1" w:type="pct"/>
            <w:gridSpan w:val="3"/>
          </w:tcPr>
          <w:p w14:paraId="7A1488B6" w14:textId="77777777" w:rsidR="00830142" w:rsidRPr="00D267C3" w:rsidRDefault="00830142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3" w:type="pct"/>
          </w:tcPr>
          <w:p w14:paraId="00CDAAE1" w14:textId="77777777" w:rsidR="00830142" w:rsidRPr="00D267C3" w:rsidRDefault="00830142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14:paraId="6D21177B" w14:textId="77777777" w:rsidR="00830142" w:rsidRPr="00D267C3" w:rsidRDefault="00830142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2262" w:rsidRPr="00D267C3" w14:paraId="68568E0A" w14:textId="77777777" w:rsidTr="00790A8A">
        <w:trPr>
          <w:tblHeader/>
        </w:trPr>
        <w:tc>
          <w:tcPr>
            <w:tcW w:w="1767" w:type="pct"/>
          </w:tcPr>
          <w:p w14:paraId="6687BF4D" w14:textId="77777777" w:rsidR="00830142" w:rsidRPr="00D267C3" w:rsidRDefault="00830142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00C2E6F6" w14:textId="77777777" w:rsidR="00830142" w:rsidRPr="00D267C3" w:rsidRDefault="00830142" w:rsidP="0091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" w:type="pct"/>
          </w:tcPr>
          <w:p w14:paraId="502313C1" w14:textId="77777777" w:rsidR="00830142" w:rsidRPr="00D267C3" w:rsidRDefault="00830142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6CB9A948" w14:textId="77777777" w:rsidR="00830142" w:rsidRPr="00D267C3" w:rsidRDefault="00362D43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</w:rPr>
              <w:t>3</w:t>
            </w:r>
            <w:r w:rsidR="0045062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45062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</w:tcPr>
          <w:p w14:paraId="29A0101D" w14:textId="77777777" w:rsidR="00830142" w:rsidRPr="00D267C3" w:rsidRDefault="00830142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7C97042B" w14:textId="77777777" w:rsidR="00830142" w:rsidRPr="00D267C3" w:rsidRDefault="00830142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</w:rPr>
              <w:t>3</w:t>
            </w:r>
            <w:r w:rsidR="00493A4B">
              <w:rPr>
                <w:rFonts w:ascii="Angsana New" w:hAnsi="Angsana New"/>
                <w:sz w:val="30"/>
                <w:szCs w:val="30"/>
              </w:rPr>
              <w:t>1</w:t>
            </w:r>
            <w:r w:rsidRPr="00D267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67C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4887EB71" w14:textId="77777777" w:rsidR="00830142" w:rsidRPr="00D267C3" w:rsidRDefault="00830142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16037C7" w14:textId="77777777" w:rsidR="00830142" w:rsidRPr="00D267C3" w:rsidRDefault="0045062A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5062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5062A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</w:tcPr>
          <w:p w14:paraId="03488C16" w14:textId="77777777" w:rsidR="00830142" w:rsidRPr="00D267C3" w:rsidRDefault="00830142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132E3B7" w14:textId="77777777" w:rsidR="00830142" w:rsidRPr="00D267C3" w:rsidRDefault="00830142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</w:rPr>
              <w:t>3</w:t>
            </w:r>
            <w:r w:rsidR="00493A4B">
              <w:rPr>
                <w:rFonts w:ascii="Angsana New" w:hAnsi="Angsana New"/>
                <w:sz w:val="30"/>
                <w:szCs w:val="30"/>
              </w:rPr>
              <w:t>1</w:t>
            </w:r>
            <w:r w:rsidRPr="00D267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67C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B2262" w:rsidRPr="00D267C3" w14:paraId="03B873A3" w14:textId="77777777" w:rsidTr="00790A8A">
        <w:trPr>
          <w:tblHeader/>
        </w:trPr>
        <w:tc>
          <w:tcPr>
            <w:tcW w:w="1767" w:type="pct"/>
          </w:tcPr>
          <w:p w14:paraId="5B940D11" w14:textId="77777777" w:rsidR="00830142" w:rsidRPr="00D267C3" w:rsidRDefault="00830142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9C6338B" w14:textId="77777777" w:rsidR="00830142" w:rsidRPr="00D267C3" w:rsidRDefault="00830142" w:rsidP="0091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23B44AB1" w14:textId="77777777" w:rsidR="00830142" w:rsidRPr="00D267C3" w:rsidRDefault="00830142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56A2310E" w14:textId="77777777" w:rsidR="00830142" w:rsidRPr="00D267C3" w:rsidRDefault="00493A4B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830142" w:rsidRPr="00D267C3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 w:rsidR="0045062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2740CE3D" w14:textId="77777777" w:rsidR="00830142" w:rsidRPr="00D267C3" w:rsidRDefault="00830142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7C34C011" w14:textId="77777777" w:rsidR="00830142" w:rsidRPr="00D267C3" w:rsidRDefault="00493A4B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830142" w:rsidRPr="00D267C3">
              <w:rPr>
                <w:rFonts w:ascii="Angsana New" w:hAnsi="Angsana New"/>
                <w:sz w:val="30"/>
                <w:szCs w:val="30"/>
              </w:rPr>
              <w:t>56</w:t>
            </w:r>
            <w:r w:rsidR="0045062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0EB93813" w14:textId="77777777" w:rsidR="00830142" w:rsidRPr="00D267C3" w:rsidRDefault="00830142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72A8F9F4" w14:textId="77777777" w:rsidR="00830142" w:rsidRPr="00D267C3" w:rsidRDefault="00493A4B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830142" w:rsidRPr="00D267C3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 w:rsidR="0045062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0" w:type="pct"/>
          </w:tcPr>
          <w:p w14:paraId="578A09AA" w14:textId="77777777" w:rsidR="00830142" w:rsidRPr="00D267C3" w:rsidRDefault="00830142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5A19AB1" w14:textId="77777777" w:rsidR="00830142" w:rsidRPr="00D267C3" w:rsidRDefault="00493A4B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830142" w:rsidRPr="00D267C3">
              <w:rPr>
                <w:rFonts w:ascii="Angsana New" w:hAnsi="Angsana New"/>
                <w:sz w:val="30"/>
                <w:szCs w:val="30"/>
              </w:rPr>
              <w:t>56</w:t>
            </w:r>
            <w:r w:rsidR="0045062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30142" w:rsidRPr="00D267C3" w14:paraId="0E594384" w14:textId="77777777" w:rsidTr="00790A8A">
        <w:trPr>
          <w:tblHeader/>
        </w:trPr>
        <w:tc>
          <w:tcPr>
            <w:tcW w:w="1767" w:type="pct"/>
          </w:tcPr>
          <w:p w14:paraId="5638E6F1" w14:textId="77777777" w:rsidR="00830142" w:rsidRPr="00D267C3" w:rsidRDefault="00830142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0008444" w14:textId="77777777" w:rsidR="00830142" w:rsidRPr="00D267C3" w:rsidRDefault="00830142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0EDF00F1" w14:textId="77777777" w:rsidR="00830142" w:rsidRPr="00D267C3" w:rsidRDefault="00830142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1" w:type="pct"/>
            <w:gridSpan w:val="7"/>
          </w:tcPr>
          <w:p w14:paraId="1C33E808" w14:textId="77777777" w:rsidR="00830142" w:rsidRPr="00D267C3" w:rsidRDefault="00830142" w:rsidP="0091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2262" w:rsidRPr="00D267C3" w14:paraId="4C3F1AD5" w14:textId="77777777" w:rsidTr="00790A8A">
        <w:tc>
          <w:tcPr>
            <w:tcW w:w="1767" w:type="pct"/>
            <w:vAlign w:val="bottom"/>
          </w:tcPr>
          <w:p w14:paraId="117FD2CF" w14:textId="77777777" w:rsidR="00830142" w:rsidRPr="00D267C3" w:rsidRDefault="00B7518E" w:rsidP="00830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43" w:type="pct"/>
          </w:tcPr>
          <w:p w14:paraId="6FC6F6FC" w14:textId="77777777" w:rsidR="00830142" w:rsidRPr="00D267C3" w:rsidRDefault="00830142" w:rsidP="00830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3EFE0CB2" w14:textId="77777777" w:rsidR="00830142" w:rsidRPr="00D267C3" w:rsidRDefault="00830142" w:rsidP="00830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3339D8EA" w14:textId="77777777" w:rsidR="00830142" w:rsidRPr="00D267C3" w:rsidRDefault="00830142" w:rsidP="00830142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4D435117" w14:textId="77777777" w:rsidR="00830142" w:rsidRPr="00D267C3" w:rsidRDefault="00830142" w:rsidP="00830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2A8AAF28" w14:textId="77777777" w:rsidR="00830142" w:rsidRPr="00D267C3" w:rsidRDefault="00830142" w:rsidP="00830142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256E562B" w14:textId="77777777" w:rsidR="00830142" w:rsidRPr="00D267C3" w:rsidRDefault="00830142" w:rsidP="00830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14EC71C9" w14:textId="77777777" w:rsidR="00830142" w:rsidRPr="00D267C3" w:rsidRDefault="00830142" w:rsidP="00830142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vAlign w:val="bottom"/>
          </w:tcPr>
          <w:p w14:paraId="4DD5EE68" w14:textId="77777777" w:rsidR="00830142" w:rsidRPr="00D267C3" w:rsidRDefault="00830142" w:rsidP="00830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2327E313" w14:textId="77777777" w:rsidR="00830142" w:rsidRPr="00D267C3" w:rsidRDefault="00830142" w:rsidP="00830142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022AFC" w:rsidRPr="00D267C3" w14:paraId="6EAA6088" w14:textId="77777777" w:rsidTr="00790A8A">
        <w:tc>
          <w:tcPr>
            <w:tcW w:w="1767" w:type="pct"/>
            <w:vAlign w:val="bottom"/>
          </w:tcPr>
          <w:p w14:paraId="2BF5296F" w14:textId="77777777" w:rsidR="00022AFC" w:rsidRPr="00D267C3" w:rsidRDefault="00022AFC" w:rsidP="0002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43" w:type="pct"/>
          </w:tcPr>
          <w:p w14:paraId="774348CF" w14:textId="77777777" w:rsidR="00022AFC" w:rsidRPr="00D267C3" w:rsidRDefault="00022AFC" w:rsidP="0002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6B4D23F5" w14:textId="77777777" w:rsidR="00022AFC" w:rsidRPr="00D267C3" w:rsidRDefault="00022AFC" w:rsidP="0002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09696A77" w14:textId="77777777" w:rsidR="00022AFC" w:rsidRPr="00A7153B" w:rsidRDefault="00A537C1" w:rsidP="00A537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537C1">
              <w:rPr>
                <w:rFonts w:ascii="Angsana New" w:hAnsi="Angsana New"/>
                <w:sz w:val="30"/>
                <w:szCs w:val="30"/>
                <w:lang w:bidi="th-TH"/>
              </w:rPr>
              <w:t>5,344,746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2C25FF78" w14:textId="77777777" w:rsidR="00022AFC" w:rsidRPr="00D267C3" w:rsidRDefault="00022AFC" w:rsidP="000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48C666D3" w14:textId="77777777" w:rsidR="00022AFC" w:rsidRPr="00D267C3" w:rsidRDefault="00022AFC" w:rsidP="00022AF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6,950,110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E638A62" w14:textId="77777777" w:rsidR="00022AFC" w:rsidRPr="00D267C3" w:rsidRDefault="00022AFC" w:rsidP="000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4BC0DAB8" w14:textId="77777777" w:rsidR="00022AFC" w:rsidRPr="00A7153B" w:rsidRDefault="00022AFC" w:rsidP="00022AF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</w:t>
            </w:r>
            <w:r w:rsidR="00A537C1">
              <w:rPr>
                <w:rFonts w:ascii="Angsana New" w:hAnsi="Angsana New"/>
                <w:sz w:val="30"/>
                <w:szCs w:val="30"/>
                <w:lang w:bidi="th-TH"/>
              </w:rPr>
              <w:t>344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,7</w:t>
            </w:r>
            <w:r w:rsidR="00A537C1">
              <w:rPr>
                <w:rFonts w:ascii="Angsana New" w:hAnsi="Angsana New"/>
                <w:sz w:val="30"/>
                <w:szCs w:val="30"/>
                <w:lang w:bidi="th-TH"/>
              </w:rPr>
              <w:t>46</w:t>
            </w:r>
          </w:p>
        </w:tc>
        <w:tc>
          <w:tcPr>
            <w:tcW w:w="150" w:type="pct"/>
            <w:vAlign w:val="bottom"/>
          </w:tcPr>
          <w:p w14:paraId="4093AE45" w14:textId="77777777" w:rsidR="00022AFC" w:rsidRPr="00D267C3" w:rsidRDefault="00022AFC" w:rsidP="000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7C915658" w14:textId="77777777" w:rsidR="00022AFC" w:rsidRPr="00D267C3" w:rsidRDefault="00022AFC" w:rsidP="00022AF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6,950,110</w:t>
            </w:r>
          </w:p>
        </w:tc>
      </w:tr>
      <w:tr w:rsidR="00022AFC" w:rsidRPr="00D267C3" w14:paraId="65891986" w14:textId="77777777" w:rsidTr="00790A8A">
        <w:tc>
          <w:tcPr>
            <w:tcW w:w="1767" w:type="pct"/>
            <w:vAlign w:val="bottom"/>
          </w:tcPr>
          <w:p w14:paraId="19463745" w14:textId="77777777" w:rsidR="00022AFC" w:rsidRPr="00D267C3" w:rsidRDefault="00022AFC" w:rsidP="0002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5C32144" w14:textId="77777777" w:rsidR="00022AFC" w:rsidRPr="00D267C3" w:rsidRDefault="00022AFC" w:rsidP="0002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19E00752" w14:textId="77777777" w:rsidR="00022AFC" w:rsidRPr="00D267C3" w:rsidRDefault="00022AFC" w:rsidP="0002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4285918E" w14:textId="77777777" w:rsidR="00022AFC" w:rsidRPr="00D267C3" w:rsidRDefault="00022AFC" w:rsidP="00A537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192DDA57" w14:textId="77777777" w:rsidR="00022AFC" w:rsidRPr="00D267C3" w:rsidRDefault="00022AFC" w:rsidP="000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0F1E08B6" w14:textId="77777777" w:rsidR="00022AFC" w:rsidRPr="00D267C3" w:rsidRDefault="00022AFC" w:rsidP="00022AF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0E40DE13" w14:textId="77777777" w:rsidR="00022AFC" w:rsidRPr="00D267C3" w:rsidRDefault="00022AFC" w:rsidP="000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69943BF7" w14:textId="77777777" w:rsidR="00022AFC" w:rsidRPr="00D267C3" w:rsidRDefault="00022AFC" w:rsidP="00022AF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0" w:type="pct"/>
            <w:vAlign w:val="bottom"/>
          </w:tcPr>
          <w:p w14:paraId="76CD745A" w14:textId="77777777" w:rsidR="00022AFC" w:rsidRPr="00D267C3" w:rsidRDefault="00022AFC" w:rsidP="000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42F5AA0A" w14:textId="77777777" w:rsidR="00022AFC" w:rsidRPr="00D267C3" w:rsidRDefault="00022AFC" w:rsidP="00022AF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22AFC" w:rsidRPr="00D267C3" w14:paraId="71936825" w14:textId="77777777" w:rsidTr="00790A8A">
        <w:tc>
          <w:tcPr>
            <w:tcW w:w="1767" w:type="pct"/>
            <w:vAlign w:val="bottom"/>
          </w:tcPr>
          <w:p w14:paraId="57A505FD" w14:textId="77777777" w:rsidR="00022AFC" w:rsidRPr="00D267C3" w:rsidRDefault="00022AFC" w:rsidP="0002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>การรับรู้รายได้ตาม</w:t>
            </w:r>
          </w:p>
          <w:p w14:paraId="70E3B2B8" w14:textId="77777777" w:rsidR="00022AFC" w:rsidRPr="00D267C3" w:rsidRDefault="00022AFC" w:rsidP="0002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ขั้นความสำเร็จของงาน</w:t>
            </w:r>
          </w:p>
        </w:tc>
        <w:tc>
          <w:tcPr>
            <w:tcW w:w="143" w:type="pct"/>
          </w:tcPr>
          <w:p w14:paraId="6A4C27B0" w14:textId="77777777" w:rsidR="00022AFC" w:rsidRPr="00D267C3" w:rsidRDefault="00022AFC" w:rsidP="0002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069B8C0B" w14:textId="77777777" w:rsidR="00022AFC" w:rsidRPr="00D267C3" w:rsidRDefault="00022AFC" w:rsidP="0002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18583433" w14:textId="77777777" w:rsidR="00022AFC" w:rsidRPr="00BC0DC8" w:rsidRDefault="00022AFC" w:rsidP="00A537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2,815,08</w:t>
            </w:r>
            <w:r w:rsidR="00A537C1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AD756D5" w14:textId="77777777" w:rsidR="00022AFC" w:rsidRPr="00D267C3" w:rsidRDefault="00022AFC" w:rsidP="000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022AD5BE" w14:textId="77777777" w:rsidR="00022AFC" w:rsidRPr="0045062A" w:rsidRDefault="00022AFC" w:rsidP="00022AF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3,992,067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0567B84" w14:textId="77777777" w:rsidR="00022AFC" w:rsidRPr="00D267C3" w:rsidRDefault="00022AFC" w:rsidP="000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50CD5836" w14:textId="77777777" w:rsidR="00022AFC" w:rsidRPr="00BC0DC8" w:rsidRDefault="00022AFC" w:rsidP="00022AF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2,815,08</w:t>
            </w:r>
            <w:r w:rsidR="00A537C1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150" w:type="pct"/>
            <w:vAlign w:val="bottom"/>
          </w:tcPr>
          <w:p w14:paraId="70BDF79D" w14:textId="77777777" w:rsidR="00022AFC" w:rsidRPr="00D267C3" w:rsidRDefault="00022AFC" w:rsidP="000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42D146BC" w14:textId="77777777" w:rsidR="00022AFC" w:rsidRPr="00D267C3" w:rsidRDefault="00022AFC" w:rsidP="00022AF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3,992,067</w:t>
            </w:r>
          </w:p>
        </w:tc>
      </w:tr>
      <w:tr w:rsidR="00022AFC" w:rsidRPr="00D267C3" w14:paraId="0898D5E6" w14:textId="77777777" w:rsidTr="00790A8A">
        <w:tc>
          <w:tcPr>
            <w:tcW w:w="1767" w:type="pct"/>
            <w:vAlign w:val="bottom"/>
          </w:tcPr>
          <w:p w14:paraId="3F0F4914" w14:textId="77777777" w:rsidR="00022AFC" w:rsidRPr="00D267C3" w:rsidRDefault="00022AFC" w:rsidP="0002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267C3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มูลค่างานบริการที่เรียกเก็บ</w:t>
            </w:r>
          </w:p>
        </w:tc>
        <w:tc>
          <w:tcPr>
            <w:tcW w:w="143" w:type="pct"/>
          </w:tcPr>
          <w:p w14:paraId="487364FF" w14:textId="77777777" w:rsidR="00022AFC" w:rsidRPr="00D267C3" w:rsidRDefault="00022AFC" w:rsidP="0002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0DF67796" w14:textId="77777777" w:rsidR="00022AFC" w:rsidRPr="00D267C3" w:rsidRDefault="00022AFC" w:rsidP="0002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66D04" w14:textId="77777777" w:rsidR="00022AFC" w:rsidRPr="00D267C3" w:rsidRDefault="00022AFC" w:rsidP="00A537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(2,249,434)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5A0FCC8" w14:textId="77777777" w:rsidR="00022AFC" w:rsidRPr="00D267C3" w:rsidRDefault="00022AFC" w:rsidP="000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E65B0" w14:textId="77777777" w:rsidR="00022AFC" w:rsidRPr="00D267C3" w:rsidRDefault="00022AFC" w:rsidP="00022AF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</w:rPr>
              <w:t>(3,</w:t>
            </w:r>
            <w:r>
              <w:rPr>
                <w:rFonts w:ascii="Angsana New" w:hAnsi="Angsana New"/>
                <w:sz w:val="30"/>
                <w:szCs w:val="30"/>
              </w:rPr>
              <w:t>375,060</w:t>
            </w:r>
            <w:r w:rsidRPr="00D267C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F5FF364" w14:textId="77777777" w:rsidR="00022AFC" w:rsidRPr="00D267C3" w:rsidRDefault="00022AFC" w:rsidP="000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9373F" w14:textId="77777777" w:rsidR="00022AFC" w:rsidRPr="00D267C3" w:rsidRDefault="00022AFC" w:rsidP="00022AF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(2,249,434)</w:t>
            </w:r>
          </w:p>
        </w:tc>
        <w:tc>
          <w:tcPr>
            <w:tcW w:w="150" w:type="pct"/>
            <w:vAlign w:val="bottom"/>
          </w:tcPr>
          <w:p w14:paraId="3F991F5D" w14:textId="77777777" w:rsidR="00022AFC" w:rsidRPr="00D267C3" w:rsidRDefault="00022AFC" w:rsidP="000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70550474" w14:textId="77777777" w:rsidR="00022AFC" w:rsidRPr="00D267C3" w:rsidRDefault="00022AFC" w:rsidP="00022AF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3,375,060</w:t>
            </w:r>
            <w:r w:rsidRPr="00D267C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22AFC" w:rsidRPr="00D267C3" w14:paraId="550C94BC" w14:textId="77777777" w:rsidTr="00FE1B75">
        <w:tc>
          <w:tcPr>
            <w:tcW w:w="1767" w:type="pct"/>
          </w:tcPr>
          <w:p w14:paraId="6A52807D" w14:textId="77777777" w:rsidR="00022AFC" w:rsidRPr="00D267C3" w:rsidRDefault="00022AFC" w:rsidP="00022AFC">
            <w:pPr>
              <w:pStyle w:val="BodyText2"/>
              <w:rPr>
                <w:b/>
                <w:bCs/>
                <w:cs/>
              </w:rPr>
            </w:pPr>
            <w:r w:rsidRPr="00D267C3">
              <w:rPr>
                <w:rFonts w:hint="cs"/>
                <w:b/>
                <w:bCs/>
                <w:cs/>
                <w:lang w:val="en-US"/>
              </w:rPr>
              <w:t>รวม</w:t>
            </w:r>
            <w:r w:rsidRPr="00D267C3">
              <w:rPr>
                <w:b/>
                <w:bCs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43" w:type="pct"/>
          </w:tcPr>
          <w:p w14:paraId="7A18347E" w14:textId="77777777" w:rsidR="00022AFC" w:rsidRPr="00D267C3" w:rsidRDefault="00022AFC" w:rsidP="0002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0DA2B3FF" w14:textId="77777777" w:rsidR="00022AFC" w:rsidRPr="00D267C3" w:rsidRDefault="00022AFC" w:rsidP="0002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DFF89B" w14:textId="77777777" w:rsidR="00022AFC" w:rsidRPr="00D267C3" w:rsidRDefault="00022AFC" w:rsidP="00A537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565,65</w:t>
            </w:r>
            <w:r w:rsidR="00A537C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C512A46" w14:textId="77777777" w:rsidR="00022AFC" w:rsidRPr="00D267C3" w:rsidRDefault="00022AFC" w:rsidP="000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CFA2B7" w14:textId="77777777" w:rsidR="00022AFC" w:rsidRPr="00D267C3" w:rsidRDefault="00022AFC" w:rsidP="00022AF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617,007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8A1ED85" w14:textId="77777777" w:rsidR="00022AFC" w:rsidRPr="00D267C3" w:rsidRDefault="00022AFC" w:rsidP="000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21D325" w14:textId="77777777" w:rsidR="00022AFC" w:rsidRPr="00D267C3" w:rsidRDefault="00022AFC" w:rsidP="00022AF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565,65</w:t>
            </w:r>
            <w:r w:rsidR="00A537C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0" w:type="pct"/>
            <w:vAlign w:val="bottom"/>
          </w:tcPr>
          <w:p w14:paraId="27AE10DA" w14:textId="77777777" w:rsidR="00022AFC" w:rsidRPr="00D267C3" w:rsidRDefault="00022AFC" w:rsidP="000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94FF0" w14:textId="77777777" w:rsidR="00022AFC" w:rsidRPr="00D267C3" w:rsidRDefault="00022AFC" w:rsidP="00022AF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617,007</w:t>
            </w:r>
          </w:p>
        </w:tc>
      </w:tr>
      <w:tr w:rsidR="00022AFC" w:rsidRPr="00D267C3" w14:paraId="6BB872FB" w14:textId="77777777" w:rsidTr="00642C90">
        <w:tc>
          <w:tcPr>
            <w:tcW w:w="1767" w:type="pct"/>
          </w:tcPr>
          <w:p w14:paraId="5EB2D560" w14:textId="77777777" w:rsidR="00022AFC" w:rsidRPr="00D267C3" w:rsidRDefault="00022AFC" w:rsidP="00022AFC">
            <w:pPr>
              <w:pStyle w:val="BodyText2"/>
              <w:rPr>
                <w:rFonts w:hint="cs"/>
                <w:b/>
                <w:bCs/>
                <w:cs/>
                <w:lang w:val="en-US"/>
              </w:rPr>
            </w:pPr>
          </w:p>
        </w:tc>
        <w:tc>
          <w:tcPr>
            <w:tcW w:w="143" w:type="pct"/>
          </w:tcPr>
          <w:p w14:paraId="0DB09EFE" w14:textId="77777777" w:rsidR="00022AFC" w:rsidRPr="00D267C3" w:rsidRDefault="00022AFC" w:rsidP="0002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4BD024F4" w14:textId="77777777" w:rsidR="00022AFC" w:rsidRPr="00D267C3" w:rsidRDefault="00022AFC" w:rsidP="0002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684B4" w14:textId="77777777" w:rsidR="00022AFC" w:rsidRPr="00D267C3" w:rsidRDefault="00022AFC" w:rsidP="00A537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5FBD9B9F" w14:textId="77777777" w:rsidR="00022AFC" w:rsidRPr="00D267C3" w:rsidRDefault="00022AFC" w:rsidP="000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7FF60" w14:textId="77777777" w:rsidR="00022AFC" w:rsidRPr="00D267C3" w:rsidRDefault="00022AFC" w:rsidP="00022AF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35DCCCD5" w14:textId="77777777" w:rsidR="00022AFC" w:rsidRPr="00D267C3" w:rsidRDefault="00022AFC" w:rsidP="000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AE1BD" w14:textId="77777777" w:rsidR="00022AFC" w:rsidRPr="00D267C3" w:rsidRDefault="00022AFC" w:rsidP="00022AF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vAlign w:val="bottom"/>
          </w:tcPr>
          <w:p w14:paraId="20A3121D" w14:textId="77777777" w:rsidR="00022AFC" w:rsidRPr="00D267C3" w:rsidRDefault="00022AFC" w:rsidP="000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vAlign w:val="bottom"/>
          </w:tcPr>
          <w:p w14:paraId="2AFA9F27" w14:textId="77777777" w:rsidR="00022AFC" w:rsidRPr="00D267C3" w:rsidRDefault="00022AFC" w:rsidP="00022AF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22AFC" w:rsidRPr="00D267C3" w14:paraId="44516332" w14:textId="77777777" w:rsidTr="00E11DF9">
        <w:tc>
          <w:tcPr>
            <w:tcW w:w="1767" w:type="pct"/>
            <w:vAlign w:val="bottom"/>
          </w:tcPr>
          <w:p w14:paraId="1E2002E5" w14:textId="77777777" w:rsidR="00022AFC" w:rsidRPr="00D267C3" w:rsidRDefault="00022AFC" w:rsidP="00022AFC">
            <w:pPr>
              <w:pStyle w:val="BodyText2"/>
              <w:rPr>
                <w:cs/>
                <w:lang w:val="en-US"/>
              </w:rPr>
            </w:pPr>
            <w:r w:rsidRPr="00D267C3">
              <w:rPr>
                <w:rFonts w:hint="cs"/>
                <w:cs/>
              </w:rPr>
              <w:t>ลูกหนี้เงินประกันผลงาน</w:t>
            </w:r>
          </w:p>
        </w:tc>
        <w:tc>
          <w:tcPr>
            <w:tcW w:w="143" w:type="pct"/>
          </w:tcPr>
          <w:p w14:paraId="4D1BBA78" w14:textId="77777777" w:rsidR="00022AFC" w:rsidRPr="00D267C3" w:rsidRDefault="00022AFC" w:rsidP="0002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3BCD7F09" w14:textId="77777777" w:rsidR="00022AFC" w:rsidRPr="00D267C3" w:rsidRDefault="00022AFC" w:rsidP="0002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8F5642" w14:textId="77777777" w:rsidR="00022AFC" w:rsidRPr="00D267C3" w:rsidRDefault="00022AFC" w:rsidP="00A537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 w:hint="cs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116,211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76ED0195" w14:textId="77777777" w:rsidR="00022AFC" w:rsidRPr="00D267C3" w:rsidRDefault="00022AFC" w:rsidP="000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62A8A3" w14:textId="77777777" w:rsidR="00022AFC" w:rsidRPr="00D267C3" w:rsidRDefault="00022AFC" w:rsidP="00022AF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96,977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CEC6AA1" w14:textId="77777777" w:rsidR="00022AFC" w:rsidRPr="00D267C3" w:rsidRDefault="00022AFC" w:rsidP="000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C36E3E" w14:textId="77777777" w:rsidR="00022AFC" w:rsidRPr="00D267C3" w:rsidRDefault="00022AFC" w:rsidP="00022AF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 w:hint="cs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116,211</w:t>
            </w:r>
          </w:p>
        </w:tc>
        <w:tc>
          <w:tcPr>
            <w:tcW w:w="150" w:type="pct"/>
            <w:vAlign w:val="bottom"/>
          </w:tcPr>
          <w:p w14:paraId="78690C7F" w14:textId="77777777" w:rsidR="00022AFC" w:rsidRPr="00D267C3" w:rsidRDefault="00022AFC" w:rsidP="000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vAlign w:val="bottom"/>
          </w:tcPr>
          <w:p w14:paraId="71116B61" w14:textId="77777777" w:rsidR="00022AFC" w:rsidRPr="00D267C3" w:rsidRDefault="00022AFC" w:rsidP="00022AF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96,977</w:t>
            </w:r>
          </w:p>
        </w:tc>
      </w:tr>
      <w:tr w:rsidR="00022AFC" w:rsidRPr="00D267C3" w14:paraId="20C12CA2" w14:textId="77777777" w:rsidTr="00642C90">
        <w:tc>
          <w:tcPr>
            <w:tcW w:w="1767" w:type="pct"/>
            <w:vAlign w:val="bottom"/>
          </w:tcPr>
          <w:p w14:paraId="015751DB" w14:textId="77777777" w:rsidR="00022AFC" w:rsidRPr="00D267C3" w:rsidRDefault="00022AFC" w:rsidP="00022AFC">
            <w:pPr>
              <w:pStyle w:val="BodyText2"/>
              <w:rPr>
                <w:rFonts w:hint="cs"/>
                <w:cs/>
              </w:rPr>
            </w:pPr>
          </w:p>
        </w:tc>
        <w:tc>
          <w:tcPr>
            <w:tcW w:w="143" w:type="pct"/>
          </w:tcPr>
          <w:p w14:paraId="0DEBE620" w14:textId="77777777" w:rsidR="00022AFC" w:rsidRPr="00D267C3" w:rsidRDefault="00022AFC" w:rsidP="0002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2DE80982" w14:textId="77777777" w:rsidR="00022AFC" w:rsidRPr="00D267C3" w:rsidRDefault="00022AFC" w:rsidP="0002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C181D4" w14:textId="77777777" w:rsidR="00022AFC" w:rsidRPr="00D267C3" w:rsidRDefault="00022AFC" w:rsidP="00022AF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4F9E69AF" w14:textId="77777777" w:rsidR="00022AFC" w:rsidRPr="00D267C3" w:rsidRDefault="00022AFC" w:rsidP="000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4941A2" w14:textId="77777777" w:rsidR="00022AFC" w:rsidRPr="00D267C3" w:rsidRDefault="00022AFC" w:rsidP="00022AF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14679C47" w14:textId="77777777" w:rsidR="00022AFC" w:rsidRPr="00D267C3" w:rsidRDefault="00022AFC" w:rsidP="000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E2FAA6" w14:textId="77777777" w:rsidR="00022AFC" w:rsidRPr="00D267C3" w:rsidRDefault="00022AFC" w:rsidP="00022AF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vAlign w:val="bottom"/>
          </w:tcPr>
          <w:p w14:paraId="4FB6AE9C" w14:textId="77777777" w:rsidR="00022AFC" w:rsidRPr="00D267C3" w:rsidRDefault="00022AFC" w:rsidP="000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vAlign w:val="bottom"/>
          </w:tcPr>
          <w:p w14:paraId="2E557DA0" w14:textId="77777777" w:rsidR="00022AFC" w:rsidRPr="00D267C3" w:rsidRDefault="00022AFC" w:rsidP="00022AF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22AFC" w:rsidRPr="00D267C3" w14:paraId="334768E9" w14:textId="77777777" w:rsidTr="00790A8A">
        <w:tc>
          <w:tcPr>
            <w:tcW w:w="1767" w:type="pct"/>
            <w:vAlign w:val="bottom"/>
          </w:tcPr>
          <w:p w14:paraId="2DD9FD99" w14:textId="77777777" w:rsidR="00022AFC" w:rsidRPr="00D267C3" w:rsidRDefault="00022AFC" w:rsidP="0002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D26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ที่เกิดจากสัญญา</w:t>
            </w:r>
          </w:p>
        </w:tc>
        <w:tc>
          <w:tcPr>
            <w:tcW w:w="143" w:type="pct"/>
          </w:tcPr>
          <w:p w14:paraId="1EE299A5" w14:textId="77777777" w:rsidR="00022AFC" w:rsidRPr="00D267C3" w:rsidRDefault="00022AFC" w:rsidP="0002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762D1838" w14:textId="77777777" w:rsidR="00022AFC" w:rsidRPr="00D267C3" w:rsidRDefault="00022AFC" w:rsidP="0002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3B070EE9" w14:textId="77777777" w:rsidR="00022AFC" w:rsidRPr="00D267C3" w:rsidRDefault="00022AFC" w:rsidP="00022AF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18D3D025" w14:textId="77777777" w:rsidR="00022AFC" w:rsidRPr="00D267C3" w:rsidRDefault="00022AFC" w:rsidP="000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10E4EA92" w14:textId="77777777" w:rsidR="00022AFC" w:rsidRPr="00D267C3" w:rsidRDefault="00022AFC" w:rsidP="00022AF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39078F53" w14:textId="77777777" w:rsidR="00022AFC" w:rsidRPr="00D267C3" w:rsidRDefault="00022AFC" w:rsidP="000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7212240A" w14:textId="77777777" w:rsidR="00022AFC" w:rsidRPr="00D267C3" w:rsidRDefault="00022AFC" w:rsidP="00022AF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vAlign w:val="bottom"/>
          </w:tcPr>
          <w:p w14:paraId="3CFD7903" w14:textId="77777777" w:rsidR="00022AFC" w:rsidRPr="00D267C3" w:rsidRDefault="00022AFC" w:rsidP="0002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631838C9" w14:textId="77777777" w:rsidR="00022AFC" w:rsidRPr="00D267C3" w:rsidRDefault="00022AFC" w:rsidP="00022AF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8D2C41" w:rsidRPr="00D267C3" w14:paraId="11874DFE" w14:textId="77777777" w:rsidTr="00790A8A">
        <w:tc>
          <w:tcPr>
            <w:tcW w:w="1767" w:type="pct"/>
            <w:vAlign w:val="bottom"/>
          </w:tcPr>
          <w:p w14:paraId="55909014" w14:textId="77777777" w:rsidR="008D2C41" w:rsidRPr="00D267C3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43" w:type="pct"/>
          </w:tcPr>
          <w:p w14:paraId="25F43C83" w14:textId="77777777" w:rsidR="008D2C41" w:rsidRPr="00D267C3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25C240FD" w14:textId="77777777" w:rsidR="008D2C41" w:rsidRPr="00D267C3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2843E3C2" w14:textId="77777777" w:rsidR="008D2C41" w:rsidRPr="00D267C3" w:rsidRDefault="00A537C1" w:rsidP="00A537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537C1">
              <w:rPr>
                <w:rFonts w:ascii="Angsana New" w:hAnsi="Angsana New"/>
                <w:sz w:val="30"/>
                <w:szCs w:val="30"/>
                <w:lang w:bidi="th-TH"/>
              </w:rPr>
              <w:t>2,275,607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F8545A5" w14:textId="77777777" w:rsidR="008D2C41" w:rsidRPr="00D267C3" w:rsidRDefault="008D2C41" w:rsidP="008D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46CD9F50" w14:textId="77777777" w:rsidR="008D2C41" w:rsidRPr="00D267C3" w:rsidRDefault="008D2C41" w:rsidP="008D2C4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2,165,829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96587C5" w14:textId="77777777" w:rsidR="008D2C41" w:rsidRPr="00D267C3" w:rsidRDefault="008D2C41" w:rsidP="008D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271663E3" w14:textId="77777777" w:rsidR="008D2C41" w:rsidRPr="00D267C3" w:rsidRDefault="00A537C1" w:rsidP="008D2C4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537C1">
              <w:rPr>
                <w:rFonts w:ascii="Angsana New" w:hAnsi="Angsana New"/>
                <w:sz w:val="30"/>
                <w:szCs w:val="30"/>
                <w:lang w:bidi="th-TH"/>
              </w:rPr>
              <w:t>2,275,607</w:t>
            </w:r>
          </w:p>
        </w:tc>
        <w:tc>
          <w:tcPr>
            <w:tcW w:w="150" w:type="pct"/>
            <w:vAlign w:val="bottom"/>
          </w:tcPr>
          <w:p w14:paraId="2102D4B5" w14:textId="77777777" w:rsidR="008D2C41" w:rsidRPr="00D267C3" w:rsidRDefault="008D2C41" w:rsidP="008D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04A6E40C" w14:textId="77777777" w:rsidR="008D2C41" w:rsidRPr="00D267C3" w:rsidRDefault="008D2C41" w:rsidP="008D2C41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2,165,829</w:t>
            </w:r>
          </w:p>
        </w:tc>
      </w:tr>
      <w:tr w:rsidR="008D2C41" w:rsidRPr="00D267C3" w14:paraId="67E7CCF0" w14:textId="77777777" w:rsidTr="00790A8A">
        <w:tc>
          <w:tcPr>
            <w:tcW w:w="1767" w:type="pct"/>
            <w:vAlign w:val="bottom"/>
          </w:tcPr>
          <w:p w14:paraId="0EC7D481" w14:textId="77777777" w:rsidR="008D2C41" w:rsidRPr="00D267C3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3301A6D" w14:textId="77777777" w:rsidR="008D2C41" w:rsidRPr="00D267C3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07729EF8" w14:textId="77777777" w:rsidR="008D2C41" w:rsidRPr="00D267C3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53493BA0" w14:textId="77777777" w:rsidR="008D2C41" w:rsidRPr="00D267C3" w:rsidRDefault="008D2C41" w:rsidP="00A537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3B81576C" w14:textId="77777777" w:rsidR="008D2C41" w:rsidRPr="00D267C3" w:rsidRDefault="008D2C41" w:rsidP="008D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6C038C18" w14:textId="77777777" w:rsidR="008D2C41" w:rsidRPr="00D267C3" w:rsidRDefault="008D2C41" w:rsidP="008D2C4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5F2267F5" w14:textId="77777777" w:rsidR="008D2C41" w:rsidRPr="00D267C3" w:rsidRDefault="008D2C41" w:rsidP="008D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45FB09EE" w14:textId="77777777" w:rsidR="008D2C41" w:rsidRPr="00D267C3" w:rsidRDefault="008D2C41" w:rsidP="008D2C4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0" w:type="pct"/>
            <w:vAlign w:val="bottom"/>
          </w:tcPr>
          <w:p w14:paraId="4AB8C6D4" w14:textId="77777777" w:rsidR="008D2C41" w:rsidRPr="00D267C3" w:rsidRDefault="008D2C41" w:rsidP="008D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2DB084EA" w14:textId="77777777" w:rsidR="008D2C41" w:rsidRPr="00D267C3" w:rsidRDefault="008D2C41" w:rsidP="008D2C41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2C41" w:rsidRPr="00D267C3" w14:paraId="10DEB6EA" w14:textId="77777777" w:rsidTr="00790A8A">
        <w:tc>
          <w:tcPr>
            <w:tcW w:w="1767" w:type="pct"/>
            <w:vAlign w:val="bottom"/>
          </w:tcPr>
          <w:p w14:paraId="42ADFB6A" w14:textId="77777777" w:rsidR="008D2C41" w:rsidRPr="00D267C3" w:rsidRDefault="004C0F63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C0F63">
              <w:rPr>
                <w:rFonts w:ascii="Angsana New" w:hAnsi="Angsana New"/>
                <w:sz w:val="30"/>
                <w:szCs w:val="30"/>
                <w:cs/>
              </w:rPr>
              <w:t>มูลค่างานบริการที่เรียกเก็บ</w:t>
            </w:r>
          </w:p>
        </w:tc>
        <w:tc>
          <w:tcPr>
            <w:tcW w:w="143" w:type="pct"/>
          </w:tcPr>
          <w:p w14:paraId="2792DE63" w14:textId="77777777" w:rsidR="008D2C41" w:rsidRPr="00D267C3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486A3D61" w14:textId="77777777" w:rsidR="008D2C41" w:rsidRPr="00D267C3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2EC17BAB" w14:textId="77777777" w:rsidR="008D2C41" w:rsidRPr="00D267C3" w:rsidRDefault="008D2C41" w:rsidP="00A537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1,616,67</w:t>
            </w:r>
            <w:r w:rsidR="00A537C1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FB22942" w14:textId="77777777" w:rsidR="008D2C41" w:rsidRPr="00D267C3" w:rsidRDefault="008D2C41" w:rsidP="008D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00E5B687" w14:textId="77777777" w:rsidR="008D2C41" w:rsidRPr="00D267C3" w:rsidRDefault="008D2C41" w:rsidP="008D2C4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1,277,698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797FB97" w14:textId="77777777" w:rsidR="008D2C41" w:rsidRPr="00D267C3" w:rsidRDefault="008D2C41" w:rsidP="008D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6C9B7937" w14:textId="77777777" w:rsidR="008D2C41" w:rsidRPr="00D267C3" w:rsidRDefault="008D2C41" w:rsidP="008D2C4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1,616,67</w:t>
            </w:r>
            <w:r w:rsidR="00A537C1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50" w:type="pct"/>
            <w:vAlign w:val="bottom"/>
          </w:tcPr>
          <w:p w14:paraId="23862283" w14:textId="77777777" w:rsidR="008D2C41" w:rsidRPr="00D267C3" w:rsidRDefault="008D2C41" w:rsidP="008D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6BE6D0A2" w14:textId="77777777" w:rsidR="008D2C41" w:rsidRPr="00D267C3" w:rsidRDefault="008D2C41" w:rsidP="008D2C41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1,277,698</w:t>
            </w:r>
          </w:p>
        </w:tc>
      </w:tr>
      <w:tr w:rsidR="008D2C41" w:rsidRPr="00D267C3" w14:paraId="741EC982" w14:textId="77777777" w:rsidTr="00790A8A">
        <w:tc>
          <w:tcPr>
            <w:tcW w:w="1767" w:type="pct"/>
            <w:vAlign w:val="bottom"/>
          </w:tcPr>
          <w:p w14:paraId="4B1BDD63" w14:textId="77777777" w:rsidR="008D2C41" w:rsidRPr="00D267C3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267C3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D267C3">
              <w:rPr>
                <w:rFonts w:ascii="Angsana New" w:hAnsi="Angsana New"/>
                <w:sz w:val="30"/>
                <w:szCs w:val="30"/>
                <w:cs/>
              </w:rPr>
              <w:t>การรับรู้รายได้ตาม</w:t>
            </w:r>
          </w:p>
          <w:p w14:paraId="07090984" w14:textId="77777777" w:rsidR="008D2C41" w:rsidRPr="00D267C3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ขั้นความสำเร็จของงาน</w:t>
            </w:r>
          </w:p>
        </w:tc>
        <w:tc>
          <w:tcPr>
            <w:tcW w:w="143" w:type="pct"/>
          </w:tcPr>
          <w:p w14:paraId="00BECBAC" w14:textId="77777777" w:rsidR="008D2C41" w:rsidRPr="00D267C3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32983A3C" w14:textId="77777777" w:rsidR="008D2C41" w:rsidRPr="00D267C3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14FEE4D8" w14:textId="77777777" w:rsidR="008D2C41" w:rsidRPr="00D267C3" w:rsidRDefault="008D2C41" w:rsidP="00A537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(1,407,370)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119DF7AB" w14:textId="77777777" w:rsidR="008D2C41" w:rsidRPr="00D267C3" w:rsidRDefault="008D2C41" w:rsidP="008D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743317FF" w14:textId="77777777" w:rsidR="008D2C41" w:rsidRPr="00D267C3" w:rsidRDefault="008D2C41" w:rsidP="008D2C4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1,136,503</w:t>
            </w:r>
            <w:r w:rsidRPr="00D267C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72C9505" w14:textId="77777777" w:rsidR="008D2C41" w:rsidRPr="00D267C3" w:rsidRDefault="008D2C41" w:rsidP="008D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345DE152" w14:textId="77777777" w:rsidR="008D2C41" w:rsidRPr="00D267C3" w:rsidRDefault="008D2C41" w:rsidP="008D2C4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(1,407,370)</w:t>
            </w:r>
          </w:p>
        </w:tc>
        <w:tc>
          <w:tcPr>
            <w:tcW w:w="150" w:type="pct"/>
            <w:vAlign w:val="bottom"/>
          </w:tcPr>
          <w:p w14:paraId="1099CDF9" w14:textId="77777777" w:rsidR="008D2C41" w:rsidRPr="00D267C3" w:rsidRDefault="008D2C41" w:rsidP="008D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777F925C" w14:textId="77777777" w:rsidR="008D2C41" w:rsidRPr="00D267C3" w:rsidRDefault="008D2C41" w:rsidP="008D2C41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1,136,503</w:t>
            </w:r>
            <w:r w:rsidRPr="00D267C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D2C41" w:rsidRPr="00D267C3" w14:paraId="34AE741F" w14:textId="77777777" w:rsidTr="00790A8A">
        <w:tc>
          <w:tcPr>
            <w:tcW w:w="1767" w:type="pct"/>
          </w:tcPr>
          <w:p w14:paraId="5C256441" w14:textId="77777777" w:rsidR="008D2C41" w:rsidRPr="00D267C3" w:rsidRDefault="008D2C41" w:rsidP="008D2C41">
            <w:pPr>
              <w:pStyle w:val="BodyText2"/>
              <w:rPr>
                <w:cs/>
              </w:rPr>
            </w:pPr>
          </w:p>
        </w:tc>
        <w:tc>
          <w:tcPr>
            <w:tcW w:w="143" w:type="pct"/>
          </w:tcPr>
          <w:p w14:paraId="2183FE56" w14:textId="77777777" w:rsidR="008D2C41" w:rsidRPr="00D267C3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5FC0F239" w14:textId="77777777" w:rsidR="008D2C41" w:rsidRPr="00D267C3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94B67" w14:textId="77777777" w:rsidR="008D2C41" w:rsidRPr="00D267C3" w:rsidRDefault="008D2C41" w:rsidP="00A537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209,30</w:t>
            </w:r>
            <w:r w:rsidR="00A537C1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D6E67F6" w14:textId="77777777" w:rsidR="008D2C41" w:rsidRPr="00D267C3" w:rsidRDefault="008D2C41" w:rsidP="008D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73564" w14:textId="77777777" w:rsidR="008D2C41" w:rsidRPr="00D267C3" w:rsidRDefault="008D2C41" w:rsidP="008D2C4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141,195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6E7FBD2" w14:textId="77777777" w:rsidR="008D2C41" w:rsidRPr="00D267C3" w:rsidRDefault="008D2C41" w:rsidP="008D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46D80" w14:textId="77777777" w:rsidR="008D2C41" w:rsidRPr="00D267C3" w:rsidRDefault="008D2C41" w:rsidP="008D2C4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209,30</w:t>
            </w:r>
            <w:r w:rsidR="00A537C1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50" w:type="pct"/>
            <w:vAlign w:val="bottom"/>
          </w:tcPr>
          <w:p w14:paraId="00D9828C" w14:textId="77777777" w:rsidR="008D2C41" w:rsidRPr="00D267C3" w:rsidRDefault="008D2C41" w:rsidP="008D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71ED6E" w14:textId="77777777" w:rsidR="008D2C41" w:rsidRPr="00D267C3" w:rsidRDefault="008D2C41" w:rsidP="008D2C41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141,195</w:t>
            </w:r>
          </w:p>
        </w:tc>
      </w:tr>
      <w:tr w:rsidR="008D2C41" w:rsidRPr="00D267C3" w14:paraId="08CC406A" w14:textId="77777777" w:rsidTr="00790A8A">
        <w:tc>
          <w:tcPr>
            <w:tcW w:w="1767" w:type="pct"/>
          </w:tcPr>
          <w:p w14:paraId="23A9A277" w14:textId="77777777" w:rsidR="008D2C41" w:rsidRPr="00D267C3" w:rsidRDefault="008D2C41" w:rsidP="008D2C41">
            <w:pPr>
              <w:pStyle w:val="BodyText2"/>
              <w:rPr>
                <w:cs/>
                <w:lang w:val="en-US"/>
              </w:rPr>
            </w:pPr>
          </w:p>
        </w:tc>
        <w:tc>
          <w:tcPr>
            <w:tcW w:w="143" w:type="pct"/>
          </w:tcPr>
          <w:p w14:paraId="3DCA7F38" w14:textId="77777777" w:rsidR="008D2C41" w:rsidRPr="00D267C3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1C7F4A38" w14:textId="77777777" w:rsidR="008D2C41" w:rsidRPr="00D267C3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F116C" w14:textId="77777777" w:rsidR="008D2C41" w:rsidRPr="00D267C3" w:rsidRDefault="008D2C41" w:rsidP="00A537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265C363A" w14:textId="77777777" w:rsidR="008D2C41" w:rsidRPr="00D267C3" w:rsidRDefault="008D2C41" w:rsidP="008D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90851" w14:textId="77777777" w:rsidR="008D2C41" w:rsidRPr="00D267C3" w:rsidRDefault="008D2C41" w:rsidP="008D2C41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1BE0DC93" w14:textId="77777777" w:rsidR="008D2C41" w:rsidRPr="00D267C3" w:rsidRDefault="008D2C41" w:rsidP="008D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AC261" w14:textId="77777777" w:rsidR="008D2C41" w:rsidRPr="00D267C3" w:rsidRDefault="008D2C41" w:rsidP="008D2C4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0" w:type="pct"/>
            <w:vAlign w:val="bottom"/>
          </w:tcPr>
          <w:p w14:paraId="2C7FC7F3" w14:textId="77777777" w:rsidR="008D2C41" w:rsidRPr="00D267C3" w:rsidRDefault="008D2C41" w:rsidP="008D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vAlign w:val="bottom"/>
          </w:tcPr>
          <w:p w14:paraId="3D267E68" w14:textId="77777777" w:rsidR="008D2C41" w:rsidRPr="00D267C3" w:rsidRDefault="008D2C41" w:rsidP="008D2C41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2C41" w:rsidRPr="00D267C3" w14:paraId="08CF2E06" w14:textId="77777777" w:rsidTr="00790A8A">
        <w:tc>
          <w:tcPr>
            <w:tcW w:w="1767" w:type="pct"/>
            <w:vAlign w:val="bottom"/>
          </w:tcPr>
          <w:p w14:paraId="1ECFD3D0" w14:textId="77777777" w:rsidR="008D2C41" w:rsidRPr="00D267C3" w:rsidRDefault="008D2C41" w:rsidP="008D2C41">
            <w:pPr>
              <w:pStyle w:val="BodyText2"/>
              <w:rPr>
                <w:cs/>
                <w:lang w:val="en-US"/>
              </w:rPr>
            </w:pPr>
            <w:r w:rsidRPr="00D267C3">
              <w:rPr>
                <w:rFonts w:hint="cs"/>
                <w:cs/>
              </w:rPr>
              <w:t>เงินรับล่วงหน้าค่าก่อสร้าง</w:t>
            </w:r>
          </w:p>
        </w:tc>
        <w:tc>
          <w:tcPr>
            <w:tcW w:w="143" w:type="pct"/>
          </w:tcPr>
          <w:p w14:paraId="25FD99F9" w14:textId="77777777" w:rsidR="008D2C41" w:rsidRPr="00D267C3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0D089CE8" w14:textId="77777777" w:rsidR="008D2C41" w:rsidRPr="00D267C3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1E7833A5" w14:textId="77777777" w:rsidR="008D2C41" w:rsidRPr="00D267C3" w:rsidRDefault="008D2C41" w:rsidP="00A537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108,954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461FFBC" w14:textId="77777777" w:rsidR="008D2C41" w:rsidRPr="00D267C3" w:rsidRDefault="008D2C41" w:rsidP="008D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3E9C8B04" w14:textId="77777777" w:rsidR="008D2C41" w:rsidRPr="00D267C3" w:rsidRDefault="008D2C41" w:rsidP="008D2C4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148,662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68DE961" w14:textId="77777777" w:rsidR="008D2C41" w:rsidRPr="00D267C3" w:rsidRDefault="008D2C41" w:rsidP="008D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5D3EE84E" w14:textId="77777777" w:rsidR="008D2C41" w:rsidRPr="00D267C3" w:rsidRDefault="008D2C41" w:rsidP="008D2C4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108,954</w:t>
            </w:r>
          </w:p>
        </w:tc>
        <w:tc>
          <w:tcPr>
            <w:tcW w:w="150" w:type="pct"/>
            <w:vAlign w:val="bottom"/>
          </w:tcPr>
          <w:p w14:paraId="5162EFC5" w14:textId="77777777" w:rsidR="008D2C41" w:rsidRPr="00D267C3" w:rsidRDefault="008D2C41" w:rsidP="008D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5B9546EF" w14:textId="77777777" w:rsidR="008D2C41" w:rsidRPr="00D267C3" w:rsidRDefault="008D2C41" w:rsidP="008D2C41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148,662</w:t>
            </w:r>
          </w:p>
        </w:tc>
      </w:tr>
      <w:tr w:rsidR="008D2C41" w:rsidRPr="00D267C3" w14:paraId="77950936" w14:textId="77777777" w:rsidTr="00790A8A">
        <w:tc>
          <w:tcPr>
            <w:tcW w:w="1767" w:type="pct"/>
          </w:tcPr>
          <w:p w14:paraId="0F253E93" w14:textId="77777777" w:rsidR="008D2C41" w:rsidRPr="00D267C3" w:rsidRDefault="008D2C41" w:rsidP="008D2C41">
            <w:pPr>
              <w:pStyle w:val="BodyText2"/>
              <w:rPr>
                <w:b/>
                <w:bCs/>
                <w:cs/>
              </w:rPr>
            </w:pPr>
            <w:r w:rsidRPr="00D267C3">
              <w:rPr>
                <w:b/>
                <w:bCs/>
                <w:cs/>
                <w:lang w:val="en-US"/>
              </w:rPr>
              <w:t>รวมหนี้สินที่เกิดจากสัญญา</w:t>
            </w:r>
          </w:p>
        </w:tc>
        <w:tc>
          <w:tcPr>
            <w:tcW w:w="143" w:type="pct"/>
          </w:tcPr>
          <w:p w14:paraId="22DE4F31" w14:textId="77777777" w:rsidR="008D2C41" w:rsidRPr="00D267C3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4590D0B5" w14:textId="77777777" w:rsidR="008D2C41" w:rsidRPr="00D267C3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A39BA6" w14:textId="77777777" w:rsidR="008D2C41" w:rsidRPr="00D267C3" w:rsidRDefault="008D2C41" w:rsidP="00A537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318,257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22971EBA" w14:textId="77777777" w:rsidR="008D2C41" w:rsidRPr="00D267C3" w:rsidRDefault="008D2C41" w:rsidP="008D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827CDF" w14:textId="77777777" w:rsidR="008D2C41" w:rsidRPr="00D267C3" w:rsidRDefault="008D2C41" w:rsidP="008D2C4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289,857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AFD2C70" w14:textId="77777777" w:rsidR="008D2C41" w:rsidRPr="00D267C3" w:rsidRDefault="008D2C41" w:rsidP="008D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9E8BB7" w14:textId="77777777" w:rsidR="008D2C41" w:rsidRPr="00D267C3" w:rsidRDefault="008D2C41" w:rsidP="008D2C4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318,257</w:t>
            </w:r>
          </w:p>
        </w:tc>
        <w:tc>
          <w:tcPr>
            <w:tcW w:w="150" w:type="pct"/>
            <w:vAlign w:val="bottom"/>
          </w:tcPr>
          <w:p w14:paraId="4662F32D" w14:textId="77777777" w:rsidR="008D2C41" w:rsidRPr="00D267C3" w:rsidRDefault="008D2C41" w:rsidP="008D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17DD63" w14:textId="77777777" w:rsidR="008D2C41" w:rsidRPr="00D267C3" w:rsidRDefault="008D2C41" w:rsidP="008D2C41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289,857</w:t>
            </w:r>
          </w:p>
        </w:tc>
      </w:tr>
    </w:tbl>
    <w:p w14:paraId="2B8F4C30" w14:textId="77777777" w:rsidR="00967C99" w:rsidRPr="00D267C3" w:rsidRDefault="00967C99" w:rsidP="002E4AD2">
      <w:pPr>
        <w:pStyle w:val="ListParagraph"/>
        <w:tabs>
          <w:tab w:val="left" w:pos="540"/>
        </w:tabs>
        <w:spacing w:line="240" w:lineRule="auto"/>
        <w:ind w:left="0" w:right="47"/>
        <w:jc w:val="thaiDistribute"/>
        <w:rPr>
          <w:rFonts w:ascii="Angsana New" w:hAnsi="Angsana New" w:hint="cs"/>
          <w:spacing w:val="2"/>
          <w:sz w:val="30"/>
          <w:szCs w:val="30"/>
          <w:cs/>
          <w:lang w:val="th-TH"/>
        </w:rPr>
        <w:sectPr w:rsidR="00967C99" w:rsidRPr="00D267C3" w:rsidSect="00E7634E">
          <w:headerReference w:type="default" r:id="rId8"/>
          <w:footerReference w:type="default" r:id="rId9"/>
          <w:type w:val="continuous"/>
          <w:pgSz w:w="11909" w:h="16834" w:code="9"/>
          <w:pgMar w:top="691" w:right="1152" w:bottom="576" w:left="1152" w:header="720" w:footer="360" w:gutter="0"/>
          <w:pgNumType w:start="14"/>
          <w:cols w:space="720"/>
          <w:docGrid w:linePitch="245"/>
        </w:sectPr>
      </w:pPr>
    </w:p>
    <w:p w14:paraId="336A92BF" w14:textId="77777777" w:rsidR="00390C8E" w:rsidRPr="00D267C3" w:rsidRDefault="00F52D67" w:rsidP="007F5818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bookmarkStart w:id="2" w:name="_Hlk78289407"/>
      <w:r w:rsidRPr="00D267C3">
        <w:rPr>
          <w:rFonts w:hint="cs"/>
          <w:b/>
          <w:bCs/>
          <w:cs/>
        </w:rPr>
        <w:lastRenderedPageBreak/>
        <w:t>ที่ดิน อาคารและอุปกรณ์</w:t>
      </w:r>
    </w:p>
    <w:bookmarkEnd w:id="2"/>
    <w:p w14:paraId="1A8C83E7" w14:textId="77777777" w:rsidR="00E42936" w:rsidRPr="00970AC2" w:rsidRDefault="00E42936" w:rsidP="005730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24"/>
          <w:szCs w:val="24"/>
        </w:rPr>
      </w:pPr>
    </w:p>
    <w:p w14:paraId="1BACF895" w14:textId="77777777" w:rsidR="00432DAE" w:rsidRPr="00D267C3" w:rsidRDefault="00432DAE" w:rsidP="00432D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="Angsana New" w:hAnsi="Angsana New"/>
          <w:b/>
          <w:sz w:val="30"/>
          <w:szCs w:val="30"/>
        </w:rPr>
      </w:pPr>
      <w:r w:rsidRPr="00D267C3">
        <w:rPr>
          <w:rFonts w:ascii="Angsana New" w:hAnsi="Angsana New"/>
          <w:b/>
          <w:sz w:val="30"/>
          <w:szCs w:val="30"/>
          <w:cs/>
        </w:rPr>
        <w:t>รายการเคลื่อนไหวของ</w:t>
      </w:r>
      <w:r w:rsidRPr="00D267C3">
        <w:rPr>
          <w:rFonts w:ascii="Angsana New" w:hAnsi="Angsana New"/>
          <w:sz w:val="30"/>
          <w:szCs w:val="30"/>
          <w:cs/>
        </w:rPr>
        <w:t>ที่ดิน อาคารและอุปกรณ์ระหว่างงวด</w:t>
      </w:r>
      <w:r w:rsidR="005907A0">
        <w:rPr>
          <w:rFonts w:ascii="Angsana New" w:hAnsi="Angsana New" w:hint="cs"/>
          <w:sz w:val="30"/>
          <w:szCs w:val="30"/>
          <w:cs/>
        </w:rPr>
        <w:t>สาม</w:t>
      </w:r>
      <w:r w:rsidRPr="00D267C3">
        <w:rPr>
          <w:rFonts w:ascii="Angsana New" w:hAnsi="Angsana New"/>
          <w:sz w:val="30"/>
          <w:szCs w:val="30"/>
          <w:cs/>
        </w:rPr>
        <w:t>เดือนสิ้นสุดวันที</w:t>
      </w:r>
      <w:r w:rsidRPr="00D267C3">
        <w:rPr>
          <w:rFonts w:ascii="Angsana New" w:hAnsi="Angsana New" w:hint="cs"/>
          <w:sz w:val="30"/>
          <w:szCs w:val="30"/>
          <w:cs/>
        </w:rPr>
        <w:t>่</w:t>
      </w:r>
      <w:r w:rsidRPr="00D267C3">
        <w:rPr>
          <w:rFonts w:ascii="Angsana New" w:hAnsi="Angsana New"/>
          <w:sz w:val="30"/>
          <w:szCs w:val="30"/>
        </w:rPr>
        <w:t xml:space="preserve"> </w:t>
      </w:r>
      <w:r w:rsidR="00362D43">
        <w:rPr>
          <w:rFonts w:ascii="Angsana New" w:hAnsi="Angsana New"/>
          <w:sz w:val="30"/>
          <w:szCs w:val="30"/>
        </w:rPr>
        <w:t>3</w:t>
      </w:r>
      <w:r w:rsidR="005907A0">
        <w:rPr>
          <w:rFonts w:ascii="Angsana New" w:hAnsi="Angsana New"/>
          <w:sz w:val="30"/>
          <w:szCs w:val="30"/>
        </w:rPr>
        <w:t>1</w:t>
      </w:r>
      <w:r w:rsidR="00362D43">
        <w:rPr>
          <w:rFonts w:ascii="Angsana New" w:hAnsi="Angsana New"/>
          <w:sz w:val="30"/>
          <w:szCs w:val="30"/>
        </w:rPr>
        <w:t xml:space="preserve"> </w:t>
      </w:r>
      <w:r w:rsidR="005907A0">
        <w:rPr>
          <w:rFonts w:ascii="Angsana New" w:hAnsi="Angsana New" w:hint="cs"/>
          <w:sz w:val="30"/>
          <w:szCs w:val="30"/>
          <w:cs/>
        </w:rPr>
        <w:t>มีนาคม</w:t>
      </w:r>
      <w:r w:rsidRPr="00D267C3">
        <w:rPr>
          <w:rFonts w:ascii="Angsana New" w:hAnsi="Angsana New"/>
          <w:sz w:val="30"/>
          <w:szCs w:val="30"/>
          <w:cs/>
        </w:rPr>
        <w:t xml:space="preserve"> </w:t>
      </w:r>
      <w:r w:rsidR="00493A4B">
        <w:rPr>
          <w:rFonts w:ascii="Angsana New" w:hAnsi="Angsana New"/>
          <w:sz w:val="30"/>
          <w:szCs w:val="30"/>
        </w:rPr>
        <w:t>2</w:t>
      </w:r>
      <w:r w:rsidRPr="00D267C3">
        <w:rPr>
          <w:rFonts w:ascii="Angsana New" w:hAnsi="Angsana New"/>
          <w:sz w:val="30"/>
          <w:szCs w:val="30"/>
        </w:rPr>
        <w:t>56</w:t>
      </w:r>
      <w:r w:rsidR="005907A0">
        <w:rPr>
          <w:rFonts w:ascii="Angsana New" w:hAnsi="Angsana New"/>
          <w:sz w:val="30"/>
          <w:szCs w:val="30"/>
        </w:rPr>
        <w:t>5</w:t>
      </w:r>
      <w:r w:rsidRPr="00D267C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5C9206E" w14:textId="77777777" w:rsidR="00C2040E" w:rsidRPr="00970AC2" w:rsidRDefault="00C2040E" w:rsidP="004543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2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2429"/>
        <w:gridCol w:w="271"/>
        <w:gridCol w:w="2407"/>
      </w:tblGrid>
      <w:tr w:rsidR="00C2040E" w:rsidRPr="00D267C3" w14:paraId="6E82EB78" w14:textId="77777777" w:rsidTr="005928A3">
        <w:trPr>
          <w:tblHeader/>
        </w:trPr>
        <w:tc>
          <w:tcPr>
            <w:tcW w:w="2244" w:type="pct"/>
            <w:shd w:val="clear" w:color="auto" w:fill="auto"/>
          </w:tcPr>
          <w:p w14:paraId="1FEDED8F" w14:textId="77777777" w:rsidR="00C2040E" w:rsidRPr="00D267C3" w:rsidRDefault="00C2040E" w:rsidP="0059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1" w:type="pct"/>
          </w:tcPr>
          <w:p w14:paraId="05BF5960" w14:textId="77777777" w:rsidR="00C2040E" w:rsidRPr="00D267C3" w:rsidDel="003621D0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8D463DC" w14:textId="77777777" w:rsidR="00C2040E" w:rsidRPr="00D267C3" w:rsidDel="003621D0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9" w:type="pct"/>
          </w:tcPr>
          <w:p w14:paraId="2707BA4D" w14:textId="77777777" w:rsidR="00C2040E" w:rsidRPr="00D267C3" w:rsidDel="003621D0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040E" w:rsidRPr="00D267C3" w14:paraId="62134CAE" w14:textId="77777777" w:rsidTr="005928A3">
        <w:trPr>
          <w:tblHeader/>
        </w:trPr>
        <w:tc>
          <w:tcPr>
            <w:tcW w:w="2244" w:type="pct"/>
          </w:tcPr>
          <w:p w14:paraId="2F905015" w14:textId="77777777" w:rsidR="00C2040E" w:rsidRPr="00D267C3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6" w:type="pct"/>
            <w:gridSpan w:val="3"/>
          </w:tcPr>
          <w:p w14:paraId="4E5D0846" w14:textId="77777777" w:rsidR="00C2040E" w:rsidRPr="00D267C3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040E" w:rsidRPr="00D267C3" w14:paraId="710AFC49" w14:textId="77777777" w:rsidTr="005928A3">
        <w:trPr>
          <w:tblHeader/>
        </w:trPr>
        <w:tc>
          <w:tcPr>
            <w:tcW w:w="2244" w:type="pct"/>
          </w:tcPr>
          <w:p w14:paraId="19719497" w14:textId="77777777" w:rsidR="00C2040E" w:rsidRPr="00D267C3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6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11" w:type="pct"/>
          </w:tcPr>
          <w:p w14:paraId="355E357B" w14:textId="77777777" w:rsidR="00C2040E" w:rsidRPr="00D267C3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A36743D" w14:textId="77777777" w:rsidR="00C2040E" w:rsidRPr="00D267C3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pct"/>
          </w:tcPr>
          <w:p w14:paraId="16165015" w14:textId="77777777" w:rsidR="00C2040E" w:rsidRPr="00D267C3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040E" w:rsidRPr="00D267C3" w14:paraId="3FDB1F75" w14:textId="77777777" w:rsidTr="005928A3">
        <w:trPr>
          <w:tblHeader/>
        </w:trPr>
        <w:tc>
          <w:tcPr>
            <w:tcW w:w="2244" w:type="pct"/>
          </w:tcPr>
          <w:p w14:paraId="4D7D615F" w14:textId="77777777" w:rsidR="00C2040E" w:rsidRPr="00D267C3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93A4B">
              <w:rPr>
                <w:rFonts w:ascii="Angsana New" w:hAnsi="Angsana New"/>
                <w:sz w:val="30"/>
                <w:szCs w:val="30"/>
              </w:rPr>
              <w:t>1</w:t>
            </w:r>
            <w:r w:rsidRPr="00D267C3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11" w:type="pct"/>
          </w:tcPr>
          <w:p w14:paraId="5E0D663B" w14:textId="77777777" w:rsidR="00C2040E" w:rsidRPr="00D267C3" w:rsidRDefault="000A0367" w:rsidP="00546A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557,761</w:t>
            </w:r>
          </w:p>
        </w:tc>
        <w:tc>
          <w:tcPr>
            <w:tcW w:w="146" w:type="pct"/>
          </w:tcPr>
          <w:p w14:paraId="4317D4C7" w14:textId="77777777" w:rsidR="00C2040E" w:rsidRPr="00D267C3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pct"/>
          </w:tcPr>
          <w:p w14:paraId="044AACFD" w14:textId="77777777" w:rsidR="00C2040E" w:rsidRPr="00D267C3" w:rsidRDefault="000A0367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542,134</w:t>
            </w:r>
          </w:p>
        </w:tc>
      </w:tr>
      <w:tr w:rsidR="00C2040E" w:rsidRPr="00D267C3" w14:paraId="2E7F34F3" w14:textId="77777777" w:rsidTr="005928A3">
        <w:trPr>
          <w:tblHeader/>
        </w:trPr>
        <w:tc>
          <w:tcPr>
            <w:tcW w:w="2244" w:type="pct"/>
          </w:tcPr>
          <w:p w14:paraId="54529229" w14:textId="77777777" w:rsidR="00C2040E" w:rsidRPr="00D267C3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11" w:type="pct"/>
          </w:tcPr>
          <w:p w14:paraId="7EBE13BF" w14:textId="77777777" w:rsidR="00C2040E" w:rsidRPr="006855CA" w:rsidRDefault="000A0367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11,241</w:t>
            </w:r>
          </w:p>
        </w:tc>
        <w:tc>
          <w:tcPr>
            <w:tcW w:w="146" w:type="pct"/>
          </w:tcPr>
          <w:p w14:paraId="5D0872F5" w14:textId="77777777" w:rsidR="00C2040E" w:rsidRPr="006855CA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pct"/>
          </w:tcPr>
          <w:p w14:paraId="282F027D" w14:textId="77777777" w:rsidR="00C2040E" w:rsidRPr="006855CA" w:rsidRDefault="000A0367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9,668</w:t>
            </w:r>
          </w:p>
        </w:tc>
      </w:tr>
      <w:tr w:rsidR="00C2040E" w:rsidRPr="00D267C3" w14:paraId="40B59718" w14:textId="77777777" w:rsidTr="005928A3">
        <w:trPr>
          <w:tblHeader/>
        </w:trPr>
        <w:tc>
          <w:tcPr>
            <w:tcW w:w="2244" w:type="pct"/>
          </w:tcPr>
          <w:p w14:paraId="611F2950" w14:textId="77777777" w:rsidR="00C2040E" w:rsidRPr="00D267C3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11" w:type="pct"/>
          </w:tcPr>
          <w:p w14:paraId="0380D681" w14:textId="77777777" w:rsidR="00C2040E" w:rsidRPr="006855CA" w:rsidRDefault="000A0367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146" w:type="pct"/>
          </w:tcPr>
          <w:p w14:paraId="00B1D0AF" w14:textId="77777777" w:rsidR="00C2040E" w:rsidRPr="006855CA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pct"/>
          </w:tcPr>
          <w:p w14:paraId="409F776E" w14:textId="77777777" w:rsidR="00C2040E" w:rsidRPr="006855CA" w:rsidRDefault="000A0367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</w:tr>
      <w:tr w:rsidR="00C2040E" w:rsidRPr="00D267C3" w14:paraId="4BD11A42" w14:textId="77777777" w:rsidTr="005928A3">
        <w:trPr>
          <w:tblHeader/>
        </w:trPr>
        <w:tc>
          <w:tcPr>
            <w:tcW w:w="2244" w:type="pct"/>
          </w:tcPr>
          <w:p w14:paraId="11725AC0" w14:textId="77777777" w:rsidR="00C2040E" w:rsidRPr="00D267C3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311" w:type="pct"/>
          </w:tcPr>
          <w:p w14:paraId="6B1021DB" w14:textId="77777777" w:rsidR="00C2040E" w:rsidRPr="006855CA" w:rsidRDefault="000A0367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(17,354)</w:t>
            </w:r>
          </w:p>
        </w:tc>
        <w:tc>
          <w:tcPr>
            <w:tcW w:w="146" w:type="pct"/>
          </w:tcPr>
          <w:p w14:paraId="64EFD1E8" w14:textId="77777777" w:rsidR="00C2040E" w:rsidRPr="006855CA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pct"/>
          </w:tcPr>
          <w:p w14:paraId="5F549B27" w14:textId="77777777" w:rsidR="00C2040E" w:rsidRPr="006855CA" w:rsidRDefault="000A0367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(15,549)</w:t>
            </w:r>
          </w:p>
        </w:tc>
      </w:tr>
      <w:tr w:rsidR="00C2040E" w:rsidRPr="00D267C3" w14:paraId="0A916F55" w14:textId="77777777" w:rsidTr="005928A3">
        <w:trPr>
          <w:tblHeader/>
        </w:trPr>
        <w:tc>
          <w:tcPr>
            <w:tcW w:w="2244" w:type="pct"/>
          </w:tcPr>
          <w:p w14:paraId="2FE92FD1" w14:textId="77777777" w:rsidR="00C2040E" w:rsidRPr="00D267C3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62D4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E7EC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62D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DE7E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11" w:type="pct"/>
            <w:tcBorders>
              <w:top w:val="single" w:sz="4" w:space="0" w:color="auto"/>
              <w:bottom w:val="double" w:sz="4" w:space="0" w:color="auto"/>
            </w:tcBorders>
          </w:tcPr>
          <w:p w14:paraId="1FDC369A" w14:textId="77777777" w:rsidR="00C2040E" w:rsidRPr="00D267C3" w:rsidRDefault="000A0367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551,641</w:t>
            </w:r>
          </w:p>
        </w:tc>
        <w:tc>
          <w:tcPr>
            <w:tcW w:w="146" w:type="pct"/>
          </w:tcPr>
          <w:p w14:paraId="5E2764F8" w14:textId="77777777" w:rsidR="00C2040E" w:rsidRPr="00D267C3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9" w:type="pct"/>
            <w:tcBorders>
              <w:top w:val="single" w:sz="4" w:space="0" w:color="auto"/>
              <w:bottom w:val="double" w:sz="4" w:space="0" w:color="auto"/>
            </w:tcBorders>
          </w:tcPr>
          <w:p w14:paraId="285972AF" w14:textId="77777777" w:rsidR="00C2040E" w:rsidRPr="00D267C3" w:rsidRDefault="000A0367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536,246</w:t>
            </w:r>
          </w:p>
        </w:tc>
      </w:tr>
    </w:tbl>
    <w:p w14:paraId="0868B57F" w14:textId="77777777" w:rsidR="0045434D" w:rsidRPr="00970AC2" w:rsidRDefault="0045434D" w:rsidP="00D60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40783A8" w14:textId="77777777" w:rsidR="005D6523" w:rsidRDefault="005D6523" w:rsidP="00454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hint="cs"/>
          <w:spacing w:val="-4"/>
          <w:sz w:val="30"/>
          <w:szCs w:val="30"/>
        </w:rPr>
      </w:pPr>
      <w:r w:rsidRPr="005D6523">
        <w:rPr>
          <w:rFonts w:ascii="Angsana New" w:hAnsi="Angsana New"/>
          <w:spacing w:val="-4"/>
          <w:sz w:val="30"/>
          <w:szCs w:val="30"/>
          <w:cs/>
        </w:rPr>
        <w:t xml:space="preserve">ในระหว่างงวดสามเดือนสิ้นสุดวันที่ </w:t>
      </w:r>
      <w:r w:rsidR="001E7E51" w:rsidRPr="00D267C3">
        <w:rPr>
          <w:rFonts w:ascii="Angsana New" w:hAnsi="Angsana New"/>
          <w:spacing w:val="-4"/>
          <w:sz w:val="30"/>
          <w:szCs w:val="30"/>
        </w:rPr>
        <w:t>3</w:t>
      </w:r>
      <w:r w:rsidR="001E7E51">
        <w:rPr>
          <w:rFonts w:ascii="Angsana New" w:hAnsi="Angsana New"/>
          <w:spacing w:val="-4"/>
          <w:sz w:val="30"/>
          <w:szCs w:val="30"/>
        </w:rPr>
        <w:t>1</w:t>
      </w:r>
      <w:r w:rsidRPr="005D6523">
        <w:rPr>
          <w:rFonts w:ascii="Angsana New" w:hAnsi="Angsana New"/>
          <w:spacing w:val="-4"/>
          <w:sz w:val="30"/>
          <w:szCs w:val="30"/>
          <w:cs/>
        </w:rPr>
        <w:t xml:space="preserve"> มีนาคม </w:t>
      </w:r>
      <w:r w:rsidR="001E7E51">
        <w:rPr>
          <w:rFonts w:ascii="Angsana New" w:hAnsi="Angsana New"/>
          <w:spacing w:val="-4"/>
          <w:sz w:val="30"/>
          <w:szCs w:val="30"/>
        </w:rPr>
        <w:t>2</w:t>
      </w:r>
      <w:r w:rsidR="001E7E51" w:rsidRPr="00D267C3">
        <w:rPr>
          <w:rFonts w:ascii="Angsana New" w:hAnsi="Angsana New"/>
          <w:spacing w:val="-4"/>
          <w:sz w:val="30"/>
          <w:szCs w:val="30"/>
        </w:rPr>
        <w:t>56</w:t>
      </w:r>
      <w:r w:rsidR="001E7E51">
        <w:rPr>
          <w:rFonts w:ascii="Angsana New" w:hAnsi="Angsana New"/>
          <w:spacing w:val="-4"/>
          <w:sz w:val="30"/>
          <w:szCs w:val="30"/>
        </w:rPr>
        <w:t>5</w:t>
      </w:r>
      <w:r w:rsidRPr="005D6523">
        <w:rPr>
          <w:rFonts w:ascii="Angsana New" w:hAnsi="Angsana New"/>
          <w:spacing w:val="-4"/>
          <w:sz w:val="30"/>
          <w:szCs w:val="30"/>
          <w:cs/>
        </w:rPr>
        <w:t xml:space="preserve"> บริษัทได้เข้าทำสัญญาเช่า</w:t>
      </w:r>
      <w:r>
        <w:rPr>
          <w:rFonts w:ascii="Angsana New" w:hAnsi="Angsana New" w:hint="cs"/>
          <w:spacing w:val="-4"/>
          <w:sz w:val="30"/>
          <w:szCs w:val="30"/>
          <w:cs/>
        </w:rPr>
        <w:t>ที่ดิน</w:t>
      </w:r>
      <w:r w:rsidRPr="005D6523">
        <w:rPr>
          <w:rFonts w:ascii="Angsana New" w:hAnsi="Angsana New"/>
          <w:spacing w:val="-4"/>
          <w:sz w:val="30"/>
          <w:szCs w:val="30"/>
          <w:cs/>
        </w:rPr>
        <w:t xml:space="preserve">เป็นระยะเวลา </w:t>
      </w:r>
      <w:r>
        <w:rPr>
          <w:rFonts w:ascii="Angsana New" w:hAnsi="Angsana New"/>
          <w:spacing w:val="-4"/>
          <w:sz w:val="30"/>
          <w:szCs w:val="30"/>
        </w:rPr>
        <w:t>2</w:t>
      </w:r>
      <w:r w:rsidRPr="005D6523">
        <w:rPr>
          <w:rFonts w:ascii="Angsana New" w:hAnsi="Angsana New"/>
          <w:spacing w:val="-4"/>
          <w:sz w:val="30"/>
          <w:szCs w:val="30"/>
        </w:rPr>
        <w:t xml:space="preserve"> </w:t>
      </w:r>
      <w:r w:rsidRPr="005D6523">
        <w:rPr>
          <w:rFonts w:ascii="Angsana New" w:hAnsi="Angsana New"/>
          <w:spacing w:val="-4"/>
          <w:sz w:val="30"/>
          <w:szCs w:val="30"/>
          <w:cs/>
        </w:rPr>
        <w:t xml:space="preserve">ปี โดยมีค่าเช่าคงที่ตลอดอายุสัญญา บริษัทได้รับรู้สินทรัพย์สิทธิการใช้ที่มีไว้เพื่อใช้งานเป็นจำนวน </w:t>
      </w:r>
      <w:r>
        <w:rPr>
          <w:rFonts w:ascii="Angsana New" w:hAnsi="Angsana New"/>
          <w:spacing w:val="-4"/>
          <w:sz w:val="30"/>
          <w:szCs w:val="30"/>
        </w:rPr>
        <w:t>0.78</w:t>
      </w:r>
      <w:r w:rsidRPr="005D6523">
        <w:rPr>
          <w:rFonts w:ascii="Angsana New" w:hAnsi="Angsana New"/>
          <w:spacing w:val="-4"/>
          <w:sz w:val="30"/>
          <w:szCs w:val="30"/>
        </w:rPr>
        <w:t xml:space="preserve"> </w:t>
      </w:r>
      <w:r w:rsidRPr="005D6523">
        <w:rPr>
          <w:rFonts w:ascii="Angsana New" w:hAnsi="Angsana New"/>
          <w:spacing w:val="-4"/>
          <w:sz w:val="30"/>
          <w:szCs w:val="30"/>
          <w:cs/>
        </w:rPr>
        <w:t>ล้านบาท</w:t>
      </w:r>
    </w:p>
    <w:p w14:paraId="1F52988D" w14:textId="77777777" w:rsidR="005D6523" w:rsidRPr="00970AC2" w:rsidRDefault="005D6523" w:rsidP="00454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3EB32EDE" w14:textId="77777777" w:rsidR="00D60DEF" w:rsidRPr="00D267C3" w:rsidRDefault="004436F5" w:rsidP="00454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hint="cs"/>
          <w:spacing w:val="-4"/>
          <w:sz w:val="30"/>
          <w:szCs w:val="30"/>
        </w:rPr>
      </w:pPr>
      <w:r w:rsidRPr="00D267C3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="00D0240E" w:rsidRPr="00D267C3">
        <w:rPr>
          <w:rFonts w:ascii="Angsana New" w:hAnsi="Angsana New"/>
          <w:spacing w:val="-4"/>
          <w:sz w:val="30"/>
          <w:szCs w:val="30"/>
        </w:rPr>
        <w:t>3</w:t>
      </w:r>
      <w:r w:rsidR="005907A0">
        <w:rPr>
          <w:rFonts w:ascii="Angsana New" w:hAnsi="Angsana New"/>
          <w:spacing w:val="-4"/>
          <w:sz w:val="30"/>
          <w:szCs w:val="30"/>
        </w:rPr>
        <w:t>1</w:t>
      </w:r>
      <w:r w:rsidR="009E413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907A0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D267C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93A4B">
        <w:rPr>
          <w:rFonts w:ascii="Angsana New" w:hAnsi="Angsana New"/>
          <w:spacing w:val="-4"/>
          <w:sz w:val="30"/>
          <w:szCs w:val="30"/>
        </w:rPr>
        <w:t>2</w:t>
      </w:r>
      <w:r w:rsidRPr="00D267C3">
        <w:rPr>
          <w:rFonts w:ascii="Angsana New" w:hAnsi="Angsana New"/>
          <w:spacing w:val="-4"/>
          <w:sz w:val="30"/>
          <w:szCs w:val="30"/>
        </w:rPr>
        <w:t>56</w:t>
      </w:r>
      <w:r w:rsidR="005907A0">
        <w:rPr>
          <w:rFonts w:ascii="Angsana New" w:hAnsi="Angsana New"/>
          <w:spacing w:val="-4"/>
          <w:sz w:val="30"/>
          <w:szCs w:val="30"/>
        </w:rPr>
        <w:t>5</w:t>
      </w:r>
      <w:r w:rsidRPr="00D267C3">
        <w:rPr>
          <w:rFonts w:ascii="Angsana New" w:hAnsi="Angsana New"/>
          <w:spacing w:val="-4"/>
          <w:sz w:val="30"/>
          <w:szCs w:val="30"/>
        </w:rPr>
        <w:t xml:space="preserve"> </w:t>
      </w:r>
      <w:r w:rsidR="00332059" w:rsidRPr="00D267C3">
        <w:rPr>
          <w:rFonts w:ascii="Angsana New" w:hAnsi="Angsana New" w:hint="cs"/>
          <w:spacing w:val="-4"/>
          <w:sz w:val="30"/>
          <w:szCs w:val="30"/>
          <w:cs/>
        </w:rPr>
        <w:t>มูลค่าตามบัญชีของ</w:t>
      </w:r>
      <w:r w:rsidR="00D60DEF" w:rsidRPr="00D267C3">
        <w:rPr>
          <w:rFonts w:ascii="Angsana New" w:hAnsi="Angsana New" w:hint="cs"/>
          <w:sz w:val="30"/>
          <w:szCs w:val="30"/>
          <w:cs/>
        </w:rPr>
        <w:t>ที่ดิน</w:t>
      </w:r>
      <w:r w:rsidR="00264E4A">
        <w:rPr>
          <w:rFonts w:ascii="Angsana New" w:hAnsi="Angsana New"/>
          <w:spacing w:val="-4"/>
          <w:sz w:val="30"/>
          <w:szCs w:val="30"/>
        </w:rPr>
        <w:t xml:space="preserve"> </w:t>
      </w:r>
      <w:r w:rsidR="00D60DEF" w:rsidRPr="00D267C3">
        <w:rPr>
          <w:rFonts w:ascii="Angsana New" w:hAnsi="Angsana New" w:hint="cs"/>
          <w:spacing w:val="-4"/>
          <w:sz w:val="30"/>
          <w:szCs w:val="30"/>
          <w:cs/>
        </w:rPr>
        <w:t>อาคาร</w:t>
      </w:r>
      <w:r w:rsidR="00264E4A">
        <w:rPr>
          <w:rFonts w:ascii="Angsana New" w:hAnsi="Angsana New" w:hint="cs"/>
          <w:spacing w:val="-4"/>
          <w:sz w:val="30"/>
          <w:szCs w:val="30"/>
          <w:cs/>
        </w:rPr>
        <w:t>และอุปกรณ์ของ</w:t>
      </w:r>
      <w:r w:rsidR="00AE6BDE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="00165FD6">
        <w:rPr>
          <w:rFonts w:ascii="Angsana New" w:hAnsi="Angsana New" w:hint="cs"/>
          <w:spacing w:val="-4"/>
          <w:sz w:val="30"/>
          <w:szCs w:val="30"/>
          <w:cs/>
        </w:rPr>
        <w:t>บริษัทและ</w:t>
      </w:r>
      <w:r w:rsidR="00264E4A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EC59B6">
        <w:rPr>
          <w:rFonts w:ascii="Angsana New" w:hAnsi="Angsana New"/>
          <w:spacing w:val="-4"/>
          <w:sz w:val="30"/>
          <w:szCs w:val="30"/>
        </w:rPr>
        <w:t xml:space="preserve"> </w:t>
      </w:r>
      <w:r w:rsidR="00165FD6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="00A04626" w:rsidRPr="00A04626">
        <w:rPr>
          <w:rFonts w:ascii="Angsana New" w:hAnsi="Angsana New"/>
          <w:spacing w:val="-4"/>
          <w:sz w:val="30"/>
          <w:szCs w:val="30"/>
        </w:rPr>
        <w:t>448.87</w:t>
      </w:r>
      <w:r w:rsidR="005907A0">
        <w:rPr>
          <w:rFonts w:ascii="Angsana New" w:hAnsi="Angsana New"/>
          <w:spacing w:val="-4"/>
          <w:sz w:val="30"/>
          <w:szCs w:val="30"/>
        </w:rPr>
        <w:t xml:space="preserve">           </w:t>
      </w:r>
      <w:r w:rsidR="00AE6BD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65FD6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="006D7E52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="00165FD6">
        <w:rPr>
          <w:rFonts w:ascii="Angsana New" w:hAnsi="Angsana New" w:hint="cs"/>
          <w:spacing w:val="-4"/>
          <w:sz w:val="30"/>
          <w:szCs w:val="30"/>
          <w:cs/>
        </w:rPr>
        <w:t xml:space="preserve"> และ</w:t>
      </w:r>
      <w:r w:rsidR="00F04F4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04626">
        <w:rPr>
          <w:rFonts w:ascii="Angsana New" w:hAnsi="Angsana New"/>
          <w:spacing w:val="-4"/>
          <w:sz w:val="30"/>
          <w:szCs w:val="30"/>
        </w:rPr>
        <w:t>439.65</w:t>
      </w:r>
      <w:r w:rsidR="00EC59B6">
        <w:rPr>
          <w:rFonts w:ascii="Angsana New" w:hAnsi="Angsana New"/>
          <w:spacing w:val="-4"/>
          <w:sz w:val="30"/>
          <w:szCs w:val="30"/>
        </w:rPr>
        <w:t xml:space="preserve"> </w:t>
      </w:r>
      <w:r w:rsidR="00264E4A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="006D7E52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="00264E4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65FD6">
        <w:rPr>
          <w:rFonts w:ascii="Angsana New" w:hAnsi="Angsana New" w:hint="cs"/>
          <w:spacing w:val="-4"/>
          <w:sz w:val="30"/>
          <w:szCs w:val="30"/>
          <w:cs/>
        </w:rPr>
        <w:t>ตามลำดับ</w:t>
      </w:r>
      <w:r w:rsidR="00FB592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D60DEF" w:rsidRPr="00D267C3">
        <w:rPr>
          <w:rFonts w:ascii="Angsana New" w:hAnsi="Angsana New" w:hint="cs"/>
          <w:spacing w:val="-4"/>
          <w:sz w:val="30"/>
          <w:szCs w:val="30"/>
          <w:cs/>
        </w:rPr>
        <w:t>ได้นำไปวางเป็นหลักประกันเงินกู้ยืมจาก</w:t>
      </w:r>
      <w:r w:rsidR="00BD2AB3" w:rsidRPr="00D267C3">
        <w:rPr>
          <w:rFonts w:ascii="Angsana New" w:hAnsi="Angsana New" w:hint="cs"/>
          <w:spacing w:val="-4"/>
          <w:sz w:val="30"/>
          <w:szCs w:val="30"/>
          <w:cs/>
        </w:rPr>
        <w:t>สถาบันการเงิน</w:t>
      </w:r>
      <w:r w:rsidR="00332059" w:rsidRPr="00D267C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32059" w:rsidRPr="00D267C3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="00BE3612" w:rsidRPr="00D267C3">
        <w:rPr>
          <w:rFonts w:ascii="Angsana New" w:hAnsi="Angsana New"/>
          <w:i/>
          <w:iCs/>
          <w:spacing w:val="-4"/>
          <w:sz w:val="30"/>
          <w:szCs w:val="30"/>
        </w:rPr>
        <w:t>3</w:t>
      </w:r>
      <w:r w:rsidR="00493A4B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Pr="00D267C3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D267C3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493A4B">
        <w:rPr>
          <w:rFonts w:ascii="Angsana New" w:hAnsi="Angsana New"/>
          <w:i/>
          <w:iCs/>
          <w:spacing w:val="-4"/>
          <w:sz w:val="30"/>
          <w:szCs w:val="30"/>
        </w:rPr>
        <w:t>2</w:t>
      </w:r>
      <w:r w:rsidR="00BE3612" w:rsidRPr="00D267C3">
        <w:rPr>
          <w:rFonts w:ascii="Angsana New" w:hAnsi="Angsana New"/>
          <w:i/>
          <w:iCs/>
          <w:spacing w:val="-4"/>
          <w:sz w:val="30"/>
          <w:szCs w:val="30"/>
        </w:rPr>
        <w:t>56</w:t>
      </w:r>
      <w:r w:rsidR="005907A0">
        <w:rPr>
          <w:rFonts w:ascii="Angsana New" w:hAnsi="Angsana New"/>
          <w:i/>
          <w:iCs/>
          <w:spacing w:val="-4"/>
          <w:sz w:val="30"/>
          <w:szCs w:val="30"/>
        </w:rPr>
        <w:t>4</w:t>
      </w:r>
      <w:r w:rsidR="00332059" w:rsidRPr="00D267C3">
        <w:rPr>
          <w:rFonts w:ascii="Angsana New" w:hAnsi="Angsana New" w:hint="cs"/>
          <w:i/>
          <w:iCs/>
          <w:spacing w:val="-4"/>
          <w:sz w:val="30"/>
          <w:szCs w:val="30"/>
        </w:rPr>
        <w:t>:</w:t>
      </w:r>
      <w:r w:rsidR="00BE3612" w:rsidRPr="00D267C3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005A5F">
        <w:rPr>
          <w:rFonts w:ascii="Angsana New" w:hAnsi="Angsana New"/>
          <w:i/>
          <w:iCs/>
          <w:spacing w:val="-4"/>
          <w:sz w:val="30"/>
          <w:szCs w:val="30"/>
        </w:rPr>
        <w:t>456.08</w:t>
      </w:r>
      <w:r w:rsidR="005907A0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264E4A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264E4A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ล้านบาท และ </w:t>
      </w:r>
      <w:r w:rsidR="00005A5F">
        <w:rPr>
          <w:rFonts w:ascii="Angsana New" w:hAnsi="Angsana New"/>
          <w:i/>
          <w:iCs/>
          <w:spacing w:val="-4"/>
          <w:sz w:val="30"/>
          <w:szCs w:val="30"/>
        </w:rPr>
        <w:t>446.05</w:t>
      </w:r>
      <w:r w:rsidR="00332059" w:rsidRPr="00D267C3">
        <w:rPr>
          <w:rFonts w:ascii="Angsana New" w:hAnsi="Angsana New" w:hint="cs"/>
          <w:i/>
          <w:iCs/>
          <w:spacing w:val="-4"/>
          <w:sz w:val="30"/>
          <w:szCs w:val="30"/>
        </w:rPr>
        <w:t xml:space="preserve"> </w:t>
      </w:r>
      <w:r w:rsidR="00332059" w:rsidRPr="00D267C3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</w:t>
      </w:r>
      <w:r w:rsidR="00264E4A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ตามลำดับ</w:t>
      </w:r>
      <w:r w:rsidR="00332059" w:rsidRPr="00D267C3">
        <w:rPr>
          <w:rFonts w:ascii="Angsana New" w:hAnsi="Angsana New" w:hint="cs"/>
          <w:i/>
          <w:iCs/>
          <w:spacing w:val="-4"/>
          <w:sz w:val="30"/>
          <w:szCs w:val="30"/>
          <w:cs/>
        </w:rPr>
        <w:t>)</w:t>
      </w:r>
    </w:p>
    <w:p w14:paraId="7B19C5B9" w14:textId="77777777" w:rsidR="002A3AC3" w:rsidRPr="00970AC2" w:rsidRDefault="002A3AC3" w:rsidP="00D03E5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Angsana New" w:hAnsi="Angsana New" w:cs="Angsana New" w:hint="cs"/>
          <w:spacing w:val="-4"/>
          <w:sz w:val="24"/>
          <w:szCs w:val="24"/>
          <w:cs/>
          <w:lang w:val="en-GB" w:bidi="th-TH"/>
        </w:rPr>
      </w:pPr>
    </w:p>
    <w:p w14:paraId="26C34A90" w14:textId="77777777" w:rsidR="009C28E1" w:rsidRPr="00D267C3" w:rsidRDefault="00EF2244" w:rsidP="002A3AC3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D267C3">
        <w:rPr>
          <w:b/>
          <w:bCs/>
          <w:cs/>
        </w:rPr>
        <w:t>ส่วนงานดำเนินงาน</w:t>
      </w:r>
      <w:r w:rsidR="009C28E1" w:rsidRPr="00D267C3">
        <w:rPr>
          <w:b/>
          <w:bCs/>
          <w:cs/>
        </w:rPr>
        <w:t>และการจำแนกรายได้</w:t>
      </w:r>
    </w:p>
    <w:p w14:paraId="2D102FA2" w14:textId="77777777" w:rsidR="009C28E1" w:rsidRPr="00970AC2" w:rsidRDefault="009C28E1" w:rsidP="00F61AEF">
      <w:pPr>
        <w:pStyle w:val="BodyText2"/>
        <w:ind w:left="540"/>
        <w:rPr>
          <w:sz w:val="24"/>
          <w:szCs w:val="24"/>
          <w:cs/>
          <w:lang w:val="en-US"/>
        </w:rPr>
      </w:pPr>
    </w:p>
    <w:p w14:paraId="610031F7" w14:textId="77777777" w:rsidR="00A009ED" w:rsidRPr="00493A4B" w:rsidRDefault="00A009ED" w:rsidP="00BD2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493A4B">
        <w:rPr>
          <w:rFonts w:ascii="Angsana New" w:hAnsi="Angsana New"/>
          <w:i/>
          <w:iCs/>
          <w:sz w:val="30"/>
          <w:szCs w:val="30"/>
          <w:cs/>
        </w:rPr>
        <w:t>ส่วนงานภูมิศาสตร์</w:t>
      </w:r>
    </w:p>
    <w:p w14:paraId="5F89C1F2" w14:textId="77777777" w:rsidR="00A009ED" w:rsidRPr="00970AC2" w:rsidRDefault="00A009ED" w:rsidP="00A009ED">
      <w:pPr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42E24C5D" w14:textId="77777777" w:rsidR="00A009ED" w:rsidRPr="00493A4B" w:rsidRDefault="00796A81" w:rsidP="00BD2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493A4B">
        <w:rPr>
          <w:rFonts w:ascii="Angsana New" w:hAnsi="Angsana New" w:hint="cs"/>
          <w:sz w:val="30"/>
          <w:szCs w:val="30"/>
          <w:cs/>
        </w:rPr>
        <w:t>กลุ่ม</w:t>
      </w:r>
      <w:r w:rsidR="00A009ED" w:rsidRPr="00493A4B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="00A009ED" w:rsidRPr="00493A4B">
        <w:rPr>
          <w:rFonts w:ascii="Angsana New" w:hAnsi="Angsana New" w:hint="cs"/>
          <w:sz w:val="30"/>
          <w:szCs w:val="30"/>
          <w:cs/>
        </w:rPr>
        <w:t>เฉพาะ</w:t>
      </w:r>
      <w:r w:rsidR="00A009ED" w:rsidRPr="00493A4B">
        <w:rPr>
          <w:rFonts w:ascii="Angsana New" w:hAnsi="Angsana New"/>
          <w:sz w:val="30"/>
          <w:szCs w:val="30"/>
          <w:cs/>
        </w:rPr>
        <w:t>ในประเทศไทยเท่านั้น</w:t>
      </w:r>
      <w:r w:rsidR="00A009ED" w:rsidRPr="00493A4B">
        <w:rPr>
          <w:rFonts w:ascii="Angsana New" w:hAnsi="Angsana New" w:hint="cs"/>
          <w:sz w:val="30"/>
          <w:szCs w:val="30"/>
          <w:cs/>
        </w:rPr>
        <w:t xml:space="preserve"> ไม่มีรายได้จากต่างประเทศหรือสินทรัพย์ในต่างประเทศ</w:t>
      </w:r>
    </w:p>
    <w:p w14:paraId="7E985164" w14:textId="77777777" w:rsidR="00237909" w:rsidRPr="00970AC2" w:rsidRDefault="00237909" w:rsidP="00237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hint="cs"/>
          <w:sz w:val="24"/>
          <w:szCs w:val="24"/>
        </w:rPr>
      </w:pPr>
    </w:p>
    <w:p w14:paraId="34775FB7" w14:textId="77777777" w:rsidR="00237909" w:rsidRPr="00493A4B" w:rsidRDefault="00237909" w:rsidP="00BD2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493A4B">
        <w:rPr>
          <w:rFonts w:ascii="Angsana New" w:hAnsi="Angsana New" w:hint="cs"/>
          <w:i/>
          <w:iCs/>
          <w:sz w:val="30"/>
          <w:szCs w:val="30"/>
          <w:cs/>
        </w:rPr>
        <w:t>ส่วนงานธุรกิจ</w:t>
      </w:r>
    </w:p>
    <w:p w14:paraId="629FC905" w14:textId="77777777" w:rsidR="00237909" w:rsidRPr="00970AC2" w:rsidRDefault="00237909" w:rsidP="00237909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26EFA0FB" w14:textId="77777777" w:rsidR="00237909" w:rsidRPr="00493A4B" w:rsidRDefault="00237909" w:rsidP="00BD2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493A4B">
        <w:rPr>
          <w:rFonts w:ascii="Angsana New" w:hAnsi="Angsana New"/>
          <w:sz w:val="30"/>
          <w:szCs w:val="30"/>
          <w:cs/>
        </w:rPr>
        <w:t>ผู้บริหารเห็นว่า</w:t>
      </w:r>
      <w:r w:rsidR="00796A81" w:rsidRPr="00493A4B">
        <w:rPr>
          <w:rFonts w:ascii="Angsana New" w:hAnsi="Angsana New" w:hint="cs"/>
          <w:sz w:val="30"/>
          <w:szCs w:val="30"/>
          <w:cs/>
        </w:rPr>
        <w:t>กลุ่ม</w:t>
      </w:r>
      <w:r w:rsidRPr="00493A4B">
        <w:rPr>
          <w:rFonts w:ascii="Angsana New" w:hAnsi="Angsana New"/>
          <w:sz w:val="30"/>
          <w:szCs w:val="30"/>
          <w:cs/>
        </w:rPr>
        <w:t>บริษัทดำเนินกิจการในส่วนงานธุรกิจเดียวคือ ธุรกิจ</w:t>
      </w:r>
      <w:r w:rsidRPr="00493A4B">
        <w:rPr>
          <w:rFonts w:ascii="Angsana New" w:hAnsi="Angsana New" w:hint="cs"/>
          <w:sz w:val="30"/>
          <w:szCs w:val="30"/>
          <w:cs/>
        </w:rPr>
        <w:t>ก่อสร้าง</w:t>
      </w:r>
      <w:r w:rsidR="00D070C8" w:rsidRPr="00493A4B">
        <w:rPr>
          <w:rFonts w:ascii="Angsana New" w:hAnsi="Angsana New" w:hint="cs"/>
          <w:sz w:val="30"/>
          <w:szCs w:val="30"/>
          <w:cs/>
        </w:rPr>
        <w:t xml:space="preserve"> </w:t>
      </w:r>
      <w:r w:rsidRPr="00493A4B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</w:t>
      </w:r>
      <w:r w:rsidR="00796A81" w:rsidRPr="00493A4B">
        <w:rPr>
          <w:rFonts w:ascii="Angsana New" w:hAnsi="Angsana New" w:hint="cs"/>
          <w:sz w:val="30"/>
          <w:szCs w:val="30"/>
          <w:cs/>
        </w:rPr>
        <w:t>กลุ่ม</w:t>
      </w:r>
      <w:r w:rsidRPr="00493A4B">
        <w:rPr>
          <w:rFonts w:ascii="Angsana New" w:hAnsi="Angsana New"/>
          <w:sz w:val="30"/>
          <w:szCs w:val="30"/>
          <w:cs/>
        </w:rPr>
        <w:t>บริษัทมีส่วนงานธุรกิจเพียงส่วนงานเดียว</w:t>
      </w:r>
    </w:p>
    <w:p w14:paraId="51FF80B1" w14:textId="77777777" w:rsidR="00432DAE" w:rsidRPr="00970AC2" w:rsidRDefault="00432DAE" w:rsidP="006A1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51F8F964" w14:textId="77777777" w:rsidR="00717396" w:rsidRPr="00493A4B" w:rsidRDefault="00717396" w:rsidP="00BD2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493A4B">
        <w:rPr>
          <w:rFonts w:ascii="Angsana New" w:hAnsi="Angsana New" w:hint="cs"/>
          <w:i/>
          <w:iCs/>
          <w:sz w:val="30"/>
          <w:szCs w:val="30"/>
          <w:cs/>
        </w:rPr>
        <w:t>จังหวะเวลาการรับรู้รายได้</w:t>
      </w:r>
    </w:p>
    <w:p w14:paraId="57844B2B" w14:textId="77777777" w:rsidR="002C334E" w:rsidRPr="00970AC2" w:rsidRDefault="002C334E" w:rsidP="00717396">
      <w:pPr>
        <w:tabs>
          <w:tab w:val="clear" w:pos="454"/>
          <w:tab w:val="left" w:pos="540"/>
        </w:tabs>
        <w:spacing w:line="240" w:lineRule="auto"/>
        <w:ind w:firstLine="540"/>
        <w:rPr>
          <w:rFonts w:ascii="Angsana New" w:hAnsi="Angsana New"/>
          <w:i/>
          <w:iCs/>
          <w:sz w:val="24"/>
          <w:szCs w:val="24"/>
        </w:rPr>
      </w:pPr>
    </w:p>
    <w:p w14:paraId="0944824C" w14:textId="77777777" w:rsidR="00F50685" w:rsidRPr="00493A4B" w:rsidRDefault="002C334E" w:rsidP="00F50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z w:val="30"/>
          <w:szCs w:val="30"/>
        </w:rPr>
      </w:pPr>
      <w:r w:rsidRPr="00493A4B">
        <w:rPr>
          <w:rFonts w:ascii="Angsana New" w:hAnsi="Angsana New" w:hint="cs"/>
          <w:sz w:val="30"/>
          <w:szCs w:val="30"/>
          <w:cs/>
        </w:rPr>
        <w:t>รายได้ทั้งหมดของกลุ่มบริษัทมีการรับรู้รายได้ตลอดช่วงเวลา</w:t>
      </w:r>
      <w:r w:rsidR="004436F5" w:rsidRPr="00493A4B">
        <w:rPr>
          <w:rFonts w:ascii="Angsana New" w:hAnsi="Angsana New" w:hint="cs"/>
          <w:sz w:val="30"/>
          <w:szCs w:val="30"/>
          <w:cs/>
        </w:rPr>
        <w:t>หนึ่ง</w:t>
      </w:r>
      <w:r w:rsidRPr="00493A4B">
        <w:rPr>
          <w:rFonts w:ascii="Angsana New" w:hAnsi="Angsana New" w:hint="cs"/>
          <w:sz w:val="30"/>
          <w:szCs w:val="30"/>
          <w:cs/>
        </w:rPr>
        <w:t>ตามภาระที่ต้องปฏิบัติ</w:t>
      </w:r>
      <w:r w:rsidR="00D05CF7" w:rsidRPr="00493A4B">
        <w:rPr>
          <w:rFonts w:ascii="Angsana New" w:hAnsi="Angsana New"/>
          <w:sz w:val="30"/>
          <w:szCs w:val="30"/>
        </w:rPr>
        <w:t xml:space="preserve"> (over</w:t>
      </w:r>
      <w:r w:rsidR="004436F5" w:rsidRPr="00493A4B">
        <w:rPr>
          <w:rFonts w:ascii="Angsana New" w:hAnsi="Angsana New" w:hint="cs"/>
          <w:sz w:val="30"/>
          <w:szCs w:val="30"/>
          <w:cs/>
        </w:rPr>
        <w:t xml:space="preserve"> </w:t>
      </w:r>
      <w:r w:rsidR="00D05CF7" w:rsidRPr="00493A4B">
        <w:rPr>
          <w:rFonts w:ascii="Angsana New" w:hAnsi="Angsana New"/>
          <w:sz w:val="30"/>
          <w:szCs w:val="30"/>
        </w:rPr>
        <w:t>time</w:t>
      </w:r>
      <w:r w:rsidR="00287A37" w:rsidRPr="00493A4B">
        <w:rPr>
          <w:rFonts w:ascii="Angsana New" w:hAnsi="Angsana New"/>
          <w:sz w:val="30"/>
          <w:szCs w:val="30"/>
        </w:rPr>
        <w:t>)</w:t>
      </w:r>
    </w:p>
    <w:p w14:paraId="244750A3" w14:textId="77777777" w:rsidR="00090A66" w:rsidRDefault="00090A66" w:rsidP="00562727">
      <w:pPr>
        <w:pStyle w:val="BodyText2"/>
        <w:numPr>
          <w:ilvl w:val="0"/>
          <w:numId w:val="18"/>
        </w:numPr>
        <w:ind w:left="450" w:hanging="450"/>
        <w:rPr>
          <w:b/>
          <w:bCs/>
        </w:rPr>
      </w:pPr>
      <w:bookmarkStart w:id="3" w:name="_Hlk78281875"/>
      <w:r w:rsidRPr="00D267C3">
        <w:rPr>
          <w:rFonts w:hint="cs"/>
          <w:b/>
          <w:bCs/>
          <w:cs/>
        </w:rPr>
        <w:lastRenderedPageBreak/>
        <w:t>กำไรต่อหุ้น</w:t>
      </w:r>
      <w:r w:rsidR="00AB686A" w:rsidRPr="00D267C3">
        <w:rPr>
          <w:rFonts w:hint="cs"/>
          <w:b/>
          <w:bCs/>
          <w:cs/>
        </w:rPr>
        <w:t>ขั้นพื้นฐาน</w:t>
      </w:r>
    </w:p>
    <w:p w14:paraId="5EED4B70" w14:textId="77777777" w:rsidR="00562727" w:rsidRDefault="00562727" w:rsidP="00562727">
      <w:pPr>
        <w:pStyle w:val="BodyText2"/>
        <w:rPr>
          <w:b/>
          <w:bCs/>
        </w:rPr>
      </w:pPr>
    </w:p>
    <w:p w14:paraId="5073F9CD" w14:textId="77777777" w:rsidR="00562727" w:rsidRPr="00562727" w:rsidRDefault="00863917" w:rsidP="00562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7"/>
        <w:jc w:val="thaiDistribute"/>
        <w:rPr>
          <w:rFonts w:ascii="Angsana New" w:hAnsi="Angsana New"/>
          <w:sz w:val="30"/>
          <w:szCs w:val="30"/>
        </w:rPr>
      </w:pPr>
      <w:r w:rsidRPr="00863917">
        <w:rPr>
          <w:rFonts w:ascii="Angsana New" w:hAnsi="Angsana New"/>
          <w:sz w:val="30"/>
          <w:szCs w:val="30"/>
          <w:cs/>
        </w:rPr>
        <w:t>กำไรต่อหุ้นขั้นพื้นฐานคำนวณจากกำไรสำหรับ</w:t>
      </w:r>
      <w:r w:rsidR="004C0F63">
        <w:rPr>
          <w:rFonts w:ascii="Angsana New" w:hAnsi="Angsana New" w:hint="cs"/>
          <w:sz w:val="30"/>
          <w:szCs w:val="30"/>
          <w:cs/>
        </w:rPr>
        <w:t>งวด</w:t>
      </w:r>
      <w:r w:rsidRPr="00863917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="004C0F63">
        <w:rPr>
          <w:rFonts w:ascii="Angsana New" w:hAnsi="Angsana New" w:hint="cs"/>
          <w:sz w:val="30"/>
          <w:szCs w:val="30"/>
          <w:cs/>
        </w:rPr>
        <w:t>งวด</w:t>
      </w:r>
      <w:r w:rsidRPr="00863917">
        <w:rPr>
          <w:rFonts w:ascii="Angsana New" w:hAnsi="Angsana New"/>
          <w:sz w:val="30"/>
          <w:szCs w:val="30"/>
          <w:cs/>
        </w:rPr>
        <w:t xml:space="preserve">ซึ่งปรับปรุงด้วยจำนวนหุ้นสามัญที่เปลี่ยนไปจากการออกหุ้นปันผลให้ผู้ถือหุ้นตามมติการประชุมสามัญประจำปีของผู้ถือหุ้นของบริษัทเมื่อวันที่ </w:t>
      </w:r>
      <w:r w:rsidR="004C0F63">
        <w:rPr>
          <w:rFonts w:ascii="Angsana New" w:hAnsi="Angsana New"/>
          <w:sz w:val="30"/>
          <w:szCs w:val="30"/>
        </w:rPr>
        <w:t>23</w:t>
      </w:r>
      <w:r w:rsidRPr="00863917">
        <w:rPr>
          <w:rFonts w:ascii="Angsana New" w:hAnsi="Angsana New"/>
          <w:sz w:val="30"/>
          <w:szCs w:val="30"/>
          <w:cs/>
        </w:rPr>
        <w:t xml:space="preserve"> เมษายน </w:t>
      </w:r>
      <w:r w:rsidR="004C0F63">
        <w:rPr>
          <w:rFonts w:ascii="Angsana New" w:hAnsi="Angsana New"/>
          <w:sz w:val="30"/>
          <w:szCs w:val="30"/>
        </w:rPr>
        <w:t>2564</w:t>
      </w:r>
      <w:r w:rsidRPr="00863917">
        <w:rPr>
          <w:rFonts w:ascii="Angsana New" w:hAnsi="Angsana New"/>
          <w:sz w:val="30"/>
          <w:szCs w:val="30"/>
          <w:cs/>
        </w:rPr>
        <w:t xml:space="preserve"> ทั้งนี้ การปรับปรุงจำนวนหุ้นดังกล่าวเสมือนว่าการออกหุ้นปันผลนั้นได้เกิดขึ้นตั้งแต่วันต้นงวดของงวดแรกสุดที่นำเสนอ โดยแสดงการคำนวณดังนี้</w:t>
      </w:r>
    </w:p>
    <w:p w14:paraId="0C431FD1" w14:textId="77777777" w:rsidR="00562727" w:rsidRPr="00562727" w:rsidRDefault="00562727" w:rsidP="00562727">
      <w:pPr>
        <w:pStyle w:val="BodyText2"/>
        <w:ind w:left="432"/>
        <w:rPr>
          <w:b/>
          <w:bCs/>
          <w:lang w:val="en-US"/>
        </w:rPr>
      </w:pPr>
    </w:p>
    <w:bookmarkEnd w:id="3"/>
    <w:tbl>
      <w:tblPr>
        <w:tblW w:w="892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88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3F6017" w:rsidRPr="00D267C3" w14:paraId="1866F14F" w14:textId="77777777" w:rsidTr="007F046C">
        <w:trPr>
          <w:trHeight w:val="300"/>
          <w:tblHeader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84F73" w14:textId="77777777" w:rsidR="003F6017" w:rsidRPr="00D267C3" w:rsidRDefault="003F6017" w:rsidP="003F601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C9CEF" w14:textId="77777777" w:rsidR="003F6017" w:rsidRPr="00D267C3" w:rsidRDefault="003F6017" w:rsidP="003F6017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9D5277" w14:textId="77777777" w:rsidR="003F6017" w:rsidRPr="00D267C3" w:rsidRDefault="003F6017" w:rsidP="003F6017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D26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7190AD" w14:textId="77777777" w:rsidR="003F6017" w:rsidRPr="00D267C3" w:rsidRDefault="003F6017" w:rsidP="003F6017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3C7F0A0" w14:textId="77777777" w:rsidR="003F6017" w:rsidRPr="00D267C3" w:rsidRDefault="003F6017" w:rsidP="003F6017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0685" w:rsidRPr="00D267C3" w14:paraId="7170BD51" w14:textId="77777777" w:rsidTr="007F046C">
        <w:trPr>
          <w:trHeight w:val="300"/>
          <w:tblHeader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42C9B" w14:textId="77777777" w:rsidR="00F50685" w:rsidRPr="00D267C3" w:rsidRDefault="00F50685" w:rsidP="00F5068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6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26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5907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7F04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907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D26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700609" w14:textId="77777777" w:rsidR="00F50685" w:rsidRPr="00D267C3" w:rsidRDefault="00F50685" w:rsidP="00F5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A444EF" w14:textId="77777777" w:rsidR="00F50685" w:rsidRPr="00D267C3" w:rsidRDefault="00493A4B" w:rsidP="00F50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F50685" w:rsidRPr="00D267C3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 w:rsidR="005907A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F57179" w14:textId="77777777" w:rsidR="00F50685" w:rsidRPr="00D267C3" w:rsidRDefault="00F50685" w:rsidP="00F50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0EF11F" w14:textId="77777777" w:rsidR="00F50685" w:rsidRPr="00D267C3" w:rsidRDefault="00493A4B" w:rsidP="00F50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F50685" w:rsidRPr="00D267C3">
              <w:rPr>
                <w:rFonts w:ascii="Angsana New" w:hAnsi="Angsana New"/>
                <w:sz w:val="30"/>
                <w:szCs w:val="30"/>
              </w:rPr>
              <w:t>56</w:t>
            </w:r>
            <w:r w:rsidR="005907A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44F4A5" w14:textId="77777777" w:rsidR="00F50685" w:rsidRPr="00D267C3" w:rsidRDefault="00F50685" w:rsidP="00F50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96A5B9A" w14:textId="77777777" w:rsidR="00F50685" w:rsidRPr="00D267C3" w:rsidRDefault="00493A4B" w:rsidP="00F50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F50685" w:rsidRPr="00D267C3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 w:rsidR="005907A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48C796" w14:textId="77777777" w:rsidR="00F50685" w:rsidRPr="00D267C3" w:rsidRDefault="00F50685" w:rsidP="00F50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31D9884" w14:textId="77777777" w:rsidR="00F50685" w:rsidRPr="00D267C3" w:rsidRDefault="00493A4B" w:rsidP="00F50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F50685" w:rsidRPr="00D267C3">
              <w:rPr>
                <w:rFonts w:ascii="Angsana New" w:hAnsi="Angsana New"/>
                <w:sz w:val="30"/>
                <w:szCs w:val="30"/>
              </w:rPr>
              <w:t>56</w:t>
            </w:r>
            <w:r w:rsidR="005907A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F6017" w:rsidRPr="00D267C3" w14:paraId="51C3EE24" w14:textId="77777777" w:rsidTr="007F046C">
        <w:trPr>
          <w:trHeight w:val="112"/>
          <w:tblHeader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BC391" w14:textId="77777777" w:rsidR="003F6017" w:rsidRPr="00D267C3" w:rsidRDefault="003F6017" w:rsidP="003F601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2A3DF4" w14:textId="77777777" w:rsidR="003F6017" w:rsidRPr="00D267C3" w:rsidRDefault="003F6017" w:rsidP="003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5897C741" w14:textId="77777777" w:rsidR="003F6017" w:rsidRPr="00D267C3" w:rsidRDefault="003F6017" w:rsidP="003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(พันบาท</w:t>
            </w:r>
            <w:r w:rsidRPr="00D267C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D267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F50685" w:rsidRPr="00D267C3" w14:paraId="17D6E6D1" w14:textId="77777777" w:rsidTr="007F046C">
        <w:trPr>
          <w:trHeight w:val="30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93B9A3" w14:textId="77777777" w:rsidR="00F50685" w:rsidRPr="00D267C3" w:rsidRDefault="00F50685" w:rsidP="00F50685">
            <w:pPr>
              <w:spacing w:line="240" w:lineRule="auto"/>
              <w:ind w:left="180" w:right="-558" w:hanging="180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</w:t>
            </w:r>
            <w:r w:rsidR="000A3E00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  <w:r w:rsidRPr="00D267C3">
              <w:rPr>
                <w:rFonts w:ascii="Angsana New" w:hAnsi="Angsana New"/>
                <w:sz w:val="30"/>
                <w:szCs w:val="30"/>
                <w:cs/>
              </w:rPr>
              <w:t xml:space="preserve">ของบริษัท </w:t>
            </w:r>
          </w:p>
          <w:p w14:paraId="124584E6" w14:textId="77777777" w:rsidR="00F50685" w:rsidRPr="00D267C3" w:rsidRDefault="00F50685" w:rsidP="00F50685">
            <w:pPr>
              <w:spacing w:line="240" w:lineRule="auto"/>
              <w:ind w:left="180" w:right="-558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267C3">
              <w:rPr>
                <w:rFonts w:ascii="Angsana New" w:hAnsi="Angsana New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082780" w14:textId="77777777" w:rsidR="00F50685" w:rsidRPr="00D267C3" w:rsidRDefault="00F50685" w:rsidP="00F5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E018F7" w14:textId="77777777" w:rsidR="00F50685" w:rsidRPr="00D267C3" w:rsidRDefault="00BB04B3" w:rsidP="005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2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61,971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2A8FCC" w14:textId="77777777" w:rsidR="00F50685" w:rsidRPr="00D267C3" w:rsidRDefault="00F50685" w:rsidP="00F5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DB7DAB" w14:textId="77777777" w:rsidR="00F50685" w:rsidRPr="00D267C3" w:rsidRDefault="00BF0A85" w:rsidP="00F5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70ECEE" w14:textId="77777777" w:rsidR="00F50685" w:rsidRPr="00D267C3" w:rsidRDefault="00F50685" w:rsidP="00F5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403E17D7" w14:textId="77777777" w:rsidR="000543BB" w:rsidRDefault="000543BB" w:rsidP="005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  <w:p w14:paraId="2925617B" w14:textId="77777777" w:rsidR="00C7431C" w:rsidRPr="00D267C3" w:rsidRDefault="00BB04B3" w:rsidP="005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59,117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198560" w14:textId="77777777" w:rsidR="00F50685" w:rsidRPr="00D267C3" w:rsidRDefault="00F50685" w:rsidP="00F5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601E779C" w14:textId="77777777" w:rsidR="00F50685" w:rsidRDefault="00F50685" w:rsidP="00315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  <w:p w14:paraId="0BDF7D4F" w14:textId="77777777" w:rsidR="00C7431C" w:rsidRPr="00D267C3" w:rsidRDefault="00C7431C" w:rsidP="0012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F0A85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F0A85">
              <w:rPr>
                <w:rFonts w:ascii="Angsana New" w:hAnsi="Angsana New"/>
                <w:sz w:val="30"/>
                <w:szCs w:val="30"/>
              </w:rPr>
              <w:t>110</w:t>
            </w:r>
          </w:p>
        </w:tc>
      </w:tr>
      <w:tr w:rsidR="00F50685" w:rsidRPr="00D267C3" w14:paraId="20E97669" w14:textId="77777777" w:rsidTr="007F046C">
        <w:trPr>
          <w:trHeight w:val="300"/>
        </w:trPr>
        <w:tc>
          <w:tcPr>
            <w:tcW w:w="388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A618C5C" w14:textId="77777777" w:rsidR="00F50685" w:rsidRPr="00D267C3" w:rsidRDefault="00F50685" w:rsidP="00F5068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="00B5781A">
              <w:rPr>
                <w:rFonts w:ascii="Angsana New" w:hAnsi="Angsana New" w:hint="cs"/>
                <w:sz w:val="30"/>
                <w:szCs w:val="30"/>
                <w:cs/>
              </w:rPr>
              <w:t>ที่ออกจำหน่ายแล้ว</w:t>
            </w:r>
            <w:r w:rsidRPr="00D267C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B52743E" w14:textId="77777777" w:rsidR="00F50685" w:rsidRPr="00D267C3" w:rsidRDefault="00F50685" w:rsidP="00F5068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267C3">
              <w:rPr>
                <w:rFonts w:ascii="Angsana New" w:hAnsi="Angsana New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427206" w14:textId="77777777" w:rsidR="00F50685" w:rsidRPr="00D267C3" w:rsidRDefault="00F50685" w:rsidP="00F5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1D21A2" w14:textId="77777777" w:rsidR="00F50685" w:rsidRPr="00D267C3" w:rsidRDefault="00CE4D00" w:rsidP="00F5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294</w:t>
            </w:r>
            <w:r w:rsidRPr="00D267C3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9FE1F9" w14:textId="77777777" w:rsidR="00F50685" w:rsidRPr="00D267C3" w:rsidRDefault="00F50685" w:rsidP="00F5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ACE80B" w14:textId="77777777" w:rsidR="00F50685" w:rsidRPr="00D267C3" w:rsidRDefault="00493A4B" w:rsidP="00F5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31596F">
              <w:rPr>
                <w:rFonts w:ascii="Angsana New" w:hAnsi="Angsana New"/>
                <w:sz w:val="30"/>
                <w:szCs w:val="30"/>
              </w:rPr>
              <w:t>94</w:t>
            </w:r>
            <w:r w:rsidR="00BF0A8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4EEA75" w14:textId="77777777" w:rsidR="00F50685" w:rsidRPr="00D267C3" w:rsidRDefault="00F50685" w:rsidP="00F5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1B8532BE" w14:textId="77777777" w:rsidR="000543BB" w:rsidRPr="00D267C3" w:rsidRDefault="000543BB" w:rsidP="00F5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  <w:p w14:paraId="5FF86B41" w14:textId="77777777" w:rsidR="00F50685" w:rsidRPr="00D267C3" w:rsidRDefault="00CE4D00" w:rsidP="00F5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294</w:t>
            </w:r>
            <w:r w:rsidRPr="00D267C3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377A59" w14:textId="77777777" w:rsidR="00F50685" w:rsidRPr="00D267C3" w:rsidRDefault="00F50685" w:rsidP="00F5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635D8B16" w14:textId="77777777" w:rsidR="00F50685" w:rsidRPr="00D267C3" w:rsidRDefault="00F50685" w:rsidP="00F5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  <w:p w14:paraId="16ADB445" w14:textId="77777777" w:rsidR="00F50685" w:rsidRPr="00D267C3" w:rsidRDefault="00493A4B" w:rsidP="0012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31596F">
              <w:rPr>
                <w:rFonts w:ascii="Angsana New" w:hAnsi="Angsana New"/>
                <w:sz w:val="30"/>
                <w:szCs w:val="30"/>
              </w:rPr>
              <w:t>94</w:t>
            </w:r>
            <w:r w:rsidR="00F50685" w:rsidRPr="00D267C3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F50685" w:rsidRPr="00D267C3" w14:paraId="7EFEB484" w14:textId="77777777" w:rsidTr="007F046C">
        <w:trPr>
          <w:trHeight w:val="30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706E97" w14:textId="77777777" w:rsidR="00F50685" w:rsidRPr="00D267C3" w:rsidRDefault="00F50685" w:rsidP="00F5068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D26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F6587" w14:textId="77777777" w:rsidR="00F50685" w:rsidRPr="00D267C3" w:rsidRDefault="00F50685" w:rsidP="00F5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F6E19B" w14:textId="77777777" w:rsidR="00F50685" w:rsidRPr="00D267C3" w:rsidRDefault="00211BDE" w:rsidP="00BB0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02" w:right="-89"/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BB04B3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9D0FF" w14:textId="77777777" w:rsidR="00F50685" w:rsidRPr="00D267C3" w:rsidRDefault="00F50685" w:rsidP="00F5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13B0BC" w14:textId="77777777" w:rsidR="00F50685" w:rsidRPr="00D267C3" w:rsidRDefault="00C7431C" w:rsidP="00F5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31596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86FFDEE" w14:textId="77777777" w:rsidR="00F50685" w:rsidRPr="00D267C3" w:rsidRDefault="00F50685" w:rsidP="00F5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6D60EF" w14:textId="77777777" w:rsidR="00F50685" w:rsidRPr="00D267C3" w:rsidRDefault="00BB04B3" w:rsidP="00F5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2CA9FB" w14:textId="77777777" w:rsidR="00F50685" w:rsidRPr="00D267C3" w:rsidRDefault="00F50685" w:rsidP="00F5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81F772" w14:textId="77777777" w:rsidR="00F50685" w:rsidRPr="00D267C3" w:rsidRDefault="00C7431C" w:rsidP="0012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0.06</w:t>
            </w:r>
          </w:p>
        </w:tc>
      </w:tr>
    </w:tbl>
    <w:p w14:paraId="0C601F92" w14:textId="77777777" w:rsidR="00BF0A85" w:rsidRPr="00125433" w:rsidRDefault="00BF0A85" w:rsidP="002E4AD2">
      <w:pPr>
        <w:pStyle w:val="BodyText2"/>
        <w:ind w:left="540"/>
        <w:rPr>
          <w:b/>
          <w:bCs/>
          <w:lang w:val="en-US"/>
        </w:rPr>
      </w:pPr>
    </w:p>
    <w:p w14:paraId="5EA7E201" w14:textId="77777777" w:rsidR="00917523" w:rsidRPr="00D267C3" w:rsidRDefault="00917523" w:rsidP="00D17727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bookmarkStart w:id="4" w:name="_Hlk78289610"/>
      <w:r w:rsidRPr="00D267C3">
        <w:rPr>
          <w:b/>
          <w:bCs/>
          <w:cs/>
        </w:rPr>
        <w:t>เครื่องมือทางการเงิน</w:t>
      </w:r>
      <w:r w:rsidR="001168DD" w:rsidRPr="00D267C3">
        <w:rPr>
          <w:rFonts w:hint="cs"/>
          <w:b/>
          <w:bCs/>
          <w:cs/>
        </w:rPr>
        <w:t xml:space="preserve">  </w:t>
      </w:r>
    </w:p>
    <w:bookmarkEnd w:id="4"/>
    <w:p w14:paraId="69962284" w14:textId="77777777" w:rsidR="006750E2" w:rsidRPr="00125433" w:rsidRDefault="006750E2" w:rsidP="00917523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3FB72035" w14:textId="77777777" w:rsidR="00D3273E" w:rsidRPr="00D267C3" w:rsidRDefault="00D3273E" w:rsidP="00660695">
      <w:pPr>
        <w:pStyle w:val="block"/>
        <w:spacing w:after="0" w:line="240" w:lineRule="atLeast"/>
        <w:ind w:left="450" w:right="-7"/>
        <w:jc w:val="both"/>
        <w:rPr>
          <w:rFonts w:ascii="Angsana New" w:hAnsi="Angsana New"/>
          <w:sz w:val="30"/>
          <w:szCs w:val="30"/>
          <w:cs/>
          <w:lang w:val="en-US" w:bidi="th-TH"/>
        </w:rPr>
      </w:pPr>
      <w:r w:rsidRPr="00D267C3">
        <w:rPr>
          <w:rFonts w:ascii="Angsana New" w:hAnsi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F5B6D90" w14:textId="77777777" w:rsidR="00D3273E" w:rsidRPr="00125433" w:rsidRDefault="00D3273E" w:rsidP="00D3273E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21872520" w14:textId="77777777" w:rsidR="00D3273E" w:rsidRPr="00D267C3" w:rsidRDefault="00D3273E" w:rsidP="00660695">
      <w:pPr>
        <w:pStyle w:val="block"/>
        <w:spacing w:after="0" w:line="240" w:lineRule="atLeast"/>
        <w:ind w:left="450" w:right="-7"/>
        <w:jc w:val="thaiDistribute"/>
        <w:rPr>
          <w:rFonts w:ascii="Angsana New" w:hAnsi="Angsana New" w:hint="cs"/>
          <w:sz w:val="30"/>
          <w:szCs w:val="30"/>
          <w:lang w:bidi="th-TH"/>
        </w:rPr>
      </w:pPr>
      <w:r w:rsidRPr="00D267C3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</w:t>
      </w:r>
      <w:r w:rsidR="00D17727" w:rsidRPr="00D267C3">
        <w:rPr>
          <w:rFonts w:ascii="Angsana New" w:hAnsi="Angsana New" w:hint="cs"/>
          <w:sz w:val="30"/>
          <w:szCs w:val="30"/>
          <w:cs/>
          <w:lang w:bidi="th-TH"/>
        </w:rPr>
        <w:t>สินทรัพย์ทางการเงินและ</w:t>
      </w:r>
      <w:r w:rsidRPr="00D267C3">
        <w:rPr>
          <w:rFonts w:ascii="Angsana New" w:hAnsi="Angsana New" w:hint="cs"/>
          <w:sz w:val="30"/>
          <w:szCs w:val="30"/>
          <w:cs/>
          <w:lang w:bidi="th-TH"/>
        </w:rPr>
        <w:t>หนี้สินทางการเงิน</w:t>
      </w:r>
      <w:r w:rsidRPr="00D267C3">
        <w:rPr>
          <w:rFonts w:ascii="Angsana New" w:hAnsi="Angsana New"/>
          <w:sz w:val="30"/>
          <w:szCs w:val="30"/>
          <w:cs/>
          <w:lang w:bidi="th-TH"/>
        </w:rPr>
        <w:t>รวมถึงลำดับชั้นมูลค่ายุติธรรม</w:t>
      </w:r>
      <w:r w:rsidR="000A3E00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D267C3">
        <w:rPr>
          <w:rFonts w:ascii="Angsana New" w:hAnsi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</w:t>
      </w:r>
      <w:r w:rsidR="00D17727" w:rsidRPr="00D267C3">
        <w:rPr>
          <w:rFonts w:ascii="Angsana New" w:hAnsi="Angsana New" w:hint="cs"/>
          <w:sz w:val="30"/>
          <w:szCs w:val="30"/>
          <w:cs/>
          <w:lang w:bidi="th-TH"/>
        </w:rPr>
        <w:t>สินทรัพย์ทางการเงินและ</w:t>
      </w:r>
      <w:r w:rsidRPr="00D267C3">
        <w:rPr>
          <w:rFonts w:ascii="Angsana New" w:hAnsi="Angsana New"/>
          <w:sz w:val="30"/>
          <w:szCs w:val="30"/>
          <w:cs/>
          <w:lang w:bidi="th-TH"/>
        </w:rPr>
        <w:t>หนี้สินทางการเงินที่</w:t>
      </w:r>
      <w:r w:rsidR="00F50685" w:rsidRPr="00D267C3">
        <w:rPr>
          <w:rFonts w:ascii="Angsana New" w:hAnsi="Angsana New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D267C3">
        <w:rPr>
          <w:rFonts w:ascii="Angsana New" w:hAnsi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58A8012F" w14:textId="77777777" w:rsidR="007F046C" w:rsidRPr="00125433" w:rsidRDefault="007F046C" w:rsidP="00660695">
      <w:pPr>
        <w:pStyle w:val="block"/>
        <w:spacing w:after="0" w:line="240" w:lineRule="atLeast"/>
        <w:ind w:left="45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59"/>
        <w:gridCol w:w="182"/>
        <w:gridCol w:w="1888"/>
        <w:gridCol w:w="184"/>
        <w:gridCol w:w="806"/>
        <w:gridCol w:w="180"/>
        <w:gridCol w:w="810"/>
        <w:gridCol w:w="180"/>
        <w:gridCol w:w="900"/>
        <w:gridCol w:w="191"/>
        <w:gridCol w:w="810"/>
      </w:tblGrid>
      <w:tr w:rsidR="006C7C6F" w:rsidRPr="00D267C3" w14:paraId="7A899A0D" w14:textId="77777777" w:rsidTr="00BD32DE">
        <w:trPr>
          <w:cantSplit/>
          <w:trHeight w:val="20"/>
          <w:tblHeader/>
        </w:trPr>
        <w:tc>
          <w:tcPr>
            <w:tcW w:w="2959" w:type="dxa"/>
            <w:vAlign w:val="bottom"/>
            <w:hideMark/>
          </w:tcPr>
          <w:p w14:paraId="404249A2" w14:textId="77777777" w:rsidR="006C7C6F" w:rsidRPr="00D267C3" w:rsidRDefault="006C7C6F" w:rsidP="007F5C6B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bookmarkStart w:id="5" w:name="_Hlk39666953"/>
          </w:p>
        </w:tc>
        <w:tc>
          <w:tcPr>
            <w:tcW w:w="182" w:type="dxa"/>
          </w:tcPr>
          <w:p w14:paraId="4A0F925C" w14:textId="77777777" w:rsidR="006C7C6F" w:rsidRPr="00D267C3" w:rsidRDefault="006C7C6F" w:rsidP="007F5C6B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49" w:type="dxa"/>
            <w:gridSpan w:val="9"/>
            <w:vAlign w:val="bottom"/>
            <w:hideMark/>
          </w:tcPr>
          <w:p w14:paraId="526EAA57" w14:textId="77777777" w:rsidR="006C7C6F" w:rsidRPr="00D267C3" w:rsidRDefault="006C7C6F" w:rsidP="007F5C6B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D267C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  <w:r w:rsidR="00A4084A" w:rsidRPr="00D267C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/ </w:t>
            </w:r>
            <w:r w:rsidR="00A4084A"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A4084A" w:rsidRPr="00D26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C7C6F" w:rsidRPr="00D267C3" w14:paraId="3EDA67A4" w14:textId="77777777" w:rsidTr="00100DCB">
        <w:trPr>
          <w:cantSplit/>
          <w:trHeight w:val="20"/>
          <w:tblHeader/>
        </w:trPr>
        <w:tc>
          <w:tcPr>
            <w:tcW w:w="2959" w:type="dxa"/>
            <w:hideMark/>
          </w:tcPr>
          <w:p w14:paraId="0BE7EBBF" w14:textId="77777777" w:rsidR="006C7C6F" w:rsidRPr="00D267C3" w:rsidRDefault="006C7C6F" w:rsidP="007F5C6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2" w:type="dxa"/>
          </w:tcPr>
          <w:p w14:paraId="5B4BBE26" w14:textId="77777777" w:rsidR="006C7C6F" w:rsidRPr="00D267C3" w:rsidRDefault="006C7C6F" w:rsidP="007F5C6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88" w:type="dxa"/>
            <w:hideMark/>
          </w:tcPr>
          <w:p w14:paraId="03CAA7C0" w14:textId="77777777" w:rsidR="006C7C6F" w:rsidRPr="00D267C3" w:rsidRDefault="006C7C6F" w:rsidP="007F5C6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4" w:type="dxa"/>
          </w:tcPr>
          <w:p w14:paraId="10923277" w14:textId="77777777" w:rsidR="006C7C6F" w:rsidRPr="00D267C3" w:rsidRDefault="006C7C6F" w:rsidP="007F5C6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7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53A6BE2B" w14:textId="77777777" w:rsidR="006C7C6F" w:rsidRPr="00D267C3" w:rsidRDefault="006C7C6F" w:rsidP="007F5C6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C7C6F" w:rsidRPr="00D267C3" w14:paraId="60842173" w14:textId="77777777" w:rsidTr="00100DCB">
        <w:trPr>
          <w:cantSplit/>
          <w:trHeight w:val="20"/>
          <w:tblHeader/>
        </w:trPr>
        <w:tc>
          <w:tcPr>
            <w:tcW w:w="2959" w:type="dxa"/>
            <w:hideMark/>
          </w:tcPr>
          <w:p w14:paraId="5BC6C742" w14:textId="77777777" w:rsidR="006C7C6F" w:rsidRPr="00D267C3" w:rsidRDefault="006C7C6F" w:rsidP="007F5C6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</w:tcPr>
          <w:p w14:paraId="73D71028" w14:textId="77777777" w:rsidR="006C7C6F" w:rsidRPr="00D267C3" w:rsidRDefault="006C7C6F" w:rsidP="007F5C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8" w:type="dxa"/>
          </w:tcPr>
          <w:p w14:paraId="1C93BEED" w14:textId="77777777" w:rsidR="006C7C6F" w:rsidRPr="00D267C3" w:rsidRDefault="006C7C6F" w:rsidP="007F5C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6B104F41" w14:textId="77777777" w:rsidR="006C7C6F" w:rsidRPr="00D267C3" w:rsidRDefault="006C7C6F" w:rsidP="007F5C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6" w:type="dxa"/>
            <w:tcBorders>
              <w:left w:val="nil"/>
              <w:bottom w:val="nil"/>
              <w:right w:val="nil"/>
            </w:tcBorders>
            <w:hideMark/>
          </w:tcPr>
          <w:p w14:paraId="6BBD638D" w14:textId="77777777" w:rsidR="006C7C6F" w:rsidRPr="00D267C3" w:rsidRDefault="006C7C6F" w:rsidP="007F5C6B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D267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93A4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5BA10AA3" w14:textId="77777777" w:rsidR="006C7C6F" w:rsidRPr="00D267C3" w:rsidRDefault="006C7C6F" w:rsidP="007F5C6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hideMark/>
          </w:tcPr>
          <w:p w14:paraId="4C21F724" w14:textId="77777777" w:rsidR="006C7C6F" w:rsidRPr="00D267C3" w:rsidRDefault="006C7C6F" w:rsidP="007F5C6B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D267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93A4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4E12F772" w14:textId="77777777" w:rsidR="006C7C6F" w:rsidRPr="00D267C3" w:rsidRDefault="006C7C6F" w:rsidP="007F5C6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hideMark/>
          </w:tcPr>
          <w:p w14:paraId="48ABA24F" w14:textId="77777777" w:rsidR="006C7C6F" w:rsidRPr="00D267C3" w:rsidRDefault="006C7C6F" w:rsidP="007F5C6B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D267C3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91" w:type="dxa"/>
            <w:tcBorders>
              <w:left w:val="nil"/>
              <w:bottom w:val="nil"/>
              <w:right w:val="nil"/>
            </w:tcBorders>
          </w:tcPr>
          <w:p w14:paraId="7B7E9EFE" w14:textId="77777777" w:rsidR="006C7C6F" w:rsidRPr="00D267C3" w:rsidRDefault="006C7C6F" w:rsidP="007F5C6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hideMark/>
          </w:tcPr>
          <w:p w14:paraId="43A65E80" w14:textId="77777777" w:rsidR="006C7C6F" w:rsidRPr="00D267C3" w:rsidRDefault="006C7C6F" w:rsidP="007F5C6B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C7C6F" w:rsidRPr="00D267C3" w14:paraId="45327142" w14:textId="77777777" w:rsidTr="00BD32DE">
        <w:trPr>
          <w:cantSplit/>
          <w:trHeight w:val="297"/>
          <w:tblHeader/>
        </w:trPr>
        <w:tc>
          <w:tcPr>
            <w:tcW w:w="2959" w:type="dxa"/>
          </w:tcPr>
          <w:p w14:paraId="48042785" w14:textId="77777777" w:rsidR="006C7C6F" w:rsidRPr="00D267C3" w:rsidRDefault="006C7C6F" w:rsidP="007F5C6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</w:tcPr>
          <w:p w14:paraId="626D04FD" w14:textId="77777777" w:rsidR="006C7C6F" w:rsidRPr="00D267C3" w:rsidRDefault="006C7C6F" w:rsidP="007F5C6B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49" w:type="dxa"/>
            <w:gridSpan w:val="9"/>
            <w:hideMark/>
          </w:tcPr>
          <w:p w14:paraId="0B65386D" w14:textId="77777777" w:rsidR="006C7C6F" w:rsidRPr="00D267C3" w:rsidRDefault="006C7C6F" w:rsidP="007F5C6B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267C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267C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267C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C7C6F" w:rsidRPr="00D267C3" w14:paraId="4D570F73" w14:textId="77777777" w:rsidTr="00100DCB">
        <w:trPr>
          <w:cantSplit/>
          <w:trHeight w:val="20"/>
        </w:trPr>
        <w:tc>
          <w:tcPr>
            <w:tcW w:w="2959" w:type="dxa"/>
            <w:hideMark/>
          </w:tcPr>
          <w:p w14:paraId="3B2FCBA4" w14:textId="77777777" w:rsidR="006C7C6F" w:rsidRPr="00D267C3" w:rsidRDefault="006C7C6F" w:rsidP="007F5C6B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6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BF0A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BF0A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493A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Pr="00D26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56</w:t>
            </w:r>
            <w:r w:rsidR="00BF0A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2" w:type="dxa"/>
          </w:tcPr>
          <w:p w14:paraId="33A4242D" w14:textId="77777777" w:rsidR="006C7C6F" w:rsidRPr="00D267C3" w:rsidRDefault="006C7C6F" w:rsidP="007F5C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8" w:type="dxa"/>
          </w:tcPr>
          <w:p w14:paraId="3B0CA4C5" w14:textId="77777777" w:rsidR="006C7C6F" w:rsidRPr="00D267C3" w:rsidRDefault="006C7C6F" w:rsidP="007F5C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6F19EBE9" w14:textId="77777777" w:rsidR="006C7C6F" w:rsidRPr="00D267C3" w:rsidRDefault="006C7C6F" w:rsidP="007F5C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6" w:type="dxa"/>
          </w:tcPr>
          <w:p w14:paraId="507C3B63" w14:textId="77777777" w:rsidR="006C7C6F" w:rsidRPr="00D267C3" w:rsidRDefault="006C7C6F" w:rsidP="007F5C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8FF149D" w14:textId="77777777" w:rsidR="006C7C6F" w:rsidRPr="00D267C3" w:rsidRDefault="006C7C6F" w:rsidP="007F5C6B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CC6A818" w14:textId="77777777" w:rsidR="006C7C6F" w:rsidRPr="00D267C3" w:rsidRDefault="006C7C6F" w:rsidP="007F5C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C2B917C" w14:textId="77777777" w:rsidR="006C7C6F" w:rsidRPr="00D267C3" w:rsidRDefault="006C7C6F" w:rsidP="007F5C6B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E792A1F" w14:textId="77777777" w:rsidR="006C7C6F" w:rsidRPr="00D267C3" w:rsidRDefault="006C7C6F" w:rsidP="007F5C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6951CCA3" w14:textId="77777777" w:rsidR="006C7C6F" w:rsidRPr="00D267C3" w:rsidRDefault="006C7C6F" w:rsidP="007F5C6B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2248034" w14:textId="77777777" w:rsidR="006C7C6F" w:rsidRPr="00D267C3" w:rsidRDefault="006C7C6F" w:rsidP="007F5C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51343" w:rsidRPr="00D267C3" w14:paraId="602E4128" w14:textId="77777777" w:rsidTr="00100DCB">
        <w:trPr>
          <w:cantSplit/>
          <w:trHeight w:val="20"/>
        </w:trPr>
        <w:tc>
          <w:tcPr>
            <w:tcW w:w="2959" w:type="dxa"/>
          </w:tcPr>
          <w:p w14:paraId="1FF89057" w14:textId="77777777" w:rsidR="00A51343" w:rsidRPr="00D267C3" w:rsidRDefault="00A51343" w:rsidP="007F5C6B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6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2" w:type="dxa"/>
          </w:tcPr>
          <w:p w14:paraId="1DC610C1" w14:textId="77777777" w:rsidR="00A51343" w:rsidRPr="00D267C3" w:rsidRDefault="00A51343" w:rsidP="007F5C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8" w:type="dxa"/>
          </w:tcPr>
          <w:p w14:paraId="527D89F7" w14:textId="77777777" w:rsidR="00A51343" w:rsidRPr="00D267C3" w:rsidRDefault="00A51343" w:rsidP="007F5C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35229801" w14:textId="77777777" w:rsidR="00A51343" w:rsidRPr="00D267C3" w:rsidRDefault="00A51343" w:rsidP="007F5C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6" w:type="dxa"/>
          </w:tcPr>
          <w:p w14:paraId="0B2E3EF3" w14:textId="77777777" w:rsidR="00A51343" w:rsidRPr="00D267C3" w:rsidRDefault="00A51343" w:rsidP="007F5C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831A8ED" w14:textId="77777777" w:rsidR="00A51343" w:rsidRPr="00D267C3" w:rsidRDefault="00A51343" w:rsidP="007F5C6B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42A4BDC" w14:textId="77777777" w:rsidR="00A51343" w:rsidRPr="00D267C3" w:rsidRDefault="00A51343" w:rsidP="007F5C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5AD26DE" w14:textId="77777777" w:rsidR="00A51343" w:rsidRPr="00D267C3" w:rsidRDefault="00A51343" w:rsidP="007F5C6B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EB8D483" w14:textId="77777777" w:rsidR="00A51343" w:rsidRPr="00D267C3" w:rsidRDefault="00A51343" w:rsidP="007F5C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03BD7278" w14:textId="77777777" w:rsidR="00A51343" w:rsidRPr="00D267C3" w:rsidRDefault="00A51343" w:rsidP="007F5C6B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5DD2702" w14:textId="77777777" w:rsidR="00A51343" w:rsidRPr="00D267C3" w:rsidRDefault="00A51343" w:rsidP="007F5C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CE07D8" w:rsidRPr="00D267C3" w14:paraId="3CD3EC18" w14:textId="77777777" w:rsidTr="00100DCB">
        <w:trPr>
          <w:cantSplit/>
          <w:trHeight w:val="20"/>
        </w:trPr>
        <w:tc>
          <w:tcPr>
            <w:tcW w:w="2959" w:type="dxa"/>
            <w:shd w:val="clear" w:color="auto" w:fill="auto"/>
            <w:hideMark/>
          </w:tcPr>
          <w:p w14:paraId="698675AB" w14:textId="77777777" w:rsidR="00CE07D8" w:rsidRPr="00D267C3" w:rsidRDefault="00CE07D8" w:rsidP="00CE07D8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color w:val="0000FF"/>
                <w:sz w:val="30"/>
                <w:szCs w:val="30"/>
                <w:lang w:bidi="th-TH"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2" w:type="dxa"/>
          </w:tcPr>
          <w:p w14:paraId="665D0EAA" w14:textId="77777777" w:rsidR="00CE07D8" w:rsidRPr="00D267C3" w:rsidRDefault="00CE07D8" w:rsidP="00CE07D8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8" w:type="dxa"/>
            <w:vAlign w:val="bottom"/>
          </w:tcPr>
          <w:p w14:paraId="1B087F07" w14:textId="77777777" w:rsidR="00CE07D8" w:rsidRPr="00D267C3" w:rsidRDefault="00C44F35" w:rsidP="00CE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115,920</w:t>
            </w:r>
          </w:p>
        </w:tc>
        <w:tc>
          <w:tcPr>
            <w:tcW w:w="184" w:type="dxa"/>
            <w:vAlign w:val="bottom"/>
          </w:tcPr>
          <w:p w14:paraId="2FFDFF45" w14:textId="77777777" w:rsidR="00CE07D8" w:rsidRPr="00D267C3" w:rsidRDefault="00CE07D8" w:rsidP="00CE07D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6" w:type="dxa"/>
            <w:vAlign w:val="bottom"/>
          </w:tcPr>
          <w:p w14:paraId="3E36B7BC" w14:textId="77777777" w:rsidR="00CE07D8" w:rsidRPr="00D267C3" w:rsidRDefault="00C44F35" w:rsidP="00CE07D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4336D94" w14:textId="77777777" w:rsidR="00CE07D8" w:rsidRPr="00D267C3" w:rsidRDefault="00CE07D8" w:rsidP="00CE07D8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3FFAF24" w14:textId="77777777" w:rsidR="00CE07D8" w:rsidRPr="00D267C3" w:rsidRDefault="00C44F35" w:rsidP="00CE07D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2EED2E5" w14:textId="77777777" w:rsidR="00CE07D8" w:rsidRPr="00C44F35" w:rsidRDefault="00CE07D8" w:rsidP="00CE07D8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1D545C" w14:textId="77777777" w:rsidR="00CE07D8" w:rsidRPr="00C44F35" w:rsidRDefault="00C44F35" w:rsidP="00CE07D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4F35">
              <w:rPr>
                <w:rFonts w:ascii="Angsana New" w:hAnsi="Angsana New"/>
                <w:sz w:val="30"/>
                <w:szCs w:val="30"/>
                <w:lang w:val="en-US"/>
              </w:rPr>
              <w:t>115,515</w:t>
            </w:r>
          </w:p>
        </w:tc>
        <w:tc>
          <w:tcPr>
            <w:tcW w:w="191" w:type="dxa"/>
            <w:vAlign w:val="bottom"/>
          </w:tcPr>
          <w:p w14:paraId="533A3DF7" w14:textId="77777777" w:rsidR="00CE07D8" w:rsidRPr="00D81C6D" w:rsidRDefault="00CE07D8" w:rsidP="00CE07D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7C67FFF9" w14:textId="77777777" w:rsidR="00CE07D8" w:rsidRPr="00D81C6D" w:rsidRDefault="00C44F35" w:rsidP="00CE07D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3"/>
              <w:rPr>
                <w:rFonts w:ascii="Angsana New" w:hAnsi="Angsana New" w:hint="cs"/>
                <w:sz w:val="30"/>
                <w:szCs w:val="30"/>
                <w:highlight w:val="yellow"/>
                <w:cs/>
                <w:lang w:bidi="th-TH"/>
              </w:rPr>
            </w:pPr>
            <w:r w:rsidRPr="00C44F35">
              <w:rPr>
                <w:rFonts w:ascii="Angsana New" w:hAnsi="Angsana New"/>
                <w:sz w:val="30"/>
                <w:szCs w:val="30"/>
                <w:lang w:bidi="th-TH"/>
              </w:rPr>
              <w:t>115,515</w:t>
            </w:r>
          </w:p>
        </w:tc>
      </w:tr>
      <w:tr w:rsidR="00B5379D" w:rsidRPr="00D267C3" w14:paraId="02B704EB" w14:textId="77777777" w:rsidTr="00100DCB">
        <w:trPr>
          <w:cantSplit/>
          <w:trHeight w:val="20"/>
        </w:trPr>
        <w:tc>
          <w:tcPr>
            <w:tcW w:w="2959" w:type="dxa"/>
            <w:shd w:val="clear" w:color="auto" w:fill="auto"/>
          </w:tcPr>
          <w:p w14:paraId="29151948" w14:textId="77777777" w:rsidR="00B5379D" w:rsidRPr="00D267C3" w:rsidRDefault="00B5379D" w:rsidP="00CE07D8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</w:pPr>
          </w:p>
        </w:tc>
        <w:tc>
          <w:tcPr>
            <w:tcW w:w="182" w:type="dxa"/>
          </w:tcPr>
          <w:p w14:paraId="29779A5A" w14:textId="77777777" w:rsidR="00B5379D" w:rsidRPr="00D267C3" w:rsidRDefault="00B5379D" w:rsidP="00CE07D8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8" w:type="dxa"/>
            <w:vAlign w:val="bottom"/>
          </w:tcPr>
          <w:p w14:paraId="6C693533" w14:textId="77777777" w:rsidR="00B5379D" w:rsidRPr="00D267C3" w:rsidRDefault="00B5379D" w:rsidP="00CE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1B2AE2CF" w14:textId="77777777" w:rsidR="00B5379D" w:rsidRPr="00D267C3" w:rsidRDefault="00B5379D" w:rsidP="00CE07D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6" w:type="dxa"/>
            <w:vAlign w:val="bottom"/>
          </w:tcPr>
          <w:p w14:paraId="574BEDA6" w14:textId="77777777" w:rsidR="00B5379D" w:rsidRPr="00D267C3" w:rsidRDefault="00B5379D" w:rsidP="00CE07D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E8D9F7" w14:textId="77777777" w:rsidR="00B5379D" w:rsidRPr="00D267C3" w:rsidRDefault="00B5379D" w:rsidP="00CE07D8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DFE9857" w14:textId="77777777" w:rsidR="00B5379D" w:rsidRPr="00D267C3" w:rsidRDefault="00B5379D" w:rsidP="00CE07D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B2749FA" w14:textId="77777777" w:rsidR="00B5379D" w:rsidRPr="00D267C3" w:rsidRDefault="00B5379D" w:rsidP="00CE07D8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D4DC5C7" w14:textId="77777777" w:rsidR="00B5379D" w:rsidRPr="00D81C6D" w:rsidRDefault="00B5379D" w:rsidP="00CE07D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75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91" w:type="dxa"/>
            <w:vAlign w:val="bottom"/>
          </w:tcPr>
          <w:p w14:paraId="4BA9217C" w14:textId="77777777" w:rsidR="00B5379D" w:rsidRPr="00D81C6D" w:rsidRDefault="00B5379D" w:rsidP="00CE07D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327662BF" w14:textId="77777777" w:rsidR="00B5379D" w:rsidRPr="00D81C6D" w:rsidRDefault="00B5379D" w:rsidP="00CE07D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3"/>
              <w:rPr>
                <w:rFonts w:ascii="Angsana New" w:hAnsi="Angsana New" w:hint="cs"/>
                <w:sz w:val="30"/>
                <w:szCs w:val="30"/>
                <w:highlight w:val="yellow"/>
                <w:cs/>
                <w:lang w:bidi="th-TH"/>
              </w:rPr>
            </w:pPr>
          </w:p>
        </w:tc>
      </w:tr>
      <w:bookmarkEnd w:id="5"/>
      <w:tr w:rsidR="00D3273E" w:rsidRPr="00D267C3" w14:paraId="250F42FD" w14:textId="77777777" w:rsidTr="00100DCB">
        <w:trPr>
          <w:cantSplit/>
          <w:trHeight w:val="20"/>
        </w:trPr>
        <w:tc>
          <w:tcPr>
            <w:tcW w:w="2959" w:type="dxa"/>
            <w:hideMark/>
          </w:tcPr>
          <w:p w14:paraId="42446272" w14:textId="77777777" w:rsidR="00D3273E" w:rsidRPr="00D267C3" w:rsidRDefault="00D3273E" w:rsidP="00691C6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6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lastRenderedPageBreak/>
              <w:t>3</w:t>
            </w:r>
            <w:r w:rsidR="00493A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D26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26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D26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93A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Pr="00D26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56</w:t>
            </w:r>
            <w:r w:rsidR="00BF0A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82" w:type="dxa"/>
          </w:tcPr>
          <w:p w14:paraId="5481764C" w14:textId="77777777" w:rsidR="00D3273E" w:rsidRPr="00D267C3" w:rsidRDefault="00D3273E" w:rsidP="00691C6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8" w:type="dxa"/>
          </w:tcPr>
          <w:p w14:paraId="05A42C03" w14:textId="77777777" w:rsidR="00D3273E" w:rsidRPr="00D267C3" w:rsidRDefault="00D3273E" w:rsidP="00691C6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06391FDF" w14:textId="77777777" w:rsidR="00D3273E" w:rsidRPr="00D267C3" w:rsidRDefault="00D3273E" w:rsidP="00691C6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6" w:type="dxa"/>
          </w:tcPr>
          <w:p w14:paraId="58886B01" w14:textId="77777777" w:rsidR="00D3273E" w:rsidRPr="00D267C3" w:rsidRDefault="00D3273E" w:rsidP="00691C6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47DD9A9" w14:textId="77777777" w:rsidR="00D3273E" w:rsidRPr="00D267C3" w:rsidRDefault="00D3273E" w:rsidP="00691C6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B13E921" w14:textId="77777777" w:rsidR="00D3273E" w:rsidRPr="00D267C3" w:rsidRDefault="00D3273E" w:rsidP="00691C6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5E394CA" w14:textId="77777777" w:rsidR="00D3273E" w:rsidRPr="00D267C3" w:rsidRDefault="00D3273E" w:rsidP="00691C6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6D008B0" w14:textId="77777777" w:rsidR="00D3273E" w:rsidRPr="00D267C3" w:rsidRDefault="00D3273E" w:rsidP="00691C6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65EA12CA" w14:textId="77777777" w:rsidR="00D3273E" w:rsidRPr="00D267C3" w:rsidRDefault="00D3273E" w:rsidP="00691C6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FDFBAD4" w14:textId="77777777" w:rsidR="00D3273E" w:rsidRPr="00D267C3" w:rsidRDefault="00D3273E" w:rsidP="00691C6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51343" w:rsidRPr="00D267C3" w14:paraId="63BB2389" w14:textId="77777777" w:rsidTr="00100DCB">
        <w:trPr>
          <w:cantSplit/>
          <w:trHeight w:val="20"/>
        </w:trPr>
        <w:tc>
          <w:tcPr>
            <w:tcW w:w="2959" w:type="dxa"/>
          </w:tcPr>
          <w:p w14:paraId="5589B3EF" w14:textId="77777777" w:rsidR="00A51343" w:rsidRPr="00D267C3" w:rsidRDefault="00A51343" w:rsidP="00691C6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6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2" w:type="dxa"/>
          </w:tcPr>
          <w:p w14:paraId="1EC8B15E" w14:textId="77777777" w:rsidR="00A51343" w:rsidRPr="00D267C3" w:rsidRDefault="00A51343" w:rsidP="00691C6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8" w:type="dxa"/>
          </w:tcPr>
          <w:p w14:paraId="144918F3" w14:textId="77777777" w:rsidR="00A51343" w:rsidRPr="00D267C3" w:rsidRDefault="00A51343" w:rsidP="00691C6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534EE5C9" w14:textId="77777777" w:rsidR="00A51343" w:rsidRPr="00D267C3" w:rsidRDefault="00A51343" w:rsidP="00691C6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6" w:type="dxa"/>
          </w:tcPr>
          <w:p w14:paraId="14D2431D" w14:textId="77777777" w:rsidR="00A51343" w:rsidRPr="00D267C3" w:rsidRDefault="00A51343" w:rsidP="00691C6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1656302" w14:textId="77777777" w:rsidR="00A51343" w:rsidRPr="00D267C3" w:rsidRDefault="00A51343" w:rsidP="00691C6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9943BC4" w14:textId="77777777" w:rsidR="00A51343" w:rsidRPr="00D267C3" w:rsidRDefault="00A51343" w:rsidP="00691C6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6C5813B" w14:textId="77777777" w:rsidR="00A51343" w:rsidRPr="00D267C3" w:rsidRDefault="00A51343" w:rsidP="00691C6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1FB82A9" w14:textId="77777777" w:rsidR="00A51343" w:rsidRPr="00D267C3" w:rsidRDefault="00A51343" w:rsidP="00691C6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18D05926" w14:textId="77777777" w:rsidR="00A51343" w:rsidRPr="00D267C3" w:rsidRDefault="00A51343" w:rsidP="00691C6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BF8D2C9" w14:textId="77777777" w:rsidR="00A51343" w:rsidRPr="00D267C3" w:rsidRDefault="00A51343" w:rsidP="00691C6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150AC" w:rsidRPr="00D267C3" w14:paraId="6AA6DB17" w14:textId="77777777" w:rsidTr="00100DCB">
        <w:trPr>
          <w:cantSplit/>
          <w:trHeight w:val="20"/>
        </w:trPr>
        <w:tc>
          <w:tcPr>
            <w:tcW w:w="2959" w:type="dxa"/>
            <w:shd w:val="clear" w:color="auto" w:fill="auto"/>
            <w:hideMark/>
          </w:tcPr>
          <w:p w14:paraId="1D4F39A8" w14:textId="77777777" w:rsidR="005150AC" w:rsidRPr="00D267C3" w:rsidRDefault="005150AC" w:rsidP="005150AC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color w:val="0000FF"/>
                <w:sz w:val="30"/>
                <w:szCs w:val="30"/>
                <w:lang w:bidi="th-TH"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2" w:type="dxa"/>
          </w:tcPr>
          <w:p w14:paraId="03639151" w14:textId="77777777" w:rsidR="005150AC" w:rsidRPr="00D267C3" w:rsidRDefault="005150AC" w:rsidP="005150AC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8" w:type="dxa"/>
            <w:vAlign w:val="bottom"/>
          </w:tcPr>
          <w:p w14:paraId="1DCA7525" w14:textId="77777777" w:rsidR="005150AC" w:rsidRPr="00D267C3" w:rsidRDefault="00493A4B" w:rsidP="00173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0"/>
              </w:tabs>
              <w:spacing w:line="240" w:lineRule="auto"/>
              <w:ind w:left="-102" w:right="-89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BF0A85">
              <w:rPr>
                <w:rFonts w:ascii="Angsana New" w:hAnsi="Angsana New"/>
                <w:sz w:val="30"/>
                <w:szCs w:val="30"/>
              </w:rPr>
              <w:t>6</w:t>
            </w:r>
            <w:r w:rsidR="00A51343" w:rsidRPr="00D267C3">
              <w:rPr>
                <w:rFonts w:ascii="Angsana New" w:hAnsi="Angsana New"/>
                <w:sz w:val="30"/>
                <w:szCs w:val="30"/>
              </w:rPr>
              <w:t>,</w:t>
            </w:r>
            <w:r w:rsidR="00BF0A85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84" w:type="dxa"/>
            <w:vAlign w:val="bottom"/>
          </w:tcPr>
          <w:p w14:paraId="7AFCC010" w14:textId="77777777" w:rsidR="005150AC" w:rsidRPr="00D267C3" w:rsidRDefault="005150AC" w:rsidP="005150A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6" w:type="dxa"/>
            <w:vAlign w:val="bottom"/>
          </w:tcPr>
          <w:p w14:paraId="4D612BC9" w14:textId="77777777" w:rsidR="005150AC" w:rsidRPr="00D267C3" w:rsidRDefault="005150AC" w:rsidP="005150AC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3D98F2B" w14:textId="77777777" w:rsidR="005150AC" w:rsidRPr="00D267C3" w:rsidRDefault="005150AC" w:rsidP="005150AC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C563398" w14:textId="77777777" w:rsidR="005150AC" w:rsidRPr="00D267C3" w:rsidRDefault="005150AC" w:rsidP="005150AC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206394B" w14:textId="77777777" w:rsidR="005150AC" w:rsidRPr="00D267C3" w:rsidRDefault="005150AC" w:rsidP="005150A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3D0BB74" w14:textId="77777777" w:rsidR="005150AC" w:rsidRPr="00D267C3" w:rsidRDefault="00493A4B" w:rsidP="00100DCB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BF0A8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A51343" w:rsidRPr="00D267C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BF0A85">
              <w:rPr>
                <w:rFonts w:ascii="Angsana New" w:hAnsi="Angsana New"/>
                <w:sz w:val="30"/>
                <w:szCs w:val="30"/>
                <w:lang w:val="en-US" w:bidi="th-TH"/>
              </w:rPr>
              <w:t>846</w:t>
            </w:r>
          </w:p>
        </w:tc>
        <w:tc>
          <w:tcPr>
            <w:tcW w:w="191" w:type="dxa"/>
            <w:vAlign w:val="bottom"/>
          </w:tcPr>
          <w:p w14:paraId="79B4165F" w14:textId="77777777" w:rsidR="005150AC" w:rsidRPr="00D267C3" w:rsidRDefault="005150AC" w:rsidP="005150A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CCB346C" w14:textId="77777777" w:rsidR="005150AC" w:rsidRPr="00D267C3" w:rsidRDefault="00493A4B" w:rsidP="005150A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BF0A8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A51343" w:rsidRPr="00D267C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BF0A85">
              <w:rPr>
                <w:rFonts w:ascii="Angsana New" w:hAnsi="Angsana New"/>
                <w:sz w:val="30"/>
                <w:szCs w:val="30"/>
                <w:lang w:val="en-US" w:bidi="th-TH"/>
              </w:rPr>
              <w:t>846</w:t>
            </w:r>
          </w:p>
        </w:tc>
      </w:tr>
    </w:tbl>
    <w:p w14:paraId="1E2FE29D" w14:textId="77777777" w:rsidR="00006A49" w:rsidRDefault="00006A49" w:rsidP="00A40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E157209" w14:textId="77777777" w:rsidR="00A4084A" w:rsidRPr="00D267C3" w:rsidRDefault="00A4084A" w:rsidP="00A40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  <w:r w:rsidRPr="00D267C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07C48450" w14:textId="77777777" w:rsidR="00632370" w:rsidRPr="00D437AD" w:rsidRDefault="00632370" w:rsidP="00D3273E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191497A7" w14:textId="77777777" w:rsidR="00D3273E" w:rsidRPr="00D267C3" w:rsidRDefault="00D3273E" w:rsidP="00A67ED2">
      <w:pPr>
        <w:pStyle w:val="ListParagraph"/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D267C3">
        <w:rPr>
          <w:rFonts w:ascii="Angsana New" w:hAnsi="Angsana New" w:cs="Angsana New" w:hint="cs"/>
          <w:sz w:val="30"/>
          <w:szCs w:val="30"/>
          <w:cs/>
        </w:rPr>
        <w:t>ค่าเผื่อผลขาดทุนจากการด้อยค่าของลูกหนี้การค้าและ</w:t>
      </w:r>
      <w:r w:rsidRPr="00D267C3">
        <w:rPr>
          <w:rFonts w:ascii="Angsana New" w:hAnsi="Angsana New" w:cs="Angsana New"/>
          <w:sz w:val="30"/>
          <w:szCs w:val="30"/>
          <w:cs/>
        </w:rPr>
        <w:t>สินทรัพย์ที่เกิดจากสัญญา</w:t>
      </w:r>
      <w:r w:rsidRPr="00D267C3">
        <w:rPr>
          <w:rFonts w:ascii="Angsana New" w:hAnsi="Angsana New" w:cs="Angsana New" w:hint="cs"/>
          <w:sz w:val="30"/>
          <w:szCs w:val="30"/>
          <w:cs/>
        </w:rPr>
        <w:t>ประมาณการโดยพิจารณาผลขาดทุนด้านเครดิตที่คาดว่าจะเกิดขึ้นตลอดอายุ</w:t>
      </w:r>
      <w:r w:rsidRPr="00D267C3">
        <w:rPr>
          <w:rFonts w:ascii="Angsana New" w:hAnsi="Angsana New" w:cs="Angsana New" w:hint="cs"/>
          <w:sz w:val="30"/>
          <w:szCs w:val="30"/>
        </w:rPr>
        <w:t xml:space="preserve"> </w:t>
      </w:r>
      <w:r w:rsidRPr="00D267C3">
        <w:rPr>
          <w:rFonts w:ascii="Angsana New" w:hAnsi="Angsana New" w:cs="Angsana New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D267C3" w:rsidDel="005B6E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267C3">
        <w:rPr>
          <w:rFonts w:ascii="Angsana New" w:hAnsi="Angsana New" w:cs="Angsana New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460AAA0C" w14:textId="77777777" w:rsidR="0031596F" w:rsidRPr="00D437AD" w:rsidRDefault="0031596F" w:rsidP="00A67ED2">
      <w:pPr>
        <w:pStyle w:val="ListParagraph"/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 w:hint="cs"/>
          <w:sz w:val="30"/>
          <w:szCs w:val="30"/>
        </w:rPr>
      </w:pPr>
    </w:p>
    <w:tbl>
      <w:tblPr>
        <w:tblW w:w="945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42"/>
        <w:gridCol w:w="271"/>
        <w:gridCol w:w="357"/>
        <w:gridCol w:w="1242"/>
        <w:gridCol w:w="265"/>
        <w:gridCol w:w="1180"/>
        <w:gridCol w:w="270"/>
        <w:gridCol w:w="1123"/>
        <w:gridCol w:w="284"/>
        <w:gridCol w:w="1121"/>
      </w:tblGrid>
      <w:tr w:rsidR="00BE3612" w:rsidRPr="00D267C3" w14:paraId="2A6D29DC" w14:textId="77777777" w:rsidTr="005928A3">
        <w:trPr>
          <w:tblHeader/>
        </w:trPr>
        <w:tc>
          <w:tcPr>
            <w:tcW w:w="1767" w:type="pct"/>
          </w:tcPr>
          <w:p w14:paraId="222A7A09" w14:textId="77777777" w:rsidR="00BE3612" w:rsidRPr="00D267C3" w:rsidRDefault="00BE3612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pacing w:val="-2"/>
                <w:sz w:val="30"/>
                <w:szCs w:val="30"/>
              </w:rPr>
              <w:br w:type="page"/>
            </w:r>
            <w:r w:rsidRPr="00D26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3" w:type="pct"/>
          </w:tcPr>
          <w:p w14:paraId="52985F6B" w14:textId="77777777" w:rsidR="00BE3612" w:rsidRPr="00D267C3" w:rsidRDefault="00BE3612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3A9175E5" w14:textId="77777777" w:rsidR="00BE3612" w:rsidRPr="00D267C3" w:rsidRDefault="00BE3612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1" w:type="pct"/>
            <w:gridSpan w:val="3"/>
          </w:tcPr>
          <w:p w14:paraId="7964ACDA" w14:textId="77777777" w:rsidR="00BE3612" w:rsidRPr="00D267C3" w:rsidRDefault="00BE3612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3" w:type="pct"/>
          </w:tcPr>
          <w:p w14:paraId="26481F28" w14:textId="77777777" w:rsidR="00BE3612" w:rsidRPr="00D267C3" w:rsidRDefault="00BE3612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14:paraId="37E01407" w14:textId="77777777" w:rsidR="00BE3612" w:rsidRPr="00D267C3" w:rsidRDefault="00BE3612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3612" w:rsidRPr="00D267C3" w14:paraId="62D6204B" w14:textId="77777777" w:rsidTr="005928A3">
        <w:trPr>
          <w:tblHeader/>
        </w:trPr>
        <w:tc>
          <w:tcPr>
            <w:tcW w:w="1767" w:type="pct"/>
          </w:tcPr>
          <w:p w14:paraId="38EBA42E" w14:textId="77777777" w:rsidR="00BE3612" w:rsidRPr="00D267C3" w:rsidRDefault="00BE3612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3064896" w14:textId="77777777" w:rsidR="00BE3612" w:rsidRPr="00D267C3" w:rsidRDefault="00BE3612" w:rsidP="0059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" w:type="pct"/>
          </w:tcPr>
          <w:p w14:paraId="631B6E18" w14:textId="77777777" w:rsidR="00BE3612" w:rsidRPr="00D267C3" w:rsidRDefault="00BE3612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2E5B7320" w14:textId="77777777" w:rsidR="00BE3612" w:rsidRPr="00D267C3" w:rsidRDefault="00275CA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40" w:type="pct"/>
          </w:tcPr>
          <w:p w14:paraId="055C5564" w14:textId="77777777" w:rsidR="00BE3612" w:rsidRPr="00D267C3" w:rsidRDefault="00BE3612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42448ABC" w14:textId="77777777" w:rsidR="00BE3612" w:rsidRPr="00D267C3" w:rsidRDefault="00BE3612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</w:rPr>
              <w:t>3</w:t>
            </w:r>
            <w:r w:rsidR="00493A4B">
              <w:rPr>
                <w:rFonts w:ascii="Angsana New" w:hAnsi="Angsana New"/>
                <w:sz w:val="30"/>
                <w:szCs w:val="30"/>
              </w:rPr>
              <w:t>1</w:t>
            </w:r>
            <w:r w:rsidRPr="00D267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67C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5A8B2AFB" w14:textId="77777777" w:rsidR="00BE3612" w:rsidRPr="00D267C3" w:rsidRDefault="00BE3612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7FCD379" w14:textId="77777777" w:rsidR="00BE3612" w:rsidRPr="00D267C3" w:rsidRDefault="00275CA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</w:tcPr>
          <w:p w14:paraId="29499F34" w14:textId="77777777" w:rsidR="00BE3612" w:rsidRPr="00D267C3" w:rsidRDefault="00BE3612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86D43FE" w14:textId="77777777" w:rsidR="00BE3612" w:rsidRPr="00D267C3" w:rsidRDefault="00BE3612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</w:rPr>
              <w:t>3</w:t>
            </w:r>
            <w:r w:rsidR="00493A4B">
              <w:rPr>
                <w:rFonts w:ascii="Angsana New" w:hAnsi="Angsana New"/>
                <w:sz w:val="30"/>
                <w:szCs w:val="30"/>
              </w:rPr>
              <w:t>1</w:t>
            </w:r>
            <w:r w:rsidRPr="00D267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67C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E3612" w:rsidRPr="00D267C3" w14:paraId="42E9C9F3" w14:textId="77777777" w:rsidTr="005928A3">
        <w:trPr>
          <w:tblHeader/>
        </w:trPr>
        <w:tc>
          <w:tcPr>
            <w:tcW w:w="1767" w:type="pct"/>
          </w:tcPr>
          <w:p w14:paraId="4BA1BFDA" w14:textId="77777777" w:rsidR="00BE3612" w:rsidRPr="00D267C3" w:rsidRDefault="00BE3612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749E989" w14:textId="77777777" w:rsidR="00BE3612" w:rsidRPr="00D267C3" w:rsidRDefault="00BE3612" w:rsidP="0059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0990F05C" w14:textId="77777777" w:rsidR="00BE3612" w:rsidRPr="00D267C3" w:rsidRDefault="00BE3612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1861A6C2" w14:textId="77777777" w:rsidR="00BE3612" w:rsidRPr="00D267C3" w:rsidRDefault="00493A4B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BE3612" w:rsidRPr="00D267C3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 w:rsidR="00275CA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75470FD4" w14:textId="77777777" w:rsidR="00BE3612" w:rsidRPr="00D267C3" w:rsidRDefault="00BE3612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4237306D" w14:textId="77777777" w:rsidR="00BE3612" w:rsidRPr="00D267C3" w:rsidRDefault="00493A4B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BE3612" w:rsidRPr="00D267C3">
              <w:rPr>
                <w:rFonts w:ascii="Angsana New" w:hAnsi="Angsana New"/>
                <w:sz w:val="30"/>
                <w:szCs w:val="30"/>
              </w:rPr>
              <w:t>56</w:t>
            </w:r>
            <w:r w:rsidR="00275CA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5A499B8A" w14:textId="77777777" w:rsidR="00BE3612" w:rsidRPr="00D267C3" w:rsidRDefault="00BE3612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4E0E415" w14:textId="77777777" w:rsidR="00BE3612" w:rsidRPr="00D267C3" w:rsidRDefault="00493A4B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BE3612" w:rsidRPr="00D267C3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 w:rsidR="00275CA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0" w:type="pct"/>
          </w:tcPr>
          <w:p w14:paraId="529AE97F" w14:textId="77777777" w:rsidR="00BE3612" w:rsidRPr="00D267C3" w:rsidRDefault="00BE3612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BFC8E3F" w14:textId="77777777" w:rsidR="00BE3612" w:rsidRPr="00D267C3" w:rsidRDefault="00493A4B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BE3612" w:rsidRPr="00D267C3">
              <w:rPr>
                <w:rFonts w:ascii="Angsana New" w:hAnsi="Angsana New"/>
                <w:sz w:val="30"/>
                <w:szCs w:val="30"/>
              </w:rPr>
              <w:t>56</w:t>
            </w:r>
            <w:r w:rsidR="00275CA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E3612" w:rsidRPr="00D267C3" w14:paraId="0FE625A5" w14:textId="77777777" w:rsidTr="005928A3">
        <w:trPr>
          <w:tblHeader/>
        </w:trPr>
        <w:tc>
          <w:tcPr>
            <w:tcW w:w="1767" w:type="pct"/>
          </w:tcPr>
          <w:p w14:paraId="1DF5388F" w14:textId="77777777" w:rsidR="00BE3612" w:rsidRPr="00D267C3" w:rsidRDefault="00BE3612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3879226" w14:textId="77777777" w:rsidR="00BE3612" w:rsidRPr="00D267C3" w:rsidRDefault="00BE3612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62FEB197" w14:textId="77777777" w:rsidR="00BE3612" w:rsidRPr="00D267C3" w:rsidRDefault="00BE3612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1" w:type="pct"/>
            <w:gridSpan w:val="7"/>
          </w:tcPr>
          <w:p w14:paraId="5FEFDC60" w14:textId="77777777" w:rsidR="00BE3612" w:rsidRPr="00D267C3" w:rsidRDefault="00BE3612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3612" w:rsidRPr="00D267C3" w14:paraId="5B46E4FE" w14:textId="77777777" w:rsidTr="005928A3">
        <w:tc>
          <w:tcPr>
            <w:tcW w:w="1767" w:type="pct"/>
          </w:tcPr>
          <w:p w14:paraId="0B3EEB75" w14:textId="77777777" w:rsidR="00BE3612" w:rsidRPr="00D267C3" w:rsidRDefault="00BE3612" w:rsidP="005928A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43" w:type="pct"/>
          </w:tcPr>
          <w:p w14:paraId="07DBAA0B" w14:textId="77777777" w:rsidR="00BE3612" w:rsidRPr="00D267C3" w:rsidRDefault="00BE3612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111726DD" w14:textId="77777777" w:rsidR="00BE3612" w:rsidRPr="00D267C3" w:rsidRDefault="00BE3612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403AAEF9" w14:textId="77777777" w:rsidR="00BE3612" w:rsidRPr="00D267C3" w:rsidRDefault="00BE3612" w:rsidP="005928A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26575343" w14:textId="77777777" w:rsidR="00BE3612" w:rsidRPr="00D267C3" w:rsidRDefault="00BE3612" w:rsidP="0059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7F21EBC8" w14:textId="77777777" w:rsidR="00BE3612" w:rsidRPr="00D267C3" w:rsidRDefault="00BE3612" w:rsidP="005928A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535F4B92" w14:textId="77777777" w:rsidR="00BE3612" w:rsidRPr="00D267C3" w:rsidRDefault="00BE3612" w:rsidP="0059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09E2F9E2" w14:textId="77777777" w:rsidR="00BE3612" w:rsidRPr="00D267C3" w:rsidRDefault="00BE3612" w:rsidP="0059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vAlign w:val="bottom"/>
          </w:tcPr>
          <w:p w14:paraId="6398FE69" w14:textId="77777777" w:rsidR="00BE3612" w:rsidRPr="00D267C3" w:rsidRDefault="00BE3612" w:rsidP="0059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7F64DB88" w14:textId="77777777" w:rsidR="00BE3612" w:rsidRPr="00D267C3" w:rsidRDefault="00BE3612" w:rsidP="005928A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963224" w:rsidRPr="00D267C3" w14:paraId="3FE15198" w14:textId="77777777" w:rsidTr="005928A3">
        <w:tc>
          <w:tcPr>
            <w:tcW w:w="1767" w:type="pct"/>
          </w:tcPr>
          <w:p w14:paraId="49CBD664" w14:textId="77777777" w:rsidR="00963224" w:rsidRPr="00D267C3" w:rsidRDefault="00963224" w:rsidP="0096322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3" w:type="pct"/>
          </w:tcPr>
          <w:p w14:paraId="2BEC864F" w14:textId="77777777" w:rsidR="00963224" w:rsidRPr="00D267C3" w:rsidRDefault="00963224" w:rsidP="00963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2BE93F38" w14:textId="77777777" w:rsidR="00963224" w:rsidRPr="00D267C3" w:rsidRDefault="00963224" w:rsidP="00963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2E2B1BDD" w14:textId="77777777" w:rsidR="00963224" w:rsidRPr="00D267C3" w:rsidRDefault="00963224" w:rsidP="0012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447,407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6D8C2EE" w14:textId="77777777" w:rsidR="00963224" w:rsidRPr="00D267C3" w:rsidRDefault="00963224" w:rsidP="0096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04BAEF8B" w14:textId="77777777" w:rsidR="00963224" w:rsidRPr="00D267C3" w:rsidRDefault="00963224" w:rsidP="0096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284,690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2845B20" w14:textId="77777777" w:rsidR="00963224" w:rsidRPr="00D267C3" w:rsidRDefault="00963224" w:rsidP="0096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7AA893DE" w14:textId="77777777" w:rsidR="00963224" w:rsidRPr="00D267C3" w:rsidRDefault="00963224" w:rsidP="0012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447,407</w:t>
            </w:r>
          </w:p>
        </w:tc>
        <w:tc>
          <w:tcPr>
            <w:tcW w:w="150" w:type="pct"/>
            <w:vAlign w:val="bottom"/>
          </w:tcPr>
          <w:p w14:paraId="303DA329" w14:textId="77777777" w:rsidR="00963224" w:rsidRPr="00D267C3" w:rsidRDefault="00963224" w:rsidP="0096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47A92AF2" w14:textId="77777777" w:rsidR="00963224" w:rsidRPr="00D267C3" w:rsidRDefault="00963224" w:rsidP="0096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284,690</w:t>
            </w:r>
          </w:p>
        </w:tc>
      </w:tr>
      <w:tr w:rsidR="00963224" w:rsidRPr="00D267C3" w14:paraId="46AFAFA8" w14:textId="77777777" w:rsidTr="005928A3">
        <w:tc>
          <w:tcPr>
            <w:tcW w:w="1767" w:type="pct"/>
          </w:tcPr>
          <w:p w14:paraId="4203F93A" w14:textId="77777777" w:rsidR="00963224" w:rsidRPr="00D267C3" w:rsidRDefault="00963224" w:rsidP="0096322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143" w:type="pct"/>
          </w:tcPr>
          <w:p w14:paraId="2D7D0B13" w14:textId="77777777" w:rsidR="00963224" w:rsidRPr="00D267C3" w:rsidRDefault="00963224" w:rsidP="00963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311EAC0C" w14:textId="77777777" w:rsidR="00963224" w:rsidRPr="00D267C3" w:rsidRDefault="00963224" w:rsidP="00963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</w:tcPr>
          <w:p w14:paraId="00BB2187" w14:textId="77777777" w:rsidR="00963224" w:rsidRPr="00D267C3" w:rsidRDefault="00963224" w:rsidP="0096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2601F15D" w14:textId="77777777" w:rsidR="00963224" w:rsidRPr="00D267C3" w:rsidRDefault="00963224" w:rsidP="0096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339554E7" w14:textId="77777777" w:rsidR="00963224" w:rsidRPr="00D267C3" w:rsidRDefault="00963224" w:rsidP="0096322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02E6F847" w14:textId="77777777" w:rsidR="00963224" w:rsidRPr="00D267C3" w:rsidRDefault="00963224" w:rsidP="0096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shd w:val="clear" w:color="auto" w:fill="auto"/>
          </w:tcPr>
          <w:p w14:paraId="71CF6929" w14:textId="77777777" w:rsidR="00963224" w:rsidRPr="00D267C3" w:rsidRDefault="00963224" w:rsidP="0096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vAlign w:val="bottom"/>
          </w:tcPr>
          <w:p w14:paraId="3D023648" w14:textId="77777777" w:rsidR="00963224" w:rsidRPr="00D267C3" w:rsidRDefault="00963224" w:rsidP="0096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18E93C01" w14:textId="77777777" w:rsidR="00963224" w:rsidRPr="00D267C3" w:rsidRDefault="00963224" w:rsidP="0096322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963224" w:rsidRPr="00D267C3" w14:paraId="44AEACFD" w14:textId="77777777" w:rsidTr="005928A3">
        <w:tc>
          <w:tcPr>
            <w:tcW w:w="1767" w:type="pct"/>
          </w:tcPr>
          <w:p w14:paraId="5CF289D6" w14:textId="77777777" w:rsidR="00963224" w:rsidRPr="00D267C3" w:rsidRDefault="00963224" w:rsidP="00963224">
            <w:pPr>
              <w:tabs>
                <w:tab w:val="left" w:pos="540"/>
              </w:tabs>
              <w:spacing w:line="240" w:lineRule="auto"/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267C3">
              <w:rPr>
                <w:rFonts w:ascii="Angsana New" w:hAnsi="Angsana New"/>
                <w:sz w:val="30"/>
                <w:szCs w:val="30"/>
              </w:rPr>
              <w:t>3</w:t>
            </w:r>
            <w:r w:rsidRPr="00D267C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3" w:type="pct"/>
          </w:tcPr>
          <w:p w14:paraId="5F9EAD5C" w14:textId="77777777" w:rsidR="00963224" w:rsidRPr="00D267C3" w:rsidRDefault="00963224" w:rsidP="00963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656D7B5C" w14:textId="77777777" w:rsidR="00963224" w:rsidRPr="00D267C3" w:rsidRDefault="00963224" w:rsidP="00963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</w:tcPr>
          <w:p w14:paraId="34226991" w14:textId="77777777" w:rsidR="00963224" w:rsidRPr="00D267C3" w:rsidRDefault="00963224" w:rsidP="0012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1,401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27389DCB" w14:textId="77777777" w:rsidR="00963224" w:rsidRPr="00D267C3" w:rsidRDefault="00963224" w:rsidP="0096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420A3E7A" w14:textId="77777777" w:rsidR="00963224" w:rsidRPr="00D267C3" w:rsidRDefault="00963224" w:rsidP="0096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2" w:right="-89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D267C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,107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E0B9DF9" w14:textId="77777777" w:rsidR="00963224" w:rsidRPr="00D267C3" w:rsidRDefault="00963224" w:rsidP="0096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shd w:val="clear" w:color="auto" w:fill="auto"/>
          </w:tcPr>
          <w:p w14:paraId="3EB81028" w14:textId="77777777" w:rsidR="00963224" w:rsidRPr="00D267C3" w:rsidRDefault="00963224" w:rsidP="0096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1,401</w:t>
            </w:r>
          </w:p>
        </w:tc>
        <w:tc>
          <w:tcPr>
            <w:tcW w:w="150" w:type="pct"/>
            <w:vAlign w:val="bottom"/>
          </w:tcPr>
          <w:p w14:paraId="365098F0" w14:textId="77777777" w:rsidR="00963224" w:rsidRPr="00D267C3" w:rsidRDefault="00963224" w:rsidP="0096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</w:tcPr>
          <w:p w14:paraId="4D07F0D3" w14:textId="77777777" w:rsidR="00963224" w:rsidRPr="00D267C3" w:rsidRDefault="00963224" w:rsidP="0096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D267C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,107</w:t>
            </w:r>
          </w:p>
        </w:tc>
      </w:tr>
      <w:tr w:rsidR="00963224" w:rsidRPr="00D267C3" w14:paraId="30999C8C" w14:textId="77777777" w:rsidTr="005928A3">
        <w:tc>
          <w:tcPr>
            <w:tcW w:w="1767" w:type="pct"/>
          </w:tcPr>
          <w:p w14:paraId="7C2F33AF" w14:textId="77777777" w:rsidR="00963224" w:rsidRPr="00D267C3" w:rsidRDefault="00963224" w:rsidP="00963224">
            <w:pPr>
              <w:tabs>
                <w:tab w:val="left" w:pos="540"/>
              </w:tabs>
              <w:spacing w:line="240" w:lineRule="auto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3" w:type="pct"/>
          </w:tcPr>
          <w:p w14:paraId="39DEAF3E" w14:textId="77777777" w:rsidR="00963224" w:rsidRPr="00D267C3" w:rsidRDefault="00963224" w:rsidP="00963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2EF5C24E" w14:textId="77777777" w:rsidR="00963224" w:rsidRPr="00D267C3" w:rsidRDefault="00963224" w:rsidP="00963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BE994" w14:textId="77777777" w:rsidR="00963224" w:rsidRPr="00D267C3" w:rsidRDefault="00963224" w:rsidP="0012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2" w:right="-89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448,808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20AC91EF" w14:textId="77777777" w:rsidR="00963224" w:rsidRPr="00D267C3" w:rsidRDefault="00963224" w:rsidP="0096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73606" w14:textId="77777777" w:rsidR="00963224" w:rsidRPr="00D267C3" w:rsidRDefault="00963224" w:rsidP="0096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297,797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D90407F" w14:textId="77777777" w:rsidR="00963224" w:rsidRPr="00D267C3" w:rsidRDefault="00963224" w:rsidP="0096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72A71" w14:textId="77777777" w:rsidR="00963224" w:rsidRPr="00D267C3" w:rsidRDefault="00963224" w:rsidP="0096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2" w:right="-89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448,808</w:t>
            </w:r>
          </w:p>
        </w:tc>
        <w:tc>
          <w:tcPr>
            <w:tcW w:w="150" w:type="pct"/>
            <w:vAlign w:val="bottom"/>
          </w:tcPr>
          <w:p w14:paraId="77F416E0" w14:textId="77777777" w:rsidR="00963224" w:rsidRPr="00D267C3" w:rsidRDefault="00963224" w:rsidP="0096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vAlign w:val="bottom"/>
          </w:tcPr>
          <w:p w14:paraId="6A1E89CE" w14:textId="77777777" w:rsidR="00963224" w:rsidRPr="00D267C3" w:rsidRDefault="00963224" w:rsidP="0096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297,797</w:t>
            </w:r>
          </w:p>
        </w:tc>
      </w:tr>
      <w:tr w:rsidR="00963224" w:rsidRPr="00D267C3" w14:paraId="0DE48DA9" w14:textId="77777777" w:rsidTr="005928A3">
        <w:tc>
          <w:tcPr>
            <w:tcW w:w="1767" w:type="pct"/>
          </w:tcPr>
          <w:p w14:paraId="1017723E" w14:textId="77777777" w:rsidR="00963224" w:rsidRPr="00D267C3" w:rsidRDefault="00963224" w:rsidP="00963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267C3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6E865DA8" w14:textId="77777777" w:rsidR="00963224" w:rsidRPr="00D267C3" w:rsidRDefault="00963224" w:rsidP="0096322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267C3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3" w:type="pct"/>
          </w:tcPr>
          <w:p w14:paraId="33C3EB85" w14:textId="77777777" w:rsidR="00963224" w:rsidRPr="00D267C3" w:rsidRDefault="00963224" w:rsidP="00963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7E2F1FF5" w14:textId="77777777" w:rsidR="00963224" w:rsidRPr="00D267C3" w:rsidRDefault="00963224" w:rsidP="00963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auto"/>
          </w:tcPr>
          <w:p w14:paraId="70EA079E" w14:textId="77777777" w:rsidR="00963224" w:rsidRDefault="00963224" w:rsidP="0096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  <w:p w14:paraId="5D331DED" w14:textId="77777777" w:rsidR="00963224" w:rsidRPr="00D267C3" w:rsidRDefault="00963224" w:rsidP="0012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D0FEBBC" w14:textId="77777777" w:rsidR="00963224" w:rsidRPr="00D267C3" w:rsidRDefault="00963224" w:rsidP="0096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36D34E95" w14:textId="77777777" w:rsidR="00963224" w:rsidRPr="00D267C3" w:rsidRDefault="00963224" w:rsidP="0096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2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37A8850" w14:textId="77777777" w:rsidR="00963224" w:rsidRPr="00D267C3" w:rsidRDefault="00963224" w:rsidP="0096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ECC4B43" w14:textId="77777777" w:rsidR="00963224" w:rsidRPr="00D267C3" w:rsidRDefault="00963224" w:rsidP="0096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2E704041" w14:textId="77777777" w:rsidR="00963224" w:rsidRDefault="00963224" w:rsidP="0096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  <w:p w14:paraId="235DBB48" w14:textId="77777777" w:rsidR="00963224" w:rsidRPr="00D267C3" w:rsidRDefault="00963224" w:rsidP="0096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vAlign w:val="bottom"/>
          </w:tcPr>
          <w:p w14:paraId="5DE67F70" w14:textId="77777777" w:rsidR="00963224" w:rsidRPr="00D267C3" w:rsidRDefault="00963224" w:rsidP="0096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EB3D40F" w14:textId="77777777" w:rsidR="00963224" w:rsidRPr="00D267C3" w:rsidRDefault="00963224" w:rsidP="0096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2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3DB44A1" w14:textId="77777777" w:rsidR="00963224" w:rsidRPr="00D267C3" w:rsidRDefault="00963224" w:rsidP="0096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63224" w:rsidRPr="00D267C3" w14:paraId="349F832A" w14:textId="77777777" w:rsidTr="005928A3">
        <w:tc>
          <w:tcPr>
            <w:tcW w:w="1767" w:type="pct"/>
          </w:tcPr>
          <w:p w14:paraId="141B5694" w14:textId="77777777" w:rsidR="00963224" w:rsidRPr="00D267C3" w:rsidRDefault="00963224" w:rsidP="0096322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3" w:type="pct"/>
          </w:tcPr>
          <w:p w14:paraId="77D5187F" w14:textId="77777777" w:rsidR="00963224" w:rsidRPr="00D267C3" w:rsidRDefault="00963224" w:rsidP="00963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4519AAD6" w14:textId="77777777" w:rsidR="00963224" w:rsidRPr="00D267C3" w:rsidRDefault="00963224" w:rsidP="00963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BBA066" w14:textId="77777777" w:rsidR="00963224" w:rsidRPr="00D267C3" w:rsidRDefault="00963224" w:rsidP="00125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448,808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2D051590" w14:textId="77777777" w:rsidR="00963224" w:rsidRPr="00D267C3" w:rsidRDefault="00963224" w:rsidP="0096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190B1B" w14:textId="77777777" w:rsidR="00963224" w:rsidRPr="00D267C3" w:rsidRDefault="00963224" w:rsidP="0096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297,797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6CBE3D3" w14:textId="77777777" w:rsidR="00963224" w:rsidRPr="00D267C3" w:rsidRDefault="00963224" w:rsidP="0096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EFE766" w14:textId="77777777" w:rsidR="00963224" w:rsidRPr="00D267C3" w:rsidRDefault="00963224" w:rsidP="0096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448,808</w:t>
            </w:r>
          </w:p>
        </w:tc>
        <w:tc>
          <w:tcPr>
            <w:tcW w:w="150" w:type="pct"/>
            <w:vAlign w:val="bottom"/>
          </w:tcPr>
          <w:p w14:paraId="1C8D146A" w14:textId="77777777" w:rsidR="00963224" w:rsidRPr="00D267C3" w:rsidRDefault="00963224" w:rsidP="0096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54F09C" w14:textId="77777777" w:rsidR="00963224" w:rsidRPr="00D267C3" w:rsidRDefault="00963224" w:rsidP="0096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297,797</w:t>
            </w:r>
          </w:p>
        </w:tc>
      </w:tr>
    </w:tbl>
    <w:p w14:paraId="6677AAB6" w14:textId="77777777" w:rsidR="00BE3612" w:rsidRPr="00D437AD" w:rsidRDefault="00BE3612" w:rsidP="00BE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  <w:lang w:val="th-TH"/>
        </w:rPr>
      </w:pPr>
    </w:p>
    <w:p w14:paraId="17DCFAC3" w14:textId="77777777" w:rsidR="00BE3612" w:rsidRDefault="00BE3612" w:rsidP="00BE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  <w:lang w:val="th-TH"/>
        </w:rPr>
      </w:pPr>
      <w:r w:rsidRPr="00D267C3">
        <w:rPr>
          <w:rFonts w:ascii="Angsana New" w:hAnsi="Angsana New"/>
          <w:sz w:val="30"/>
          <w:szCs w:val="30"/>
          <w:cs/>
          <w:lang w:val="th-TH"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C04E95">
        <w:rPr>
          <w:rFonts w:ascii="Angsana New" w:hAnsi="Angsana New"/>
          <w:sz w:val="30"/>
          <w:szCs w:val="30"/>
        </w:rPr>
        <w:t xml:space="preserve">30 </w:t>
      </w:r>
      <w:r w:rsidRPr="00D267C3">
        <w:rPr>
          <w:rFonts w:ascii="Angsana New" w:hAnsi="Angsana New"/>
          <w:sz w:val="30"/>
          <w:szCs w:val="30"/>
          <w:cs/>
          <w:lang w:val="th-TH"/>
        </w:rPr>
        <w:t xml:space="preserve">วัน ถึง </w:t>
      </w:r>
      <w:r w:rsidR="00C04E95">
        <w:rPr>
          <w:rFonts w:ascii="Angsana New" w:hAnsi="Angsana New"/>
          <w:sz w:val="30"/>
          <w:szCs w:val="30"/>
        </w:rPr>
        <w:t>45</w:t>
      </w:r>
      <w:r w:rsidR="00C04E9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D267C3">
        <w:rPr>
          <w:rFonts w:ascii="Angsana New" w:hAnsi="Angsana New"/>
          <w:sz w:val="30"/>
          <w:szCs w:val="30"/>
          <w:cs/>
          <w:lang w:val="th-TH"/>
        </w:rPr>
        <w:t>วัน</w:t>
      </w:r>
    </w:p>
    <w:p w14:paraId="138CBADF" w14:textId="77777777" w:rsidR="00D437AD" w:rsidRDefault="00D437AD" w:rsidP="00BE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  <w:lang w:val="th-TH"/>
        </w:rPr>
      </w:pPr>
    </w:p>
    <w:p w14:paraId="18E9C10D" w14:textId="77777777" w:rsidR="00AF0A8A" w:rsidRDefault="00AF0A8A" w:rsidP="00BE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  <w:lang w:val="th-TH"/>
        </w:rPr>
      </w:pPr>
    </w:p>
    <w:p w14:paraId="5A9FC080" w14:textId="77777777" w:rsidR="00AF0A8A" w:rsidRDefault="00AF0A8A" w:rsidP="00BE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hint="cs"/>
          <w:sz w:val="30"/>
          <w:szCs w:val="30"/>
          <w:cs/>
          <w:lang w:val="th-TH"/>
        </w:rPr>
      </w:pPr>
    </w:p>
    <w:p w14:paraId="3DA8D1DB" w14:textId="77777777" w:rsidR="00423EDA" w:rsidRPr="00D267C3" w:rsidRDefault="00FB07B9" w:rsidP="004B300C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bookmarkStart w:id="6" w:name="_Hlk78280964"/>
      <w:r w:rsidRPr="00D267C3">
        <w:rPr>
          <w:b/>
          <w:bCs/>
          <w:cs/>
        </w:rPr>
        <w:lastRenderedPageBreak/>
        <w:t>ภาระผูกพันกับ</w:t>
      </w:r>
      <w:r w:rsidR="00826CFE" w:rsidRPr="00D267C3">
        <w:rPr>
          <w:rFonts w:hint="cs"/>
          <w:b/>
          <w:bCs/>
          <w:cs/>
        </w:rPr>
        <w:t>บุคคลหรือ</w:t>
      </w:r>
      <w:r w:rsidRPr="00D267C3">
        <w:rPr>
          <w:b/>
          <w:bCs/>
          <w:cs/>
        </w:rPr>
        <w:t>กิจการที่ไม่เกี่ยวข้องกัน</w:t>
      </w:r>
    </w:p>
    <w:bookmarkEnd w:id="6"/>
    <w:p w14:paraId="108792DB" w14:textId="77777777" w:rsidR="00FF3F75" w:rsidRPr="0029561F" w:rsidRDefault="00FF3F75" w:rsidP="001F0A79">
      <w:pPr>
        <w:pStyle w:val="BodyText2"/>
        <w:ind w:left="540"/>
        <w:rPr>
          <w:b/>
          <w:bCs/>
          <w:sz w:val="28"/>
          <w:szCs w:val="28"/>
          <w:lang w:val="en-US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39"/>
        <w:gridCol w:w="2429"/>
      </w:tblGrid>
      <w:tr w:rsidR="008578A4" w:rsidRPr="00D267C3" w14:paraId="129A82AB" w14:textId="77777777" w:rsidTr="00006A49">
        <w:trPr>
          <w:tblHeader/>
        </w:trPr>
        <w:tc>
          <w:tcPr>
            <w:tcW w:w="3717" w:type="pct"/>
            <w:shd w:val="clear" w:color="auto" w:fill="auto"/>
          </w:tcPr>
          <w:p w14:paraId="3C199C4C" w14:textId="77777777" w:rsidR="008578A4" w:rsidRPr="000A3E00" w:rsidRDefault="008578A4" w:rsidP="000A3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</w:pPr>
            <w:r w:rsidRPr="000A3E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A3E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0A3E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283" w:type="pct"/>
          </w:tcPr>
          <w:p w14:paraId="3D8DE70D" w14:textId="77777777" w:rsidR="00006A49" w:rsidRDefault="008578A4" w:rsidP="004D5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</w:p>
          <w:p w14:paraId="07E5B697" w14:textId="77777777" w:rsidR="008578A4" w:rsidRPr="00D267C3" w:rsidDel="003621D0" w:rsidRDefault="008578A4" w:rsidP="004D5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78A4" w:rsidRPr="00D267C3" w14:paraId="638F2B76" w14:textId="77777777" w:rsidTr="00006A49">
        <w:tc>
          <w:tcPr>
            <w:tcW w:w="3717" w:type="pct"/>
          </w:tcPr>
          <w:p w14:paraId="4C939C5B" w14:textId="77777777" w:rsidR="008578A4" w:rsidRDefault="008578A4" w:rsidP="00275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3" w:type="pct"/>
          </w:tcPr>
          <w:p w14:paraId="55E23EC7" w14:textId="77777777" w:rsidR="008578A4" w:rsidRPr="008578A4" w:rsidRDefault="008578A4" w:rsidP="008578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578A4" w:rsidRPr="00D267C3" w14:paraId="6BA1E437" w14:textId="77777777" w:rsidTr="00006A49">
        <w:tc>
          <w:tcPr>
            <w:tcW w:w="3717" w:type="pct"/>
          </w:tcPr>
          <w:p w14:paraId="06833F8A" w14:textId="77777777" w:rsidR="008578A4" w:rsidRPr="00D267C3" w:rsidRDefault="008578A4" w:rsidP="00275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83" w:type="pct"/>
          </w:tcPr>
          <w:p w14:paraId="7429334C" w14:textId="77777777" w:rsidR="008578A4" w:rsidRPr="00D267C3" w:rsidRDefault="008578A4" w:rsidP="008578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578A4" w:rsidRPr="00D267C3" w14:paraId="05470996" w14:textId="77777777" w:rsidTr="00006A49">
        <w:tc>
          <w:tcPr>
            <w:tcW w:w="3717" w:type="pct"/>
          </w:tcPr>
          <w:p w14:paraId="3CBD0AB1" w14:textId="77777777" w:rsidR="008578A4" w:rsidRPr="00D267C3" w:rsidRDefault="008578A4" w:rsidP="00275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คำสั่ง</w:t>
            </w:r>
            <w:r w:rsidRPr="00D267C3">
              <w:rPr>
                <w:rFonts w:ascii="Angsana New" w:hAnsi="Angsana New"/>
                <w:sz w:val="30"/>
                <w:szCs w:val="30"/>
                <w:cs/>
              </w:rPr>
              <w:t>ซื้อวัสดุก่อสร้าง</w:t>
            </w:r>
          </w:p>
        </w:tc>
        <w:tc>
          <w:tcPr>
            <w:tcW w:w="1283" w:type="pct"/>
          </w:tcPr>
          <w:p w14:paraId="3B4FF3C1" w14:textId="77777777" w:rsidR="008578A4" w:rsidRPr="008E020C" w:rsidRDefault="008578A4" w:rsidP="00006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71,221</w:t>
            </w:r>
          </w:p>
        </w:tc>
      </w:tr>
      <w:tr w:rsidR="008578A4" w:rsidRPr="00D267C3" w14:paraId="7B61033D" w14:textId="77777777" w:rsidTr="00006A49">
        <w:tc>
          <w:tcPr>
            <w:tcW w:w="3717" w:type="pct"/>
          </w:tcPr>
          <w:p w14:paraId="11476423" w14:textId="77777777" w:rsidR="008578A4" w:rsidRPr="00D267C3" w:rsidRDefault="008578A4" w:rsidP="00275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1283" w:type="pct"/>
            <w:tcBorders>
              <w:bottom w:val="single" w:sz="4" w:space="0" w:color="auto"/>
            </w:tcBorders>
          </w:tcPr>
          <w:p w14:paraId="7AD93F5E" w14:textId="77777777" w:rsidR="008578A4" w:rsidRPr="00BC75A7" w:rsidRDefault="008578A4" w:rsidP="00006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1,084,302</w:t>
            </w:r>
          </w:p>
        </w:tc>
      </w:tr>
      <w:tr w:rsidR="008578A4" w:rsidRPr="00D267C3" w14:paraId="60B10EE2" w14:textId="77777777" w:rsidTr="00006A49">
        <w:tc>
          <w:tcPr>
            <w:tcW w:w="3717" w:type="pct"/>
          </w:tcPr>
          <w:p w14:paraId="53C6325F" w14:textId="77777777" w:rsidR="008578A4" w:rsidRPr="00D267C3" w:rsidRDefault="008578A4" w:rsidP="00275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3" w:type="pct"/>
            <w:tcBorders>
              <w:top w:val="single" w:sz="4" w:space="0" w:color="auto"/>
              <w:bottom w:val="double" w:sz="4" w:space="0" w:color="auto"/>
            </w:tcBorders>
          </w:tcPr>
          <w:p w14:paraId="7587400C" w14:textId="77777777" w:rsidR="008578A4" w:rsidRPr="00D267C3" w:rsidRDefault="008578A4" w:rsidP="00006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1,155,523</w:t>
            </w:r>
          </w:p>
        </w:tc>
      </w:tr>
    </w:tbl>
    <w:p w14:paraId="0394DE21" w14:textId="77777777" w:rsidR="0029561F" w:rsidRPr="0029561F" w:rsidRDefault="0029561F" w:rsidP="0029561F">
      <w:pPr>
        <w:pStyle w:val="BodyText2"/>
        <w:ind w:left="540"/>
        <w:rPr>
          <w:rFonts w:hint="cs"/>
          <w:b/>
          <w:bCs/>
          <w:sz w:val="28"/>
          <w:szCs w:val="28"/>
        </w:rPr>
      </w:pPr>
    </w:p>
    <w:p w14:paraId="011A4C4B" w14:textId="77777777" w:rsidR="00F9463C" w:rsidRPr="00D267C3" w:rsidRDefault="00F9463C" w:rsidP="0031596F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D267C3">
        <w:rPr>
          <w:rFonts w:hint="cs"/>
          <w:b/>
          <w:bCs/>
          <w:cs/>
        </w:rPr>
        <w:t>หนี้สินที่อาจเกิดขึ้น</w:t>
      </w:r>
    </w:p>
    <w:p w14:paraId="68ED847A" w14:textId="77777777" w:rsidR="000070C8" w:rsidRPr="0029561F" w:rsidRDefault="000070C8" w:rsidP="00F9463C">
      <w:pPr>
        <w:pStyle w:val="BodyText2"/>
        <w:ind w:left="540"/>
        <w:rPr>
          <w:rFonts w:hint="cs"/>
          <w:b/>
          <w:bCs/>
          <w:sz w:val="24"/>
          <w:szCs w:val="24"/>
          <w:cs/>
        </w:rPr>
      </w:pPr>
    </w:p>
    <w:p w14:paraId="7B00351A" w14:textId="77777777" w:rsidR="00D51384" w:rsidRPr="00D51384" w:rsidRDefault="00D51384" w:rsidP="00D51384">
      <w:pPr>
        <w:pStyle w:val="ListParagraph"/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D51384">
        <w:rPr>
          <w:rFonts w:ascii="Angsana New" w:hAnsi="Angsana New" w:cs="Angsana New" w:hint="cs"/>
          <w:sz w:val="30"/>
          <w:szCs w:val="30"/>
          <w:cs/>
        </w:rPr>
        <w:t>บริษัทได้ถูกฟ้องร้องเรียกค่าเสียหายในข้อหาผิดสัญญาจ้างทำของจากบริษัทแห่งหนึ่ง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(“</w:t>
      </w:r>
      <w:r w:rsidRPr="00D51384">
        <w:rPr>
          <w:rFonts w:ascii="Angsana New" w:hAnsi="Angsana New" w:cs="Angsana New" w:hint="cs"/>
          <w:sz w:val="30"/>
          <w:szCs w:val="30"/>
          <w:cs/>
        </w:rPr>
        <w:t>โจทก์</w:t>
      </w:r>
      <w:r w:rsidRPr="00D51384">
        <w:rPr>
          <w:rFonts w:ascii="Angsana New" w:hAnsi="Angsana New" w:cs="Angsana New" w:hint="eastAsia"/>
          <w:sz w:val="30"/>
          <w:szCs w:val="30"/>
          <w:cs/>
        </w:rPr>
        <w:t>”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) </w:t>
      </w:r>
      <w:r w:rsidRPr="00D51384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/>
          <w:sz w:val="30"/>
          <w:szCs w:val="30"/>
        </w:rPr>
        <w:t>18.31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 w:hint="cs"/>
          <w:sz w:val="30"/>
          <w:szCs w:val="30"/>
          <w:cs/>
        </w:rPr>
        <w:t>โดยได้รับหมายเรียกจากศาลแพ่ง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/>
          <w:sz w:val="30"/>
          <w:szCs w:val="30"/>
        </w:rPr>
        <w:t xml:space="preserve">30 </w:t>
      </w:r>
      <w:r w:rsidRPr="00D51384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/>
          <w:sz w:val="30"/>
          <w:szCs w:val="30"/>
        </w:rPr>
        <w:t xml:space="preserve">2562 </w:t>
      </w:r>
      <w:r w:rsidRPr="00D51384">
        <w:rPr>
          <w:rFonts w:ascii="Angsana New" w:hAnsi="Angsana New" w:cs="Angsana New" w:hint="cs"/>
          <w:sz w:val="30"/>
          <w:szCs w:val="30"/>
          <w:cs/>
        </w:rPr>
        <w:t>และบริษัทได้ยื่นคำให้การพร้อมการฟ้องแย้งเมื่อวันที่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/>
          <w:sz w:val="30"/>
          <w:szCs w:val="30"/>
        </w:rPr>
        <w:t xml:space="preserve">27 </w:t>
      </w:r>
      <w:r w:rsidRPr="00D51384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/>
          <w:sz w:val="30"/>
          <w:szCs w:val="30"/>
        </w:rPr>
        <w:t>2563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 w:hint="cs"/>
          <w:sz w:val="30"/>
          <w:szCs w:val="30"/>
          <w:cs/>
        </w:rPr>
        <w:t>โดยได้ฟ้องร้องค่าเสียหายจากโจทก์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 w:hint="cs"/>
          <w:sz w:val="30"/>
          <w:szCs w:val="30"/>
          <w:cs/>
        </w:rPr>
        <w:t>ในข้อหาผิดสัญญาจ้างทำให้บริษัทได้รับความเสียหายเป็นจำนวนเงินทั้งสิ้น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/>
          <w:sz w:val="30"/>
          <w:szCs w:val="30"/>
        </w:rPr>
        <w:t>17.1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 w:hint="cs"/>
          <w:sz w:val="30"/>
          <w:szCs w:val="30"/>
          <w:cs/>
        </w:rPr>
        <w:t>ผลการพิจารณาคดีของศาลชั้นต้นเมื่อวันที่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 w:hint="cs"/>
          <w:sz w:val="30"/>
          <w:szCs w:val="30"/>
          <w:cs/>
        </w:rPr>
        <w:t xml:space="preserve">                 </w:t>
      </w:r>
      <w:r>
        <w:rPr>
          <w:rFonts w:ascii="Angsana New" w:hAnsi="Angsana New" w:cs="Angsana New"/>
          <w:sz w:val="30"/>
          <w:szCs w:val="30"/>
        </w:rPr>
        <w:t xml:space="preserve">  </w:t>
      </w:r>
      <w:r w:rsidRPr="00D51384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        </w:t>
      </w:r>
      <w:r w:rsidRPr="00D51384">
        <w:rPr>
          <w:rFonts w:ascii="Angsana New" w:hAnsi="Angsana New" w:cs="Angsana New"/>
          <w:sz w:val="30"/>
          <w:szCs w:val="30"/>
        </w:rPr>
        <w:t xml:space="preserve">23 </w:t>
      </w:r>
      <w:r w:rsidRPr="00D51384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/>
          <w:sz w:val="30"/>
          <w:szCs w:val="30"/>
        </w:rPr>
        <w:t xml:space="preserve">2563 </w:t>
      </w:r>
      <w:r w:rsidRPr="00D51384">
        <w:rPr>
          <w:rFonts w:ascii="Angsana New" w:hAnsi="Angsana New" w:cs="Angsana New" w:hint="cs"/>
          <w:sz w:val="30"/>
          <w:szCs w:val="30"/>
          <w:cs/>
        </w:rPr>
        <w:t>เห็นว่าโจทก์และบริษัทต่างสมัครใจยกเลิกสัญญาจ้างต่อกันโดยปริยายนับแต่วันที่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/>
          <w:sz w:val="30"/>
          <w:szCs w:val="30"/>
        </w:rPr>
        <w:t xml:space="preserve">27 </w:t>
      </w:r>
      <w:r w:rsidRPr="00D51384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/>
          <w:sz w:val="30"/>
          <w:szCs w:val="30"/>
        </w:rPr>
        <w:t xml:space="preserve">2562 </w:t>
      </w:r>
      <w:r w:rsidRPr="00D51384">
        <w:rPr>
          <w:rFonts w:ascii="Angsana New" w:hAnsi="Angsana New" w:cs="Angsana New" w:hint="cs"/>
          <w:sz w:val="30"/>
          <w:szCs w:val="30"/>
          <w:cs/>
        </w:rPr>
        <w:t>โดยบริษัทต้องรับผิดชำระเงินค่าจ้างแก่โจทก์พร้อมดอกเบี้ยร้อยละ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/>
          <w:sz w:val="30"/>
          <w:szCs w:val="30"/>
        </w:rPr>
        <w:t>7.5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 w:hint="cs"/>
          <w:sz w:val="30"/>
          <w:szCs w:val="30"/>
          <w:cs/>
        </w:rPr>
        <w:t>นับแต่วันที่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/>
          <w:sz w:val="30"/>
          <w:szCs w:val="30"/>
        </w:rPr>
        <w:t>3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/>
          <w:sz w:val="30"/>
          <w:szCs w:val="30"/>
        </w:rPr>
        <w:t>2562</w:t>
      </w:r>
      <w:r w:rsidRPr="00D51384">
        <w:rPr>
          <w:rFonts w:ascii="Angsana New" w:hAnsi="Angsana New" w:cs="Angsana New" w:hint="cs"/>
          <w:sz w:val="30"/>
          <w:szCs w:val="30"/>
          <w:cs/>
        </w:rPr>
        <w:t>และโจทก์ต้องคืนค่าจ้างล่วงหน้าแก่บริษัท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 w:hint="cs"/>
          <w:sz w:val="30"/>
          <w:szCs w:val="30"/>
          <w:cs/>
        </w:rPr>
        <w:t>คงเหลือเงินที่บริษัทจะต้องชำระแก่โจทก์รวมเป็นเงิน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/>
          <w:sz w:val="30"/>
          <w:szCs w:val="30"/>
        </w:rPr>
        <w:t xml:space="preserve">3.12 </w:t>
      </w:r>
      <w:r w:rsidRPr="00D5138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 w:hint="cs"/>
          <w:sz w:val="30"/>
          <w:szCs w:val="30"/>
          <w:cs/>
        </w:rPr>
        <w:t>ดังนั้นบริษัทจึงบันทึกประมาณการหนี้สินด้วยจำนวนเงินตามคำพิพากษาของศาลชั้นต้น</w:t>
      </w:r>
    </w:p>
    <w:p w14:paraId="52022A9E" w14:textId="77777777" w:rsidR="00D51384" w:rsidRPr="0029561F" w:rsidRDefault="00D51384" w:rsidP="00D51384">
      <w:pPr>
        <w:pStyle w:val="ListParagraph"/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24"/>
          <w:szCs w:val="24"/>
        </w:rPr>
      </w:pPr>
    </w:p>
    <w:p w14:paraId="3829D920" w14:textId="77777777" w:rsidR="00D51384" w:rsidRPr="00D51384" w:rsidRDefault="00D51384" w:rsidP="00D51384">
      <w:pPr>
        <w:pStyle w:val="ListParagraph"/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D51384">
        <w:rPr>
          <w:rFonts w:ascii="Angsana New" w:hAnsi="Angsana New" w:cs="Angsana New" w:hint="cs"/>
          <w:sz w:val="30"/>
          <w:szCs w:val="30"/>
          <w:cs/>
        </w:rPr>
        <w:t>โดยผลการพิจารณาคดีของศาลอุทธรณ์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/>
          <w:sz w:val="30"/>
          <w:szCs w:val="30"/>
        </w:rPr>
        <w:t>30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/>
          <w:sz w:val="30"/>
          <w:szCs w:val="30"/>
        </w:rPr>
        <w:t>2564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 w:hint="cs"/>
          <w:sz w:val="30"/>
          <w:szCs w:val="30"/>
          <w:cs/>
        </w:rPr>
        <w:t>พิจารณาเห็นพ้องกับศาลชั้นต้นว่าโจทก์และบริษัทต่างสมัครใจยกเลิกสัญญาจ้างต่อกันโดยปริยายซึ่งฝ่ายหนึ่งฝ่ายใดไม่สามารถเรียกค่าเสียหายจากกันได้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 w:hint="cs"/>
          <w:sz w:val="30"/>
          <w:szCs w:val="30"/>
          <w:cs/>
        </w:rPr>
        <w:t>และโจทก์ต้องคืนค่าจ้างล่วงหน้าหักด้วยมูลค่างานที่บริษัทต้องจ่ายให้โจทก์คงเหลือเงินที่ต้องจ่ายคืนบริษัท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D51384">
        <w:rPr>
          <w:rFonts w:ascii="Angsana New" w:hAnsi="Angsana New" w:cs="Angsana New"/>
          <w:sz w:val="30"/>
          <w:szCs w:val="30"/>
        </w:rPr>
        <w:t xml:space="preserve"> 2.57</w:t>
      </w:r>
      <w:r w:rsidRPr="00D5138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 w:hint="cs"/>
          <w:sz w:val="30"/>
          <w:szCs w:val="30"/>
          <w:cs/>
        </w:rPr>
        <w:t>พร้อมดอกเบี้ยอัตราร้อยละ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/>
          <w:sz w:val="30"/>
          <w:szCs w:val="30"/>
        </w:rPr>
        <w:t xml:space="preserve">7.5 </w:t>
      </w:r>
      <w:r w:rsidRPr="00D51384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 w:hint="cs"/>
          <w:sz w:val="30"/>
          <w:szCs w:val="30"/>
          <w:cs/>
        </w:rPr>
        <w:t>นับแต่วันที่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/>
          <w:sz w:val="30"/>
          <w:szCs w:val="30"/>
        </w:rPr>
        <w:t xml:space="preserve">24 </w:t>
      </w:r>
      <w:r w:rsidRPr="00D51384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/>
          <w:sz w:val="30"/>
          <w:szCs w:val="30"/>
        </w:rPr>
        <w:t xml:space="preserve">2563 </w:t>
      </w:r>
      <w:r w:rsidRPr="00D51384">
        <w:rPr>
          <w:rFonts w:ascii="Angsana New" w:hAnsi="Angsana New" w:cs="Angsana New" w:hint="cs"/>
          <w:sz w:val="30"/>
          <w:szCs w:val="30"/>
          <w:cs/>
        </w:rPr>
        <w:t>ถึงวันที่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/>
          <w:sz w:val="30"/>
          <w:szCs w:val="30"/>
        </w:rPr>
        <w:t xml:space="preserve">10 </w:t>
      </w:r>
      <w:r w:rsidRPr="00D51384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/>
          <w:sz w:val="30"/>
          <w:szCs w:val="30"/>
        </w:rPr>
        <w:t xml:space="preserve">2564 </w:t>
      </w:r>
      <w:r w:rsidRPr="00D51384">
        <w:rPr>
          <w:rFonts w:ascii="Angsana New" w:hAnsi="Angsana New" w:cs="Angsana New" w:hint="cs"/>
          <w:sz w:val="30"/>
          <w:szCs w:val="30"/>
          <w:cs/>
        </w:rPr>
        <w:t>และอัตราร้อยละ</w:t>
      </w:r>
      <w:r w:rsidRPr="00D51384">
        <w:rPr>
          <w:rFonts w:ascii="Angsana New" w:hAnsi="Angsana New" w:cs="Angsana New"/>
          <w:sz w:val="30"/>
          <w:szCs w:val="30"/>
        </w:rPr>
        <w:t xml:space="preserve"> 5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 w:hint="cs"/>
          <w:sz w:val="30"/>
          <w:szCs w:val="30"/>
          <w:cs/>
        </w:rPr>
        <w:t>นับแต่วันที่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/>
          <w:sz w:val="30"/>
          <w:szCs w:val="30"/>
        </w:rPr>
        <w:t xml:space="preserve">11 </w:t>
      </w:r>
      <w:r w:rsidRPr="00D51384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/>
          <w:sz w:val="30"/>
          <w:szCs w:val="30"/>
        </w:rPr>
        <w:t>2564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 w:hint="cs"/>
          <w:sz w:val="30"/>
          <w:szCs w:val="30"/>
          <w:cs/>
        </w:rPr>
        <w:t>เป็นต้นไปจนกว่าจะชำระเสร็จแก่บริษัท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 w:hint="cs"/>
          <w:sz w:val="30"/>
          <w:szCs w:val="30"/>
          <w:cs/>
        </w:rPr>
        <w:t>ทั้งนี้อัตราดอกเบี้ยให้ปรับเปลี่ยนลดลงหรือเพิ่มขึ้นได้ตามพระราชกฤษฎีกาซึ่งตราขึ้นตามประมวลกฎหมายแพ่งและพาณิชย์มาตรา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/>
          <w:sz w:val="30"/>
          <w:szCs w:val="30"/>
        </w:rPr>
        <w:t>7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 w:hint="cs"/>
          <w:sz w:val="30"/>
          <w:szCs w:val="30"/>
          <w:cs/>
        </w:rPr>
        <w:t>ที่แก้ไขใหม่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 w:hint="cs"/>
          <w:sz w:val="30"/>
          <w:szCs w:val="30"/>
          <w:cs/>
        </w:rPr>
        <w:t>บวกด้วยอัตราร้อยละ</w:t>
      </w:r>
      <w:r w:rsidRPr="00D51384">
        <w:rPr>
          <w:rFonts w:ascii="Angsana New" w:hAnsi="Angsana New" w:cs="Angsana New"/>
          <w:sz w:val="30"/>
          <w:szCs w:val="30"/>
        </w:rPr>
        <w:t xml:space="preserve"> 2 </w:t>
      </w:r>
      <w:r w:rsidRPr="00D51384">
        <w:rPr>
          <w:rFonts w:ascii="Angsana New" w:hAnsi="Angsana New" w:cs="Angsana New" w:hint="cs"/>
          <w:sz w:val="30"/>
          <w:szCs w:val="30"/>
          <w:cs/>
        </w:rPr>
        <w:t>ต่อปีแต่ต้องไม่เกินอัตราร้อยละ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/>
          <w:sz w:val="30"/>
          <w:szCs w:val="30"/>
        </w:rPr>
        <w:t>7.5</w:t>
      </w:r>
      <w:r w:rsidRPr="00D513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384">
        <w:rPr>
          <w:rFonts w:ascii="Angsana New" w:hAnsi="Angsana New" w:cs="Angsana New" w:hint="cs"/>
          <w:sz w:val="30"/>
          <w:szCs w:val="30"/>
          <w:cs/>
        </w:rPr>
        <w:t>ต่อปี</w:t>
      </w:r>
    </w:p>
    <w:p w14:paraId="387B5F6A" w14:textId="77777777" w:rsidR="00D51384" w:rsidRPr="0029561F" w:rsidRDefault="00D51384" w:rsidP="00D51384">
      <w:pPr>
        <w:pStyle w:val="ListParagraph"/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70084796" w14:textId="77777777" w:rsidR="00C76ED6" w:rsidRPr="00D51384" w:rsidRDefault="00D51384" w:rsidP="00D51384">
      <w:pPr>
        <w:pStyle w:val="ListParagraph"/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8527F8">
        <w:rPr>
          <w:rFonts w:ascii="Angsana New" w:hAnsi="Angsana New" w:cs="Angsana New" w:hint="cs"/>
          <w:sz w:val="30"/>
          <w:szCs w:val="30"/>
          <w:cs/>
        </w:rPr>
        <w:t>ปัจจุบันบริษัทอยู่ในระหว่างดำเนินการบังคับดคีกับโจทก์</w:t>
      </w:r>
      <w:r w:rsidRPr="008527F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527F8">
        <w:rPr>
          <w:rFonts w:ascii="Angsana New" w:hAnsi="Angsana New" w:cs="Angsana New" w:hint="cs"/>
          <w:sz w:val="30"/>
          <w:szCs w:val="30"/>
          <w:cs/>
        </w:rPr>
        <w:t>ต่อศาลบังคับคดีตามคำพิพากษาของศาลอุทธรณ์</w:t>
      </w:r>
      <w:r w:rsidRPr="008527F8">
        <w:rPr>
          <w:rFonts w:ascii="Angsana New" w:hAnsi="Angsana New" w:cs="Angsana New"/>
          <w:sz w:val="30"/>
          <w:szCs w:val="30"/>
          <w:cs/>
        </w:rPr>
        <w:t xml:space="preserve"> </w:t>
      </w:r>
      <w:r w:rsidR="00125433">
        <w:rPr>
          <w:rFonts w:ascii="Angsana New" w:hAnsi="Angsana New" w:cs="Angsana New"/>
          <w:sz w:val="30"/>
          <w:szCs w:val="30"/>
        </w:rPr>
        <w:t xml:space="preserve">        </w:t>
      </w:r>
      <w:r w:rsidRPr="008527F8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Pr="008527F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527F8">
        <w:rPr>
          <w:rFonts w:ascii="Angsana New" w:hAnsi="Angsana New" w:cs="Angsana New" w:hint="cs"/>
          <w:sz w:val="30"/>
          <w:szCs w:val="30"/>
          <w:cs/>
        </w:rPr>
        <w:t>โจทก์ได้ยื่นขอขยายระยะเวลาการยื่นฎีกาและศาลฎีกาได้อนุมัติให้โจทก์ยื่นฎีกาได้ภายในวันที่</w:t>
      </w:r>
      <w:r w:rsidRPr="008527F8">
        <w:rPr>
          <w:rFonts w:ascii="Angsana New" w:hAnsi="Angsana New" w:cs="Angsana New"/>
          <w:sz w:val="30"/>
          <w:szCs w:val="30"/>
          <w:cs/>
        </w:rPr>
        <w:t xml:space="preserve"> </w:t>
      </w:r>
      <w:r w:rsidR="00125433">
        <w:rPr>
          <w:rFonts w:ascii="Angsana New" w:hAnsi="Angsana New" w:cs="Angsana New"/>
          <w:sz w:val="30"/>
          <w:szCs w:val="30"/>
        </w:rPr>
        <w:t xml:space="preserve">           </w:t>
      </w:r>
      <w:r w:rsidR="003830C8" w:rsidRPr="008527F8">
        <w:rPr>
          <w:rFonts w:ascii="Angsana New" w:hAnsi="Angsana New" w:cs="Angsana New"/>
          <w:sz w:val="30"/>
          <w:szCs w:val="30"/>
        </w:rPr>
        <w:t>30</w:t>
      </w:r>
      <w:r w:rsidRPr="008527F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830C8" w:rsidRPr="008527F8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8527F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527F8">
        <w:rPr>
          <w:rFonts w:ascii="Angsana New" w:hAnsi="Angsana New" w:cs="Angsana New"/>
          <w:sz w:val="30"/>
          <w:szCs w:val="30"/>
        </w:rPr>
        <w:t>2565</w:t>
      </w:r>
      <w:r w:rsidRPr="008527F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527F8">
        <w:rPr>
          <w:rFonts w:ascii="Angsana New" w:hAnsi="Angsana New" w:cs="Angsana New" w:hint="cs"/>
          <w:sz w:val="30"/>
          <w:szCs w:val="30"/>
          <w:cs/>
        </w:rPr>
        <w:t>ดังนั้นบริษัทจึงยังคงการบันทึกประมาณการหนี้สินด้วยจำนวนเงินตามคำพิพากษาของศาลชั้นต้นไว้คงเดิม</w:t>
      </w:r>
    </w:p>
    <w:p w14:paraId="08AF3CC8" w14:textId="77777777" w:rsidR="0031596F" w:rsidRPr="0031596F" w:rsidRDefault="0031596F" w:rsidP="0031596F">
      <w:pPr>
        <w:pStyle w:val="BodyText2"/>
        <w:numPr>
          <w:ilvl w:val="0"/>
          <w:numId w:val="18"/>
        </w:numPr>
        <w:ind w:left="540" w:hanging="540"/>
        <w:rPr>
          <w:rFonts w:hint="cs"/>
          <w:b/>
          <w:bCs/>
          <w:cs/>
        </w:rPr>
      </w:pPr>
      <w:r w:rsidRPr="0031596F">
        <w:rPr>
          <w:rFonts w:hint="cs"/>
          <w:b/>
          <w:bCs/>
          <w:cs/>
        </w:rPr>
        <w:lastRenderedPageBreak/>
        <w:t>เหตุการณ์ภายหลังรอบระยะเวลารายงาน</w:t>
      </w:r>
    </w:p>
    <w:p w14:paraId="45BB7EBA" w14:textId="77777777" w:rsidR="00E3089B" w:rsidRDefault="00E3089B" w:rsidP="009B7500">
      <w:pPr>
        <w:pStyle w:val="block"/>
        <w:spacing w:after="0"/>
        <w:ind w:left="450"/>
        <w:jc w:val="thaiDistribute"/>
        <w:rPr>
          <w:rFonts w:ascii="Angsana New" w:eastAsia="Calibri" w:hAnsi="Angsana New"/>
          <w:sz w:val="30"/>
          <w:szCs w:val="30"/>
        </w:rPr>
      </w:pPr>
    </w:p>
    <w:p w14:paraId="44F976A5" w14:textId="77777777" w:rsidR="00826ED9" w:rsidRPr="00261882" w:rsidRDefault="00D51384" w:rsidP="00D51384">
      <w:pPr>
        <w:pStyle w:val="block"/>
        <w:spacing w:after="0"/>
        <w:ind w:left="450"/>
        <w:jc w:val="thaiDistribute"/>
        <w:rPr>
          <w:rFonts w:ascii="Angsana New" w:eastAsia="Calibri" w:hAnsi="Angsana New" w:hint="cs"/>
          <w:sz w:val="30"/>
          <w:szCs w:val="30"/>
          <w:cs/>
        </w:rPr>
      </w:pPr>
      <w:r w:rsidRPr="008527F8">
        <w:rPr>
          <w:rFonts w:ascii="Angsana New" w:eastAsia="Calibri" w:hAnsi="Angsana New"/>
          <w:sz w:val="30"/>
          <w:szCs w:val="30"/>
          <w:cs/>
          <w:lang w:val="en-US" w:bidi="th-TH"/>
        </w:rPr>
        <w:t xml:space="preserve">ในการประชุมสามัญประจำปีของผู้ถือหุ้นของบริษัทเมื่อวันที่ </w:t>
      </w:r>
      <w:r w:rsidRPr="008527F8">
        <w:rPr>
          <w:rFonts w:ascii="Angsana New" w:eastAsia="Calibri" w:hAnsi="Angsana New"/>
          <w:sz w:val="30"/>
          <w:szCs w:val="30"/>
          <w:lang w:val="en-US" w:bidi="th-TH"/>
        </w:rPr>
        <w:t>22</w:t>
      </w:r>
      <w:r w:rsidRPr="008527F8">
        <w:rPr>
          <w:rFonts w:ascii="Angsana New" w:eastAsia="Calibri" w:hAnsi="Angsana New"/>
          <w:sz w:val="30"/>
          <w:szCs w:val="30"/>
          <w:cs/>
          <w:lang w:val="en-US" w:bidi="th-TH"/>
        </w:rPr>
        <w:t xml:space="preserve"> เมษายน </w:t>
      </w:r>
      <w:r w:rsidRPr="008527F8">
        <w:rPr>
          <w:rFonts w:ascii="Angsana New" w:eastAsia="Calibri" w:hAnsi="Angsana New"/>
          <w:sz w:val="30"/>
          <w:szCs w:val="30"/>
          <w:lang w:val="en-US" w:bidi="th-TH"/>
        </w:rPr>
        <w:t>2565</w:t>
      </w:r>
      <w:r w:rsidRPr="008527F8">
        <w:rPr>
          <w:rFonts w:ascii="Angsana New" w:eastAsia="Calibri" w:hAnsi="Angsana New"/>
          <w:sz w:val="30"/>
          <w:szCs w:val="30"/>
          <w:cs/>
          <w:lang w:val="en-US" w:bidi="th-TH"/>
        </w:rPr>
        <w:t xml:space="preserve"> ผู้ถือหุ้นมีมติอนุมัติการจัดสรรกำไรเป็นเงินปันผลจากการดำเนินงานสำหรับปีสิ้นสุดวันที่ </w:t>
      </w:r>
      <w:r w:rsidRPr="008527F8">
        <w:rPr>
          <w:rFonts w:ascii="Angsana New" w:eastAsia="Calibri" w:hAnsi="Angsana New"/>
          <w:sz w:val="30"/>
          <w:szCs w:val="30"/>
          <w:lang w:val="en-US" w:bidi="th-TH"/>
        </w:rPr>
        <w:t>31</w:t>
      </w:r>
      <w:r w:rsidRPr="008527F8">
        <w:rPr>
          <w:rFonts w:ascii="Angsana New" w:eastAsia="Calibri" w:hAnsi="Angsana New"/>
          <w:sz w:val="30"/>
          <w:szCs w:val="30"/>
          <w:cs/>
          <w:lang w:val="en-US" w:bidi="th-TH"/>
        </w:rPr>
        <w:t xml:space="preserve"> ธันวาคม </w:t>
      </w:r>
      <w:r w:rsidRPr="008527F8">
        <w:rPr>
          <w:rFonts w:ascii="Angsana New" w:eastAsia="Calibri" w:hAnsi="Angsana New"/>
          <w:sz w:val="30"/>
          <w:szCs w:val="30"/>
          <w:lang w:val="en-US" w:bidi="th-TH"/>
        </w:rPr>
        <w:t xml:space="preserve">2564 </w:t>
      </w:r>
      <w:r w:rsidRPr="008527F8">
        <w:rPr>
          <w:rFonts w:ascii="Angsana New" w:eastAsia="Calibri" w:hAnsi="Angsana New"/>
          <w:sz w:val="30"/>
          <w:szCs w:val="30"/>
          <w:cs/>
          <w:lang w:val="en-US" w:bidi="th-TH"/>
        </w:rPr>
        <w:t xml:space="preserve">ในอัตราหุ้นละ </w:t>
      </w:r>
      <w:r w:rsidRPr="008527F8">
        <w:rPr>
          <w:rFonts w:ascii="Angsana New" w:eastAsia="Calibri" w:hAnsi="Angsana New"/>
          <w:sz w:val="30"/>
          <w:szCs w:val="30"/>
          <w:lang w:val="en-US" w:bidi="th-TH"/>
        </w:rPr>
        <w:t>0.16</w:t>
      </w:r>
      <w:r w:rsidRPr="008527F8">
        <w:rPr>
          <w:rFonts w:ascii="Angsana New" w:eastAsia="Calibri" w:hAnsi="Angsana New"/>
          <w:sz w:val="30"/>
          <w:szCs w:val="30"/>
          <w:cs/>
          <w:lang w:val="en-US" w:bidi="th-TH"/>
        </w:rPr>
        <w:t xml:space="preserve"> บาท เป็นมูลค่าทั้งสิ้น </w:t>
      </w:r>
      <w:r w:rsidRPr="008527F8">
        <w:rPr>
          <w:rFonts w:ascii="Angsana New" w:eastAsia="Calibri" w:hAnsi="Angsana New"/>
          <w:sz w:val="30"/>
          <w:szCs w:val="30"/>
          <w:lang w:val="en-US" w:bidi="th-TH"/>
        </w:rPr>
        <w:t xml:space="preserve">47.04 </w:t>
      </w:r>
      <w:r w:rsidRPr="008527F8">
        <w:rPr>
          <w:rFonts w:ascii="Angsana New" w:eastAsia="Calibri" w:hAnsi="Angsana New"/>
          <w:sz w:val="30"/>
          <w:szCs w:val="30"/>
          <w:cs/>
          <w:lang w:val="en-US" w:bidi="th-TH"/>
        </w:rPr>
        <w:t>ล้านบาท โดยกำหนดรายชื่อผู้ถือหุ้นที่มีสิทธิรับเงินปันผล (</w:t>
      </w:r>
      <w:r w:rsidRPr="008527F8">
        <w:rPr>
          <w:rFonts w:ascii="Angsana New" w:eastAsia="Calibri" w:hAnsi="Angsana New"/>
          <w:sz w:val="30"/>
          <w:szCs w:val="30"/>
          <w:lang w:val="en-US" w:bidi="th-TH"/>
        </w:rPr>
        <w:t xml:space="preserve">Record Date) </w:t>
      </w:r>
      <w:r w:rsidRPr="008527F8">
        <w:rPr>
          <w:rFonts w:ascii="Angsana New" w:eastAsia="Calibri" w:hAnsi="Angsana New"/>
          <w:sz w:val="30"/>
          <w:szCs w:val="30"/>
          <w:cs/>
          <w:lang w:val="en-US" w:bidi="th-TH"/>
        </w:rPr>
        <w:t xml:space="preserve">ในวันที่ </w:t>
      </w:r>
      <w:r w:rsidR="003830C8" w:rsidRPr="008527F8">
        <w:rPr>
          <w:rFonts w:ascii="Angsana New" w:eastAsia="Calibri" w:hAnsi="Angsana New"/>
          <w:sz w:val="30"/>
          <w:szCs w:val="30"/>
          <w:lang w:val="en-US" w:bidi="th-TH"/>
        </w:rPr>
        <w:t>18</w:t>
      </w:r>
      <w:r w:rsidRPr="008527F8">
        <w:rPr>
          <w:rFonts w:ascii="Angsana New" w:eastAsia="Calibri" w:hAnsi="Angsana New"/>
          <w:sz w:val="30"/>
          <w:szCs w:val="30"/>
          <w:cs/>
          <w:lang w:val="en-US" w:bidi="th-TH"/>
        </w:rPr>
        <w:t xml:space="preserve"> มีนาคม </w:t>
      </w:r>
      <w:r w:rsidRPr="008527F8">
        <w:rPr>
          <w:rFonts w:ascii="Angsana New" w:eastAsia="Calibri" w:hAnsi="Angsana New"/>
          <w:sz w:val="30"/>
          <w:szCs w:val="30"/>
          <w:lang w:val="en-US" w:bidi="th-TH"/>
        </w:rPr>
        <w:t>2565</w:t>
      </w:r>
      <w:r w:rsidRPr="008527F8">
        <w:rPr>
          <w:rFonts w:ascii="Angsana New" w:eastAsia="Calibri" w:hAnsi="Angsana New"/>
          <w:sz w:val="30"/>
          <w:szCs w:val="30"/>
          <w:cs/>
          <w:lang w:val="en-US" w:bidi="th-TH"/>
        </w:rPr>
        <w:t xml:space="preserve"> และกำหนดจ่ายเงินปันผลในวันที่ </w:t>
      </w:r>
      <w:r w:rsidR="003830C8" w:rsidRPr="008527F8">
        <w:rPr>
          <w:rFonts w:ascii="Angsana New" w:eastAsia="Calibri" w:hAnsi="Angsana New"/>
          <w:sz w:val="30"/>
          <w:szCs w:val="30"/>
          <w:lang w:val="en-US" w:bidi="th-TH"/>
        </w:rPr>
        <w:t>2</w:t>
      </w:r>
      <w:r w:rsidR="00006A49">
        <w:rPr>
          <w:rFonts w:ascii="Angsana New" w:eastAsia="Calibri" w:hAnsi="Angsana New"/>
          <w:sz w:val="30"/>
          <w:szCs w:val="30"/>
          <w:lang w:val="en-US" w:bidi="th-TH"/>
        </w:rPr>
        <w:t>0</w:t>
      </w:r>
      <w:r w:rsidRPr="008527F8">
        <w:rPr>
          <w:rFonts w:ascii="Angsana New" w:eastAsia="Calibri" w:hAnsi="Angsana New"/>
          <w:sz w:val="30"/>
          <w:szCs w:val="30"/>
          <w:cs/>
          <w:lang w:val="en-US" w:bidi="th-TH"/>
        </w:rPr>
        <w:t xml:space="preserve"> พฤษภาคม </w:t>
      </w:r>
      <w:r w:rsidRPr="008527F8">
        <w:rPr>
          <w:rFonts w:ascii="Angsana New" w:eastAsia="Calibri" w:hAnsi="Angsana New"/>
          <w:sz w:val="30"/>
          <w:szCs w:val="30"/>
          <w:lang w:val="en-US" w:bidi="th-TH"/>
        </w:rPr>
        <w:t>2565</w:t>
      </w:r>
    </w:p>
    <w:sectPr w:rsidR="00826ED9" w:rsidRPr="00261882" w:rsidSect="00882532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97129" w14:textId="77777777" w:rsidR="00FA19EE" w:rsidRDefault="00FA19EE" w:rsidP="003D743A">
      <w:r>
        <w:separator/>
      </w:r>
    </w:p>
  </w:endnote>
  <w:endnote w:type="continuationSeparator" w:id="0">
    <w:p w14:paraId="380F0004" w14:textId="77777777" w:rsidR="00FA19EE" w:rsidRDefault="00FA19EE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29C6C" w14:textId="77777777" w:rsidR="00380799" w:rsidRPr="00F1473F" w:rsidRDefault="00380799">
    <w:pPr>
      <w:pStyle w:val="Footer"/>
      <w:jc w:val="center"/>
      <w:rPr>
        <w:rFonts w:ascii="Angsana New" w:hAnsi="Angsana New"/>
        <w:sz w:val="30"/>
        <w:szCs w:val="30"/>
      </w:rPr>
    </w:pPr>
    <w:r w:rsidRPr="00F1473F">
      <w:rPr>
        <w:rFonts w:ascii="Angsana New" w:hAnsi="Angsana New"/>
        <w:sz w:val="30"/>
        <w:szCs w:val="30"/>
      </w:rPr>
      <w:fldChar w:fldCharType="begin"/>
    </w:r>
    <w:r w:rsidRPr="00F1473F">
      <w:rPr>
        <w:rFonts w:ascii="Angsana New" w:hAnsi="Angsana New"/>
        <w:sz w:val="30"/>
        <w:szCs w:val="30"/>
      </w:rPr>
      <w:instrText xml:space="preserve"> PAGE   \* MERGEFORMAT </w:instrText>
    </w:r>
    <w:r w:rsidRPr="00F1473F">
      <w:rPr>
        <w:rFonts w:ascii="Angsana New" w:hAnsi="Angsana New"/>
        <w:sz w:val="30"/>
        <w:szCs w:val="30"/>
      </w:rPr>
      <w:fldChar w:fldCharType="separate"/>
    </w:r>
    <w:r w:rsidR="00963224">
      <w:rPr>
        <w:rFonts w:ascii="Angsana New" w:hAnsi="Angsana New"/>
        <w:noProof/>
        <w:sz w:val="30"/>
        <w:szCs w:val="30"/>
      </w:rPr>
      <w:t>22</w:t>
    </w:r>
    <w:r w:rsidRPr="00F1473F">
      <w:rPr>
        <w:rFonts w:ascii="Angsana New" w:hAnsi="Angsana New"/>
        <w:noProof/>
        <w:sz w:val="30"/>
        <w:szCs w:val="30"/>
      </w:rPr>
      <w:fldChar w:fldCharType="end"/>
    </w:r>
  </w:p>
  <w:p w14:paraId="1167C9E8" w14:textId="77777777" w:rsidR="00380799" w:rsidRPr="00F1473F" w:rsidRDefault="00380799">
    <w:pPr>
      <w:pStyle w:val="Footer"/>
      <w:jc w:val="center"/>
      <w:rPr>
        <w:rFonts w:ascii="Angsana New" w:hAnsi="Angsana New"/>
        <w:noProof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8AD96" w14:textId="77777777" w:rsidR="00380799" w:rsidRDefault="00380799" w:rsidP="00E23FD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1688392D" w14:textId="77777777" w:rsidR="00380799" w:rsidRDefault="00380799" w:rsidP="00E23FDF">
    <w:pPr>
      <w:pStyle w:val="Footer"/>
      <w:ind w:right="360"/>
    </w:pPr>
  </w:p>
  <w:p w14:paraId="03061E96" w14:textId="77777777" w:rsidR="00380799" w:rsidRDefault="00380799"/>
  <w:p w14:paraId="1CD00C8D" w14:textId="77777777" w:rsidR="00380799" w:rsidRDefault="00380799"/>
  <w:p w14:paraId="747E4F91" w14:textId="77777777" w:rsidR="00380799" w:rsidRDefault="00380799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ED3BE" w14:textId="77777777" w:rsidR="00380799" w:rsidRPr="00D97BBD" w:rsidRDefault="00380799" w:rsidP="00E23FDF">
    <w:pPr>
      <w:pStyle w:val="Footer"/>
      <w:jc w:val="center"/>
      <w:rPr>
        <w:rFonts w:ascii="Angsana New" w:hAnsi="Angsana New"/>
        <w:i/>
        <w:iCs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963224">
      <w:rPr>
        <w:rFonts w:ascii="Angsana New" w:hAnsi="Angsana New"/>
        <w:noProof/>
        <w:sz w:val="30"/>
        <w:szCs w:val="30"/>
      </w:rPr>
      <w:t>26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B1E0B" w14:textId="77777777" w:rsidR="00380799" w:rsidRPr="002D67CA" w:rsidRDefault="00380799" w:rsidP="00E23FDF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19</w:t>
    </w:r>
    <w:r w:rsidRPr="00D97BBD">
      <w:rPr>
        <w:rFonts w:ascii="Angsana New" w:hAnsi="Angsana New"/>
        <w:sz w:val="30"/>
        <w:szCs w:val="30"/>
      </w:rPr>
      <w:fldChar w:fldCharType="end"/>
    </w:r>
  </w:p>
  <w:p w14:paraId="204C3AFA" w14:textId="77777777" w:rsidR="00380799" w:rsidRDefault="00380799"/>
  <w:p w14:paraId="277F5E64" w14:textId="77777777" w:rsidR="00380799" w:rsidRDefault="00380799"/>
  <w:p w14:paraId="5C54E670" w14:textId="77777777" w:rsidR="00380799" w:rsidRDefault="0038079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95FF3" w14:textId="77777777" w:rsidR="00FA19EE" w:rsidRDefault="00FA19EE" w:rsidP="003D743A">
      <w:r>
        <w:separator/>
      </w:r>
    </w:p>
  </w:footnote>
  <w:footnote w:type="continuationSeparator" w:id="0">
    <w:p w14:paraId="084118EE" w14:textId="77777777" w:rsidR="00FA19EE" w:rsidRDefault="00FA19EE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4F09" w14:textId="77777777" w:rsidR="00380799" w:rsidRPr="00406575" w:rsidRDefault="00380799" w:rsidP="00CB243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06575">
      <w:rPr>
        <w:rFonts w:ascii="Angsana New" w:hAnsi="Angsana New" w:hint="cs"/>
        <w:b/>
        <w:bCs/>
        <w:sz w:val="32"/>
        <w:szCs w:val="32"/>
        <w:cs/>
      </w:rPr>
      <w:t>บริษัท ซี เอ แซด</w:t>
    </w:r>
    <w:r w:rsidRPr="00406575">
      <w:rPr>
        <w:rFonts w:ascii="Angsana New" w:hAnsi="Angsana New" w:hint="cs"/>
        <w:b/>
        <w:bCs/>
        <w:sz w:val="32"/>
        <w:szCs w:val="32"/>
        <w:cs/>
      </w:rPr>
      <w:t xml:space="preserve"> (ประเทศไทย) จำกัด</w:t>
    </w:r>
    <w:r w:rsidRPr="00406575">
      <w:rPr>
        <w:rFonts w:ascii="Angsana New" w:hAnsi="Angsana New" w:hint="cs"/>
        <w:b/>
        <w:bCs/>
        <w:sz w:val="32"/>
        <w:szCs w:val="32"/>
      </w:rPr>
      <w:t xml:space="preserve"> </w:t>
    </w:r>
    <w:r w:rsidRPr="00406575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1A79E955" w14:textId="77777777" w:rsidR="00380799" w:rsidRPr="00FA1E93" w:rsidRDefault="00380799" w:rsidP="00CB2439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1F92C48" w14:textId="77777777" w:rsidR="00380799" w:rsidRDefault="00380799" w:rsidP="00CB24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60E70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D8441B" w:rsidRPr="00860E70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="00D8441B" w:rsidRPr="00860E70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D8441B">
      <w:rPr>
        <w:rFonts w:ascii="Angsana New" w:hAnsi="Angsana New"/>
        <w:b/>
        <w:bCs/>
        <w:sz w:val="32"/>
        <w:szCs w:val="32"/>
      </w:rPr>
      <w:t>3</w:t>
    </w:r>
    <w:r w:rsidR="000A3948">
      <w:rPr>
        <w:rFonts w:ascii="Angsana New" w:hAnsi="Angsana New"/>
        <w:b/>
        <w:bCs/>
        <w:sz w:val="32"/>
        <w:szCs w:val="32"/>
      </w:rPr>
      <w:t>1</w:t>
    </w:r>
    <w:r w:rsidR="00D8441B">
      <w:rPr>
        <w:rFonts w:ascii="Angsana New" w:hAnsi="Angsana New"/>
        <w:b/>
        <w:bCs/>
        <w:sz w:val="32"/>
        <w:szCs w:val="32"/>
      </w:rPr>
      <w:t xml:space="preserve"> </w:t>
    </w:r>
    <w:r w:rsidR="000A3948">
      <w:rPr>
        <w:rFonts w:ascii="Angsana New" w:hAnsi="Angsana New" w:hint="cs"/>
        <w:b/>
        <w:bCs/>
        <w:sz w:val="32"/>
        <w:szCs w:val="32"/>
        <w:cs/>
      </w:rPr>
      <w:t>มีนาคม</w:t>
    </w:r>
    <w:r w:rsidR="00D8441B">
      <w:rPr>
        <w:rFonts w:ascii="Angsana New" w:hAnsi="Angsana New"/>
        <w:b/>
        <w:bCs/>
        <w:sz w:val="32"/>
        <w:szCs w:val="32"/>
      </w:rPr>
      <w:t xml:space="preserve"> 256</w:t>
    </w:r>
    <w:r w:rsidR="000A3948">
      <w:rPr>
        <w:rFonts w:ascii="Angsana New" w:hAnsi="Angsana New"/>
        <w:b/>
        <w:bCs/>
        <w:sz w:val="32"/>
        <w:szCs w:val="32"/>
      </w:rPr>
      <w:t>5</w:t>
    </w:r>
    <w:r w:rsidR="00D8441B">
      <w:rPr>
        <w:rFonts w:ascii="Angsana New" w:hAnsi="Angsana New" w:hint="cs"/>
        <w:b/>
        <w:bCs/>
        <w:sz w:val="32"/>
        <w:szCs w:val="32"/>
        <w:cs/>
      </w:rPr>
      <w:t xml:space="preserve"> 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F24AE28" w14:textId="77777777" w:rsidR="00380799" w:rsidRPr="002E4AD2" w:rsidRDefault="00380799" w:rsidP="00235F64">
    <w:pPr>
      <w:spacing w:line="240" w:lineRule="auto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4BD65" w14:textId="77777777" w:rsidR="00C7431C" w:rsidRPr="00406575" w:rsidRDefault="00C7431C" w:rsidP="00CB243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06575">
      <w:rPr>
        <w:rFonts w:ascii="Angsana New" w:hAnsi="Angsana New" w:hint="cs"/>
        <w:b/>
        <w:bCs/>
        <w:sz w:val="32"/>
        <w:szCs w:val="32"/>
        <w:cs/>
      </w:rPr>
      <w:t>บริษัท ซี เอ แซด (ประเทศไทย) จำกัด</w:t>
    </w:r>
    <w:r w:rsidRPr="00406575">
      <w:rPr>
        <w:rFonts w:ascii="Angsana New" w:hAnsi="Angsana New" w:hint="cs"/>
        <w:b/>
        <w:bCs/>
        <w:sz w:val="32"/>
        <w:szCs w:val="32"/>
      </w:rPr>
      <w:t xml:space="preserve"> </w:t>
    </w:r>
    <w:r w:rsidRPr="00406575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6A32B557" w14:textId="77777777" w:rsidR="00C7431C" w:rsidRPr="00FA1E93" w:rsidRDefault="00C7431C" w:rsidP="00CB2439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663A8CB" w14:textId="77777777" w:rsidR="00C7431C" w:rsidRDefault="00C7431C" w:rsidP="00CB24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60E70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860E70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60E70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3</w:t>
    </w:r>
    <w:r w:rsidR="0045062A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45062A">
      <w:rPr>
        <w:rFonts w:ascii="Angsana New" w:hAnsi="Angsana New" w:hint="cs"/>
        <w:b/>
        <w:bCs/>
        <w:sz w:val="32"/>
        <w:szCs w:val="32"/>
        <w:cs/>
      </w:rPr>
      <w:t>ม</w:t>
    </w:r>
    <w:r w:rsidR="005907A0">
      <w:rPr>
        <w:rFonts w:ascii="Angsana New" w:hAnsi="Angsana New" w:hint="cs"/>
        <w:b/>
        <w:bCs/>
        <w:sz w:val="32"/>
        <w:szCs w:val="32"/>
        <w:cs/>
      </w:rPr>
      <w:t>ี</w:t>
    </w:r>
    <w:r w:rsidR="0045062A">
      <w:rPr>
        <w:rFonts w:ascii="Angsana New" w:hAnsi="Angsana New" w:hint="cs"/>
        <w:b/>
        <w:bCs/>
        <w:sz w:val="32"/>
        <w:szCs w:val="32"/>
        <w:cs/>
      </w:rPr>
      <w:t>นาคม</w:t>
    </w:r>
    <w:r>
      <w:rPr>
        <w:rFonts w:ascii="Angsana New" w:hAnsi="Angsana New"/>
        <w:b/>
        <w:bCs/>
        <w:sz w:val="32"/>
        <w:szCs w:val="32"/>
      </w:rPr>
      <w:t xml:space="preserve"> 256</w:t>
    </w:r>
    <w:r w:rsidR="0045062A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 w:hint="cs"/>
        <w:b/>
        <w:bCs/>
        <w:sz w:val="32"/>
        <w:szCs w:val="32"/>
        <w:cs/>
      </w:rPr>
      <w:t xml:space="preserve">  (ไม่ได้ตรวจสอบ)</w:t>
    </w:r>
  </w:p>
  <w:p w14:paraId="284F3396" w14:textId="77777777" w:rsidR="00C7431C" w:rsidRPr="002E4AD2" w:rsidRDefault="00C7431C" w:rsidP="00235F64">
    <w:pPr>
      <w:spacing w:line="240" w:lineRule="auto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74A00" w14:textId="77777777" w:rsidR="00380799" w:rsidRPr="00D110DA" w:rsidRDefault="00380799" w:rsidP="000851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D110D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110DA">
      <w:rPr>
        <w:rFonts w:ascii="Angsana New" w:hAnsi="Angsana New" w:hint="cs"/>
        <w:b/>
        <w:bCs/>
        <w:sz w:val="32"/>
        <w:szCs w:val="32"/>
        <w:cs/>
      </w:rPr>
      <w:t>เวนดิ้ง คอร์ปอเรชั่น จำกัด</w:t>
    </w:r>
  </w:p>
  <w:p w14:paraId="695EC2A8" w14:textId="77777777" w:rsidR="00380799" w:rsidRPr="00D110DA" w:rsidRDefault="00380799" w:rsidP="000851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D110D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35E8D01" w14:textId="77777777" w:rsidR="00380799" w:rsidRPr="003C116A" w:rsidRDefault="00380799" w:rsidP="00E23FD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D5467BC" w14:textId="77777777" w:rsidR="00380799" w:rsidRDefault="00380799"/>
  <w:p w14:paraId="7A1C613F" w14:textId="77777777" w:rsidR="00380799" w:rsidRDefault="00380799"/>
  <w:p w14:paraId="2DCBB8CE" w14:textId="77777777" w:rsidR="00380799" w:rsidRDefault="0038079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Angsan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C7878A2"/>
    <w:multiLevelType w:val="hybridMultilevel"/>
    <w:tmpl w:val="16421F26"/>
    <w:lvl w:ilvl="0" w:tplc="B98A67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6FE5569"/>
    <w:multiLevelType w:val="hybridMultilevel"/>
    <w:tmpl w:val="CC58F228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 w15:restartNumberingAfterBreak="0">
    <w:nsid w:val="182D2E07"/>
    <w:multiLevelType w:val="hybridMultilevel"/>
    <w:tmpl w:val="53987E62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560048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lang w:bidi="th-TH"/>
      </w:r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1CD8358F"/>
    <w:multiLevelType w:val="multilevel"/>
    <w:tmpl w:val="0C767EB6"/>
    <w:lvl w:ilvl="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32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76" w:hanging="1440"/>
      </w:pPr>
      <w:rPr>
        <w:rFonts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2441469"/>
    <w:multiLevelType w:val="multilevel"/>
    <w:tmpl w:val="8304A9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36C17E7"/>
    <w:multiLevelType w:val="multilevel"/>
    <w:tmpl w:val="B17C6CBE"/>
    <w:lvl w:ilvl="0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260" w:hanging="360"/>
      </w:pPr>
      <w:rPr>
        <w:rFonts w:ascii="Angsana New" w:eastAsia="Calibri" w:hAnsi="Angsana New" w:cs="Angsana New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9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27" w15:restartNumberingAfterBreak="0">
    <w:nsid w:val="60CF1DAE"/>
    <w:multiLevelType w:val="hybridMultilevel"/>
    <w:tmpl w:val="881C1470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E55948"/>
    <w:multiLevelType w:val="hybridMultilevel"/>
    <w:tmpl w:val="DCE28DEA"/>
    <w:lvl w:ilvl="0" w:tplc="69E615CA">
      <w:start w:val="1"/>
      <w:numFmt w:val="thaiLetters"/>
      <w:lvlText w:val="(%1)"/>
      <w:lvlJc w:val="left"/>
      <w:pPr>
        <w:ind w:left="1170" w:hanging="360"/>
      </w:pPr>
      <w:rPr>
        <w:rFonts w:ascii="Angsana New" w:hAnsi="Angsana New" w:hint="cs"/>
        <w:b w:val="0"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9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Angsan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39E45C4"/>
    <w:multiLevelType w:val="hybridMultilevel"/>
    <w:tmpl w:val="6CDEFCF4"/>
    <w:lvl w:ilvl="0" w:tplc="CF021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b w:val="0"/>
        <w:i w:val="0"/>
        <w:sz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31"/>
  </w:num>
  <w:num w:numId="14">
    <w:abstractNumId w:val="20"/>
  </w:num>
  <w:num w:numId="15">
    <w:abstractNumId w:val="23"/>
  </w:num>
  <w:num w:numId="16">
    <w:abstractNumId w:val="33"/>
  </w:num>
  <w:num w:numId="17">
    <w:abstractNumId w:val="35"/>
  </w:num>
  <w:num w:numId="18">
    <w:abstractNumId w:val="14"/>
  </w:num>
  <w:num w:numId="19">
    <w:abstractNumId w:val="11"/>
  </w:num>
  <w:num w:numId="20">
    <w:abstractNumId w:val="17"/>
  </w:num>
  <w:num w:numId="21">
    <w:abstractNumId w:val="27"/>
  </w:num>
  <w:num w:numId="22">
    <w:abstractNumId w:val="16"/>
  </w:num>
  <w:num w:numId="23">
    <w:abstractNumId w:val="19"/>
  </w:num>
  <w:num w:numId="24">
    <w:abstractNumId w:val="24"/>
  </w:num>
  <w:num w:numId="25">
    <w:abstractNumId w:val="29"/>
  </w:num>
  <w:num w:numId="26">
    <w:abstractNumId w:val="12"/>
  </w:num>
  <w:num w:numId="27">
    <w:abstractNumId w:val="30"/>
  </w:num>
  <w:num w:numId="28">
    <w:abstractNumId w:val="32"/>
  </w:num>
  <w:num w:numId="29">
    <w:abstractNumId w:val="25"/>
  </w:num>
  <w:num w:numId="30">
    <w:abstractNumId w:val="10"/>
  </w:num>
  <w:num w:numId="31">
    <w:abstractNumId w:val="15"/>
  </w:num>
  <w:num w:numId="32">
    <w:abstractNumId w:val="21"/>
  </w:num>
  <w:num w:numId="33">
    <w:abstractNumId w:val="26"/>
  </w:num>
  <w:num w:numId="34">
    <w:abstractNumId w:val="13"/>
  </w:num>
  <w:num w:numId="35">
    <w:abstractNumId w:val="28"/>
  </w:num>
  <w:num w:numId="36">
    <w:abstractNumId w:val="3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3074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68B"/>
    <w:rsid w:val="000000B0"/>
    <w:rsid w:val="0000012A"/>
    <w:rsid w:val="0000061C"/>
    <w:rsid w:val="00000EE5"/>
    <w:rsid w:val="00001210"/>
    <w:rsid w:val="000015CF"/>
    <w:rsid w:val="000015EC"/>
    <w:rsid w:val="0000200C"/>
    <w:rsid w:val="00002782"/>
    <w:rsid w:val="0000290A"/>
    <w:rsid w:val="00002D9B"/>
    <w:rsid w:val="00003047"/>
    <w:rsid w:val="0000330E"/>
    <w:rsid w:val="000035D8"/>
    <w:rsid w:val="00003609"/>
    <w:rsid w:val="000038FA"/>
    <w:rsid w:val="00003B2D"/>
    <w:rsid w:val="00003F94"/>
    <w:rsid w:val="00004185"/>
    <w:rsid w:val="000041DD"/>
    <w:rsid w:val="000044DD"/>
    <w:rsid w:val="00004544"/>
    <w:rsid w:val="0000489B"/>
    <w:rsid w:val="00004A99"/>
    <w:rsid w:val="00004D33"/>
    <w:rsid w:val="00004F42"/>
    <w:rsid w:val="00005218"/>
    <w:rsid w:val="0000525E"/>
    <w:rsid w:val="0000541D"/>
    <w:rsid w:val="00005A5F"/>
    <w:rsid w:val="00005C69"/>
    <w:rsid w:val="00005C96"/>
    <w:rsid w:val="0000605F"/>
    <w:rsid w:val="00006347"/>
    <w:rsid w:val="00006571"/>
    <w:rsid w:val="000068DA"/>
    <w:rsid w:val="00006A49"/>
    <w:rsid w:val="000070C8"/>
    <w:rsid w:val="0000720D"/>
    <w:rsid w:val="000072EF"/>
    <w:rsid w:val="00007723"/>
    <w:rsid w:val="00007CEB"/>
    <w:rsid w:val="0001054B"/>
    <w:rsid w:val="00010558"/>
    <w:rsid w:val="00010892"/>
    <w:rsid w:val="0001156F"/>
    <w:rsid w:val="00011992"/>
    <w:rsid w:val="0001323F"/>
    <w:rsid w:val="0001354F"/>
    <w:rsid w:val="00013673"/>
    <w:rsid w:val="00013E15"/>
    <w:rsid w:val="00013F04"/>
    <w:rsid w:val="00014BFA"/>
    <w:rsid w:val="00014D0F"/>
    <w:rsid w:val="00014E79"/>
    <w:rsid w:val="0001512B"/>
    <w:rsid w:val="00015B11"/>
    <w:rsid w:val="00016611"/>
    <w:rsid w:val="00017B1F"/>
    <w:rsid w:val="00017B35"/>
    <w:rsid w:val="00017BDE"/>
    <w:rsid w:val="00017C87"/>
    <w:rsid w:val="00017D44"/>
    <w:rsid w:val="000207FE"/>
    <w:rsid w:val="00020ABE"/>
    <w:rsid w:val="00020BB8"/>
    <w:rsid w:val="00021140"/>
    <w:rsid w:val="00021283"/>
    <w:rsid w:val="00021715"/>
    <w:rsid w:val="00021FDF"/>
    <w:rsid w:val="000225A7"/>
    <w:rsid w:val="00022655"/>
    <w:rsid w:val="000228BF"/>
    <w:rsid w:val="00022AFC"/>
    <w:rsid w:val="00022BDD"/>
    <w:rsid w:val="000231BC"/>
    <w:rsid w:val="000231DB"/>
    <w:rsid w:val="00023260"/>
    <w:rsid w:val="00024686"/>
    <w:rsid w:val="000246C8"/>
    <w:rsid w:val="00024812"/>
    <w:rsid w:val="000249B4"/>
    <w:rsid w:val="00024EF0"/>
    <w:rsid w:val="000255D9"/>
    <w:rsid w:val="00026CE0"/>
    <w:rsid w:val="00026F42"/>
    <w:rsid w:val="00027F78"/>
    <w:rsid w:val="00027F91"/>
    <w:rsid w:val="00027FFE"/>
    <w:rsid w:val="00030249"/>
    <w:rsid w:val="0003026C"/>
    <w:rsid w:val="0003030E"/>
    <w:rsid w:val="00030A73"/>
    <w:rsid w:val="00030C00"/>
    <w:rsid w:val="00030CC6"/>
    <w:rsid w:val="00030DEF"/>
    <w:rsid w:val="00030E4F"/>
    <w:rsid w:val="00031836"/>
    <w:rsid w:val="00031A2A"/>
    <w:rsid w:val="00031A5A"/>
    <w:rsid w:val="00031EBA"/>
    <w:rsid w:val="0003286A"/>
    <w:rsid w:val="0003315C"/>
    <w:rsid w:val="00033666"/>
    <w:rsid w:val="00033A34"/>
    <w:rsid w:val="00033E87"/>
    <w:rsid w:val="00033FA6"/>
    <w:rsid w:val="0003409F"/>
    <w:rsid w:val="00034305"/>
    <w:rsid w:val="0003440C"/>
    <w:rsid w:val="00034FD3"/>
    <w:rsid w:val="00035149"/>
    <w:rsid w:val="00035452"/>
    <w:rsid w:val="000355ED"/>
    <w:rsid w:val="00035EC1"/>
    <w:rsid w:val="0003669F"/>
    <w:rsid w:val="00036A62"/>
    <w:rsid w:val="00036AB3"/>
    <w:rsid w:val="00036F26"/>
    <w:rsid w:val="00037470"/>
    <w:rsid w:val="000407B9"/>
    <w:rsid w:val="00040D11"/>
    <w:rsid w:val="00040EF6"/>
    <w:rsid w:val="00040FE5"/>
    <w:rsid w:val="00041133"/>
    <w:rsid w:val="000412FC"/>
    <w:rsid w:val="00041A2B"/>
    <w:rsid w:val="00041B09"/>
    <w:rsid w:val="00042012"/>
    <w:rsid w:val="000424F0"/>
    <w:rsid w:val="00042E49"/>
    <w:rsid w:val="000433CB"/>
    <w:rsid w:val="000436FE"/>
    <w:rsid w:val="0004374A"/>
    <w:rsid w:val="00043956"/>
    <w:rsid w:val="00043AB4"/>
    <w:rsid w:val="0004447D"/>
    <w:rsid w:val="00044490"/>
    <w:rsid w:val="00044C18"/>
    <w:rsid w:val="000458D2"/>
    <w:rsid w:val="00045B61"/>
    <w:rsid w:val="00045B6B"/>
    <w:rsid w:val="00046344"/>
    <w:rsid w:val="000465CD"/>
    <w:rsid w:val="00047691"/>
    <w:rsid w:val="00047D99"/>
    <w:rsid w:val="00047F49"/>
    <w:rsid w:val="00050C9F"/>
    <w:rsid w:val="0005108A"/>
    <w:rsid w:val="0005138F"/>
    <w:rsid w:val="000518E7"/>
    <w:rsid w:val="0005220B"/>
    <w:rsid w:val="000530C6"/>
    <w:rsid w:val="00053159"/>
    <w:rsid w:val="000532F4"/>
    <w:rsid w:val="00053624"/>
    <w:rsid w:val="000541C9"/>
    <w:rsid w:val="000543BB"/>
    <w:rsid w:val="000543C5"/>
    <w:rsid w:val="00054C3A"/>
    <w:rsid w:val="00054DA4"/>
    <w:rsid w:val="00054DEC"/>
    <w:rsid w:val="000550F6"/>
    <w:rsid w:val="00055674"/>
    <w:rsid w:val="0005602B"/>
    <w:rsid w:val="00057D59"/>
    <w:rsid w:val="00057F7A"/>
    <w:rsid w:val="00060440"/>
    <w:rsid w:val="00060603"/>
    <w:rsid w:val="0006061C"/>
    <w:rsid w:val="0006079D"/>
    <w:rsid w:val="00060D8C"/>
    <w:rsid w:val="000612DA"/>
    <w:rsid w:val="00061402"/>
    <w:rsid w:val="00061B47"/>
    <w:rsid w:val="000627A5"/>
    <w:rsid w:val="00062F98"/>
    <w:rsid w:val="00063256"/>
    <w:rsid w:val="00063A8F"/>
    <w:rsid w:val="00064280"/>
    <w:rsid w:val="0006500B"/>
    <w:rsid w:val="00065859"/>
    <w:rsid w:val="00065947"/>
    <w:rsid w:val="00065DB2"/>
    <w:rsid w:val="00066054"/>
    <w:rsid w:val="00066A49"/>
    <w:rsid w:val="000675E2"/>
    <w:rsid w:val="000702D5"/>
    <w:rsid w:val="00070B95"/>
    <w:rsid w:val="00071457"/>
    <w:rsid w:val="00071CC1"/>
    <w:rsid w:val="000720AD"/>
    <w:rsid w:val="0007243C"/>
    <w:rsid w:val="00072C19"/>
    <w:rsid w:val="0007303C"/>
    <w:rsid w:val="0007333A"/>
    <w:rsid w:val="000735E5"/>
    <w:rsid w:val="0007409F"/>
    <w:rsid w:val="00074285"/>
    <w:rsid w:val="0007457F"/>
    <w:rsid w:val="0007469B"/>
    <w:rsid w:val="00074DCB"/>
    <w:rsid w:val="00074F99"/>
    <w:rsid w:val="000764FA"/>
    <w:rsid w:val="0007657C"/>
    <w:rsid w:val="000765FC"/>
    <w:rsid w:val="000769B3"/>
    <w:rsid w:val="00076A81"/>
    <w:rsid w:val="000773AD"/>
    <w:rsid w:val="00077D38"/>
    <w:rsid w:val="000807AC"/>
    <w:rsid w:val="00080D76"/>
    <w:rsid w:val="00080EA7"/>
    <w:rsid w:val="00080F95"/>
    <w:rsid w:val="000815E1"/>
    <w:rsid w:val="000815FE"/>
    <w:rsid w:val="000817C0"/>
    <w:rsid w:val="00081876"/>
    <w:rsid w:val="00081A59"/>
    <w:rsid w:val="00082ABC"/>
    <w:rsid w:val="00083276"/>
    <w:rsid w:val="00084BCE"/>
    <w:rsid w:val="000851A5"/>
    <w:rsid w:val="00085894"/>
    <w:rsid w:val="00085A47"/>
    <w:rsid w:val="00085D3E"/>
    <w:rsid w:val="0008634C"/>
    <w:rsid w:val="00086E02"/>
    <w:rsid w:val="00086FF3"/>
    <w:rsid w:val="0008740C"/>
    <w:rsid w:val="0008752A"/>
    <w:rsid w:val="00087D7E"/>
    <w:rsid w:val="00090162"/>
    <w:rsid w:val="00090A66"/>
    <w:rsid w:val="00090E2F"/>
    <w:rsid w:val="000912BA"/>
    <w:rsid w:val="0009192B"/>
    <w:rsid w:val="00092E69"/>
    <w:rsid w:val="000934C6"/>
    <w:rsid w:val="000935EA"/>
    <w:rsid w:val="000936CF"/>
    <w:rsid w:val="00093E02"/>
    <w:rsid w:val="00093E11"/>
    <w:rsid w:val="000940CE"/>
    <w:rsid w:val="0009463C"/>
    <w:rsid w:val="0009463F"/>
    <w:rsid w:val="00094872"/>
    <w:rsid w:val="00094DCF"/>
    <w:rsid w:val="00094EC4"/>
    <w:rsid w:val="00095031"/>
    <w:rsid w:val="00095859"/>
    <w:rsid w:val="00095A61"/>
    <w:rsid w:val="000965DD"/>
    <w:rsid w:val="00096F03"/>
    <w:rsid w:val="0009759D"/>
    <w:rsid w:val="00097D74"/>
    <w:rsid w:val="000A00DF"/>
    <w:rsid w:val="000A0165"/>
    <w:rsid w:val="000A0367"/>
    <w:rsid w:val="000A0F2C"/>
    <w:rsid w:val="000A0F9C"/>
    <w:rsid w:val="000A14D2"/>
    <w:rsid w:val="000A17E8"/>
    <w:rsid w:val="000A1F4B"/>
    <w:rsid w:val="000A21EF"/>
    <w:rsid w:val="000A248B"/>
    <w:rsid w:val="000A2C98"/>
    <w:rsid w:val="000A2E0E"/>
    <w:rsid w:val="000A2FBB"/>
    <w:rsid w:val="000A3948"/>
    <w:rsid w:val="000A39A0"/>
    <w:rsid w:val="000A3A7D"/>
    <w:rsid w:val="000A3C98"/>
    <w:rsid w:val="000A3E00"/>
    <w:rsid w:val="000A44D1"/>
    <w:rsid w:val="000A4840"/>
    <w:rsid w:val="000A6320"/>
    <w:rsid w:val="000A65A7"/>
    <w:rsid w:val="000A6955"/>
    <w:rsid w:val="000A69B8"/>
    <w:rsid w:val="000A6BDA"/>
    <w:rsid w:val="000A7D6E"/>
    <w:rsid w:val="000B1042"/>
    <w:rsid w:val="000B268D"/>
    <w:rsid w:val="000B2C33"/>
    <w:rsid w:val="000B32F3"/>
    <w:rsid w:val="000B395E"/>
    <w:rsid w:val="000B3C2B"/>
    <w:rsid w:val="000B460D"/>
    <w:rsid w:val="000B477D"/>
    <w:rsid w:val="000B4990"/>
    <w:rsid w:val="000B4F05"/>
    <w:rsid w:val="000B545B"/>
    <w:rsid w:val="000B548D"/>
    <w:rsid w:val="000B5510"/>
    <w:rsid w:val="000B58CC"/>
    <w:rsid w:val="000B67ED"/>
    <w:rsid w:val="000B6803"/>
    <w:rsid w:val="000B695F"/>
    <w:rsid w:val="000B6BA1"/>
    <w:rsid w:val="000B720E"/>
    <w:rsid w:val="000B7365"/>
    <w:rsid w:val="000B7AE5"/>
    <w:rsid w:val="000B7D02"/>
    <w:rsid w:val="000C00B3"/>
    <w:rsid w:val="000C021A"/>
    <w:rsid w:val="000C0A40"/>
    <w:rsid w:val="000C0CD9"/>
    <w:rsid w:val="000C0D17"/>
    <w:rsid w:val="000C0D6E"/>
    <w:rsid w:val="000C0FAA"/>
    <w:rsid w:val="000C1296"/>
    <w:rsid w:val="000C1527"/>
    <w:rsid w:val="000C1532"/>
    <w:rsid w:val="000C1B88"/>
    <w:rsid w:val="000C1FE9"/>
    <w:rsid w:val="000C2651"/>
    <w:rsid w:val="000C281C"/>
    <w:rsid w:val="000C2AA3"/>
    <w:rsid w:val="000C2EF0"/>
    <w:rsid w:val="000C33F6"/>
    <w:rsid w:val="000C3768"/>
    <w:rsid w:val="000C3AA9"/>
    <w:rsid w:val="000C3BE3"/>
    <w:rsid w:val="000C41C8"/>
    <w:rsid w:val="000C422B"/>
    <w:rsid w:val="000C4E55"/>
    <w:rsid w:val="000C4F84"/>
    <w:rsid w:val="000C5080"/>
    <w:rsid w:val="000C5125"/>
    <w:rsid w:val="000C5DEF"/>
    <w:rsid w:val="000C5E91"/>
    <w:rsid w:val="000C6262"/>
    <w:rsid w:val="000C6A61"/>
    <w:rsid w:val="000C74C4"/>
    <w:rsid w:val="000C77E5"/>
    <w:rsid w:val="000D09EB"/>
    <w:rsid w:val="000D0BE4"/>
    <w:rsid w:val="000D17AF"/>
    <w:rsid w:val="000D19BC"/>
    <w:rsid w:val="000D22E1"/>
    <w:rsid w:val="000D27E2"/>
    <w:rsid w:val="000D3589"/>
    <w:rsid w:val="000D36AE"/>
    <w:rsid w:val="000D389C"/>
    <w:rsid w:val="000D38BF"/>
    <w:rsid w:val="000D402E"/>
    <w:rsid w:val="000D4886"/>
    <w:rsid w:val="000D524B"/>
    <w:rsid w:val="000D5807"/>
    <w:rsid w:val="000D59D4"/>
    <w:rsid w:val="000D5C8D"/>
    <w:rsid w:val="000D5F90"/>
    <w:rsid w:val="000D66A6"/>
    <w:rsid w:val="000D6FCD"/>
    <w:rsid w:val="000D714D"/>
    <w:rsid w:val="000D7280"/>
    <w:rsid w:val="000D7936"/>
    <w:rsid w:val="000E041D"/>
    <w:rsid w:val="000E0423"/>
    <w:rsid w:val="000E04D5"/>
    <w:rsid w:val="000E06F2"/>
    <w:rsid w:val="000E0E9F"/>
    <w:rsid w:val="000E0EC0"/>
    <w:rsid w:val="000E235D"/>
    <w:rsid w:val="000E27AF"/>
    <w:rsid w:val="000E28CA"/>
    <w:rsid w:val="000E32B0"/>
    <w:rsid w:val="000E3D5A"/>
    <w:rsid w:val="000E56E0"/>
    <w:rsid w:val="000E571C"/>
    <w:rsid w:val="000E5A8D"/>
    <w:rsid w:val="000E6927"/>
    <w:rsid w:val="000E74CA"/>
    <w:rsid w:val="000E7855"/>
    <w:rsid w:val="000E7E80"/>
    <w:rsid w:val="000E7EA7"/>
    <w:rsid w:val="000F1359"/>
    <w:rsid w:val="000F1B88"/>
    <w:rsid w:val="000F1BEC"/>
    <w:rsid w:val="000F1F5D"/>
    <w:rsid w:val="000F28CD"/>
    <w:rsid w:val="000F327C"/>
    <w:rsid w:val="000F39AB"/>
    <w:rsid w:val="000F42A3"/>
    <w:rsid w:val="000F46D1"/>
    <w:rsid w:val="000F4F27"/>
    <w:rsid w:val="000F5A07"/>
    <w:rsid w:val="000F5D11"/>
    <w:rsid w:val="000F6C2A"/>
    <w:rsid w:val="000F71D3"/>
    <w:rsid w:val="000F7489"/>
    <w:rsid w:val="000F7504"/>
    <w:rsid w:val="000F75E3"/>
    <w:rsid w:val="000F7604"/>
    <w:rsid w:val="000F7C14"/>
    <w:rsid w:val="001003A3"/>
    <w:rsid w:val="00100724"/>
    <w:rsid w:val="001007EA"/>
    <w:rsid w:val="001008A1"/>
    <w:rsid w:val="001008C2"/>
    <w:rsid w:val="00100A0F"/>
    <w:rsid w:val="00100B91"/>
    <w:rsid w:val="00100DCB"/>
    <w:rsid w:val="00100FE1"/>
    <w:rsid w:val="001013DA"/>
    <w:rsid w:val="001029BD"/>
    <w:rsid w:val="00102A14"/>
    <w:rsid w:val="00102B35"/>
    <w:rsid w:val="001052FE"/>
    <w:rsid w:val="00105678"/>
    <w:rsid w:val="0010589C"/>
    <w:rsid w:val="00105AB3"/>
    <w:rsid w:val="00105B00"/>
    <w:rsid w:val="00105B2C"/>
    <w:rsid w:val="00105B60"/>
    <w:rsid w:val="00106771"/>
    <w:rsid w:val="00106991"/>
    <w:rsid w:val="00106ED0"/>
    <w:rsid w:val="00107752"/>
    <w:rsid w:val="001101DA"/>
    <w:rsid w:val="00110335"/>
    <w:rsid w:val="00110E65"/>
    <w:rsid w:val="00111BD7"/>
    <w:rsid w:val="00112755"/>
    <w:rsid w:val="00112984"/>
    <w:rsid w:val="00112C2A"/>
    <w:rsid w:val="0011314D"/>
    <w:rsid w:val="00113313"/>
    <w:rsid w:val="00113B6D"/>
    <w:rsid w:val="0011438F"/>
    <w:rsid w:val="0011479E"/>
    <w:rsid w:val="00114BB5"/>
    <w:rsid w:val="00114CA1"/>
    <w:rsid w:val="0011505B"/>
    <w:rsid w:val="001150FA"/>
    <w:rsid w:val="0011535B"/>
    <w:rsid w:val="00115B77"/>
    <w:rsid w:val="00115BF5"/>
    <w:rsid w:val="00116187"/>
    <w:rsid w:val="0011642D"/>
    <w:rsid w:val="001168DD"/>
    <w:rsid w:val="00116D94"/>
    <w:rsid w:val="00117294"/>
    <w:rsid w:val="00117800"/>
    <w:rsid w:val="00117E05"/>
    <w:rsid w:val="00117FB7"/>
    <w:rsid w:val="00120BF7"/>
    <w:rsid w:val="001211F7"/>
    <w:rsid w:val="001212D6"/>
    <w:rsid w:val="0012162E"/>
    <w:rsid w:val="001217D7"/>
    <w:rsid w:val="001218E2"/>
    <w:rsid w:val="00121F2D"/>
    <w:rsid w:val="001226A5"/>
    <w:rsid w:val="001229C3"/>
    <w:rsid w:val="0012313E"/>
    <w:rsid w:val="0012366D"/>
    <w:rsid w:val="001237B8"/>
    <w:rsid w:val="00123B42"/>
    <w:rsid w:val="001249F7"/>
    <w:rsid w:val="00124BFA"/>
    <w:rsid w:val="00124F36"/>
    <w:rsid w:val="00125433"/>
    <w:rsid w:val="00125792"/>
    <w:rsid w:val="00125845"/>
    <w:rsid w:val="00125BF9"/>
    <w:rsid w:val="001261FE"/>
    <w:rsid w:val="001266FA"/>
    <w:rsid w:val="001268A5"/>
    <w:rsid w:val="00126A42"/>
    <w:rsid w:val="00126C69"/>
    <w:rsid w:val="00126E40"/>
    <w:rsid w:val="00126FCF"/>
    <w:rsid w:val="0012729C"/>
    <w:rsid w:val="00130A82"/>
    <w:rsid w:val="00131634"/>
    <w:rsid w:val="001316CF"/>
    <w:rsid w:val="00131872"/>
    <w:rsid w:val="00131E18"/>
    <w:rsid w:val="00131E59"/>
    <w:rsid w:val="001322AC"/>
    <w:rsid w:val="00132318"/>
    <w:rsid w:val="001323A6"/>
    <w:rsid w:val="001325AA"/>
    <w:rsid w:val="00132C08"/>
    <w:rsid w:val="00132D0D"/>
    <w:rsid w:val="00132FEC"/>
    <w:rsid w:val="0013349B"/>
    <w:rsid w:val="00133837"/>
    <w:rsid w:val="0013415D"/>
    <w:rsid w:val="001344A0"/>
    <w:rsid w:val="00134AF8"/>
    <w:rsid w:val="001354A3"/>
    <w:rsid w:val="00135A10"/>
    <w:rsid w:val="00135B65"/>
    <w:rsid w:val="00135DE2"/>
    <w:rsid w:val="00136AAF"/>
    <w:rsid w:val="00136ACF"/>
    <w:rsid w:val="00136EC2"/>
    <w:rsid w:val="00137C16"/>
    <w:rsid w:val="00137EA8"/>
    <w:rsid w:val="00140C7C"/>
    <w:rsid w:val="00141781"/>
    <w:rsid w:val="00141E68"/>
    <w:rsid w:val="00142175"/>
    <w:rsid w:val="00142AF2"/>
    <w:rsid w:val="00142B89"/>
    <w:rsid w:val="00142C73"/>
    <w:rsid w:val="00143542"/>
    <w:rsid w:val="00143FCA"/>
    <w:rsid w:val="0014402E"/>
    <w:rsid w:val="0014410D"/>
    <w:rsid w:val="0014488B"/>
    <w:rsid w:val="00144E52"/>
    <w:rsid w:val="001453F4"/>
    <w:rsid w:val="0014645C"/>
    <w:rsid w:val="00146723"/>
    <w:rsid w:val="00147DB1"/>
    <w:rsid w:val="001508E9"/>
    <w:rsid w:val="0015125E"/>
    <w:rsid w:val="00151750"/>
    <w:rsid w:val="00151DFB"/>
    <w:rsid w:val="00151EF3"/>
    <w:rsid w:val="00152C2F"/>
    <w:rsid w:val="001543A0"/>
    <w:rsid w:val="001544AE"/>
    <w:rsid w:val="00154955"/>
    <w:rsid w:val="00154973"/>
    <w:rsid w:val="00155622"/>
    <w:rsid w:val="00155951"/>
    <w:rsid w:val="00155AB9"/>
    <w:rsid w:val="00155BB9"/>
    <w:rsid w:val="00156247"/>
    <w:rsid w:val="00156738"/>
    <w:rsid w:val="00156F99"/>
    <w:rsid w:val="0015782B"/>
    <w:rsid w:val="00157A2D"/>
    <w:rsid w:val="00160547"/>
    <w:rsid w:val="00160557"/>
    <w:rsid w:val="001607B0"/>
    <w:rsid w:val="001614D2"/>
    <w:rsid w:val="001617A7"/>
    <w:rsid w:val="0016185A"/>
    <w:rsid w:val="00161E82"/>
    <w:rsid w:val="001623C6"/>
    <w:rsid w:val="00162D6C"/>
    <w:rsid w:val="0016372B"/>
    <w:rsid w:val="00163B33"/>
    <w:rsid w:val="00163CF5"/>
    <w:rsid w:val="001642EC"/>
    <w:rsid w:val="00164540"/>
    <w:rsid w:val="0016474C"/>
    <w:rsid w:val="00164A44"/>
    <w:rsid w:val="00164AF8"/>
    <w:rsid w:val="00164B3A"/>
    <w:rsid w:val="00165022"/>
    <w:rsid w:val="001655DE"/>
    <w:rsid w:val="001656F8"/>
    <w:rsid w:val="001657EE"/>
    <w:rsid w:val="00165C3F"/>
    <w:rsid w:val="00165E00"/>
    <w:rsid w:val="00165FD6"/>
    <w:rsid w:val="00166218"/>
    <w:rsid w:val="00166338"/>
    <w:rsid w:val="00166548"/>
    <w:rsid w:val="00166BEC"/>
    <w:rsid w:val="00166CB4"/>
    <w:rsid w:val="00167704"/>
    <w:rsid w:val="00167FB3"/>
    <w:rsid w:val="00170046"/>
    <w:rsid w:val="00170430"/>
    <w:rsid w:val="001704D4"/>
    <w:rsid w:val="00171287"/>
    <w:rsid w:val="00171FD6"/>
    <w:rsid w:val="001720B5"/>
    <w:rsid w:val="0017217F"/>
    <w:rsid w:val="001721A8"/>
    <w:rsid w:val="001728C6"/>
    <w:rsid w:val="00172ADD"/>
    <w:rsid w:val="00172C2D"/>
    <w:rsid w:val="00172CCB"/>
    <w:rsid w:val="00172D13"/>
    <w:rsid w:val="001730F9"/>
    <w:rsid w:val="001734C1"/>
    <w:rsid w:val="00173A6C"/>
    <w:rsid w:val="00173D21"/>
    <w:rsid w:val="00173EE2"/>
    <w:rsid w:val="001745E9"/>
    <w:rsid w:val="001747E8"/>
    <w:rsid w:val="00174B4C"/>
    <w:rsid w:val="0017550F"/>
    <w:rsid w:val="001755BC"/>
    <w:rsid w:val="001757A5"/>
    <w:rsid w:val="00175E78"/>
    <w:rsid w:val="00176352"/>
    <w:rsid w:val="00176498"/>
    <w:rsid w:val="0017671D"/>
    <w:rsid w:val="00177245"/>
    <w:rsid w:val="00177377"/>
    <w:rsid w:val="00177D3D"/>
    <w:rsid w:val="00180730"/>
    <w:rsid w:val="001807C9"/>
    <w:rsid w:val="00180A0D"/>
    <w:rsid w:val="00180B3C"/>
    <w:rsid w:val="00180E7E"/>
    <w:rsid w:val="00181B0C"/>
    <w:rsid w:val="00182D60"/>
    <w:rsid w:val="00183126"/>
    <w:rsid w:val="00183409"/>
    <w:rsid w:val="00183C36"/>
    <w:rsid w:val="0018404A"/>
    <w:rsid w:val="0018498D"/>
    <w:rsid w:val="00184D3B"/>
    <w:rsid w:val="00184DC8"/>
    <w:rsid w:val="00185390"/>
    <w:rsid w:val="0018570F"/>
    <w:rsid w:val="00185D0E"/>
    <w:rsid w:val="0018613F"/>
    <w:rsid w:val="0018629B"/>
    <w:rsid w:val="00187031"/>
    <w:rsid w:val="001870E2"/>
    <w:rsid w:val="00187EDB"/>
    <w:rsid w:val="0019016C"/>
    <w:rsid w:val="00190AE4"/>
    <w:rsid w:val="00190CE8"/>
    <w:rsid w:val="00190F4C"/>
    <w:rsid w:val="0019122E"/>
    <w:rsid w:val="00191409"/>
    <w:rsid w:val="0019161C"/>
    <w:rsid w:val="00191ACE"/>
    <w:rsid w:val="00191C15"/>
    <w:rsid w:val="00191E74"/>
    <w:rsid w:val="0019239D"/>
    <w:rsid w:val="001924B2"/>
    <w:rsid w:val="00192DE5"/>
    <w:rsid w:val="00192FC8"/>
    <w:rsid w:val="00193628"/>
    <w:rsid w:val="00193A8A"/>
    <w:rsid w:val="001944BB"/>
    <w:rsid w:val="00194765"/>
    <w:rsid w:val="001949CA"/>
    <w:rsid w:val="001949E5"/>
    <w:rsid w:val="00195031"/>
    <w:rsid w:val="0019622E"/>
    <w:rsid w:val="00196253"/>
    <w:rsid w:val="00196C80"/>
    <w:rsid w:val="00196DDD"/>
    <w:rsid w:val="00197385"/>
    <w:rsid w:val="00197CF0"/>
    <w:rsid w:val="001A01BB"/>
    <w:rsid w:val="001A062D"/>
    <w:rsid w:val="001A0C2B"/>
    <w:rsid w:val="001A0E5F"/>
    <w:rsid w:val="001A17E1"/>
    <w:rsid w:val="001A1849"/>
    <w:rsid w:val="001A1AA7"/>
    <w:rsid w:val="001A1D26"/>
    <w:rsid w:val="001A2356"/>
    <w:rsid w:val="001A25CE"/>
    <w:rsid w:val="001A4473"/>
    <w:rsid w:val="001A487F"/>
    <w:rsid w:val="001A4AC6"/>
    <w:rsid w:val="001A4C88"/>
    <w:rsid w:val="001A5128"/>
    <w:rsid w:val="001A535F"/>
    <w:rsid w:val="001A6325"/>
    <w:rsid w:val="001A63A6"/>
    <w:rsid w:val="001A6B1D"/>
    <w:rsid w:val="001A736A"/>
    <w:rsid w:val="001A7DAE"/>
    <w:rsid w:val="001B02A8"/>
    <w:rsid w:val="001B02F8"/>
    <w:rsid w:val="001B0309"/>
    <w:rsid w:val="001B0826"/>
    <w:rsid w:val="001B0F80"/>
    <w:rsid w:val="001B1C3F"/>
    <w:rsid w:val="001B2385"/>
    <w:rsid w:val="001B254A"/>
    <w:rsid w:val="001B2749"/>
    <w:rsid w:val="001B2785"/>
    <w:rsid w:val="001B30D8"/>
    <w:rsid w:val="001B32AB"/>
    <w:rsid w:val="001B32B8"/>
    <w:rsid w:val="001B32F8"/>
    <w:rsid w:val="001B3666"/>
    <w:rsid w:val="001B3864"/>
    <w:rsid w:val="001B3930"/>
    <w:rsid w:val="001B39F9"/>
    <w:rsid w:val="001B3AFF"/>
    <w:rsid w:val="001B3BD7"/>
    <w:rsid w:val="001B4005"/>
    <w:rsid w:val="001B41A9"/>
    <w:rsid w:val="001B454A"/>
    <w:rsid w:val="001B455A"/>
    <w:rsid w:val="001B5573"/>
    <w:rsid w:val="001B55FA"/>
    <w:rsid w:val="001B5646"/>
    <w:rsid w:val="001B59DE"/>
    <w:rsid w:val="001B5B80"/>
    <w:rsid w:val="001B5CB7"/>
    <w:rsid w:val="001B5E27"/>
    <w:rsid w:val="001B5FEE"/>
    <w:rsid w:val="001B6C1A"/>
    <w:rsid w:val="001B6E4E"/>
    <w:rsid w:val="001B7121"/>
    <w:rsid w:val="001B725A"/>
    <w:rsid w:val="001B7CBE"/>
    <w:rsid w:val="001C17CF"/>
    <w:rsid w:val="001C1981"/>
    <w:rsid w:val="001C334B"/>
    <w:rsid w:val="001C3821"/>
    <w:rsid w:val="001C4FA9"/>
    <w:rsid w:val="001C5B6C"/>
    <w:rsid w:val="001C5E12"/>
    <w:rsid w:val="001C6050"/>
    <w:rsid w:val="001C61CB"/>
    <w:rsid w:val="001C629F"/>
    <w:rsid w:val="001C657E"/>
    <w:rsid w:val="001C75E4"/>
    <w:rsid w:val="001C7658"/>
    <w:rsid w:val="001C796E"/>
    <w:rsid w:val="001D0C60"/>
    <w:rsid w:val="001D1006"/>
    <w:rsid w:val="001D1F9C"/>
    <w:rsid w:val="001D2694"/>
    <w:rsid w:val="001D35D5"/>
    <w:rsid w:val="001D38B0"/>
    <w:rsid w:val="001D3A75"/>
    <w:rsid w:val="001D443F"/>
    <w:rsid w:val="001D4604"/>
    <w:rsid w:val="001D4790"/>
    <w:rsid w:val="001D545F"/>
    <w:rsid w:val="001D5736"/>
    <w:rsid w:val="001D5A12"/>
    <w:rsid w:val="001D61BB"/>
    <w:rsid w:val="001D6B71"/>
    <w:rsid w:val="001D6CAB"/>
    <w:rsid w:val="001D7319"/>
    <w:rsid w:val="001E045E"/>
    <w:rsid w:val="001E09A8"/>
    <w:rsid w:val="001E1095"/>
    <w:rsid w:val="001E1586"/>
    <w:rsid w:val="001E1F86"/>
    <w:rsid w:val="001E20BC"/>
    <w:rsid w:val="001E2842"/>
    <w:rsid w:val="001E32F5"/>
    <w:rsid w:val="001E36B9"/>
    <w:rsid w:val="001E3B25"/>
    <w:rsid w:val="001E3FF6"/>
    <w:rsid w:val="001E4601"/>
    <w:rsid w:val="001E4714"/>
    <w:rsid w:val="001E48BC"/>
    <w:rsid w:val="001E48DF"/>
    <w:rsid w:val="001E4C6D"/>
    <w:rsid w:val="001E4ED2"/>
    <w:rsid w:val="001E506A"/>
    <w:rsid w:val="001E5775"/>
    <w:rsid w:val="001E5960"/>
    <w:rsid w:val="001E61DB"/>
    <w:rsid w:val="001E6549"/>
    <w:rsid w:val="001E76ED"/>
    <w:rsid w:val="001E7B89"/>
    <w:rsid w:val="001E7E51"/>
    <w:rsid w:val="001F0000"/>
    <w:rsid w:val="001F03CB"/>
    <w:rsid w:val="001F0A79"/>
    <w:rsid w:val="001F1569"/>
    <w:rsid w:val="001F16E3"/>
    <w:rsid w:val="001F1726"/>
    <w:rsid w:val="001F1784"/>
    <w:rsid w:val="001F1988"/>
    <w:rsid w:val="001F19CC"/>
    <w:rsid w:val="001F1E8E"/>
    <w:rsid w:val="001F2275"/>
    <w:rsid w:val="001F23A7"/>
    <w:rsid w:val="001F23CF"/>
    <w:rsid w:val="001F30D9"/>
    <w:rsid w:val="001F3CD2"/>
    <w:rsid w:val="001F4001"/>
    <w:rsid w:val="001F484C"/>
    <w:rsid w:val="001F4BBE"/>
    <w:rsid w:val="001F5480"/>
    <w:rsid w:val="001F5597"/>
    <w:rsid w:val="001F57A5"/>
    <w:rsid w:val="001F5A72"/>
    <w:rsid w:val="001F5C2D"/>
    <w:rsid w:val="001F5FC4"/>
    <w:rsid w:val="001F64A1"/>
    <w:rsid w:val="001F6581"/>
    <w:rsid w:val="001F6631"/>
    <w:rsid w:val="001F6ADC"/>
    <w:rsid w:val="001F6B15"/>
    <w:rsid w:val="001F6D62"/>
    <w:rsid w:val="001F7C3F"/>
    <w:rsid w:val="00200E06"/>
    <w:rsid w:val="00200F53"/>
    <w:rsid w:val="002027BD"/>
    <w:rsid w:val="00202860"/>
    <w:rsid w:val="0020319A"/>
    <w:rsid w:val="00203EBB"/>
    <w:rsid w:val="002049F8"/>
    <w:rsid w:val="00204A5F"/>
    <w:rsid w:val="00204A66"/>
    <w:rsid w:val="0020514B"/>
    <w:rsid w:val="002053F7"/>
    <w:rsid w:val="00205425"/>
    <w:rsid w:val="0020568E"/>
    <w:rsid w:val="002056EE"/>
    <w:rsid w:val="00205983"/>
    <w:rsid w:val="0020601B"/>
    <w:rsid w:val="00206191"/>
    <w:rsid w:val="0020636C"/>
    <w:rsid w:val="0020686F"/>
    <w:rsid w:val="00206953"/>
    <w:rsid w:val="002069EA"/>
    <w:rsid w:val="00206E70"/>
    <w:rsid w:val="00207119"/>
    <w:rsid w:val="0020748D"/>
    <w:rsid w:val="00207626"/>
    <w:rsid w:val="00207A9A"/>
    <w:rsid w:val="00207B0A"/>
    <w:rsid w:val="002108B6"/>
    <w:rsid w:val="0021090B"/>
    <w:rsid w:val="00210DBF"/>
    <w:rsid w:val="00211063"/>
    <w:rsid w:val="002116C5"/>
    <w:rsid w:val="0021194C"/>
    <w:rsid w:val="00211BDE"/>
    <w:rsid w:val="00211C91"/>
    <w:rsid w:val="00211D27"/>
    <w:rsid w:val="00212537"/>
    <w:rsid w:val="00212572"/>
    <w:rsid w:val="002132C5"/>
    <w:rsid w:val="00213325"/>
    <w:rsid w:val="002139FE"/>
    <w:rsid w:val="00213C52"/>
    <w:rsid w:val="002149D1"/>
    <w:rsid w:val="00214A42"/>
    <w:rsid w:val="00214DD0"/>
    <w:rsid w:val="002152E0"/>
    <w:rsid w:val="0021589F"/>
    <w:rsid w:val="002158AC"/>
    <w:rsid w:val="00215B23"/>
    <w:rsid w:val="002161FB"/>
    <w:rsid w:val="0021693F"/>
    <w:rsid w:val="00216C4A"/>
    <w:rsid w:val="00216FBA"/>
    <w:rsid w:val="0022198A"/>
    <w:rsid w:val="00221D4C"/>
    <w:rsid w:val="0022241C"/>
    <w:rsid w:val="00222599"/>
    <w:rsid w:val="002225D7"/>
    <w:rsid w:val="00222904"/>
    <w:rsid w:val="00222A93"/>
    <w:rsid w:val="00222F6F"/>
    <w:rsid w:val="00222F96"/>
    <w:rsid w:val="002231D4"/>
    <w:rsid w:val="0022358B"/>
    <w:rsid w:val="00223E5C"/>
    <w:rsid w:val="00224384"/>
    <w:rsid w:val="002248ED"/>
    <w:rsid w:val="00225286"/>
    <w:rsid w:val="002259E0"/>
    <w:rsid w:val="0022690B"/>
    <w:rsid w:val="00226D2B"/>
    <w:rsid w:val="002279F6"/>
    <w:rsid w:val="00227C65"/>
    <w:rsid w:val="00227E1D"/>
    <w:rsid w:val="00230CCC"/>
    <w:rsid w:val="00231365"/>
    <w:rsid w:val="002313CE"/>
    <w:rsid w:val="00231F99"/>
    <w:rsid w:val="00232398"/>
    <w:rsid w:val="002326E6"/>
    <w:rsid w:val="00232E05"/>
    <w:rsid w:val="00233050"/>
    <w:rsid w:val="0023336F"/>
    <w:rsid w:val="0023426A"/>
    <w:rsid w:val="00234672"/>
    <w:rsid w:val="002357BF"/>
    <w:rsid w:val="00235F64"/>
    <w:rsid w:val="00236295"/>
    <w:rsid w:val="00236D16"/>
    <w:rsid w:val="00237145"/>
    <w:rsid w:val="00237909"/>
    <w:rsid w:val="00237EB3"/>
    <w:rsid w:val="00240DD5"/>
    <w:rsid w:val="00240FAC"/>
    <w:rsid w:val="00241460"/>
    <w:rsid w:val="0024173E"/>
    <w:rsid w:val="002421EC"/>
    <w:rsid w:val="0024225F"/>
    <w:rsid w:val="0024253D"/>
    <w:rsid w:val="002431FC"/>
    <w:rsid w:val="002435FA"/>
    <w:rsid w:val="00243953"/>
    <w:rsid w:val="0024404E"/>
    <w:rsid w:val="0024441D"/>
    <w:rsid w:val="002451A5"/>
    <w:rsid w:val="00245237"/>
    <w:rsid w:val="00245497"/>
    <w:rsid w:val="002455E6"/>
    <w:rsid w:val="00246112"/>
    <w:rsid w:val="00246640"/>
    <w:rsid w:val="002467B2"/>
    <w:rsid w:val="00246ADD"/>
    <w:rsid w:val="0024724E"/>
    <w:rsid w:val="0024767A"/>
    <w:rsid w:val="002504AD"/>
    <w:rsid w:val="00250573"/>
    <w:rsid w:val="002511DF"/>
    <w:rsid w:val="00253083"/>
    <w:rsid w:val="00253BB4"/>
    <w:rsid w:val="00253C11"/>
    <w:rsid w:val="0025404F"/>
    <w:rsid w:val="002541C2"/>
    <w:rsid w:val="002549D0"/>
    <w:rsid w:val="0025565B"/>
    <w:rsid w:val="00255C6E"/>
    <w:rsid w:val="00255F66"/>
    <w:rsid w:val="002563B8"/>
    <w:rsid w:val="0025645E"/>
    <w:rsid w:val="0025733F"/>
    <w:rsid w:val="002576AE"/>
    <w:rsid w:val="002576D4"/>
    <w:rsid w:val="0025789E"/>
    <w:rsid w:val="002579FE"/>
    <w:rsid w:val="0026016E"/>
    <w:rsid w:val="002604AD"/>
    <w:rsid w:val="0026058C"/>
    <w:rsid w:val="002605A9"/>
    <w:rsid w:val="0026088E"/>
    <w:rsid w:val="00260BF0"/>
    <w:rsid w:val="00260DCE"/>
    <w:rsid w:val="00261809"/>
    <w:rsid w:val="00261882"/>
    <w:rsid w:val="00261F66"/>
    <w:rsid w:val="0026200E"/>
    <w:rsid w:val="00262DD7"/>
    <w:rsid w:val="00262E67"/>
    <w:rsid w:val="002631D8"/>
    <w:rsid w:val="00263283"/>
    <w:rsid w:val="00263E59"/>
    <w:rsid w:val="00263F46"/>
    <w:rsid w:val="00264549"/>
    <w:rsid w:val="00264DCF"/>
    <w:rsid w:val="00264E4A"/>
    <w:rsid w:val="00264F44"/>
    <w:rsid w:val="002650E6"/>
    <w:rsid w:val="00265301"/>
    <w:rsid w:val="00265422"/>
    <w:rsid w:val="00266346"/>
    <w:rsid w:val="00266937"/>
    <w:rsid w:val="00266AF7"/>
    <w:rsid w:val="0026774A"/>
    <w:rsid w:val="002677F1"/>
    <w:rsid w:val="002700CB"/>
    <w:rsid w:val="002701CF"/>
    <w:rsid w:val="0027046F"/>
    <w:rsid w:val="002708FC"/>
    <w:rsid w:val="00270FC5"/>
    <w:rsid w:val="002710BE"/>
    <w:rsid w:val="002713B1"/>
    <w:rsid w:val="0027148A"/>
    <w:rsid w:val="00271E5A"/>
    <w:rsid w:val="0027389F"/>
    <w:rsid w:val="00274128"/>
    <w:rsid w:val="00274213"/>
    <w:rsid w:val="0027422B"/>
    <w:rsid w:val="00274238"/>
    <w:rsid w:val="002753C3"/>
    <w:rsid w:val="002759DC"/>
    <w:rsid w:val="00275CAE"/>
    <w:rsid w:val="0027651A"/>
    <w:rsid w:val="0027722A"/>
    <w:rsid w:val="0027742B"/>
    <w:rsid w:val="00277D84"/>
    <w:rsid w:val="00277EA0"/>
    <w:rsid w:val="00277EB8"/>
    <w:rsid w:val="002805E6"/>
    <w:rsid w:val="00280606"/>
    <w:rsid w:val="00280EF6"/>
    <w:rsid w:val="00281288"/>
    <w:rsid w:val="00281692"/>
    <w:rsid w:val="00281B75"/>
    <w:rsid w:val="00282AF4"/>
    <w:rsid w:val="002835B5"/>
    <w:rsid w:val="0028360C"/>
    <w:rsid w:val="002838AF"/>
    <w:rsid w:val="00283921"/>
    <w:rsid w:val="002842E8"/>
    <w:rsid w:val="00284541"/>
    <w:rsid w:val="0028476F"/>
    <w:rsid w:val="00284BBC"/>
    <w:rsid w:val="00284DA6"/>
    <w:rsid w:val="00285F80"/>
    <w:rsid w:val="00286186"/>
    <w:rsid w:val="0028660E"/>
    <w:rsid w:val="00286AF6"/>
    <w:rsid w:val="00286C7C"/>
    <w:rsid w:val="00286E4E"/>
    <w:rsid w:val="00287386"/>
    <w:rsid w:val="0028750A"/>
    <w:rsid w:val="00287A37"/>
    <w:rsid w:val="00287BEE"/>
    <w:rsid w:val="00287C49"/>
    <w:rsid w:val="00290113"/>
    <w:rsid w:val="00290162"/>
    <w:rsid w:val="00290340"/>
    <w:rsid w:val="002903A5"/>
    <w:rsid w:val="00290564"/>
    <w:rsid w:val="00290B53"/>
    <w:rsid w:val="00291325"/>
    <w:rsid w:val="0029150F"/>
    <w:rsid w:val="00291598"/>
    <w:rsid w:val="0029164C"/>
    <w:rsid w:val="00291AC4"/>
    <w:rsid w:val="0029202D"/>
    <w:rsid w:val="002922E6"/>
    <w:rsid w:val="00292824"/>
    <w:rsid w:val="00292B5A"/>
    <w:rsid w:val="002936ED"/>
    <w:rsid w:val="00293B08"/>
    <w:rsid w:val="00293DA2"/>
    <w:rsid w:val="00293EB7"/>
    <w:rsid w:val="002941BD"/>
    <w:rsid w:val="002943DF"/>
    <w:rsid w:val="002944D6"/>
    <w:rsid w:val="0029454B"/>
    <w:rsid w:val="002945E1"/>
    <w:rsid w:val="0029465E"/>
    <w:rsid w:val="00294B4C"/>
    <w:rsid w:val="00294BA4"/>
    <w:rsid w:val="00294D6D"/>
    <w:rsid w:val="00294E38"/>
    <w:rsid w:val="002951F1"/>
    <w:rsid w:val="0029545E"/>
    <w:rsid w:val="0029561F"/>
    <w:rsid w:val="0029582F"/>
    <w:rsid w:val="00295B8D"/>
    <w:rsid w:val="00295FFD"/>
    <w:rsid w:val="00297007"/>
    <w:rsid w:val="00297171"/>
    <w:rsid w:val="002974D6"/>
    <w:rsid w:val="00297614"/>
    <w:rsid w:val="002A01BF"/>
    <w:rsid w:val="002A03D0"/>
    <w:rsid w:val="002A141C"/>
    <w:rsid w:val="002A19BC"/>
    <w:rsid w:val="002A1FC5"/>
    <w:rsid w:val="002A216E"/>
    <w:rsid w:val="002A24C1"/>
    <w:rsid w:val="002A2AE0"/>
    <w:rsid w:val="002A2B63"/>
    <w:rsid w:val="002A2C90"/>
    <w:rsid w:val="002A2FA1"/>
    <w:rsid w:val="002A3AC3"/>
    <w:rsid w:val="002A46B2"/>
    <w:rsid w:val="002A5564"/>
    <w:rsid w:val="002A619F"/>
    <w:rsid w:val="002A67C0"/>
    <w:rsid w:val="002A688D"/>
    <w:rsid w:val="002A6D7B"/>
    <w:rsid w:val="002A6DC2"/>
    <w:rsid w:val="002A6DCB"/>
    <w:rsid w:val="002A7320"/>
    <w:rsid w:val="002A799E"/>
    <w:rsid w:val="002B0B68"/>
    <w:rsid w:val="002B1482"/>
    <w:rsid w:val="002B15A5"/>
    <w:rsid w:val="002B15AA"/>
    <w:rsid w:val="002B185E"/>
    <w:rsid w:val="002B1DB1"/>
    <w:rsid w:val="002B1EB2"/>
    <w:rsid w:val="002B1EB5"/>
    <w:rsid w:val="002B2262"/>
    <w:rsid w:val="002B3020"/>
    <w:rsid w:val="002B3022"/>
    <w:rsid w:val="002B3777"/>
    <w:rsid w:val="002B4130"/>
    <w:rsid w:val="002B517F"/>
    <w:rsid w:val="002B53CD"/>
    <w:rsid w:val="002B62A7"/>
    <w:rsid w:val="002B6407"/>
    <w:rsid w:val="002B64F2"/>
    <w:rsid w:val="002B666F"/>
    <w:rsid w:val="002B754D"/>
    <w:rsid w:val="002B7BD7"/>
    <w:rsid w:val="002B7E7D"/>
    <w:rsid w:val="002C004B"/>
    <w:rsid w:val="002C0384"/>
    <w:rsid w:val="002C03AD"/>
    <w:rsid w:val="002C0884"/>
    <w:rsid w:val="002C0AD7"/>
    <w:rsid w:val="002C0B92"/>
    <w:rsid w:val="002C0E01"/>
    <w:rsid w:val="002C10EF"/>
    <w:rsid w:val="002C123B"/>
    <w:rsid w:val="002C1625"/>
    <w:rsid w:val="002C20A4"/>
    <w:rsid w:val="002C2136"/>
    <w:rsid w:val="002C239A"/>
    <w:rsid w:val="002C243B"/>
    <w:rsid w:val="002C334E"/>
    <w:rsid w:val="002C368D"/>
    <w:rsid w:val="002C412E"/>
    <w:rsid w:val="002C43A9"/>
    <w:rsid w:val="002C5880"/>
    <w:rsid w:val="002C692E"/>
    <w:rsid w:val="002C69C2"/>
    <w:rsid w:val="002C6F15"/>
    <w:rsid w:val="002C71E7"/>
    <w:rsid w:val="002C7354"/>
    <w:rsid w:val="002D0464"/>
    <w:rsid w:val="002D05BF"/>
    <w:rsid w:val="002D162A"/>
    <w:rsid w:val="002D1A7E"/>
    <w:rsid w:val="002D221F"/>
    <w:rsid w:val="002D299A"/>
    <w:rsid w:val="002D2B13"/>
    <w:rsid w:val="002D2D47"/>
    <w:rsid w:val="002D2D89"/>
    <w:rsid w:val="002D36F0"/>
    <w:rsid w:val="002D3C58"/>
    <w:rsid w:val="002D41AC"/>
    <w:rsid w:val="002D545A"/>
    <w:rsid w:val="002D58C0"/>
    <w:rsid w:val="002D5C8E"/>
    <w:rsid w:val="002D6404"/>
    <w:rsid w:val="002D702A"/>
    <w:rsid w:val="002D71AF"/>
    <w:rsid w:val="002D730C"/>
    <w:rsid w:val="002D79DD"/>
    <w:rsid w:val="002D7F33"/>
    <w:rsid w:val="002E12FB"/>
    <w:rsid w:val="002E19FB"/>
    <w:rsid w:val="002E1EE6"/>
    <w:rsid w:val="002E2348"/>
    <w:rsid w:val="002E26AC"/>
    <w:rsid w:val="002E291F"/>
    <w:rsid w:val="002E2A8B"/>
    <w:rsid w:val="002E3914"/>
    <w:rsid w:val="002E3D4E"/>
    <w:rsid w:val="002E3F0C"/>
    <w:rsid w:val="002E402B"/>
    <w:rsid w:val="002E4718"/>
    <w:rsid w:val="002E47F5"/>
    <w:rsid w:val="002E4AD2"/>
    <w:rsid w:val="002E56EC"/>
    <w:rsid w:val="002E5C9F"/>
    <w:rsid w:val="002E613C"/>
    <w:rsid w:val="002E6258"/>
    <w:rsid w:val="002E6990"/>
    <w:rsid w:val="002E766D"/>
    <w:rsid w:val="002F0613"/>
    <w:rsid w:val="002F12B5"/>
    <w:rsid w:val="002F15B2"/>
    <w:rsid w:val="002F1922"/>
    <w:rsid w:val="002F2292"/>
    <w:rsid w:val="002F2C89"/>
    <w:rsid w:val="002F3B6D"/>
    <w:rsid w:val="002F4CC7"/>
    <w:rsid w:val="002F4ECF"/>
    <w:rsid w:val="002F5301"/>
    <w:rsid w:val="002F5613"/>
    <w:rsid w:val="002F5E82"/>
    <w:rsid w:val="002F616F"/>
    <w:rsid w:val="002F6D8F"/>
    <w:rsid w:val="002F7392"/>
    <w:rsid w:val="002F746B"/>
    <w:rsid w:val="002F7BEA"/>
    <w:rsid w:val="003002B8"/>
    <w:rsid w:val="003004DE"/>
    <w:rsid w:val="003005EE"/>
    <w:rsid w:val="00300698"/>
    <w:rsid w:val="00300A18"/>
    <w:rsid w:val="003012C1"/>
    <w:rsid w:val="00301979"/>
    <w:rsid w:val="00301BE4"/>
    <w:rsid w:val="00301D0A"/>
    <w:rsid w:val="003025B4"/>
    <w:rsid w:val="003033A5"/>
    <w:rsid w:val="00303723"/>
    <w:rsid w:val="00303F96"/>
    <w:rsid w:val="0030417A"/>
    <w:rsid w:val="00304290"/>
    <w:rsid w:val="003053E3"/>
    <w:rsid w:val="00305635"/>
    <w:rsid w:val="003061F9"/>
    <w:rsid w:val="00306B43"/>
    <w:rsid w:val="00306B82"/>
    <w:rsid w:val="00307561"/>
    <w:rsid w:val="00307A72"/>
    <w:rsid w:val="00310976"/>
    <w:rsid w:val="00310CC8"/>
    <w:rsid w:val="003111A0"/>
    <w:rsid w:val="00311AFC"/>
    <w:rsid w:val="00312333"/>
    <w:rsid w:val="003129E9"/>
    <w:rsid w:val="00312B33"/>
    <w:rsid w:val="003131FD"/>
    <w:rsid w:val="0031324B"/>
    <w:rsid w:val="003134F4"/>
    <w:rsid w:val="00313DEB"/>
    <w:rsid w:val="00313EA7"/>
    <w:rsid w:val="003146E4"/>
    <w:rsid w:val="00314BF4"/>
    <w:rsid w:val="003153A8"/>
    <w:rsid w:val="0031555D"/>
    <w:rsid w:val="0031596F"/>
    <w:rsid w:val="00315A31"/>
    <w:rsid w:val="00315D41"/>
    <w:rsid w:val="00315E62"/>
    <w:rsid w:val="003160DB"/>
    <w:rsid w:val="0031619D"/>
    <w:rsid w:val="00316231"/>
    <w:rsid w:val="00316BD4"/>
    <w:rsid w:val="00317551"/>
    <w:rsid w:val="0032065B"/>
    <w:rsid w:val="00320B71"/>
    <w:rsid w:val="00320B8B"/>
    <w:rsid w:val="00320F68"/>
    <w:rsid w:val="00321858"/>
    <w:rsid w:val="003226F1"/>
    <w:rsid w:val="00322C6F"/>
    <w:rsid w:val="00322D98"/>
    <w:rsid w:val="00323C1E"/>
    <w:rsid w:val="00324BBA"/>
    <w:rsid w:val="003251AD"/>
    <w:rsid w:val="003253B5"/>
    <w:rsid w:val="00325651"/>
    <w:rsid w:val="00325A22"/>
    <w:rsid w:val="00326456"/>
    <w:rsid w:val="00326A48"/>
    <w:rsid w:val="00327035"/>
    <w:rsid w:val="0033009E"/>
    <w:rsid w:val="0033159E"/>
    <w:rsid w:val="00331B28"/>
    <w:rsid w:val="00332059"/>
    <w:rsid w:val="003321D1"/>
    <w:rsid w:val="003339FB"/>
    <w:rsid w:val="003340FD"/>
    <w:rsid w:val="003343E1"/>
    <w:rsid w:val="00334531"/>
    <w:rsid w:val="00334902"/>
    <w:rsid w:val="00335C80"/>
    <w:rsid w:val="00336504"/>
    <w:rsid w:val="003367EB"/>
    <w:rsid w:val="003369A2"/>
    <w:rsid w:val="003369A4"/>
    <w:rsid w:val="003369CA"/>
    <w:rsid w:val="0033711D"/>
    <w:rsid w:val="003374BB"/>
    <w:rsid w:val="00337648"/>
    <w:rsid w:val="00337818"/>
    <w:rsid w:val="003378FF"/>
    <w:rsid w:val="00337D76"/>
    <w:rsid w:val="00337EEE"/>
    <w:rsid w:val="003406BB"/>
    <w:rsid w:val="00340851"/>
    <w:rsid w:val="0034087C"/>
    <w:rsid w:val="00340F95"/>
    <w:rsid w:val="0034120F"/>
    <w:rsid w:val="003415F5"/>
    <w:rsid w:val="00341CF2"/>
    <w:rsid w:val="00341D08"/>
    <w:rsid w:val="00341F6E"/>
    <w:rsid w:val="003427F0"/>
    <w:rsid w:val="003429E8"/>
    <w:rsid w:val="00342F74"/>
    <w:rsid w:val="0034395D"/>
    <w:rsid w:val="00344268"/>
    <w:rsid w:val="003443F8"/>
    <w:rsid w:val="00344B3C"/>
    <w:rsid w:val="00344DFD"/>
    <w:rsid w:val="0034502B"/>
    <w:rsid w:val="00345277"/>
    <w:rsid w:val="003455B6"/>
    <w:rsid w:val="0034567D"/>
    <w:rsid w:val="00345931"/>
    <w:rsid w:val="0034599F"/>
    <w:rsid w:val="0034611A"/>
    <w:rsid w:val="003509B3"/>
    <w:rsid w:val="00350A08"/>
    <w:rsid w:val="00350F3C"/>
    <w:rsid w:val="00352785"/>
    <w:rsid w:val="00353421"/>
    <w:rsid w:val="00353452"/>
    <w:rsid w:val="003534A8"/>
    <w:rsid w:val="0035426B"/>
    <w:rsid w:val="00354331"/>
    <w:rsid w:val="00354580"/>
    <w:rsid w:val="003546C1"/>
    <w:rsid w:val="00354AAF"/>
    <w:rsid w:val="00354BB6"/>
    <w:rsid w:val="00354DD2"/>
    <w:rsid w:val="00355068"/>
    <w:rsid w:val="00355CC5"/>
    <w:rsid w:val="00355DAE"/>
    <w:rsid w:val="003562AE"/>
    <w:rsid w:val="00356ADE"/>
    <w:rsid w:val="00356BCC"/>
    <w:rsid w:val="00356D2E"/>
    <w:rsid w:val="00356DED"/>
    <w:rsid w:val="003572DC"/>
    <w:rsid w:val="003575B3"/>
    <w:rsid w:val="00357644"/>
    <w:rsid w:val="00357DF2"/>
    <w:rsid w:val="00360222"/>
    <w:rsid w:val="00360926"/>
    <w:rsid w:val="0036112B"/>
    <w:rsid w:val="003618E9"/>
    <w:rsid w:val="00361C89"/>
    <w:rsid w:val="00361CA2"/>
    <w:rsid w:val="003622FF"/>
    <w:rsid w:val="00362322"/>
    <w:rsid w:val="003627D4"/>
    <w:rsid w:val="00362D43"/>
    <w:rsid w:val="00362E2F"/>
    <w:rsid w:val="00362E38"/>
    <w:rsid w:val="00362EBF"/>
    <w:rsid w:val="003633D2"/>
    <w:rsid w:val="003638BC"/>
    <w:rsid w:val="00363BCF"/>
    <w:rsid w:val="00363C2D"/>
    <w:rsid w:val="00364451"/>
    <w:rsid w:val="003648B6"/>
    <w:rsid w:val="00364E6C"/>
    <w:rsid w:val="00364FAE"/>
    <w:rsid w:val="003655E4"/>
    <w:rsid w:val="00365DD2"/>
    <w:rsid w:val="00365EE1"/>
    <w:rsid w:val="00365EFB"/>
    <w:rsid w:val="00365FB9"/>
    <w:rsid w:val="00367048"/>
    <w:rsid w:val="0036722E"/>
    <w:rsid w:val="00367666"/>
    <w:rsid w:val="003700BB"/>
    <w:rsid w:val="00370EBD"/>
    <w:rsid w:val="00371957"/>
    <w:rsid w:val="003719AA"/>
    <w:rsid w:val="00371F58"/>
    <w:rsid w:val="00372724"/>
    <w:rsid w:val="00372A48"/>
    <w:rsid w:val="00372AFA"/>
    <w:rsid w:val="00373450"/>
    <w:rsid w:val="00373F81"/>
    <w:rsid w:val="003742BC"/>
    <w:rsid w:val="00374C82"/>
    <w:rsid w:val="00374EAF"/>
    <w:rsid w:val="0037570A"/>
    <w:rsid w:val="00376224"/>
    <w:rsid w:val="003764DD"/>
    <w:rsid w:val="00377351"/>
    <w:rsid w:val="003773E5"/>
    <w:rsid w:val="003778DF"/>
    <w:rsid w:val="00377999"/>
    <w:rsid w:val="00377F24"/>
    <w:rsid w:val="0038025B"/>
    <w:rsid w:val="003803DC"/>
    <w:rsid w:val="00380799"/>
    <w:rsid w:val="00380AF7"/>
    <w:rsid w:val="00380BE4"/>
    <w:rsid w:val="00380D99"/>
    <w:rsid w:val="00380F27"/>
    <w:rsid w:val="00381192"/>
    <w:rsid w:val="00382017"/>
    <w:rsid w:val="00382230"/>
    <w:rsid w:val="003823B6"/>
    <w:rsid w:val="003830C8"/>
    <w:rsid w:val="0038347B"/>
    <w:rsid w:val="0038381F"/>
    <w:rsid w:val="00383BED"/>
    <w:rsid w:val="003844FC"/>
    <w:rsid w:val="00384533"/>
    <w:rsid w:val="00384ED6"/>
    <w:rsid w:val="003850DB"/>
    <w:rsid w:val="00385104"/>
    <w:rsid w:val="00385CB4"/>
    <w:rsid w:val="003861C4"/>
    <w:rsid w:val="003861CC"/>
    <w:rsid w:val="00386448"/>
    <w:rsid w:val="003864ED"/>
    <w:rsid w:val="00386B60"/>
    <w:rsid w:val="00386F2F"/>
    <w:rsid w:val="003874B7"/>
    <w:rsid w:val="0038767C"/>
    <w:rsid w:val="00387984"/>
    <w:rsid w:val="00387F62"/>
    <w:rsid w:val="003903F4"/>
    <w:rsid w:val="00390C8E"/>
    <w:rsid w:val="003918F4"/>
    <w:rsid w:val="003919B5"/>
    <w:rsid w:val="00391A4C"/>
    <w:rsid w:val="00391CF6"/>
    <w:rsid w:val="00391D97"/>
    <w:rsid w:val="00392437"/>
    <w:rsid w:val="00392687"/>
    <w:rsid w:val="00392854"/>
    <w:rsid w:val="00392C51"/>
    <w:rsid w:val="00392D22"/>
    <w:rsid w:val="0039338A"/>
    <w:rsid w:val="00394187"/>
    <w:rsid w:val="003943AD"/>
    <w:rsid w:val="003947E5"/>
    <w:rsid w:val="00394D00"/>
    <w:rsid w:val="00394DCB"/>
    <w:rsid w:val="00394EEC"/>
    <w:rsid w:val="0039516E"/>
    <w:rsid w:val="0039525C"/>
    <w:rsid w:val="003958FF"/>
    <w:rsid w:val="00395C89"/>
    <w:rsid w:val="0039647E"/>
    <w:rsid w:val="00396A20"/>
    <w:rsid w:val="00396BE1"/>
    <w:rsid w:val="00396E40"/>
    <w:rsid w:val="00397077"/>
    <w:rsid w:val="00397233"/>
    <w:rsid w:val="003972AB"/>
    <w:rsid w:val="00397BD8"/>
    <w:rsid w:val="003A021E"/>
    <w:rsid w:val="003A103E"/>
    <w:rsid w:val="003A137A"/>
    <w:rsid w:val="003A1EC1"/>
    <w:rsid w:val="003A29DF"/>
    <w:rsid w:val="003A2B3B"/>
    <w:rsid w:val="003A2F1B"/>
    <w:rsid w:val="003A3A50"/>
    <w:rsid w:val="003A3A93"/>
    <w:rsid w:val="003A4620"/>
    <w:rsid w:val="003A49C1"/>
    <w:rsid w:val="003A547F"/>
    <w:rsid w:val="003A5ADD"/>
    <w:rsid w:val="003A5AFD"/>
    <w:rsid w:val="003A5B5B"/>
    <w:rsid w:val="003A5D3E"/>
    <w:rsid w:val="003A5EE8"/>
    <w:rsid w:val="003A6129"/>
    <w:rsid w:val="003A72F2"/>
    <w:rsid w:val="003A755C"/>
    <w:rsid w:val="003A799B"/>
    <w:rsid w:val="003A7E3E"/>
    <w:rsid w:val="003B0FD4"/>
    <w:rsid w:val="003B11FB"/>
    <w:rsid w:val="003B1847"/>
    <w:rsid w:val="003B1EDD"/>
    <w:rsid w:val="003B2727"/>
    <w:rsid w:val="003B284E"/>
    <w:rsid w:val="003B2B83"/>
    <w:rsid w:val="003B2C5A"/>
    <w:rsid w:val="003B2F08"/>
    <w:rsid w:val="003B3899"/>
    <w:rsid w:val="003B40AF"/>
    <w:rsid w:val="003B4631"/>
    <w:rsid w:val="003B4727"/>
    <w:rsid w:val="003B5212"/>
    <w:rsid w:val="003B5681"/>
    <w:rsid w:val="003B59E6"/>
    <w:rsid w:val="003B60D6"/>
    <w:rsid w:val="003B6924"/>
    <w:rsid w:val="003B6BB7"/>
    <w:rsid w:val="003B76B8"/>
    <w:rsid w:val="003B773E"/>
    <w:rsid w:val="003B7898"/>
    <w:rsid w:val="003C035C"/>
    <w:rsid w:val="003C0756"/>
    <w:rsid w:val="003C07CB"/>
    <w:rsid w:val="003C085A"/>
    <w:rsid w:val="003C087A"/>
    <w:rsid w:val="003C1155"/>
    <w:rsid w:val="003C179F"/>
    <w:rsid w:val="003C1964"/>
    <w:rsid w:val="003C1C51"/>
    <w:rsid w:val="003C2034"/>
    <w:rsid w:val="003C22F4"/>
    <w:rsid w:val="003C23A6"/>
    <w:rsid w:val="003C250F"/>
    <w:rsid w:val="003C28D6"/>
    <w:rsid w:val="003C2B6C"/>
    <w:rsid w:val="003C32AC"/>
    <w:rsid w:val="003C3615"/>
    <w:rsid w:val="003C3857"/>
    <w:rsid w:val="003C3FA5"/>
    <w:rsid w:val="003C68E4"/>
    <w:rsid w:val="003C6905"/>
    <w:rsid w:val="003C6948"/>
    <w:rsid w:val="003C6FDD"/>
    <w:rsid w:val="003C7352"/>
    <w:rsid w:val="003C7453"/>
    <w:rsid w:val="003C7981"/>
    <w:rsid w:val="003C7A25"/>
    <w:rsid w:val="003D0417"/>
    <w:rsid w:val="003D0573"/>
    <w:rsid w:val="003D0BEA"/>
    <w:rsid w:val="003D0F83"/>
    <w:rsid w:val="003D11CD"/>
    <w:rsid w:val="003D15D5"/>
    <w:rsid w:val="003D1AE2"/>
    <w:rsid w:val="003D1E32"/>
    <w:rsid w:val="003D1E63"/>
    <w:rsid w:val="003D1FA8"/>
    <w:rsid w:val="003D29EF"/>
    <w:rsid w:val="003D2A63"/>
    <w:rsid w:val="003D37A4"/>
    <w:rsid w:val="003D3961"/>
    <w:rsid w:val="003D45DF"/>
    <w:rsid w:val="003D49CF"/>
    <w:rsid w:val="003D4D06"/>
    <w:rsid w:val="003D4E48"/>
    <w:rsid w:val="003D502C"/>
    <w:rsid w:val="003D521B"/>
    <w:rsid w:val="003D5398"/>
    <w:rsid w:val="003D59CC"/>
    <w:rsid w:val="003D5AD8"/>
    <w:rsid w:val="003D5D01"/>
    <w:rsid w:val="003D6A08"/>
    <w:rsid w:val="003D6BA8"/>
    <w:rsid w:val="003D70EC"/>
    <w:rsid w:val="003D743A"/>
    <w:rsid w:val="003D78CC"/>
    <w:rsid w:val="003E01E3"/>
    <w:rsid w:val="003E0374"/>
    <w:rsid w:val="003E052B"/>
    <w:rsid w:val="003E05CE"/>
    <w:rsid w:val="003E0616"/>
    <w:rsid w:val="003E075F"/>
    <w:rsid w:val="003E1342"/>
    <w:rsid w:val="003E2236"/>
    <w:rsid w:val="003E2395"/>
    <w:rsid w:val="003E23E3"/>
    <w:rsid w:val="003E25D5"/>
    <w:rsid w:val="003E384E"/>
    <w:rsid w:val="003E3AC9"/>
    <w:rsid w:val="003E43AB"/>
    <w:rsid w:val="003E4D42"/>
    <w:rsid w:val="003E50D9"/>
    <w:rsid w:val="003E50FA"/>
    <w:rsid w:val="003E5277"/>
    <w:rsid w:val="003E53DF"/>
    <w:rsid w:val="003E55FE"/>
    <w:rsid w:val="003E5CF3"/>
    <w:rsid w:val="003E5E91"/>
    <w:rsid w:val="003E6109"/>
    <w:rsid w:val="003E7DFA"/>
    <w:rsid w:val="003E7F5A"/>
    <w:rsid w:val="003F002D"/>
    <w:rsid w:val="003F086C"/>
    <w:rsid w:val="003F0F34"/>
    <w:rsid w:val="003F1340"/>
    <w:rsid w:val="003F146A"/>
    <w:rsid w:val="003F1733"/>
    <w:rsid w:val="003F182B"/>
    <w:rsid w:val="003F1CE8"/>
    <w:rsid w:val="003F2D10"/>
    <w:rsid w:val="003F3784"/>
    <w:rsid w:val="003F37BE"/>
    <w:rsid w:val="003F3917"/>
    <w:rsid w:val="003F4093"/>
    <w:rsid w:val="003F478F"/>
    <w:rsid w:val="003F5275"/>
    <w:rsid w:val="003F6017"/>
    <w:rsid w:val="003F64B1"/>
    <w:rsid w:val="003F757B"/>
    <w:rsid w:val="003F7AF0"/>
    <w:rsid w:val="0040037D"/>
    <w:rsid w:val="00400675"/>
    <w:rsid w:val="0040070E"/>
    <w:rsid w:val="00400C98"/>
    <w:rsid w:val="00400E64"/>
    <w:rsid w:val="0040146B"/>
    <w:rsid w:val="00402353"/>
    <w:rsid w:val="00402984"/>
    <w:rsid w:val="00402BDD"/>
    <w:rsid w:val="00402DB1"/>
    <w:rsid w:val="004031C3"/>
    <w:rsid w:val="0040328D"/>
    <w:rsid w:val="00403905"/>
    <w:rsid w:val="00403A39"/>
    <w:rsid w:val="00403A43"/>
    <w:rsid w:val="00403A53"/>
    <w:rsid w:val="00403A93"/>
    <w:rsid w:val="00403E6E"/>
    <w:rsid w:val="004046B5"/>
    <w:rsid w:val="004050CE"/>
    <w:rsid w:val="0040513A"/>
    <w:rsid w:val="00405AD9"/>
    <w:rsid w:val="004063AE"/>
    <w:rsid w:val="00406575"/>
    <w:rsid w:val="0040657D"/>
    <w:rsid w:val="004066DF"/>
    <w:rsid w:val="00406A1F"/>
    <w:rsid w:val="00406B49"/>
    <w:rsid w:val="00407B3B"/>
    <w:rsid w:val="00407DC3"/>
    <w:rsid w:val="00410BAF"/>
    <w:rsid w:val="0041131D"/>
    <w:rsid w:val="00411DDD"/>
    <w:rsid w:val="00411FEE"/>
    <w:rsid w:val="004126BD"/>
    <w:rsid w:val="00412AFE"/>
    <w:rsid w:val="004130CA"/>
    <w:rsid w:val="00413796"/>
    <w:rsid w:val="004145B7"/>
    <w:rsid w:val="00414703"/>
    <w:rsid w:val="00414891"/>
    <w:rsid w:val="00414899"/>
    <w:rsid w:val="00414CFC"/>
    <w:rsid w:val="00415316"/>
    <w:rsid w:val="004158B3"/>
    <w:rsid w:val="004159C8"/>
    <w:rsid w:val="00415B1B"/>
    <w:rsid w:val="00415D51"/>
    <w:rsid w:val="00415FAE"/>
    <w:rsid w:val="004163F0"/>
    <w:rsid w:val="00417984"/>
    <w:rsid w:val="00417DDA"/>
    <w:rsid w:val="00420D66"/>
    <w:rsid w:val="00420F34"/>
    <w:rsid w:val="00421EA5"/>
    <w:rsid w:val="00422485"/>
    <w:rsid w:val="00422615"/>
    <w:rsid w:val="004229CB"/>
    <w:rsid w:val="00423057"/>
    <w:rsid w:val="004234CC"/>
    <w:rsid w:val="00423EDA"/>
    <w:rsid w:val="00424023"/>
    <w:rsid w:val="004242DD"/>
    <w:rsid w:val="004243BF"/>
    <w:rsid w:val="00425E6B"/>
    <w:rsid w:val="00426CB1"/>
    <w:rsid w:val="00426D11"/>
    <w:rsid w:val="00427651"/>
    <w:rsid w:val="00427A09"/>
    <w:rsid w:val="00430BF3"/>
    <w:rsid w:val="00431752"/>
    <w:rsid w:val="0043216A"/>
    <w:rsid w:val="00432194"/>
    <w:rsid w:val="0043244A"/>
    <w:rsid w:val="0043297B"/>
    <w:rsid w:val="00432DAE"/>
    <w:rsid w:val="0043367C"/>
    <w:rsid w:val="00433708"/>
    <w:rsid w:val="00433C04"/>
    <w:rsid w:val="00433C73"/>
    <w:rsid w:val="00434047"/>
    <w:rsid w:val="0043473F"/>
    <w:rsid w:val="00434990"/>
    <w:rsid w:val="00434D24"/>
    <w:rsid w:val="004353B3"/>
    <w:rsid w:val="00437D43"/>
    <w:rsid w:val="00440A19"/>
    <w:rsid w:val="00440E46"/>
    <w:rsid w:val="0044114F"/>
    <w:rsid w:val="0044160C"/>
    <w:rsid w:val="004417C9"/>
    <w:rsid w:val="0044187A"/>
    <w:rsid w:val="0044192C"/>
    <w:rsid w:val="0044260D"/>
    <w:rsid w:val="00442C86"/>
    <w:rsid w:val="00443574"/>
    <w:rsid w:val="004436F5"/>
    <w:rsid w:val="0044375C"/>
    <w:rsid w:val="00443991"/>
    <w:rsid w:val="00443C09"/>
    <w:rsid w:val="00443F46"/>
    <w:rsid w:val="00443F47"/>
    <w:rsid w:val="004441D7"/>
    <w:rsid w:val="0044453D"/>
    <w:rsid w:val="004454B5"/>
    <w:rsid w:val="004458DA"/>
    <w:rsid w:val="0044591F"/>
    <w:rsid w:val="00445F1D"/>
    <w:rsid w:val="00445FAE"/>
    <w:rsid w:val="00446AA5"/>
    <w:rsid w:val="004474CF"/>
    <w:rsid w:val="00447AD7"/>
    <w:rsid w:val="00447D5E"/>
    <w:rsid w:val="0045062A"/>
    <w:rsid w:val="00450748"/>
    <w:rsid w:val="004508BA"/>
    <w:rsid w:val="004509B1"/>
    <w:rsid w:val="004509C6"/>
    <w:rsid w:val="004512BA"/>
    <w:rsid w:val="0045168A"/>
    <w:rsid w:val="00451AF8"/>
    <w:rsid w:val="00451BAE"/>
    <w:rsid w:val="00451D3C"/>
    <w:rsid w:val="00451F6C"/>
    <w:rsid w:val="00451F85"/>
    <w:rsid w:val="004521EB"/>
    <w:rsid w:val="00452273"/>
    <w:rsid w:val="00452A96"/>
    <w:rsid w:val="004530D3"/>
    <w:rsid w:val="00453316"/>
    <w:rsid w:val="00453572"/>
    <w:rsid w:val="0045434D"/>
    <w:rsid w:val="0045438C"/>
    <w:rsid w:val="004543E4"/>
    <w:rsid w:val="00454CE6"/>
    <w:rsid w:val="00454DBF"/>
    <w:rsid w:val="00455201"/>
    <w:rsid w:val="00455258"/>
    <w:rsid w:val="004558CE"/>
    <w:rsid w:val="0045619B"/>
    <w:rsid w:val="00456766"/>
    <w:rsid w:val="00456A46"/>
    <w:rsid w:val="00457085"/>
    <w:rsid w:val="00457555"/>
    <w:rsid w:val="004602BF"/>
    <w:rsid w:val="004607E0"/>
    <w:rsid w:val="00461011"/>
    <w:rsid w:val="00461569"/>
    <w:rsid w:val="004615BE"/>
    <w:rsid w:val="00462690"/>
    <w:rsid w:val="00462695"/>
    <w:rsid w:val="00462A69"/>
    <w:rsid w:val="00462B2B"/>
    <w:rsid w:val="00462BBA"/>
    <w:rsid w:val="0046348A"/>
    <w:rsid w:val="0046390E"/>
    <w:rsid w:val="00463C4B"/>
    <w:rsid w:val="00463E07"/>
    <w:rsid w:val="00464495"/>
    <w:rsid w:val="004647C9"/>
    <w:rsid w:val="004657D4"/>
    <w:rsid w:val="00465A16"/>
    <w:rsid w:val="00466472"/>
    <w:rsid w:val="004667AF"/>
    <w:rsid w:val="004669DE"/>
    <w:rsid w:val="0046777B"/>
    <w:rsid w:val="00467951"/>
    <w:rsid w:val="00467A5C"/>
    <w:rsid w:val="00470121"/>
    <w:rsid w:val="004703F1"/>
    <w:rsid w:val="004704B6"/>
    <w:rsid w:val="00471458"/>
    <w:rsid w:val="004726EE"/>
    <w:rsid w:val="00472822"/>
    <w:rsid w:val="00472FF5"/>
    <w:rsid w:val="00473481"/>
    <w:rsid w:val="004736C9"/>
    <w:rsid w:val="00473EA7"/>
    <w:rsid w:val="004744A4"/>
    <w:rsid w:val="00475029"/>
    <w:rsid w:val="0047526F"/>
    <w:rsid w:val="004752BB"/>
    <w:rsid w:val="004754A6"/>
    <w:rsid w:val="00475527"/>
    <w:rsid w:val="00475A97"/>
    <w:rsid w:val="00476131"/>
    <w:rsid w:val="004761C4"/>
    <w:rsid w:val="00476216"/>
    <w:rsid w:val="004778EC"/>
    <w:rsid w:val="00477EC9"/>
    <w:rsid w:val="00480028"/>
    <w:rsid w:val="00480EF7"/>
    <w:rsid w:val="004810AA"/>
    <w:rsid w:val="004816B5"/>
    <w:rsid w:val="00481796"/>
    <w:rsid w:val="00481BA2"/>
    <w:rsid w:val="004824C0"/>
    <w:rsid w:val="00482609"/>
    <w:rsid w:val="0048288B"/>
    <w:rsid w:val="004831E9"/>
    <w:rsid w:val="0048329C"/>
    <w:rsid w:val="004833EB"/>
    <w:rsid w:val="00483AFE"/>
    <w:rsid w:val="00483E5F"/>
    <w:rsid w:val="00484E51"/>
    <w:rsid w:val="004854AE"/>
    <w:rsid w:val="0048587D"/>
    <w:rsid w:val="0048592E"/>
    <w:rsid w:val="00485E67"/>
    <w:rsid w:val="004865E6"/>
    <w:rsid w:val="00486C26"/>
    <w:rsid w:val="00486C57"/>
    <w:rsid w:val="00486DF4"/>
    <w:rsid w:val="00486E42"/>
    <w:rsid w:val="00487128"/>
    <w:rsid w:val="004872BE"/>
    <w:rsid w:val="004873BE"/>
    <w:rsid w:val="00487EC8"/>
    <w:rsid w:val="004925B9"/>
    <w:rsid w:val="00492726"/>
    <w:rsid w:val="0049313D"/>
    <w:rsid w:val="00493683"/>
    <w:rsid w:val="00493867"/>
    <w:rsid w:val="00493A4B"/>
    <w:rsid w:val="00493A76"/>
    <w:rsid w:val="00493D46"/>
    <w:rsid w:val="004948C9"/>
    <w:rsid w:val="00494ADD"/>
    <w:rsid w:val="00494B0F"/>
    <w:rsid w:val="0049520F"/>
    <w:rsid w:val="004952F6"/>
    <w:rsid w:val="004953EA"/>
    <w:rsid w:val="00495AAF"/>
    <w:rsid w:val="00495AB9"/>
    <w:rsid w:val="00495F75"/>
    <w:rsid w:val="00495F76"/>
    <w:rsid w:val="00496E4D"/>
    <w:rsid w:val="004974EA"/>
    <w:rsid w:val="00497DD5"/>
    <w:rsid w:val="004A019C"/>
    <w:rsid w:val="004A04F7"/>
    <w:rsid w:val="004A0715"/>
    <w:rsid w:val="004A0A48"/>
    <w:rsid w:val="004A0A9B"/>
    <w:rsid w:val="004A0BBA"/>
    <w:rsid w:val="004A1B39"/>
    <w:rsid w:val="004A231A"/>
    <w:rsid w:val="004A2B69"/>
    <w:rsid w:val="004A2BB4"/>
    <w:rsid w:val="004A2CBA"/>
    <w:rsid w:val="004A2D2B"/>
    <w:rsid w:val="004A3147"/>
    <w:rsid w:val="004A33A0"/>
    <w:rsid w:val="004A3665"/>
    <w:rsid w:val="004A38AA"/>
    <w:rsid w:val="004A41D5"/>
    <w:rsid w:val="004A4D92"/>
    <w:rsid w:val="004A4F28"/>
    <w:rsid w:val="004A59D3"/>
    <w:rsid w:val="004A5EF7"/>
    <w:rsid w:val="004A77A0"/>
    <w:rsid w:val="004A7BEF"/>
    <w:rsid w:val="004A7E38"/>
    <w:rsid w:val="004B0120"/>
    <w:rsid w:val="004B020E"/>
    <w:rsid w:val="004B02D0"/>
    <w:rsid w:val="004B0A09"/>
    <w:rsid w:val="004B0BB8"/>
    <w:rsid w:val="004B11D7"/>
    <w:rsid w:val="004B1544"/>
    <w:rsid w:val="004B19E9"/>
    <w:rsid w:val="004B1AAF"/>
    <w:rsid w:val="004B1CED"/>
    <w:rsid w:val="004B1FAA"/>
    <w:rsid w:val="004B2214"/>
    <w:rsid w:val="004B2BD9"/>
    <w:rsid w:val="004B2D28"/>
    <w:rsid w:val="004B300C"/>
    <w:rsid w:val="004B3B98"/>
    <w:rsid w:val="004B3CF4"/>
    <w:rsid w:val="004B402B"/>
    <w:rsid w:val="004B40EF"/>
    <w:rsid w:val="004B41A4"/>
    <w:rsid w:val="004B47D7"/>
    <w:rsid w:val="004B4D22"/>
    <w:rsid w:val="004B4F13"/>
    <w:rsid w:val="004B548D"/>
    <w:rsid w:val="004B59D6"/>
    <w:rsid w:val="004B5CB2"/>
    <w:rsid w:val="004B654B"/>
    <w:rsid w:val="004B6564"/>
    <w:rsid w:val="004B661E"/>
    <w:rsid w:val="004B66DC"/>
    <w:rsid w:val="004B6BDC"/>
    <w:rsid w:val="004B6E77"/>
    <w:rsid w:val="004B7178"/>
    <w:rsid w:val="004B7234"/>
    <w:rsid w:val="004B72D6"/>
    <w:rsid w:val="004B73FD"/>
    <w:rsid w:val="004C00CC"/>
    <w:rsid w:val="004C09ED"/>
    <w:rsid w:val="004C0EA7"/>
    <w:rsid w:val="004C0F63"/>
    <w:rsid w:val="004C112F"/>
    <w:rsid w:val="004C13AB"/>
    <w:rsid w:val="004C18D0"/>
    <w:rsid w:val="004C1A20"/>
    <w:rsid w:val="004C1CB0"/>
    <w:rsid w:val="004C1CED"/>
    <w:rsid w:val="004C20C8"/>
    <w:rsid w:val="004C2119"/>
    <w:rsid w:val="004C217E"/>
    <w:rsid w:val="004C3053"/>
    <w:rsid w:val="004C3646"/>
    <w:rsid w:val="004C3876"/>
    <w:rsid w:val="004C398F"/>
    <w:rsid w:val="004C3A32"/>
    <w:rsid w:val="004C3A63"/>
    <w:rsid w:val="004C4312"/>
    <w:rsid w:val="004C43E9"/>
    <w:rsid w:val="004C47D7"/>
    <w:rsid w:val="004C4A3F"/>
    <w:rsid w:val="004C4B0A"/>
    <w:rsid w:val="004C4F74"/>
    <w:rsid w:val="004C5BD7"/>
    <w:rsid w:val="004C5E81"/>
    <w:rsid w:val="004C6C55"/>
    <w:rsid w:val="004C757C"/>
    <w:rsid w:val="004C7D2A"/>
    <w:rsid w:val="004D0FB1"/>
    <w:rsid w:val="004D19A4"/>
    <w:rsid w:val="004D1BD2"/>
    <w:rsid w:val="004D322D"/>
    <w:rsid w:val="004D36DA"/>
    <w:rsid w:val="004D3AC9"/>
    <w:rsid w:val="004D40C1"/>
    <w:rsid w:val="004D5F9C"/>
    <w:rsid w:val="004D5FF3"/>
    <w:rsid w:val="004D67B4"/>
    <w:rsid w:val="004D69A5"/>
    <w:rsid w:val="004D75ED"/>
    <w:rsid w:val="004D7AFA"/>
    <w:rsid w:val="004E021B"/>
    <w:rsid w:val="004E026F"/>
    <w:rsid w:val="004E0ACE"/>
    <w:rsid w:val="004E0CE6"/>
    <w:rsid w:val="004E11D3"/>
    <w:rsid w:val="004E16A9"/>
    <w:rsid w:val="004E1874"/>
    <w:rsid w:val="004E1D74"/>
    <w:rsid w:val="004E26C8"/>
    <w:rsid w:val="004E2A8A"/>
    <w:rsid w:val="004E2ACE"/>
    <w:rsid w:val="004E3ADD"/>
    <w:rsid w:val="004E4286"/>
    <w:rsid w:val="004E45C8"/>
    <w:rsid w:val="004E505D"/>
    <w:rsid w:val="004E51F9"/>
    <w:rsid w:val="004E5F94"/>
    <w:rsid w:val="004E6E6F"/>
    <w:rsid w:val="004E7148"/>
    <w:rsid w:val="004E798B"/>
    <w:rsid w:val="004E7A2C"/>
    <w:rsid w:val="004F009D"/>
    <w:rsid w:val="004F02D3"/>
    <w:rsid w:val="004F03C3"/>
    <w:rsid w:val="004F0457"/>
    <w:rsid w:val="004F0BD1"/>
    <w:rsid w:val="004F11E0"/>
    <w:rsid w:val="004F11E3"/>
    <w:rsid w:val="004F154F"/>
    <w:rsid w:val="004F15A3"/>
    <w:rsid w:val="004F16A7"/>
    <w:rsid w:val="004F1864"/>
    <w:rsid w:val="004F1A4C"/>
    <w:rsid w:val="004F23BD"/>
    <w:rsid w:val="004F2578"/>
    <w:rsid w:val="004F2648"/>
    <w:rsid w:val="004F2D1C"/>
    <w:rsid w:val="004F3423"/>
    <w:rsid w:val="004F373A"/>
    <w:rsid w:val="004F3AD0"/>
    <w:rsid w:val="004F3C1C"/>
    <w:rsid w:val="004F4FA8"/>
    <w:rsid w:val="004F5488"/>
    <w:rsid w:val="004F575A"/>
    <w:rsid w:val="004F57D8"/>
    <w:rsid w:val="004F5920"/>
    <w:rsid w:val="004F672F"/>
    <w:rsid w:val="004F73BC"/>
    <w:rsid w:val="004F7495"/>
    <w:rsid w:val="004F74EE"/>
    <w:rsid w:val="004F7986"/>
    <w:rsid w:val="004F7D9E"/>
    <w:rsid w:val="004F7E41"/>
    <w:rsid w:val="005002CB"/>
    <w:rsid w:val="005004FD"/>
    <w:rsid w:val="0050064D"/>
    <w:rsid w:val="005006C6"/>
    <w:rsid w:val="00500DC3"/>
    <w:rsid w:val="005016A7"/>
    <w:rsid w:val="005027B6"/>
    <w:rsid w:val="00503109"/>
    <w:rsid w:val="00503CDE"/>
    <w:rsid w:val="00503DBE"/>
    <w:rsid w:val="0050427F"/>
    <w:rsid w:val="00504A6A"/>
    <w:rsid w:val="0050523C"/>
    <w:rsid w:val="00505C61"/>
    <w:rsid w:val="0050678C"/>
    <w:rsid w:val="005068DD"/>
    <w:rsid w:val="0050798F"/>
    <w:rsid w:val="00510F0A"/>
    <w:rsid w:val="00511142"/>
    <w:rsid w:val="005111EB"/>
    <w:rsid w:val="00511470"/>
    <w:rsid w:val="005117AE"/>
    <w:rsid w:val="00511803"/>
    <w:rsid w:val="00511C2B"/>
    <w:rsid w:val="00511D7E"/>
    <w:rsid w:val="00511EBC"/>
    <w:rsid w:val="005120C1"/>
    <w:rsid w:val="00512362"/>
    <w:rsid w:val="00512680"/>
    <w:rsid w:val="00512A90"/>
    <w:rsid w:val="00512EF7"/>
    <w:rsid w:val="00513495"/>
    <w:rsid w:val="005137E7"/>
    <w:rsid w:val="0051386B"/>
    <w:rsid w:val="00513889"/>
    <w:rsid w:val="005138E6"/>
    <w:rsid w:val="005150AC"/>
    <w:rsid w:val="005154FD"/>
    <w:rsid w:val="00515671"/>
    <w:rsid w:val="005158B5"/>
    <w:rsid w:val="005172FB"/>
    <w:rsid w:val="00517332"/>
    <w:rsid w:val="005205D9"/>
    <w:rsid w:val="00520623"/>
    <w:rsid w:val="00520874"/>
    <w:rsid w:val="00520C30"/>
    <w:rsid w:val="00520EA9"/>
    <w:rsid w:val="00521083"/>
    <w:rsid w:val="005211B7"/>
    <w:rsid w:val="005212F5"/>
    <w:rsid w:val="0052160D"/>
    <w:rsid w:val="00521694"/>
    <w:rsid w:val="00521DF9"/>
    <w:rsid w:val="005220C5"/>
    <w:rsid w:val="005222BA"/>
    <w:rsid w:val="00522FB0"/>
    <w:rsid w:val="00523D2D"/>
    <w:rsid w:val="00523E22"/>
    <w:rsid w:val="00523F00"/>
    <w:rsid w:val="005249B1"/>
    <w:rsid w:val="00524D13"/>
    <w:rsid w:val="00525177"/>
    <w:rsid w:val="0052522D"/>
    <w:rsid w:val="0052535A"/>
    <w:rsid w:val="0052647E"/>
    <w:rsid w:val="00526521"/>
    <w:rsid w:val="005266BA"/>
    <w:rsid w:val="0052670E"/>
    <w:rsid w:val="005268D9"/>
    <w:rsid w:val="00526B3D"/>
    <w:rsid w:val="00526EE7"/>
    <w:rsid w:val="0052756D"/>
    <w:rsid w:val="00531513"/>
    <w:rsid w:val="00531615"/>
    <w:rsid w:val="005322F7"/>
    <w:rsid w:val="005324CB"/>
    <w:rsid w:val="00532BA8"/>
    <w:rsid w:val="00532BDA"/>
    <w:rsid w:val="00532EAE"/>
    <w:rsid w:val="005335C8"/>
    <w:rsid w:val="00533951"/>
    <w:rsid w:val="00533C95"/>
    <w:rsid w:val="00535893"/>
    <w:rsid w:val="00536597"/>
    <w:rsid w:val="00537E57"/>
    <w:rsid w:val="00540A24"/>
    <w:rsid w:val="00540ABE"/>
    <w:rsid w:val="00540EA7"/>
    <w:rsid w:val="00540F49"/>
    <w:rsid w:val="005414E2"/>
    <w:rsid w:val="00541C93"/>
    <w:rsid w:val="005425BA"/>
    <w:rsid w:val="00542D18"/>
    <w:rsid w:val="00542F59"/>
    <w:rsid w:val="00543381"/>
    <w:rsid w:val="005440BA"/>
    <w:rsid w:val="00544210"/>
    <w:rsid w:val="00544B7B"/>
    <w:rsid w:val="00544D44"/>
    <w:rsid w:val="005454C9"/>
    <w:rsid w:val="00545981"/>
    <w:rsid w:val="00545A2D"/>
    <w:rsid w:val="005469E3"/>
    <w:rsid w:val="00546A71"/>
    <w:rsid w:val="00546BFE"/>
    <w:rsid w:val="00547225"/>
    <w:rsid w:val="005473F0"/>
    <w:rsid w:val="005506CF"/>
    <w:rsid w:val="005508F7"/>
    <w:rsid w:val="005510D0"/>
    <w:rsid w:val="005517BE"/>
    <w:rsid w:val="005521DA"/>
    <w:rsid w:val="00552440"/>
    <w:rsid w:val="0055264C"/>
    <w:rsid w:val="0055329D"/>
    <w:rsid w:val="005536CF"/>
    <w:rsid w:val="005538A1"/>
    <w:rsid w:val="00554A52"/>
    <w:rsid w:val="00554BC2"/>
    <w:rsid w:val="00554EC2"/>
    <w:rsid w:val="0055585B"/>
    <w:rsid w:val="00555D63"/>
    <w:rsid w:val="00555E9B"/>
    <w:rsid w:val="00556206"/>
    <w:rsid w:val="0055630A"/>
    <w:rsid w:val="005563AF"/>
    <w:rsid w:val="0055660B"/>
    <w:rsid w:val="00557249"/>
    <w:rsid w:val="00557430"/>
    <w:rsid w:val="00557933"/>
    <w:rsid w:val="00557E53"/>
    <w:rsid w:val="00560442"/>
    <w:rsid w:val="00560519"/>
    <w:rsid w:val="00561279"/>
    <w:rsid w:val="00561B63"/>
    <w:rsid w:val="005621E6"/>
    <w:rsid w:val="005623D7"/>
    <w:rsid w:val="005625BB"/>
    <w:rsid w:val="00562727"/>
    <w:rsid w:val="005627C1"/>
    <w:rsid w:val="005628AE"/>
    <w:rsid w:val="00562B12"/>
    <w:rsid w:val="00562FFF"/>
    <w:rsid w:val="005632AB"/>
    <w:rsid w:val="00563592"/>
    <w:rsid w:val="00563A83"/>
    <w:rsid w:val="00563CDE"/>
    <w:rsid w:val="005640AA"/>
    <w:rsid w:val="00564240"/>
    <w:rsid w:val="00564337"/>
    <w:rsid w:val="005646EE"/>
    <w:rsid w:val="005654BA"/>
    <w:rsid w:val="0056572D"/>
    <w:rsid w:val="005657C4"/>
    <w:rsid w:val="005662B9"/>
    <w:rsid w:val="00566475"/>
    <w:rsid w:val="00566D98"/>
    <w:rsid w:val="0056734D"/>
    <w:rsid w:val="005678DE"/>
    <w:rsid w:val="00567CB3"/>
    <w:rsid w:val="005701E8"/>
    <w:rsid w:val="00570438"/>
    <w:rsid w:val="005707EA"/>
    <w:rsid w:val="00570A03"/>
    <w:rsid w:val="00570DB6"/>
    <w:rsid w:val="00570F3F"/>
    <w:rsid w:val="00571916"/>
    <w:rsid w:val="0057205D"/>
    <w:rsid w:val="005730AD"/>
    <w:rsid w:val="005738A4"/>
    <w:rsid w:val="00574143"/>
    <w:rsid w:val="00574E59"/>
    <w:rsid w:val="0057527A"/>
    <w:rsid w:val="00575523"/>
    <w:rsid w:val="00575DEB"/>
    <w:rsid w:val="0057669F"/>
    <w:rsid w:val="00576877"/>
    <w:rsid w:val="005773FF"/>
    <w:rsid w:val="00577556"/>
    <w:rsid w:val="00577563"/>
    <w:rsid w:val="00577744"/>
    <w:rsid w:val="00577A6C"/>
    <w:rsid w:val="00580D83"/>
    <w:rsid w:val="0058117C"/>
    <w:rsid w:val="0058129D"/>
    <w:rsid w:val="005816D4"/>
    <w:rsid w:val="0058187A"/>
    <w:rsid w:val="00581E1A"/>
    <w:rsid w:val="00582C9C"/>
    <w:rsid w:val="00582F20"/>
    <w:rsid w:val="00582FF6"/>
    <w:rsid w:val="00583869"/>
    <w:rsid w:val="00583F8F"/>
    <w:rsid w:val="005848EC"/>
    <w:rsid w:val="00584EBA"/>
    <w:rsid w:val="00585A74"/>
    <w:rsid w:val="00586718"/>
    <w:rsid w:val="00586AF7"/>
    <w:rsid w:val="0058745D"/>
    <w:rsid w:val="005874BF"/>
    <w:rsid w:val="00587A4A"/>
    <w:rsid w:val="00587CC0"/>
    <w:rsid w:val="005901A5"/>
    <w:rsid w:val="0059035E"/>
    <w:rsid w:val="005907A0"/>
    <w:rsid w:val="00590A86"/>
    <w:rsid w:val="005912E0"/>
    <w:rsid w:val="00592585"/>
    <w:rsid w:val="005925DA"/>
    <w:rsid w:val="005928A3"/>
    <w:rsid w:val="00594651"/>
    <w:rsid w:val="005947E0"/>
    <w:rsid w:val="0059520C"/>
    <w:rsid w:val="00595261"/>
    <w:rsid w:val="0059575E"/>
    <w:rsid w:val="005958CB"/>
    <w:rsid w:val="005963CB"/>
    <w:rsid w:val="0059684D"/>
    <w:rsid w:val="00596C03"/>
    <w:rsid w:val="005973D8"/>
    <w:rsid w:val="0059765A"/>
    <w:rsid w:val="00597EAF"/>
    <w:rsid w:val="005A00CC"/>
    <w:rsid w:val="005A0CFB"/>
    <w:rsid w:val="005A140A"/>
    <w:rsid w:val="005A1BFF"/>
    <w:rsid w:val="005A1CC1"/>
    <w:rsid w:val="005A1E76"/>
    <w:rsid w:val="005A2209"/>
    <w:rsid w:val="005A22A5"/>
    <w:rsid w:val="005A274E"/>
    <w:rsid w:val="005A2FA4"/>
    <w:rsid w:val="005A2FAE"/>
    <w:rsid w:val="005A338A"/>
    <w:rsid w:val="005A35B3"/>
    <w:rsid w:val="005A3A1D"/>
    <w:rsid w:val="005A407C"/>
    <w:rsid w:val="005A44FE"/>
    <w:rsid w:val="005A4A56"/>
    <w:rsid w:val="005A4AAD"/>
    <w:rsid w:val="005A5A96"/>
    <w:rsid w:val="005A682D"/>
    <w:rsid w:val="005A7291"/>
    <w:rsid w:val="005B0738"/>
    <w:rsid w:val="005B0AFC"/>
    <w:rsid w:val="005B0E72"/>
    <w:rsid w:val="005B10F8"/>
    <w:rsid w:val="005B24C8"/>
    <w:rsid w:val="005B2B38"/>
    <w:rsid w:val="005B2B71"/>
    <w:rsid w:val="005B2C1B"/>
    <w:rsid w:val="005B33CF"/>
    <w:rsid w:val="005B34C3"/>
    <w:rsid w:val="005B3593"/>
    <w:rsid w:val="005B3FBF"/>
    <w:rsid w:val="005B4BC2"/>
    <w:rsid w:val="005B57C7"/>
    <w:rsid w:val="005B58FC"/>
    <w:rsid w:val="005B6A10"/>
    <w:rsid w:val="005B7451"/>
    <w:rsid w:val="005B7797"/>
    <w:rsid w:val="005B7E03"/>
    <w:rsid w:val="005B7FE6"/>
    <w:rsid w:val="005C031F"/>
    <w:rsid w:val="005C121D"/>
    <w:rsid w:val="005C1281"/>
    <w:rsid w:val="005C133E"/>
    <w:rsid w:val="005C1528"/>
    <w:rsid w:val="005C1C6E"/>
    <w:rsid w:val="005C1EB9"/>
    <w:rsid w:val="005C1F51"/>
    <w:rsid w:val="005C20CD"/>
    <w:rsid w:val="005C26C8"/>
    <w:rsid w:val="005C3B45"/>
    <w:rsid w:val="005C3B86"/>
    <w:rsid w:val="005C4617"/>
    <w:rsid w:val="005C4D11"/>
    <w:rsid w:val="005C4E6A"/>
    <w:rsid w:val="005C514F"/>
    <w:rsid w:val="005C51E2"/>
    <w:rsid w:val="005C53E8"/>
    <w:rsid w:val="005C5C6A"/>
    <w:rsid w:val="005C67E9"/>
    <w:rsid w:val="005C6EE5"/>
    <w:rsid w:val="005C7437"/>
    <w:rsid w:val="005C7470"/>
    <w:rsid w:val="005C7877"/>
    <w:rsid w:val="005C7A50"/>
    <w:rsid w:val="005C7BB9"/>
    <w:rsid w:val="005D12F2"/>
    <w:rsid w:val="005D1572"/>
    <w:rsid w:val="005D16C1"/>
    <w:rsid w:val="005D2138"/>
    <w:rsid w:val="005D343A"/>
    <w:rsid w:val="005D3728"/>
    <w:rsid w:val="005D3F24"/>
    <w:rsid w:val="005D4247"/>
    <w:rsid w:val="005D5320"/>
    <w:rsid w:val="005D596D"/>
    <w:rsid w:val="005D5D1B"/>
    <w:rsid w:val="005D604A"/>
    <w:rsid w:val="005D6414"/>
    <w:rsid w:val="005D6523"/>
    <w:rsid w:val="005D6545"/>
    <w:rsid w:val="005D7223"/>
    <w:rsid w:val="005D7B73"/>
    <w:rsid w:val="005D7BE8"/>
    <w:rsid w:val="005E000B"/>
    <w:rsid w:val="005E074F"/>
    <w:rsid w:val="005E0E28"/>
    <w:rsid w:val="005E1662"/>
    <w:rsid w:val="005E16E7"/>
    <w:rsid w:val="005E24F6"/>
    <w:rsid w:val="005E268E"/>
    <w:rsid w:val="005E2BB9"/>
    <w:rsid w:val="005E2BE1"/>
    <w:rsid w:val="005E2EBE"/>
    <w:rsid w:val="005E4B99"/>
    <w:rsid w:val="005E4D96"/>
    <w:rsid w:val="005E4F47"/>
    <w:rsid w:val="005E504D"/>
    <w:rsid w:val="005E53EE"/>
    <w:rsid w:val="005E5C7F"/>
    <w:rsid w:val="005E704E"/>
    <w:rsid w:val="005E7749"/>
    <w:rsid w:val="005E7BD1"/>
    <w:rsid w:val="005F0040"/>
    <w:rsid w:val="005F01E1"/>
    <w:rsid w:val="005F0848"/>
    <w:rsid w:val="005F0970"/>
    <w:rsid w:val="005F0AA7"/>
    <w:rsid w:val="005F0B37"/>
    <w:rsid w:val="005F0C50"/>
    <w:rsid w:val="005F124D"/>
    <w:rsid w:val="005F125B"/>
    <w:rsid w:val="005F156D"/>
    <w:rsid w:val="005F1ADE"/>
    <w:rsid w:val="005F1B47"/>
    <w:rsid w:val="005F202A"/>
    <w:rsid w:val="005F2363"/>
    <w:rsid w:val="005F296D"/>
    <w:rsid w:val="005F35A3"/>
    <w:rsid w:val="005F37C3"/>
    <w:rsid w:val="005F38C6"/>
    <w:rsid w:val="005F3E51"/>
    <w:rsid w:val="005F3F20"/>
    <w:rsid w:val="005F45A0"/>
    <w:rsid w:val="005F45AC"/>
    <w:rsid w:val="005F4725"/>
    <w:rsid w:val="005F561E"/>
    <w:rsid w:val="005F5906"/>
    <w:rsid w:val="005F5D47"/>
    <w:rsid w:val="005F5EA1"/>
    <w:rsid w:val="005F60E9"/>
    <w:rsid w:val="005F7360"/>
    <w:rsid w:val="005F77CA"/>
    <w:rsid w:val="005F7CE1"/>
    <w:rsid w:val="005F7D04"/>
    <w:rsid w:val="006007C0"/>
    <w:rsid w:val="00600EA6"/>
    <w:rsid w:val="00601287"/>
    <w:rsid w:val="006012E9"/>
    <w:rsid w:val="00601470"/>
    <w:rsid w:val="006023DB"/>
    <w:rsid w:val="0060257D"/>
    <w:rsid w:val="00602F92"/>
    <w:rsid w:val="006031E0"/>
    <w:rsid w:val="0060364A"/>
    <w:rsid w:val="006039B6"/>
    <w:rsid w:val="00603B8F"/>
    <w:rsid w:val="00603C9C"/>
    <w:rsid w:val="00603DE6"/>
    <w:rsid w:val="006042A6"/>
    <w:rsid w:val="00604B14"/>
    <w:rsid w:val="006063F8"/>
    <w:rsid w:val="0060653A"/>
    <w:rsid w:val="00606B10"/>
    <w:rsid w:val="00606BF9"/>
    <w:rsid w:val="00606E4B"/>
    <w:rsid w:val="00607039"/>
    <w:rsid w:val="0060791C"/>
    <w:rsid w:val="00607AA4"/>
    <w:rsid w:val="00607ADB"/>
    <w:rsid w:val="00607D91"/>
    <w:rsid w:val="00610054"/>
    <w:rsid w:val="00610402"/>
    <w:rsid w:val="0061053E"/>
    <w:rsid w:val="00610555"/>
    <w:rsid w:val="0061056B"/>
    <w:rsid w:val="00611647"/>
    <w:rsid w:val="0061176A"/>
    <w:rsid w:val="006119AF"/>
    <w:rsid w:val="00611D66"/>
    <w:rsid w:val="00611D6C"/>
    <w:rsid w:val="00611D97"/>
    <w:rsid w:val="00612076"/>
    <w:rsid w:val="00612220"/>
    <w:rsid w:val="0061271F"/>
    <w:rsid w:val="00612962"/>
    <w:rsid w:val="00612A66"/>
    <w:rsid w:val="00613418"/>
    <w:rsid w:val="00613900"/>
    <w:rsid w:val="00614382"/>
    <w:rsid w:val="00614584"/>
    <w:rsid w:val="00614972"/>
    <w:rsid w:val="0061525C"/>
    <w:rsid w:val="00615632"/>
    <w:rsid w:val="0061587E"/>
    <w:rsid w:val="00615D74"/>
    <w:rsid w:val="00615D87"/>
    <w:rsid w:val="006166F4"/>
    <w:rsid w:val="006169F7"/>
    <w:rsid w:val="00617819"/>
    <w:rsid w:val="00617D06"/>
    <w:rsid w:val="00620670"/>
    <w:rsid w:val="006206BE"/>
    <w:rsid w:val="00620A08"/>
    <w:rsid w:val="00620DCA"/>
    <w:rsid w:val="0062136B"/>
    <w:rsid w:val="00621B43"/>
    <w:rsid w:val="00621D46"/>
    <w:rsid w:val="00623046"/>
    <w:rsid w:val="00623062"/>
    <w:rsid w:val="00623115"/>
    <w:rsid w:val="00624648"/>
    <w:rsid w:val="00624CAE"/>
    <w:rsid w:val="00624E0E"/>
    <w:rsid w:val="00624E74"/>
    <w:rsid w:val="0062500F"/>
    <w:rsid w:val="00625D25"/>
    <w:rsid w:val="006260B9"/>
    <w:rsid w:val="006269D3"/>
    <w:rsid w:val="00626DCB"/>
    <w:rsid w:val="00627FE1"/>
    <w:rsid w:val="006301AC"/>
    <w:rsid w:val="00630B68"/>
    <w:rsid w:val="00630BC2"/>
    <w:rsid w:val="006312DF"/>
    <w:rsid w:val="00631868"/>
    <w:rsid w:val="006319E9"/>
    <w:rsid w:val="00631A2C"/>
    <w:rsid w:val="00631AB7"/>
    <w:rsid w:val="00631D11"/>
    <w:rsid w:val="00631E37"/>
    <w:rsid w:val="00631F9A"/>
    <w:rsid w:val="00632370"/>
    <w:rsid w:val="006324A9"/>
    <w:rsid w:val="00633442"/>
    <w:rsid w:val="006338F6"/>
    <w:rsid w:val="00633DA4"/>
    <w:rsid w:val="00633EE3"/>
    <w:rsid w:val="00633EF4"/>
    <w:rsid w:val="00635194"/>
    <w:rsid w:val="0063537C"/>
    <w:rsid w:val="006353CB"/>
    <w:rsid w:val="00635929"/>
    <w:rsid w:val="006369F5"/>
    <w:rsid w:val="00636B10"/>
    <w:rsid w:val="00636B83"/>
    <w:rsid w:val="00637265"/>
    <w:rsid w:val="006379CF"/>
    <w:rsid w:val="00637AF8"/>
    <w:rsid w:val="006401D3"/>
    <w:rsid w:val="00640635"/>
    <w:rsid w:val="006407E4"/>
    <w:rsid w:val="006409BD"/>
    <w:rsid w:val="006410B7"/>
    <w:rsid w:val="00641530"/>
    <w:rsid w:val="00641EAB"/>
    <w:rsid w:val="00641EF4"/>
    <w:rsid w:val="006420F7"/>
    <w:rsid w:val="00642C90"/>
    <w:rsid w:val="006437AA"/>
    <w:rsid w:val="00643950"/>
    <w:rsid w:val="00643A7D"/>
    <w:rsid w:val="00643F5D"/>
    <w:rsid w:val="00643FAF"/>
    <w:rsid w:val="00644389"/>
    <w:rsid w:val="006443DA"/>
    <w:rsid w:val="00644B58"/>
    <w:rsid w:val="00644BB1"/>
    <w:rsid w:val="0064537A"/>
    <w:rsid w:val="00645671"/>
    <w:rsid w:val="006474E7"/>
    <w:rsid w:val="006474FF"/>
    <w:rsid w:val="00647A2C"/>
    <w:rsid w:val="00647B78"/>
    <w:rsid w:val="00647B7F"/>
    <w:rsid w:val="00647D34"/>
    <w:rsid w:val="006501D4"/>
    <w:rsid w:val="006503B1"/>
    <w:rsid w:val="00651294"/>
    <w:rsid w:val="006517F6"/>
    <w:rsid w:val="00652015"/>
    <w:rsid w:val="006525EA"/>
    <w:rsid w:val="00652ACF"/>
    <w:rsid w:val="00652EAA"/>
    <w:rsid w:val="00653B5A"/>
    <w:rsid w:val="00653E17"/>
    <w:rsid w:val="00653E92"/>
    <w:rsid w:val="00653F8F"/>
    <w:rsid w:val="006548D1"/>
    <w:rsid w:val="00654C16"/>
    <w:rsid w:val="00656C68"/>
    <w:rsid w:val="00657BD8"/>
    <w:rsid w:val="00657E79"/>
    <w:rsid w:val="0066019D"/>
    <w:rsid w:val="00660695"/>
    <w:rsid w:val="00660751"/>
    <w:rsid w:val="006608DD"/>
    <w:rsid w:val="00660ADB"/>
    <w:rsid w:val="00660C16"/>
    <w:rsid w:val="00660D37"/>
    <w:rsid w:val="00660D85"/>
    <w:rsid w:val="0066137D"/>
    <w:rsid w:val="006619B7"/>
    <w:rsid w:val="006622D3"/>
    <w:rsid w:val="00662320"/>
    <w:rsid w:val="00662850"/>
    <w:rsid w:val="00662D6D"/>
    <w:rsid w:val="00662E00"/>
    <w:rsid w:val="00662E78"/>
    <w:rsid w:val="006637F3"/>
    <w:rsid w:val="00663A00"/>
    <w:rsid w:val="00663A40"/>
    <w:rsid w:val="00663D9E"/>
    <w:rsid w:val="006640A3"/>
    <w:rsid w:val="006642F6"/>
    <w:rsid w:val="00664CBC"/>
    <w:rsid w:val="00665070"/>
    <w:rsid w:val="00665616"/>
    <w:rsid w:val="00665A99"/>
    <w:rsid w:val="00666D01"/>
    <w:rsid w:val="00667A1E"/>
    <w:rsid w:val="00667AC9"/>
    <w:rsid w:val="00670123"/>
    <w:rsid w:val="006701E3"/>
    <w:rsid w:val="00670934"/>
    <w:rsid w:val="00670C8F"/>
    <w:rsid w:val="006718A6"/>
    <w:rsid w:val="00671F98"/>
    <w:rsid w:val="00672116"/>
    <w:rsid w:val="00672528"/>
    <w:rsid w:val="0067264A"/>
    <w:rsid w:val="00672D0D"/>
    <w:rsid w:val="00673AA7"/>
    <w:rsid w:val="0067435B"/>
    <w:rsid w:val="00674BA8"/>
    <w:rsid w:val="00674BE4"/>
    <w:rsid w:val="00674DFE"/>
    <w:rsid w:val="00675041"/>
    <w:rsid w:val="006750E2"/>
    <w:rsid w:val="00675755"/>
    <w:rsid w:val="00675784"/>
    <w:rsid w:val="00675796"/>
    <w:rsid w:val="00675AD4"/>
    <w:rsid w:val="006763E8"/>
    <w:rsid w:val="006764B4"/>
    <w:rsid w:val="0067676F"/>
    <w:rsid w:val="006769B6"/>
    <w:rsid w:val="00680CFF"/>
    <w:rsid w:val="00680EA9"/>
    <w:rsid w:val="0068105F"/>
    <w:rsid w:val="0068119A"/>
    <w:rsid w:val="0068146E"/>
    <w:rsid w:val="00682233"/>
    <w:rsid w:val="0068341A"/>
    <w:rsid w:val="00683BC9"/>
    <w:rsid w:val="00683D83"/>
    <w:rsid w:val="00684E1F"/>
    <w:rsid w:val="006853DD"/>
    <w:rsid w:val="006855CA"/>
    <w:rsid w:val="0068570C"/>
    <w:rsid w:val="006859C9"/>
    <w:rsid w:val="00685CF7"/>
    <w:rsid w:val="00685E2E"/>
    <w:rsid w:val="00686497"/>
    <w:rsid w:val="00686795"/>
    <w:rsid w:val="00687264"/>
    <w:rsid w:val="006876ED"/>
    <w:rsid w:val="006876F9"/>
    <w:rsid w:val="006907B7"/>
    <w:rsid w:val="00690C69"/>
    <w:rsid w:val="00690F54"/>
    <w:rsid w:val="00690FAA"/>
    <w:rsid w:val="0069106F"/>
    <w:rsid w:val="00691C61"/>
    <w:rsid w:val="0069215B"/>
    <w:rsid w:val="00692222"/>
    <w:rsid w:val="00692630"/>
    <w:rsid w:val="006927FB"/>
    <w:rsid w:val="00692B2C"/>
    <w:rsid w:val="00692CF7"/>
    <w:rsid w:val="00692DFA"/>
    <w:rsid w:val="006932EB"/>
    <w:rsid w:val="006939A8"/>
    <w:rsid w:val="00693F4D"/>
    <w:rsid w:val="00694BA7"/>
    <w:rsid w:val="00695AD3"/>
    <w:rsid w:val="00695C6C"/>
    <w:rsid w:val="00695EFB"/>
    <w:rsid w:val="006976D9"/>
    <w:rsid w:val="006A0CD1"/>
    <w:rsid w:val="006A1497"/>
    <w:rsid w:val="006A14F2"/>
    <w:rsid w:val="006A153F"/>
    <w:rsid w:val="006A15D9"/>
    <w:rsid w:val="006A1CB3"/>
    <w:rsid w:val="006A1F9B"/>
    <w:rsid w:val="006A301E"/>
    <w:rsid w:val="006A366D"/>
    <w:rsid w:val="006A3C93"/>
    <w:rsid w:val="006A3DE0"/>
    <w:rsid w:val="006A4350"/>
    <w:rsid w:val="006A4A5E"/>
    <w:rsid w:val="006A51B6"/>
    <w:rsid w:val="006A52D1"/>
    <w:rsid w:val="006A5634"/>
    <w:rsid w:val="006A58E3"/>
    <w:rsid w:val="006A6595"/>
    <w:rsid w:val="006A66AA"/>
    <w:rsid w:val="006A6A76"/>
    <w:rsid w:val="006A6E35"/>
    <w:rsid w:val="006A70ED"/>
    <w:rsid w:val="006A7601"/>
    <w:rsid w:val="006A7901"/>
    <w:rsid w:val="006B0243"/>
    <w:rsid w:val="006B0875"/>
    <w:rsid w:val="006B09D3"/>
    <w:rsid w:val="006B0BEC"/>
    <w:rsid w:val="006B0E57"/>
    <w:rsid w:val="006B0EE7"/>
    <w:rsid w:val="006B18B1"/>
    <w:rsid w:val="006B1AE5"/>
    <w:rsid w:val="006B1FFF"/>
    <w:rsid w:val="006B2132"/>
    <w:rsid w:val="006B2406"/>
    <w:rsid w:val="006B24E9"/>
    <w:rsid w:val="006B288F"/>
    <w:rsid w:val="006B2B13"/>
    <w:rsid w:val="006B2F4F"/>
    <w:rsid w:val="006B38C2"/>
    <w:rsid w:val="006B4085"/>
    <w:rsid w:val="006B409C"/>
    <w:rsid w:val="006B42E7"/>
    <w:rsid w:val="006B48DD"/>
    <w:rsid w:val="006B4B64"/>
    <w:rsid w:val="006B4B79"/>
    <w:rsid w:val="006B5683"/>
    <w:rsid w:val="006B6815"/>
    <w:rsid w:val="006B7E39"/>
    <w:rsid w:val="006C1934"/>
    <w:rsid w:val="006C2918"/>
    <w:rsid w:val="006C3250"/>
    <w:rsid w:val="006C3433"/>
    <w:rsid w:val="006C3E16"/>
    <w:rsid w:val="006C4D09"/>
    <w:rsid w:val="006C4FD7"/>
    <w:rsid w:val="006C50AA"/>
    <w:rsid w:val="006C50EB"/>
    <w:rsid w:val="006C5534"/>
    <w:rsid w:val="006C57F9"/>
    <w:rsid w:val="006C58AC"/>
    <w:rsid w:val="006C5B42"/>
    <w:rsid w:val="006C5C8F"/>
    <w:rsid w:val="006C63C6"/>
    <w:rsid w:val="006C7A88"/>
    <w:rsid w:val="006C7B29"/>
    <w:rsid w:val="006C7C3F"/>
    <w:rsid w:val="006C7C6F"/>
    <w:rsid w:val="006D0143"/>
    <w:rsid w:val="006D037C"/>
    <w:rsid w:val="006D0D76"/>
    <w:rsid w:val="006D0F58"/>
    <w:rsid w:val="006D120B"/>
    <w:rsid w:val="006D1345"/>
    <w:rsid w:val="006D1446"/>
    <w:rsid w:val="006D194F"/>
    <w:rsid w:val="006D1C84"/>
    <w:rsid w:val="006D23CE"/>
    <w:rsid w:val="006D28D3"/>
    <w:rsid w:val="006D2EFB"/>
    <w:rsid w:val="006D4389"/>
    <w:rsid w:val="006D5504"/>
    <w:rsid w:val="006D6379"/>
    <w:rsid w:val="006D6697"/>
    <w:rsid w:val="006D6CC2"/>
    <w:rsid w:val="006D6F7A"/>
    <w:rsid w:val="006D7262"/>
    <w:rsid w:val="006D7D73"/>
    <w:rsid w:val="006D7E52"/>
    <w:rsid w:val="006E02BA"/>
    <w:rsid w:val="006E0A0F"/>
    <w:rsid w:val="006E12A2"/>
    <w:rsid w:val="006E1507"/>
    <w:rsid w:val="006E1E99"/>
    <w:rsid w:val="006E266E"/>
    <w:rsid w:val="006E27E8"/>
    <w:rsid w:val="006E2B6E"/>
    <w:rsid w:val="006E2DB0"/>
    <w:rsid w:val="006E32E1"/>
    <w:rsid w:val="006E39C1"/>
    <w:rsid w:val="006E3F6C"/>
    <w:rsid w:val="006E400B"/>
    <w:rsid w:val="006E4142"/>
    <w:rsid w:val="006E443E"/>
    <w:rsid w:val="006E5366"/>
    <w:rsid w:val="006E5967"/>
    <w:rsid w:val="006E5C43"/>
    <w:rsid w:val="006E5F8E"/>
    <w:rsid w:val="006E6442"/>
    <w:rsid w:val="006E65CB"/>
    <w:rsid w:val="006E68A9"/>
    <w:rsid w:val="006E7506"/>
    <w:rsid w:val="006F093F"/>
    <w:rsid w:val="006F099E"/>
    <w:rsid w:val="006F0F74"/>
    <w:rsid w:val="006F10B4"/>
    <w:rsid w:val="006F11C5"/>
    <w:rsid w:val="006F1944"/>
    <w:rsid w:val="006F2C8F"/>
    <w:rsid w:val="006F2CE2"/>
    <w:rsid w:val="006F31D5"/>
    <w:rsid w:val="006F3339"/>
    <w:rsid w:val="006F3754"/>
    <w:rsid w:val="006F3A51"/>
    <w:rsid w:val="006F4302"/>
    <w:rsid w:val="006F494A"/>
    <w:rsid w:val="006F4A62"/>
    <w:rsid w:val="006F4C5D"/>
    <w:rsid w:val="006F4C6F"/>
    <w:rsid w:val="006F5366"/>
    <w:rsid w:val="006F53D8"/>
    <w:rsid w:val="006F606E"/>
    <w:rsid w:val="006F614B"/>
    <w:rsid w:val="006F6438"/>
    <w:rsid w:val="006F681F"/>
    <w:rsid w:val="006F69A3"/>
    <w:rsid w:val="006F7327"/>
    <w:rsid w:val="006F795A"/>
    <w:rsid w:val="00700BA4"/>
    <w:rsid w:val="007011B2"/>
    <w:rsid w:val="00701626"/>
    <w:rsid w:val="007020D7"/>
    <w:rsid w:val="00702BFA"/>
    <w:rsid w:val="00702DBF"/>
    <w:rsid w:val="00702FAF"/>
    <w:rsid w:val="0070394B"/>
    <w:rsid w:val="00703C35"/>
    <w:rsid w:val="0070405C"/>
    <w:rsid w:val="007040E8"/>
    <w:rsid w:val="00704579"/>
    <w:rsid w:val="007045D6"/>
    <w:rsid w:val="00704743"/>
    <w:rsid w:val="00705677"/>
    <w:rsid w:val="00705BE8"/>
    <w:rsid w:val="00706DCE"/>
    <w:rsid w:val="00706F09"/>
    <w:rsid w:val="0070706B"/>
    <w:rsid w:val="00707837"/>
    <w:rsid w:val="007110A1"/>
    <w:rsid w:val="00711776"/>
    <w:rsid w:val="007117F0"/>
    <w:rsid w:val="00711C05"/>
    <w:rsid w:val="00711F9B"/>
    <w:rsid w:val="007129EA"/>
    <w:rsid w:val="00713E80"/>
    <w:rsid w:val="00713F86"/>
    <w:rsid w:val="00714285"/>
    <w:rsid w:val="00714378"/>
    <w:rsid w:val="0071442A"/>
    <w:rsid w:val="00714855"/>
    <w:rsid w:val="0071648A"/>
    <w:rsid w:val="007164A5"/>
    <w:rsid w:val="007168E0"/>
    <w:rsid w:val="00716A45"/>
    <w:rsid w:val="00716F5D"/>
    <w:rsid w:val="00717396"/>
    <w:rsid w:val="007177F9"/>
    <w:rsid w:val="007178BD"/>
    <w:rsid w:val="00717E43"/>
    <w:rsid w:val="007201A0"/>
    <w:rsid w:val="0072026C"/>
    <w:rsid w:val="007203F1"/>
    <w:rsid w:val="007209B8"/>
    <w:rsid w:val="0072252D"/>
    <w:rsid w:val="007228F0"/>
    <w:rsid w:val="00722A4B"/>
    <w:rsid w:val="00722A80"/>
    <w:rsid w:val="0072357D"/>
    <w:rsid w:val="00723BCC"/>
    <w:rsid w:val="00723F7B"/>
    <w:rsid w:val="00724172"/>
    <w:rsid w:val="007244ED"/>
    <w:rsid w:val="0072482D"/>
    <w:rsid w:val="00725C0B"/>
    <w:rsid w:val="00725CE2"/>
    <w:rsid w:val="007260C9"/>
    <w:rsid w:val="0072622F"/>
    <w:rsid w:val="00726E1E"/>
    <w:rsid w:val="007270B2"/>
    <w:rsid w:val="007277B3"/>
    <w:rsid w:val="00727A24"/>
    <w:rsid w:val="00727C0D"/>
    <w:rsid w:val="00727DAA"/>
    <w:rsid w:val="00730085"/>
    <w:rsid w:val="00730269"/>
    <w:rsid w:val="00730288"/>
    <w:rsid w:val="007302B8"/>
    <w:rsid w:val="007309ED"/>
    <w:rsid w:val="0073206A"/>
    <w:rsid w:val="007324F6"/>
    <w:rsid w:val="007338CE"/>
    <w:rsid w:val="00734347"/>
    <w:rsid w:val="007345CC"/>
    <w:rsid w:val="007351C8"/>
    <w:rsid w:val="00735E5B"/>
    <w:rsid w:val="00735F50"/>
    <w:rsid w:val="00736C45"/>
    <w:rsid w:val="00736E69"/>
    <w:rsid w:val="00736FE1"/>
    <w:rsid w:val="00737341"/>
    <w:rsid w:val="00737806"/>
    <w:rsid w:val="00740365"/>
    <w:rsid w:val="00740495"/>
    <w:rsid w:val="00740FDE"/>
    <w:rsid w:val="007424D0"/>
    <w:rsid w:val="0074287C"/>
    <w:rsid w:val="00742A13"/>
    <w:rsid w:val="00742EE4"/>
    <w:rsid w:val="0074340C"/>
    <w:rsid w:val="007438A6"/>
    <w:rsid w:val="0074455F"/>
    <w:rsid w:val="007448A4"/>
    <w:rsid w:val="0074558B"/>
    <w:rsid w:val="0074566A"/>
    <w:rsid w:val="007458F7"/>
    <w:rsid w:val="00745B92"/>
    <w:rsid w:val="00745E76"/>
    <w:rsid w:val="007463E7"/>
    <w:rsid w:val="0074682B"/>
    <w:rsid w:val="00746FA4"/>
    <w:rsid w:val="007473CA"/>
    <w:rsid w:val="00750302"/>
    <w:rsid w:val="007505F7"/>
    <w:rsid w:val="00750945"/>
    <w:rsid w:val="00750ABF"/>
    <w:rsid w:val="00750F6A"/>
    <w:rsid w:val="00751381"/>
    <w:rsid w:val="00751FAF"/>
    <w:rsid w:val="00752959"/>
    <w:rsid w:val="007529C5"/>
    <w:rsid w:val="00752A6E"/>
    <w:rsid w:val="00752FDE"/>
    <w:rsid w:val="00753250"/>
    <w:rsid w:val="00753813"/>
    <w:rsid w:val="00753F3F"/>
    <w:rsid w:val="00753F56"/>
    <w:rsid w:val="007541A5"/>
    <w:rsid w:val="00754454"/>
    <w:rsid w:val="00754D33"/>
    <w:rsid w:val="0075535D"/>
    <w:rsid w:val="0075551F"/>
    <w:rsid w:val="00755A26"/>
    <w:rsid w:val="00756740"/>
    <w:rsid w:val="00756F17"/>
    <w:rsid w:val="007600E9"/>
    <w:rsid w:val="00760789"/>
    <w:rsid w:val="007608B9"/>
    <w:rsid w:val="0076098D"/>
    <w:rsid w:val="007610BC"/>
    <w:rsid w:val="0076117A"/>
    <w:rsid w:val="0076155D"/>
    <w:rsid w:val="00761708"/>
    <w:rsid w:val="00761B27"/>
    <w:rsid w:val="0076292D"/>
    <w:rsid w:val="00763003"/>
    <w:rsid w:val="007634DF"/>
    <w:rsid w:val="007634F5"/>
    <w:rsid w:val="007637DD"/>
    <w:rsid w:val="00763EB9"/>
    <w:rsid w:val="0076426E"/>
    <w:rsid w:val="00764B4D"/>
    <w:rsid w:val="00764BC2"/>
    <w:rsid w:val="00764CCB"/>
    <w:rsid w:val="00764E43"/>
    <w:rsid w:val="0076548B"/>
    <w:rsid w:val="00765668"/>
    <w:rsid w:val="007656F5"/>
    <w:rsid w:val="007659D8"/>
    <w:rsid w:val="00765C19"/>
    <w:rsid w:val="00765E9E"/>
    <w:rsid w:val="00766005"/>
    <w:rsid w:val="007661AA"/>
    <w:rsid w:val="0076627A"/>
    <w:rsid w:val="007666ED"/>
    <w:rsid w:val="00766E29"/>
    <w:rsid w:val="00766FF4"/>
    <w:rsid w:val="007676BC"/>
    <w:rsid w:val="00767866"/>
    <w:rsid w:val="00767BAE"/>
    <w:rsid w:val="007700A8"/>
    <w:rsid w:val="007705A9"/>
    <w:rsid w:val="00770B24"/>
    <w:rsid w:val="007710AD"/>
    <w:rsid w:val="00771334"/>
    <w:rsid w:val="007718B5"/>
    <w:rsid w:val="00771BC5"/>
    <w:rsid w:val="007725D3"/>
    <w:rsid w:val="00772EEE"/>
    <w:rsid w:val="0077360F"/>
    <w:rsid w:val="00773AB1"/>
    <w:rsid w:val="00773BC5"/>
    <w:rsid w:val="00774411"/>
    <w:rsid w:val="00774F03"/>
    <w:rsid w:val="00776A79"/>
    <w:rsid w:val="00776C2C"/>
    <w:rsid w:val="00777114"/>
    <w:rsid w:val="00777530"/>
    <w:rsid w:val="00780DAB"/>
    <w:rsid w:val="00780DB8"/>
    <w:rsid w:val="00780DBA"/>
    <w:rsid w:val="007811C7"/>
    <w:rsid w:val="007814E8"/>
    <w:rsid w:val="007818C9"/>
    <w:rsid w:val="007819BB"/>
    <w:rsid w:val="00781B2D"/>
    <w:rsid w:val="00782B22"/>
    <w:rsid w:val="00782DEF"/>
    <w:rsid w:val="007831CD"/>
    <w:rsid w:val="0078321B"/>
    <w:rsid w:val="0078385B"/>
    <w:rsid w:val="00784151"/>
    <w:rsid w:val="0078484D"/>
    <w:rsid w:val="00784DA2"/>
    <w:rsid w:val="00784E1E"/>
    <w:rsid w:val="00784F00"/>
    <w:rsid w:val="007853B6"/>
    <w:rsid w:val="007862FF"/>
    <w:rsid w:val="007867E7"/>
    <w:rsid w:val="00786B9B"/>
    <w:rsid w:val="00786BAD"/>
    <w:rsid w:val="00787AF7"/>
    <w:rsid w:val="00790A8A"/>
    <w:rsid w:val="00791402"/>
    <w:rsid w:val="007919DF"/>
    <w:rsid w:val="00791B6B"/>
    <w:rsid w:val="00791B70"/>
    <w:rsid w:val="00792627"/>
    <w:rsid w:val="007926DC"/>
    <w:rsid w:val="00792BE1"/>
    <w:rsid w:val="00792D16"/>
    <w:rsid w:val="00792DD4"/>
    <w:rsid w:val="00792F2B"/>
    <w:rsid w:val="00793D88"/>
    <w:rsid w:val="00793EFA"/>
    <w:rsid w:val="00794266"/>
    <w:rsid w:val="00794518"/>
    <w:rsid w:val="00794D7C"/>
    <w:rsid w:val="00794FEB"/>
    <w:rsid w:val="0079569F"/>
    <w:rsid w:val="00795895"/>
    <w:rsid w:val="00796015"/>
    <w:rsid w:val="00796428"/>
    <w:rsid w:val="007969FB"/>
    <w:rsid w:val="00796A81"/>
    <w:rsid w:val="00797109"/>
    <w:rsid w:val="00797336"/>
    <w:rsid w:val="0079744A"/>
    <w:rsid w:val="00797AAF"/>
    <w:rsid w:val="00797DF8"/>
    <w:rsid w:val="00797E5E"/>
    <w:rsid w:val="007A0164"/>
    <w:rsid w:val="007A0217"/>
    <w:rsid w:val="007A043B"/>
    <w:rsid w:val="007A08F5"/>
    <w:rsid w:val="007A0BD3"/>
    <w:rsid w:val="007A2379"/>
    <w:rsid w:val="007A268F"/>
    <w:rsid w:val="007A3C42"/>
    <w:rsid w:val="007A45D5"/>
    <w:rsid w:val="007A4BAE"/>
    <w:rsid w:val="007A5793"/>
    <w:rsid w:val="007A60E1"/>
    <w:rsid w:val="007A6800"/>
    <w:rsid w:val="007A7D09"/>
    <w:rsid w:val="007A7E66"/>
    <w:rsid w:val="007B0126"/>
    <w:rsid w:val="007B18E2"/>
    <w:rsid w:val="007B1A71"/>
    <w:rsid w:val="007B1EB6"/>
    <w:rsid w:val="007B2504"/>
    <w:rsid w:val="007B27D2"/>
    <w:rsid w:val="007B3114"/>
    <w:rsid w:val="007B313D"/>
    <w:rsid w:val="007B3648"/>
    <w:rsid w:val="007B37E6"/>
    <w:rsid w:val="007B3BA5"/>
    <w:rsid w:val="007B3E25"/>
    <w:rsid w:val="007B401E"/>
    <w:rsid w:val="007B4EF9"/>
    <w:rsid w:val="007B4FF7"/>
    <w:rsid w:val="007B52D0"/>
    <w:rsid w:val="007B5571"/>
    <w:rsid w:val="007B5D80"/>
    <w:rsid w:val="007B6277"/>
    <w:rsid w:val="007B6601"/>
    <w:rsid w:val="007B6ED8"/>
    <w:rsid w:val="007B7351"/>
    <w:rsid w:val="007B7443"/>
    <w:rsid w:val="007C089B"/>
    <w:rsid w:val="007C0AD3"/>
    <w:rsid w:val="007C1758"/>
    <w:rsid w:val="007C18E2"/>
    <w:rsid w:val="007C27B7"/>
    <w:rsid w:val="007C2E55"/>
    <w:rsid w:val="007C3D53"/>
    <w:rsid w:val="007C48B3"/>
    <w:rsid w:val="007C4D9E"/>
    <w:rsid w:val="007C4E59"/>
    <w:rsid w:val="007C4F09"/>
    <w:rsid w:val="007C536F"/>
    <w:rsid w:val="007C569E"/>
    <w:rsid w:val="007C5879"/>
    <w:rsid w:val="007C61C7"/>
    <w:rsid w:val="007C6231"/>
    <w:rsid w:val="007C7469"/>
    <w:rsid w:val="007C7F32"/>
    <w:rsid w:val="007C7F5F"/>
    <w:rsid w:val="007D021D"/>
    <w:rsid w:val="007D03FA"/>
    <w:rsid w:val="007D0747"/>
    <w:rsid w:val="007D0FC9"/>
    <w:rsid w:val="007D16AF"/>
    <w:rsid w:val="007D2519"/>
    <w:rsid w:val="007D2C37"/>
    <w:rsid w:val="007D4145"/>
    <w:rsid w:val="007D44D9"/>
    <w:rsid w:val="007D47A8"/>
    <w:rsid w:val="007D4FBD"/>
    <w:rsid w:val="007D528B"/>
    <w:rsid w:val="007D582E"/>
    <w:rsid w:val="007D5CA6"/>
    <w:rsid w:val="007D601B"/>
    <w:rsid w:val="007D6754"/>
    <w:rsid w:val="007D6B6D"/>
    <w:rsid w:val="007D724F"/>
    <w:rsid w:val="007D78DB"/>
    <w:rsid w:val="007D7CBE"/>
    <w:rsid w:val="007D7F2A"/>
    <w:rsid w:val="007E04CD"/>
    <w:rsid w:val="007E0C1F"/>
    <w:rsid w:val="007E0D87"/>
    <w:rsid w:val="007E0E74"/>
    <w:rsid w:val="007E1667"/>
    <w:rsid w:val="007E1D7D"/>
    <w:rsid w:val="007E2343"/>
    <w:rsid w:val="007E2371"/>
    <w:rsid w:val="007E306E"/>
    <w:rsid w:val="007E34DD"/>
    <w:rsid w:val="007E3AAE"/>
    <w:rsid w:val="007E3AC3"/>
    <w:rsid w:val="007E471D"/>
    <w:rsid w:val="007E48B3"/>
    <w:rsid w:val="007E48CD"/>
    <w:rsid w:val="007E4EE1"/>
    <w:rsid w:val="007E50C6"/>
    <w:rsid w:val="007E5B43"/>
    <w:rsid w:val="007E5C5D"/>
    <w:rsid w:val="007E5DC5"/>
    <w:rsid w:val="007E622D"/>
    <w:rsid w:val="007E696C"/>
    <w:rsid w:val="007E69D9"/>
    <w:rsid w:val="007E69DD"/>
    <w:rsid w:val="007E6CAD"/>
    <w:rsid w:val="007E7D72"/>
    <w:rsid w:val="007F0360"/>
    <w:rsid w:val="007F03A3"/>
    <w:rsid w:val="007F046C"/>
    <w:rsid w:val="007F0924"/>
    <w:rsid w:val="007F12D2"/>
    <w:rsid w:val="007F17F4"/>
    <w:rsid w:val="007F2757"/>
    <w:rsid w:val="007F2761"/>
    <w:rsid w:val="007F2F02"/>
    <w:rsid w:val="007F5069"/>
    <w:rsid w:val="007F5818"/>
    <w:rsid w:val="007F58C4"/>
    <w:rsid w:val="007F5C22"/>
    <w:rsid w:val="007F5C6B"/>
    <w:rsid w:val="007F6159"/>
    <w:rsid w:val="007F618D"/>
    <w:rsid w:val="007F6B2D"/>
    <w:rsid w:val="007F72D0"/>
    <w:rsid w:val="007F7946"/>
    <w:rsid w:val="007F7A50"/>
    <w:rsid w:val="0080040C"/>
    <w:rsid w:val="00800598"/>
    <w:rsid w:val="00801547"/>
    <w:rsid w:val="00801CC3"/>
    <w:rsid w:val="008020E9"/>
    <w:rsid w:val="0080272A"/>
    <w:rsid w:val="00802787"/>
    <w:rsid w:val="00803500"/>
    <w:rsid w:val="008038D6"/>
    <w:rsid w:val="00803F47"/>
    <w:rsid w:val="0080402D"/>
    <w:rsid w:val="00804460"/>
    <w:rsid w:val="008054F0"/>
    <w:rsid w:val="00805500"/>
    <w:rsid w:val="00805988"/>
    <w:rsid w:val="00806236"/>
    <w:rsid w:val="00806358"/>
    <w:rsid w:val="0080642F"/>
    <w:rsid w:val="00807A5E"/>
    <w:rsid w:val="00807C4A"/>
    <w:rsid w:val="0081007B"/>
    <w:rsid w:val="008106FA"/>
    <w:rsid w:val="008108DB"/>
    <w:rsid w:val="00810CC0"/>
    <w:rsid w:val="00810ECE"/>
    <w:rsid w:val="00811015"/>
    <w:rsid w:val="008110EE"/>
    <w:rsid w:val="00811D38"/>
    <w:rsid w:val="0081219B"/>
    <w:rsid w:val="0081222F"/>
    <w:rsid w:val="00812887"/>
    <w:rsid w:val="00813091"/>
    <w:rsid w:val="008148D2"/>
    <w:rsid w:val="008150DA"/>
    <w:rsid w:val="00815B9F"/>
    <w:rsid w:val="0081717E"/>
    <w:rsid w:val="00817F7B"/>
    <w:rsid w:val="00820BD1"/>
    <w:rsid w:val="00820C11"/>
    <w:rsid w:val="00820CF7"/>
    <w:rsid w:val="00820D9C"/>
    <w:rsid w:val="00820E53"/>
    <w:rsid w:val="00821429"/>
    <w:rsid w:val="008216DC"/>
    <w:rsid w:val="00821960"/>
    <w:rsid w:val="00822705"/>
    <w:rsid w:val="008227DE"/>
    <w:rsid w:val="00822865"/>
    <w:rsid w:val="00822910"/>
    <w:rsid w:val="008230B0"/>
    <w:rsid w:val="00823832"/>
    <w:rsid w:val="00823843"/>
    <w:rsid w:val="00823F44"/>
    <w:rsid w:val="0082451B"/>
    <w:rsid w:val="008245FC"/>
    <w:rsid w:val="008247F1"/>
    <w:rsid w:val="008248EB"/>
    <w:rsid w:val="00824A58"/>
    <w:rsid w:val="008253BB"/>
    <w:rsid w:val="008253C9"/>
    <w:rsid w:val="00825692"/>
    <w:rsid w:val="008257BE"/>
    <w:rsid w:val="008259E4"/>
    <w:rsid w:val="00825A62"/>
    <w:rsid w:val="00825F82"/>
    <w:rsid w:val="0082651A"/>
    <w:rsid w:val="00826757"/>
    <w:rsid w:val="00826CFE"/>
    <w:rsid w:val="00826ED9"/>
    <w:rsid w:val="00827666"/>
    <w:rsid w:val="00827E33"/>
    <w:rsid w:val="00830142"/>
    <w:rsid w:val="00830566"/>
    <w:rsid w:val="00830B07"/>
    <w:rsid w:val="008311FE"/>
    <w:rsid w:val="008312D0"/>
    <w:rsid w:val="00831A78"/>
    <w:rsid w:val="0083228A"/>
    <w:rsid w:val="00832331"/>
    <w:rsid w:val="008346CB"/>
    <w:rsid w:val="008351C4"/>
    <w:rsid w:val="00835F12"/>
    <w:rsid w:val="00836CC2"/>
    <w:rsid w:val="00837155"/>
    <w:rsid w:val="008378DE"/>
    <w:rsid w:val="00837C4E"/>
    <w:rsid w:val="00837DC6"/>
    <w:rsid w:val="00840B20"/>
    <w:rsid w:val="00840C05"/>
    <w:rsid w:val="00841CA5"/>
    <w:rsid w:val="00841FCA"/>
    <w:rsid w:val="008430A5"/>
    <w:rsid w:val="00843AF7"/>
    <w:rsid w:val="00843E76"/>
    <w:rsid w:val="00844051"/>
    <w:rsid w:val="00844194"/>
    <w:rsid w:val="00844553"/>
    <w:rsid w:val="00844BDE"/>
    <w:rsid w:val="00844CB0"/>
    <w:rsid w:val="00844F8A"/>
    <w:rsid w:val="008455F2"/>
    <w:rsid w:val="008456DC"/>
    <w:rsid w:val="0084601E"/>
    <w:rsid w:val="008462EE"/>
    <w:rsid w:val="0084687E"/>
    <w:rsid w:val="00846C09"/>
    <w:rsid w:val="00846E49"/>
    <w:rsid w:val="00846ECD"/>
    <w:rsid w:val="00847A9F"/>
    <w:rsid w:val="00847D3D"/>
    <w:rsid w:val="00850222"/>
    <w:rsid w:val="008512A0"/>
    <w:rsid w:val="00851719"/>
    <w:rsid w:val="008525FC"/>
    <w:rsid w:val="008527ED"/>
    <w:rsid w:val="008527F8"/>
    <w:rsid w:val="00852BD6"/>
    <w:rsid w:val="00852DE8"/>
    <w:rsid w:val="00853291"/>
    <w:rsid w:val="008533E7"/>
    <w:rsid w:val="008534C1"/>
    <w:rsid w:val="008534D7"/>
    <w:rsid w:val="00854CD5"/>
    <w:rsid w:val="00854D62"/>
    <w:rsid w:val="00855C1E"/>
    <w:rsid w:val="00856073"/>
    <w:rsid w:val="00856824"/>
    <w:rsid w:val="00856E5F"/>
    <w:rsid w:val="00856FE0"/>
    <w:rsid w:val="008575E9"/>
    <w:rsid w:val="008576AE"/>
    <w:rsid w:val="008578A4"/>
    <w:rsid w:val="00860025"/>
    <w:rsid w:val="008605A3"/>
    <w:rsid w:val="008605F7"/>
    <w:rsid w:val="0086071E"/>
    <w:rsid w:val="00861150"/>
    <w:rsid w:val="0086127C"/>
    <w:rsid w:val="008618A5"/>
    <w:rsid w:val="00861B20"/>
    <w:rsid w:val="008622A5"/>
    <w:rsid w:val="0086241A"/>
    <w:rsid w:val="0086261E"/>
    <w:rsid w:val="008626EF"/>
    <w:rsid w:val="008628C6"/>
    <w:rsid w:val="00862E33"/>
    <w:rsid w:val="008631C5"/>
    <w:rsid w:val="0086387C"/>
    <w:rsid w:val="00863917"/>
    <w:rsid w:val="00863EC2"/>
    <w:rsid w:val="008645D9"/>
    <w:rsid w:val="00864A6E"/>
    <w:rsid w:val="00864F04"/>
    <w:rsid w:val="00865104"/>
    <w:rsid w:val="008651C6"/>
    <w:rsid w:val="00865720"/>
    <w:rsid w:val="00866A49"/>
    <w:rsid w:val="00866D4C"/>
    <w:rsid w:val="00866EA6"/>
    <w:rsid w:val="00866FCC"/>
    <w:rsid w:val="0086721E"/>
    <w:rsid w:val="00867458"/>
    <w:rsid w:val="00867C02"/>
    <w:rsid w:val="00867F5A"/>
    <w:rsid w:val="00870BF4"/>
    <w:rsid w:val="00871005"/>
    <w:rsid w:val="00871228"/>
    <w:rsid w:val="00871B40"/>
    <w:rsid w:val="00872367"/>
    <w:rsid w:val="008724C9"/>
    <w:rsid w:val="00872FD1"/>
    <w:rsid w:val="008735CF"/>
    <w:rsid w:val="008736A2"/>
    <w:rsid w:val="00873A46"/>
    <w:rsid w:val="00873B03"/>
    <w:rsid w:val="008740FF"/>
    <w:rsid w:val="00874170"/>
    <w:rsid w:val="00874B52"/>
    <w:rsid w:val="00874E4A"/>
    <w:rsid w:val="00875132"/>
    <w:rsid w:val="0087543D"/>
    <w:rsid w:val="0087574D"/>
    <w:rsid w:val="008757C5"/>
    <w:rsid w:val="008763D1"/>
    <w:rsid w:val="00876D48"/>
    <w:rsid w:val="00876F17"/>
    <w:rsid w:val="0087701D"/>
    <w:rsid w:val="008777D8"/>
    <w:rsid w:val="008778C1"/>
    <w:rsid w:val="0087797B"/>
    <w:rsid w:val="00877DFD"/>
    <w:rsid w:val="00877E08"/>
    <w:rsid w:val="00880251"/>
    <w:rsid w:val="0088030A"/>
    <w:rsid w:val="00880557"/>
    <w:rsid w:val="00880974"/>
    <w:rsid w:val="00880B91"/>
    <w:rsid w:val="00880E51"/>
    <w:rsid w:val="00881AD1"/>
    <w:rsid w:val="00881B0E"/>
    <w:rsid w:val="00881BD5"/>
    <w:rsid w:val="00881C5C"/>
    <w:rsid w:val="00882532"/>
    <w:rsid w:val="00882712"/>
    <w:rsid w:val="008832EE"/>
    <w:rsid w:val="008833DA"/>
    <w:rsid w:val="00883CE2"/>
    <w:rsid w:val="00883EF8"/>
    <w:rsid w:val="008853E8"/>
    <w:rsid w:val="0088546E"/>
    <w:rsid w:val="00885C6B"/>
    <w:rsid w:val="00885E45"/>
    <w:rsid w:val="0088626F"/>
    <w:rsid w:val="00886E76"/>
    <w:rsid w:val="008875A3"/>
    <w:rsid w:val="008877F9"/>
    <w:rsid w:val="00887856"/>
    <w:rsid w:val="00887D07"/>
    <w:rsid w:val="00887FFA"/>
    <w:rsid w:val="008902DE"/>
    <w:rsid w:val="00890890"/>
    <w:rsid w:val="00890B1D"/>
    <w:rsid w:val="00890F30"/>
    <w:rsid w:val="00891355"/>
    <w:rsid w:val="0089168C"/>
    <w:rsid w:val="0089206F"/>
    <w:rsid w:val="00892872"/>
    <w:rsid w:val="00892CB3"/>
    <w:rsid w:val="00893562"/>
    <w:rsid w:val="0089414F"/>
    <w:rsid w:val="008942B4"/>
    <w:rsid w:val="00894E5E"/>
    <w:rsid w:val="0089516B"/>
    <w:rsid w:val="00895ABD"/>
    <w:rsid w:val="00896102"/>
    <w:rsid w:val="008961A0"/>
    <w:rsid w:val="0089634F"/>
    <w:rsid w:val="00896946"/>
    <w:rsid w:val="00897022"/>
    <w:rsid w:val="00897B45"/>
    <w:rsid w:val="00897C4F"/>
    <w:rsid w:val="008A0036"/>
    <w:rsid w:val="008A0EC4"/>
    <w:rsid w:val="008A1D84"/>
    <w:rsid w:val="008A1EA8"/>
    <w:rsid w:val="008A1FBE"/>
    <w:rsid w:val="008A220C"/>
    <w:rsid w:val="008A22D6"/>
    <w:rsid w:val="008A29D0"/>
    <w:rsid w:val="008A30F7"/>
    <w:rsid w:val="008A3CE1"/>
    <w:rsid w:val="008A4A93"/>
    <w:rsid w:val="008A505C"/>
    <w:rsid w:val="008A5714"/>
    <w:rsid w:val="008A59E3"/>
    <w:rsid w:val="008A5A1C"/>
    <w:rsid w:val="008A5C10"/>
    <w:rsid w:val="008A6EB8"/>
    <w:rsid w:val="008A7CB2"/>
    <w:rsid w:val="008A7D19"/>
    <w:rsid w:val="008B04A6"/>
    <w:rsid w:val="008B0710"/>
    <w:rsid w:val="008B0D4F"/>
    <w:rsid w:val="008B142A"/>
    <w:rsid w:val="008B1B6F"/>
    <w:rsid w:val="008B1F43"/>
    <w:rsid w:val="008B252A"/>
    <w:rsid w:val="008B2A67"/>
    <w:rsid w:val="008B38C0"/>
    <w:rsid w:val="008B3D3D"/>
    <w:rsid w:val="008B454F"/>
    <w:rsid w:val="008B470A"/>
    <w:rsid w:val="008B4748"/>
    <w:rsid w:val="008B491E"/>
    <w:rsid w:val="008B4F96"/>
    <w:rsid w:val="008B5220"/>
    <w:rsid w:val="008B5491"/>
    <w:rsid w:val="008B6066"/>
    <w:rsid w:val="008B62D5"/>
    <w:rsid w:val="008B6638"/>
    <w:rsid w:val="008B6862"/>
    <w:rsid w:val="008B6FF5"/>
    <w:rsid w:val="008B776D"/>
    <w:rsid w:val="008C03D2"/>
    <w:rsid w:val="008C06DC"/>
    <w:rsid w:val="008C0B5A"/>
    <w:rsid w:val="008C0C4C"/>
    <w:rsid w:val="008C0E92"/>
    <w:rsid w:val="008C0E9D"/>
    <w:rsid w:val="008C2D81"/>
    <w:rsid w:val="008C3155"/>
    <w:rsid w:val="008C3F06"/>
    <w:rsid w:val="008C46D8"/>
    <w:rsid w:val="008C5291"/>
    <w:rsid w:val="008C5596"/>
    <w:rsid w:val="008C5B25"/>
    <w:rsid w:val="008C639F"/>
    <w:rsid w:val="008C6445"/>
    <w:rsid w:val="008C673C"/>
    <w:rsid w:val="008C69BF"/>
    <w:rsid w:val="008C725C"/>
    <w:rsid w:val="008D0D73"/>
    <w:rsid w:val="008D132F"/>
    <w:rsid w:val="008D14C2"/>
    <w:rsid w:val="008D179C"/>
    <w:rsid w:val="008D1923"/>
    <w:rsid w:val="008D19D0"/>
    <w:rsid w:val="008D1BD0"/>
    <w:rsid w:val="008D1FE9"/>
    <w:rsid w:val="008D25D3"/>
    <w:rsid w:val="008D2959"/>
    <w:rsid w:val="008D2C41"/>
    <w:rsid w:val="008D2CFB"/>
    <w:rsid w:val="008D31EB"/>
    <w:rsid w:val="008D3CCC"/>
    <w:rsid w:val="008D3F0B"/>
    <w:rsid w:val="008D4415"/>
    <w:rsid w:val="008D4BD5"/>
    <w:rsid w:val="008D4D63"/>
    <w:rsid w:val="008D53F8"/>
    <w:rsid w:val="008D651E"/>
    <w:rsid w:val="008D6CC0"/>
    <w:rsid w:val="008D7344"/>
    <w:rsid w:val="008D7605"/>
    <w:rsid w:val="008D7F7A"/>
    <w:rsid w:val="008E020C"/>
    <w:rsid w:val="008E08C3"/>
    <w:rsid w:val="008E0BFC"/>
    <w:rsid w:val="008E1467"/>
    <w:rsid w:val="008E14DF"/>
    <w:rsid w:val="008E1AC5"/>
    <w:rsid w:val="008E1FB3"/>
    <w:rsid w:val="008E27E7"/>
    <w:rsid w:val="008E2F9C"/>
    <w:rsid w:val="008E3148"/>
    <w:rsid w:val="008E31CB"/>
    <w:rsid w:val="008E3F35"/>
    <w:rsid w:val="008E4087"/>
    <w:rsid w:val="008E4216"/>
    <w:rsid w:val="008E46CF"/>
    <w:rsid w:val="008E50B5"/>
    <w:rsid w:val="008E5534"/>
    <w:rsid w:val="008E619A"/>
    <w:rsid w:val="008E6243"/>
    <w:rsid w:val="008E64FF"/>
    <w:rsid w:val="008E6AD2"/>
    <w:rsid w:val="008E7A60"/>
    <w:rsid w:val="008F01C7"/>
    <w:rsid w:val="008F0A1C"/>
    <w:rsid w:val="008F0D27"/>
    <w:rsid w:val="008F10FA"/>
    <w:rsid w:val="008F2875"/>
    <w:rsid w:val="008F2B30"/>
    <w:rsid w:val="008F2C42"/>
    <w:rsid w:val="008F2E7D"/>
    <w:rsid w:val="008F3AF0"/>
    <w:rsid w:val="008F3DF3"/>
    <w:rsid w:val="008F3E0B"/>
    <w:rsid w:val="008F40C2"/>
    <w:rsid w:val="008F440E"/>
    <w:rsid w:val="008F4E2B"/>
    <w:rsid w:val="008F53CC"/>
    <w:rsid w:val="008F53EA"/>
    <w:rsid w:val="008F541C"/>
    <w:rsid w:val="008F550D"/>
    <w:rsid w:val="008F5A40"/>
    <w:rsid w:val="008F5DAA"/>
    <w:rsid w:val="008F6232"/>
    <w:rsid w:val="008F6312"/>
    <w:rsid w:val="008F6715"/>
    <w:rsid w:val="008F6727"/>
    <w:rsid w:val="008F672D"/>
    <w:rsid w:val="008F6CDB"/>
    <w:rsid w:val="008F7579"/>
    <w:rsid w:val="008F7702"/>
    <w:rsid w:val="00900134"/>
    <w:rsid w:val="009004AE"/>
    <w:rsid w:val="00900873"/>
    <w:rsid w:val="00901170"/>
    <w:rsid w:val="0090138E"/>
    <w:rsid w:val="00901D64"/>
    <w:rsid w:val="00902959"/>
    <w:rsid w:val="00902FAF"/>
    <w:rsid w:val="0090403B"/>
    <w:rsid w:val="009041F3"/>
    <w:rsid w:val="009043B1"/>
    <w:rsid w:val="00904751"/>
    <w:rsid w:val="00904885"/>
    <w:rsid w:val="00904E0E"/>
    <w:rsid w:val="0090572B"/>
    <w:rsid w:val="009058DC"/>
    <w:rsid w:val="00906165"/>
    <w:rsid w:val="00906318"/>
    <w:rsid w:val="009063F8"/>
    <w:rsid w:val="009064E1"/>
    <w:rsid w:val="009071BD"/>
    <w:rsid w:val="009071EE"/>
    <w:rsid w:val="0090786C"/>
    <w:rsid w:val="00907AC0"/>
    <w:rsid w:val="00907AC8"/>
    <w:rsid w:val="00907BDB"/>
    <w:rsid w:val="00910517"/>
    <w:rsid w:val="009109E9"/>
    <w:rsid w:val="00910B24"/>
    <w:rsid w:val="009111E2"/>
    <w:rsid w:val="00911277"/>
    <w:rsid w:val="009112B6"/>
    <w:rsid w:val="009115FA"/>
    <w:rsid w:val="00911732"/>
    <w:rsid w:val="00911871"/>
    <w:rsid w:val="00911B39"/>
    <w:rsid w:val="00911C01"/>
    <w:rsid w:val="00911D80"/>
    <w:rsid w:val="00911E05"/>
    <w:rsid w:val="009121AB"/>
    <w:rsid w:val="00912785"/>
    <w:rsid w:val="009128B5"/>
    <w:rsid w:val="00913074"/>
    <w:rsid w:val="009132F6"/>
    <w:rsid w:val="009139D4"/>
    <w:rsid w:val="00913BD7"/>
    <w:rsid w:val="00913D1C"/>
    <w:rsid w:val="00913D57"/>
    <w:rsid w:val="00914761"/>
    <w:rsid w:val="0091496D"/>
    <w:rsid w:val="00914D34"/>
    <w:rsid w:val="009151D5"/>
    <w:rsid w:val="00915504"/>
    <w:rsid w:val="00915D9D"/>
    <w:rsid w:val="0091630A"/>
    <w:rsid w:val="00916409"/>
    <w:rsid w:val="0091690A"/>
    <w:rsid w:val="00916DB5"/>
    <w:rsid w:val="009171B2"/>
    <w:rsid w:val="009172EE"/>
    <w:rsid w:val="0091751A"/>
    <w:rsid w:val="00917523"/>
    <w:rsid w:val="00917C54"/>
    <w:rsid w:val="0092040F"/>
    <w:rsid w:val="00920471"/>
    <w:rsid w:val="009204CF"/>
    <w:rsid w:val="00920988"/>
    <w:rsid w:val="00922652"/>
    <w:rsid w:val="00923927"/>
    <w:rsid w:val="00923F65"/>
    <w:rsid w:val="009250B8"/>
    <w:rsid w:val="0092553B"/>
    <w:rsid w:val="00926526"/>
    <w:rsid w:val="0092655E"/>
    <w:rsid w:val="00926B2A"/>
    <w:rsid w:val="00926F34"/>
    <w:rsid w:val="00926FCA"/>
    <w:rsid w:val="00927674"/>
    <w:rsid w:val="009276AD"/>
    <w:rsid w:val="0092786D"/>
    <w:rsid w:val="00927C98"/>
    <w:rsid w:val="00927E22"/>
    <w:rsid w:val="009301BD"/>
    <w:rsid w:val="009312B1"/>
    <w:rsid w:val="0093153A"/>
    <w:rsid w:val="00931A7F"/>
    <w:rsid w:val="00931FD6"/>
    <w:rsid w:val="009321F3"/>
    <w:rsid w:val="0093256B"/>
    <w:rsid w:val="00933375"/>
    <w:rsid w:val="00934187"/>
    <w:rsid w:val="0093655C"/>
    <w:rsid w:val="00937711"/>
    <w:rsid w:val="00937C1B"/>
    <w:rsid w:val="00937C44"/>
    <w:rsid w:val="00940094"/>
    <w:rsid w:val="00940138"/>
    <w:rsid w:val="009408F2"/>
    <w:rsid w:val="00940BEA"/>
    <w:rsid w:val="00940EFE"/>
    <w:rsid w:val="00941235"/>
    <w:rsid w:val="00941287"/>
    <w:rsid w:val="00941707"/>
    <w:rsid w:val="0094224D"/>
    <w:rsid w:val="00942436"/>
    <w:rsid w:val="00943B0B"/>
    <w:rsid w:val="00943D88"/>
    <w:rsid w:val="009446A3"/>
    <w:rsid w:val="009449DA"/>
    <w:rsid w:val="00944D2C"/>
    <w:rsid w:val="00944DF4"/>
    <w:rsid w:val="00945062"/>
    <w:rsid w:val="00945084"/>
    <w:rsid w:val="00945324"/>
    <w:rsid w:val="009458B8"/>
    <w:rsid w:val="00945CCE"/>
    <w:rsid w:val="00945E00"/>
    <w:rsid w:val="00946537"/>
    <w:rsid w:val="009467D5"/>
    <w:rsid w:val="009467E0"/>
    <w:rsid w:val="00947A70"/>
    <w:rsid w:val="00947ABA"/>
    <w:rsid w:val="009510F4"/>
    <w:rsid w:val="00951182"/>
    <w:rsid w:val="00951318"/>
    <w:rsid w:val="0095133F"/>
    <w:rsid w:val="00951AE5"/>
    <w:rsid w:val="009524F2"/>
    <w:rsid w:val="009534D0"/>
    <w:rsid w:val="0095350F"/>
    <w:rsid w:val="0095368D"/>
    <w:rsid w:val="009536D0"/>
    <w:rsid w:val="0095392E"/>
    <w:rsid w:val="00953F93"/>
    <w:rsid w:val="009543DD"/>
    <w:rsid w:val="00954A9B"/>
    <w:rsid w:val="00954CB4"/>
    <w:rsid w:val="00955038"/>
    <w:rsid w:val="009551F2"/>
    <w:rsid w:val="0095571A"/>
    <w:rsid w:val="0095592A"/>
    <w:rsid w:val="00956202"/>
    <w:rsid w:val="00956618"/>
    <w:rsid w:val="00956A4F"/>
    <w:rsid w:val="00956E12"/>
    <w:rsid w:val="0095748F"/>
    <w:rsid w:val="00957751"/>
    <w:rsid w:val="00957849"/>
    <w:rsid w:val="00960224"/>
    <w:rsid w:val="0096023A"/>
    <w:rsid w:val="0096086D"/>
    <w:rsid w:val="0096109B"/>
    <w:rsid w:val="00961127"/>
    <w:rsid w:val="009612ED"/>
    <w:rsid w:val="00961465"/>
    <w:rsid w:val="009619AF"/>
    <w:rsid w:val="00962D8B"/>
    <w:rsid w:val="00962FCB"/>
    <w:rsid w:val="009631B5"/>
    <w:rsid w:val="00963224"/>
    <w:rsid w:val="00963301"/>
    <w:rsid w:val="009633CB"/>
    <w:rsid w:val="00963B4E"/>
    <w:rsid w:val="009640CF"/>
    <w:rsid w:val="00964CCA"/>
    <w:rsid w:val="00965061"/>
    <w:rsid w:val="00965795"/>
    <w:rsid w:val="00965D09"/>
    <w:rsid w:val="00965F37"/>
    <w:rsid w:val="009665BF"/>
    <w:rsid w:val="00966621"/>
    <w:rsid w:val="00966DA6"/>
    <w:rsid w:val="00967A0D"/>
    <w:rsid w:val="00967C99"/>
    <w:rsid w:val="00967CA6"/>
    <w:rsid w:val="00967FB1"/>
    <w:rsid w:val="00970302"/>
    <w:rsid w:val="009704C3"/>
    <w:rsid w:val="00970890"/>
    <w:rsid w:val="00970AC2"/>
    <w:rsid w:val="009712E9"/>
    <w:rsid w:val="00971C52"/>
    <w:rsid w:val="009720C6"/>
    <w:rsid w:val="00972AFD"/>
    <w:rsid w:val="00973AD1"/>
    <w:rsid w:val="0097426B"/>
    <w:rsid w:val="0097426E"/>
    <w:rsid w:val="0097449A"/>
    <w:rsid w:val="00974E75"/>
    <w:rsid w:val="00975673"/>
    <w:rsid w:val="00975AD0"/>
    <w:rsid w:val="00975CE0"/>
    <w:rsid w:val="00975DF8"/>
    <w:rsid w:val="00976F8A"/>
    <w:rsid w:val="00980068"/>
    <w:rsid w:val="009800D0"/>
    <w:rsid w:val="009805AD"/>
    <w:rsid w:val="00980797"/>
    <w:rsid w:val="00980958"/>
    <w:rsid w:val="0098118D"/>
    <w:rsid w:val="009811E6"/>
    <w:rsid w:val="00981680"/>
    <w:rsid w:val="00982498"/>
    <w:rsid w:val="009827B0"/>
    <w:rsid w:val="00982A77"/>
    <w:rsid w:val="00982D69"/>
    <w:rsid w:val="00982E8B"/>
    <w:rsid w:val="009831C0"/>
    <w:rsid w:val="00985345"/>
    <w:rsid w:val="00985B95"/>
    <w:rsid w:val="00986C51"/>
    <w:rsid w:val="00986D7D"/>
    <w:rsid w:val="0098709A"/>
    <w:rsid w:val="009872A2"/>
    <w:rsid w:val="00987320"/>
    <w:rsid w:val="009873E3"/>
    <w:rsid w:val="00987D1F"/>
    <w:rsid w:val="00987DF8"/>
    <w:rsid w:val="0099018C"/>
    <w:rsid w:val="0099037E"/>
    <w:rsid w:val="009903D4"/>
    <w:rsid w:val="00990404"/>
    <w:rsid w:val="0099099D"/>
    <w:rsid w:val="00990D7D"/>
    <w:rsid w:val="00990F60"/>
    <w:rsid w:val="00991197"/>
    <w:rsid w:val="0099125C"/>
    <w:rsid w:val="0099133D"/>
    <w:rsid w:val="00991A47"/>
    <w:rsid w:val="00991F8C"/>
    <w:rsid w:val="009921E3"/>
    <w:rsid w:val="0099359F"/>
    <w:rsid w:val="00993ACA"/>
    <w:rsid w:val="00993CA4"/>
    <w:rsid w:val="00993F32"/>
    <w:rsid w:val="009942A1"/>
    <w:rsid w:val="00994BF1"/>
    <w:rsid w:val="00994DEC"/>
    <w:rsid w:val="00994EE1"/>
    <w:rsid w:val="009954B2"/>
    <w:rsid w:val="00995BF6"/>
    <w:rsid w:val="00995FBE"/>
    <w:rsid w:val="009960F8"/>
    <w:rsid w:val="0099627D"/>
    <w:rsid w:val="009967E0"/>
    <w:rsid w:val="00996843"/>
    <w:rsid w:val="00996AD6"/>
    <w:rsid w:val="009972EC"/>
    <w:rsid w:val="00997F5B"/>
    <w:rsid w:val="009A04ED"/>
    <w:rsid w:val="009A06D9"/>
    <w:rsid w:val="009A0B29"/>
    <w:rsid w:val="009A13CA"/>
    <w:rsid w:val="009A1AA9"/>
    <w:rsid w:val="009A23CC"/>
    <w:rsid w:val="009A23EE"/>
    <w:rsid w:val="009A23F3"/>
    <w:rsid w:val="009A2566"/>
    <w:rsid w:val="009A2A5E"/>
    <w:rsid w:val="009A2B1F"/>
    <w:rsid w:val="009A320C"/>
    <w:rsid w:val="009A3589"/>
    <w:rsid w:val="009A3C1A"/>
    <w:rsid w:val="009A3F65"/>
    <w:rsid w:val="009A4105"/>
    <w:rsid w:val="009A4417"/>
    <w:rsid w:val="009A4CB6"/>
    <w:rsid w:val="009A51EB"/>
    <w:rsid w:val="009A58E9"/>
    <w:rsid w:val="009A5BB9"/>
    <w:rsid w:val="009A6641"/>
    <w:rsid w:val="009A66F1"/>
    <w:rsid w:val="009A6C46"/>
    <w:rsid w:val="009A7D0B"/>
    <w:rsid w:val="009B041B"/>
    <w:rsid w:val="009B0628"/>
    <w:rsid w:val="009B0930"/>
    <w:rsid w:val="009B16CE"/>
    <w:rsid w:val="009B1BFA"/>
    <w:rsid w:val="009B1F17"/>
    <w:rsid w:val="009B1F3B"/>
    <w:rsid w:val="009B214C"/>
    <w:rsid w:val="009B2CFF"/>
    <w:rsid w:val="009B3031"/>
    <w:rsid w:val="009B334B"/>
    <w:rsid w:val="009B34CD"/>
    <w:rsid w:val="009B3837"/>
    <w:rsid w:val="009B3971"/>
    <w:rsid w:val="009B39B7"/>
    <w:rsid w:val="009B39CD"/>
    <w:rsid w:val="009B3FA5"/>
    <w:rsid w:val="009B4F70"/>
    <w:rsid w:val="009B5FC7"/>
    <w:rsid w:val="009B67F2"/>
    <w:rsid w:val="009B683A"/>
    <w:rsid w:val="009B6A60"/>
    <w:rsid w:val="009B6B47"/>
    <w:rsid w:val="009B7500"/>
    <w:rsid w:val="009C046D"/>
    <w:rsid w:val="009C128B"/>
    <w:rsid w:val="009C1357"/>
    <w:rsid w:val="009C1CF6"/>
    <w:rsid w:val="009C211E"/>
    <w:rsid w:val="009C237F"/>
    <w:rsid w:val="009C25AF"/>
    <w:rsid w:val="009C27D8"/>
    <w:rsid w:val="009C28E1"/>
    <w:rsid w:val="009C31CF"/>
    <w:rsid w:val="009C3516"/>
    <w:rsid w:val="009C3CDE"/>
    <w:rsid w:val="009C3E14"/>
    <w:rsid w:val="009C3E35"/>
    <w:rsid w:val="009C405B"/>
    <w:rsid w:val="009C42EA"/>
    <w:rsid w:val="009C5363"/>
    <w:rsid w:val="009C5624"/>
    <w:rsid w:val="009C5855"/>
    <w:rsid w:val="009C6064"/>
    <w:rsid w:val="009C65D8"/>
    <w:rsid w:val="009C686B"/>
    <w:rsid w:val="009C6D4C"/>
    <w:rsid w:val="009C731B"/>
    <w:rsid w:val="009C73FF"/>
    <w:rsid w:val="009C749B"/>
    <w:rsid w:val="009C74B7"/>
    <w:rsid w:val="009C7549"/>
    <w:rsid w:val="009D0062"/>
    <w:rsid w:val="009D0078"/>
    <w:rsid w:val="009D00F4"/>
    <w:rsid w:val="009D0FE6"/>
    <w:rsid w:val="009D14D2"/>
    <w:rsid w:val="009D1F29"/>
    <w:rsid w:val="009D1F81"/>
    <w:rsid w:val="009D23CB"/>
    <w:rsid w:val="009D2BA2"/>
    <w:rsid w:val="009D2BFF"/>
    <w:rsid w:val="009D2D1B"/>
    <w:rsid w:val="009D2F22"/>
    <w:rsid w:val="009D30CD"/>
    <w:rsid w:val="009D3420"/>
    <w:rsid w:val="009D381B"/>
    <w:rsid w:val="009D3A1F"/>
    <w:rsid w:val="009D3A64"/>
    <w:rsid w:val="009D4852"/>
    <w:rsid w:val="009D48E4"/>
    <w:rsid w:val="009D4907"/>
    <w:rsid w:val="009D4E4F"/>
    <w:rsid w:val="009D4ED3"/>
    <w:rsid w:val="009D5173"/>
    <w:rsid w:val="009D5367"/>
    <w:rsid w:val="009D54DA"/>
    <w:rsid w:val="009D58BE"/>
    <w:rsid w:val="009D5BFF"/>
    <w:rsid w:val="009D5F35"/>
    <w:rsid w:val="009D61A7"/>
    <w:rsid w:val="009D6B02"/>
    <w:rsid w:val="009D6BD3"/>
    <w:rsid w:val="009D73F8"/>
    <w:rsid w:val="009E001F"/>
    <w:rsid w:val="009E0123"/>
    <w:rsid w:val="009E0146"/>
    <w:rsid w:val="009E0A0A"/>
    <w:rsid w:val="009E104D"/>
    <w:rsid w:val="009E1680"/>
    <w:rsid w:val="009E19E8"/>
    <w:rsid w:val="009E1B4A"/>
    <w:rsid w:val="009E2B73"/>
    <w:rsid w:val="009E2F51"/>
    <w:rsid w:val="009E2FAC"/>
    <w:rsid w:val="009E3817"/>
    <w:rsid w:val="009E3B9D"/>
    <w:rsid w:val="009E3BCD"/>
    <w:rsid w:val="009E3EFA"/>
    <w:rsid w:val="009E4134"/>
    <w:rsid w:val="009E427E"/>
    <w:rsid w:val="009E4584"/>
    <w:rsid w:val="009E4925"/>
    <w:rsid w:val="009E50F0"/>
    <w:rsid w:val="009E61FA"/>
    <w:rsid w:val="009E737B"/>
    <w:rsid w:val="009E765E"/>
    <w:rsid w:val="009F019D"/>
    <w:rsid w:val="009F0266"/>
    <w:rsid w:val="009F054F"/>
    <w:rsid w:val="009F0E93"/>
    <w:rsid w:val="009F1072"/>
    <w:rsid w:val="009F1366"/>
    <w:rsid w:val="009F163C"/>
    <w:rsid w:val="009F18D6"/>
    <w:rsid w:val="009F22AA"/>
    <w:rsid w:val="009F2356"/>
    <w:rsid w:val="009F33B5"/>
    <w:rsid w:val="009F3406"/>
    <w:rsid w:val="009F3417"/>
    <w:rsid w:val="009F3BF6"/>
    <w:rsid w:val="009F3F55"/>
    <w:rsid w:val="009F4095"/>
    <w:rsid w:val="009F419A"/>
    <w:rsid w:val="009F42C3"/>
    <w:rsid w:val="009F4D38"/>
    <w:rsid w:val="009F50EF"/>
    <w:rsid w:val="009F5578"/>
    <w:rsid w:val="009F57C2"/>
    <w:rsid w:val="009F58FF"/>
    <w:rsid w:val="009F5E3F"/>
    <w:rsid w:val="009F60C7"/>
    <w:rsid w:val="009F6294"/>
    <w:rsid w:val="009F64C5"/>
    <w:rsid w:val="009F70BF"/>
    <w:rsid w:val="009F7122"/>
    <w:rsid w:val="009F71BF"/>
    <w:rsid w:val="009F71D2"/>
    <w:rsid w:val="009F735B"/>
    <w:rsid w:val="009F73CC"/>
    <w:rsid w:val="009F7470"/>
    <w:rsid w:val="009F74AE"/>
    <w:rsid w:val="009F7837"/>
    <w:rsid w:val="009F7C77"/>
    <w:rsid w:val="00A00041"/>
    <w:rsid w:val="00A00111"/>
    <w:rsid w:val="00A00152"/>
    <w:rsid w:val="00A001DD"/>
    <w:rsid w:val="00A00229"/>
    <w:rsid w:val="00A003C4"/>
    <w:rsid w:val="00A004C4"/>
    <w:rsid w:val="00A009ED"/>
    <w:rsid w:val="00A00CDB"/>
    <w:rsid w:val="00A00CF4"/>
    <w:rsid w:val="00A00E44"/>
    <w:rsid w:val="00A00E52"/>
    <w:rsid w:val="00A01319"/>
    <w:rsid w:val="00A01A79"/>
    <w:rsid w:val="00A01BD3"/>
    <w:rsid w:val="00A01BD8"/>
    <w:rsid w:val="00A01D03"/>
    <w:rsid w:val="00A01E5C"/>
    <w:rsid w:val="00A02292"/>
    <w:rsid w:val="00A025AF"/>
    <w:rsid w:val="00A02698"/>
    <w:rsid w:val="00A032C5"/>
    <w:rsid w:val="00A03DA7"/>
    <w:rsid w:val="00A04626"/>
    <w:rsid w:val="00A04C44"/>
    <w:rsid w:val="00A057C1"/>
    <w:rsid w:val="00A0587B"/>
    <w:rsid w:val="00A05BB7"/>
    <w:rsid w:val="00A05EE2"/>
    <w:rsid w:val="00A069AA"/>
    <w:rsid w:val="00A06DE0"/>
    <w:rsid w:val="00A10786"/>
    <w:rsid w:val="00A10A75"/>
    <w:rsid w:val="00A10CEE"/>
    <w:rsid w:val="00A10DD6"/>
    <w:rsid w:val="00A115D1"/>
    <w:rsid w:val="00A11641"/>
    <w:rsid w:val="00A122EA"/>
    <w:rsid w:val="00A125EB"/>
    <w:rsid w:val="00A12910"/>
    <w:rsid w:val="00A12C93"/>
    <w:rsid w:val="00A1397D"/>
    <w:rsid w:val="00A13D2A"/>
    <w:rsid w:val="00A14174"/>
    <w:rsid w:val="00A1432D"/>
    <w:rsid w:val="00A15A4A"/>
    <w:rsid w:val="00A16379"/>
    <w:rsid w:val="00A163B0"/>
    <w:rsid w:val="00A16C52"/>
    <w:rsid w:val="00A1737A"/>
    <w:rsid w:val="00A17456"/>
    <w:rsid w:val="00A17B53"/>
    <w:rsid w:val="00A17E70"/>
    <w:rsid w:val="00A212D7"/>
    <w:rsid w:val="00A213CF"/>
    <w:rsid w:val="00A21CEC"/>
    <w:rsid w:val="00A21E75"/>
    <w:rsid w:val="00A22036"/>
    <w:rsid w:val="00A2377F"/>
    <w:rsid w:val="00A23CF4"/>
    <w:rsid w:val="00A23D45"/>
    <w:rsid w:val="00A24A4F"/>
    <w:rsid w:val="00A24CF9"/>
    <w:rsid w:val="00A250C6"/>
    <w:rsid w:val="00A25157"/>
    <w:rsid w:val="00A2623D"/>
    <w:rsid w:val="00A262B0"/>
    <w:rsid w:val="00A26AB9"/>
    <w:rsid w:val="00A26C83"/>
    <w:rsid w:val="00A26CDC"/>
    <w:rsid w:val="00A273E7"/>
    <w:rsid w:val="00A27946"/>
    <w:rsid w:val="00A3042E"/>
    <w:rsid w:val="00A30C4C"/>
    <w:rsid w:val="00A30F1A"/>
    <w:rsid w:val="00A3125F"/>
    <w:rsid w:val="00A3187F"/>
    <w:rsid w:val="00A32CC9"/>
    <w:rsid w:val="00A331EB"/>
    <w:rsid w:val="00A336DC"/>
    <w:rsid w:val="00A34689"/>
    <w:rsid w:val="00A348A6"/>
    <w:rsid w:val="00A35568"/>
    <w:rsid w:val="00A3584D"/>
    <w:rsid w:val="00A359FA"/>
    <w:rsid w:val="00A35CF2"/>
    <w:rsid w:val="00A35DCC"/>
    <w:rsid w:val="00A35EEA"/>
    <w:rsid w:val="00A36643"/>
    <w:rsid w:val="00A36A77"/>
    <w:rsid w:val="00A36CF5"/>
    <w:rsid w:val="00A36FC2"/>
    <w:rsid w:val="00A37B5D"/>
    <w:rsid w:val="00A37BA7"/>
    <w:rsid w:val="00A40109"/>
    <w:rsid w:val="00A40432"/>
    <w:rsid w:val="00A40532"/>
    <w:rsid w:val="00A4084A"/>
    <w:rsid w:val="00A4110B"/>
    <w:rsid w:val="00A41326"/>
    <w:rsid w:val="00A4145E"/>
    <w:rsid w:val="00A42083"/>
    <w:rsid w:val="00A4239E"/>
    <w:rsid w:val="00A42757"/>
    <w:rsid w:val="00A42EC3"/>
    <w:rsid w:val="00A4313D"/>
    <w:rsid w:val="00A43759"/>
    <w:rsid w:val="00A43C27"/>
    <w:rsid w:val="00A43C4E"/>
    <w:rsid w:val="00A43C88"/>
    <w:rsid w:val="00A43E4D"/>
    <w:rsid w:val="00A446E2"/>
    <w:rsid w:val="00A44F75"/>
    <w:rsid w:val="00A451D2"/>
    <w:rsid w:val="00A4541F"/>
    <w:rsid w:val="00A45697"/>
    <w:rsid w:val="00A46693"/>
    <w:rsid w:val="00A472E0"/>
    <w:rsid w:val="00A47E78"/>
    <w:rsid w:val="00A50003"/>
    <w:rsid w:val="00A5060C"/>
    <w:rsid w:val="00A5060D"/>
    <w:rsid w:val="00A506A4"/>
    <w:rsid w:val="00A5079C"/>
    <w:rsid w:val="00A50D21"/>
    <w:rsid w:val="00A51147"/>
    <w:rsid w:val="00A5118F"/>
    <w:rsid w:val="00A5121F"/>
    <w:rsid w:val="00A51343"/>
    <w:rsid w:val="00A51386"/>
    <w:rsid w:val="00A5158B"/>
    <w:rsid w:val="00A51679"/>
    <w:rsid w:val="00A521F2"/>
    <w:rsid w:val="00A523E1"/>
    <w:rsid w:val="00A52F38"/>
    <w:rsid w:val="00A5320D"/>
    <w:rsid w:val="00A53670"/>
    <w:rsid w:val="00A536D1"/>
    <w:rsid w:val="00A536D9"/>
    <w:rsid w:val="00A537C1"/>
    <w:rsid w:val="00A538AA"/>
    <w:rsid w:val="00A53A1A"/>
    <w:rsid w:val="00A53A73"/>
    <w:rsid w:val="00A53AD7"/>
    <w:rsid w:val="00A53C70"/>
    <w:rsid w:val="00A5446D"/>
    <w:rsid w:val="00A54980"/>
    <w:rsid w:val="00A55716"/>
    <w:rsid w:val="00A55DA8"/>
    <w:rsid w:val="00A5628C"/>
    <w:rsid w:val="00A56ACE"/>
    <w:rsid w:val="00A570F0"/>
    <w:rsid w:val="00A57131"/>
    <w:rsid w:val="00A5750C"/>
    <w:rsid w:val="00A5799D"/>
    <w:rsid w:val="00A60AA8"/>
    <w:rsid w:val="00A61057"/>
    <w:rsid w:val="00A616F3"/>
    <w:rsid w:val="00A61883"/>
    <w:rsid w:val="00A6229B"/>
    <w:rsid w:val="00A622E1"/>
    <w:rsid w:val="00A623DF"/>
    <w:rsid w:val="00A62467"/>
    <w:rsid w:val="00A624DB"/>
    <w:rsid w:val="00A627D9"/>
    <w:rsid w:val="00A62D16"/>
    <w:rsid w:val="00A62D8F"/>
    <w:rsid w:val="00A63194"/>
    <w:rsid w:val="00A6342D"/>
    <w:rsid w:val="00A6364B"/>
    <w:rsid w:val="00A63BBE"/>
    <w:rsid w:val="00A640DB"/>
    <w:rsid w:val="00A64317"/>
    <w:rsid w:val="00A646AC"/>
    <w:rsid w:val="00A6559E"/>
    <w:rsid w:val="00A65BBF"/>
    <w:rsid w:val="00A67D52"/>
    <w:rsid w:val="00A67D6F"/>
    <w:rsid w:val="00A67ED2"/>
    <w:rsid w:val="00A7004B"/>
    <w:rsid w:val="00A7044E"/>
    <w:rsid w:val="00A7066F"/>
    <w:rsid w:val="00A708D2"/>
    <w:rsid w:val="00A70958"/>
    <w:rsid w:val="00A70DBF"/>
    <w:rsid w:val="00A70E4D"/>
    <w:rsid w:val="00A70E7C"/>
    <w:rsid w:val="00A7153B"/>
    <w:rsid w:val="00A7167A"/>
    <w:rsid w:val="00A717D4"/>
    <w:rsid w:val="00A71B86"/>
    <w:rsid w:val="00A71CB7"/>
    <w:rsid w:val="00A71CF3"/>
    <w:rsid w:val="00A720E2"/>
    <w:rsid w:val="00A7280A"/>
    <w:rsid w:val="00A72A43"/>
    <w:rsid w:val="00A733FC"/>
    <w:rsid w:val="00A73462"/>
    <w:rsid w:val="00A7349F"/>
    <w:rsid w:val="00A739A4"/>
    <w:rsid w:val="00A74258"/>
    <w:rsid w:val="00A74A71"/>
    <w:rsid w:val="00A76316"/>
    <w:rsid w:val="00A7634D"/>
    <w:rsid w:val="00A763BE"/>
    <w:rsid w:val="00A766FF"/>
    <w:rsid w:val="00A76A01"/>
    <w:rsid w:val="00A76D0B"/>
    <w:rsid w:val="00A76E24"/>
    <w:rsid w:val="00A803BA"/>
    <w:rsid w:val="00A80EAA"/>
    <w:rsid w:val="00A81088"/>
    <w:rsid w:val="00A818C1"/>
    <w:rsid w:val="00A81F44"/>
    <w:rsid w:val="00A82444"/>
    <w:rsid w:val="00A826B4"/>
    <w:rsid w:val="00A82A8B"/>
    <w:rsid w:val="00A82B4D"/>
    <w:rsid w:val="00A82E46"/>
    <w:rsid w:val="00A83364"/>
    <w:rsid w:val="00A83998"/>
    <w:rsid w:val="00A83D03"/>
    <w:rsid w:val="00A83E6B"/>
    <w:rsid w:val="00A84048"/>
    <w:rsid w:val="00A84FA6"/>
    <w:rsid w:val="00A850F8"/>
    <w:rsid w:val="00A855D7"/>
    <w:rsid w:val="00A85946"/>
    <w:rsid w:val="00A85CDD"/>
    <w:rsid w:val="00A85D5E"/>
    <w:rsid w:val="00A86100"/>
    <w:rsid w:val="00A86C0B"/>
    <w:rsid w:val="00A86CDB"/>
    <w:rsid w:val="00A87405"/>
    <w:rsid w:val="00A87546"/>
    <w:rsid w:val="00A87C6B"/>
    <w:rsid w:val="00A87CDC"/>
    <w:rsid w:val="00A87EAB"/>
    <w:rsid w:val="00A90068"/>
    <w:rsid w:val="00A90905"/>
    <w:rsid w:val="00A9109B"/>
    <w:rsid w:val="00A91202"/>
    <w:rsid w:val="00A91491"/>
    <w:rsid w:val="00A91958"/>
    <w:rsid w:val="00A91C74"/>
    <w:rsid w:val="00A91F16"/>
    <w:rsid w:val="00A921B6"/>
    <w:rsid w:val="00A92547"/>
    <w:rsid w:val="00A9271A"/>
    <w:rsid w:val="00A92CBA"/>
    <w:rsid w:val="00A92E4E"/>
    <w:rsid w:val="00A932F2"/>
    <w:rsid w:val="00A938A8"/>
    <w:rsid w:val="00A93BD4"/>
    <w:rsid w:val="00A93EBF"/>
    <w:rsid w:val="00A941F1"/>
    <w:rsid w:val="00A9432C"/>
    <w:rsid w:val="00A94A2C"/>
    <w:rsid w:val="00A9622B"/>
    <w:rsid w:val="00A96B24"/>
    <w:rsid w:val="00A97652"/>
    <w:rsid w:val="00A97A96"/>
    <w:rsid w:val="00A97B3B"/>
    <w:rsid w:val="00A97D8C"/>
    <w:rsid w:val="00A97E63"/>
    <w:rsid w:val="00AA0127"/>
    <w:rsid w:val="00AA1406"/>
    <w:rsid w:val="00AA1527"/>
    <w:rsid w:val="00AA166E"/>
    <w:rsid w:val="00AA200A"/>
    <w:rsid w:val="00AA21B6"/>
    <w:rsid w:val="00AA26C9"/>
    <w:rsid w:val="00AA274A"/>
    <w:rsid w:val="00AA3179"/>
    <w:rsid w:val="00AA3770"/>
    <w:rsid w:val="00AA4514"/>
    <w:rsid w:val="00AA4F32"/>
    <w:rsid w:val="00AA57C6"/>
    <w:rsid w:val="00AA5889"/>
    <w:rsid w:val="00AA5BE1"/>
    <w:rsid w:val="00AA71D9"/>
    <w:rsid w:val="00AA7574"/>
    <w:rsid w:val="00AA7A97"/>
    <w:rsid w:val="00AA7BEA"/>
    <w:rsid w:val="00AB037A"/>
    <w:rsid w:val="00AB081D"/>
    <w:rsid w:val="00AB0980"/>
    <w:rsid w:val="00AB163E"/>
    <w:rsid w:val="00AB1BBF"/>
    <w:rsid w:val="00AB2C11"/>
    <w:rsid w:val="00AB33DA"/>
    <w:rsid w:val="00AB385E"/>
    <w:rsid w:val="00AB474E"/>
    <w:rsid w:val="00AB4A50"/>
    <w:rsid w:val="00AB4D60"/>
    <w:rsid w:val="00AB53E8"/>
    <w:rsid w:val="00AB5D1E"/>
    <w:rsid w:val="00AB686A"/>
    <w:rsid w:val="00AC04DF"/>
    <w:rsid w:val="00AC0503"/>
    <w:rsid w:val="00AC0569"/>
    <w:rsid w:val="00AC0886"/>
    <w:rsid w:val="00AC0C67"/>
    <w:rsid w:val="00AC0DC8"/>
    <w:rsid w:val="00AC1B31"/>
    <w:rsid w:val="00AC1D55"/>
    <w:rsid w:val="00AC1DBF"/>
    <w:rsid w:val="00AC24B4"/>
    <w:rsid w:val="00AC2790"/>
    <w:rsid w:val="00AC2BC8"/>
    <w:rsid w:val="00AC2E1F"/>
    <w:rsid w:val="00AC320E"/>
    <w:rsid w:val="00AC3465"/>
    <w:rsid w:val="00AC3B41"/>
    <w:rsid w:val="00AC4BBD"/>
    <w:rsid w:val="00AC527D"/>
    <w:rsid w:val="00AC64CC"/>
    <w:rsid w:val="00AC6610"/>
    <w:rsid w:val="00AC66F2"/>
    <w:rsid w:val="00AC67AB"/>
    <w:rsid w:val="00AC68E2"/>
    <w:rsid w:val="00AC6B07"/>
    <w:rsid w:val="00AC6B22"/>
    <w:rsid w:val="00AC781B"/>
    <w:rsid w:val="00AC7A52"/>
    <w:rsid w:val="00AC7B7B"/>
    <w:rsid w:val="00AC7EA9"/>
    <w:rsid w:val="00AD029B"/>
    <w:rsid w:val="00AD1C8E"/>
    <w:rsid w:val="00AD1EF6"/>
    <w:rsid w:val="00AD1F2B"/>
    <w:rsid w:val="00AD1FA6"/>
    <w:rsid w:val="00AD2159"/>
    <w:rsid w:val="00AD21EE"/>
    <w:rsid w:val="00AD29C6"/>
    <w:rsid w:val="00AD3164"/>
    <w:rsid w:val="00AD3B42"/>
    <w:rsid w:val="00AD3FBF"/>
    <w:rsid w:val="00AD42F5"/>
    <w:rsid w:val="00AD5014"/>
    <w:rsid w:val="00AD5282"/>
    <w:rsid w:val="00AD5457"/>
    <w:rsid w:val="00AD669D"/>
    <w:rsid w:val="00AD6FBE"/>
    <w:rsid w:val="00AD7701"/>
    <w:rsid w:val="00AD7805"/>
    <w:rsid w:val="00AD7A51"/>
    <w:rsid w:val="00AD7CB9"/>
    <w:rsid w:val="00AE05F0"/>
    <w:rsid w:val="00AE0F8F"/>
    <w:rsid w:val="00AE11BA"/>
    <w:rsid w:val="00AE1272"/>
    <w:rsid w:val="00AE1520"/>
    <w:rsid w:val="00AE16AB"/>
    <w:rsid w:val="00AE1815"/>
    <w:rsid w:val="00AE1ADB"/>
    <w:rsid w:val="00AE1B57"/>
    <w:rsid w:val="00AE2590"/>
    <w:rsid w:val="00AE3285"/>
    <w:rsid w:val="00AE337F"/>
    <w:rsid w:val="00AE3891"/>
    <w:rsid w:val="00AE3D7C"/>
    <w:rsid w:val="00AE4B0F"/>
    <w:rsid w:val="00AE4ED7"/>
    <w:rsid w:val="00AE571A"/>
    <w:rsid w:val="00AE6393"/>
    <w:rsid w:val="00AE63E4"/>
    <w:rsid w:val="00AE6919"/>
    <w:rsid w:val="00AE6AC9"/>
    <w:rsid w:val="00AE6BDE"/>
    <w:rsid w:val="00AE6D5E"/>
    <w:rsid w:val="00AE6DE8"/>
    <w:rsid w:val="00AE6FB3"/>
    <w:rsid w:val="00AE7CB0"/>
    <w:rsid w:val="00AE7F89"/>
    <w:rsid w:val="00AF030C"/>
    <w:rsid w:val="00AF0327"/>
    <w:rsid w:val="00AF0A8A"/>
    <w:rsid w:val="00AF0F6A"/>
    <w:rsid w:val="00AF1257"/>
    <w:rsid w:val="00AF14CC"/>
    <w:rsid w:val="00AF1E3D"/>
    <w:rsid w:val="00AF1F9C"/>
    <w:rsid w:val="00AF373E"/>
    <w:rsid w:val="00AF4254"/>
    <w:rsid w:val="00AF43CC"/>
    <w:rsid w:val="00AF4549"/>
    <w:rsid w:val="00AF48A8"/>
    <w:rsid w:val="00AF4BF6"/>
    <w:rsid w:val="00AF4D8C"/>
    <w:rsid w:val="00AF4DE4"/>
    <w:rsid w:val="00AF5E63"/>
    <w:rsid w:val="00AF6088"/>
    <w:rsid w:val="00AF6589"/>
    <w:rsid w:val="00AF6F32"/>
    <w:rsid w:val="00AF7434"/>
    <w:rsid w:val="00AF7A69"/>
    <w:rsid w:val="00B00830"/>
    <w:rsid w:val="00B00A1B"/>
    <w:rsid w:val="00B010DA"/>
    <w:rsid w:val="00B014C1"/>
    <w:rsid w:val="00B01C14"/>
    <w:rsid w:val="00B01DF1"/>
    <w:rsid w:val="00B0332B"/>
    <w:rsid w:val="00B03D8B"/>
    <w:rsid w:val="00B04490"/>
    <w:rsid w:val="00B05050"/>
    <w:rsid w:val="00B05460"/>
    <w:rsid w:val="00B05BEF"/>
    <w:rsid w:val="00B06344"/>
    <w:rsid w:val="00B06B26"/>
    <w:rsid w:val="00B06EC3"/>
    <w:rsid w:val="00B07316"/>
    <w:rsid w:val="00B07B0A"/>
    <w:rsid w:val="00B10E41"/>
    <w:rsid w:val="00B11509"/>
    <w:rsid w:val="00B132A9"/>
    <w:rsid w:val="00B1345F"/>
    <w:rsid w:val="00B139A4"/>
    <w:rsid w:val="00B14788"/>
    <w:rsid w:val="00B14867"/>
    <w:rsid w:val="00B1535D"/>
    <w:rsid w:val="00B155AD"/>
    <w:rsid w:val="00B15B74"/>
    <w:rsid w:val="00B16013"/>
    <w:rsid w:val="00B16A7B"/>
    <w:rsid w:val="00B16F31"/>
    <w:rsid w:val="00B17400"/>
    <w:rsid w:val="00B175BF"/>
    <w:rsid w:val="00B17D08"/>
    <w:rsid w:val="00B202D3"/>
    <w:rsid w:val="00B20A1A"/>
    <w:rsid w:val="00B20F33"/>
    <w:rsid w:val="00B223C1"/>
    <w:rsid w:val="00B22E6E"/>
    <w:rsid w:val="00B23029"/>
    <w:rsid w:val="00B23340"/>
    <w:rsid w:val="00B233E1"/>
    <w:rsid w:val="00B23479"/>
    <w:rsid w:val="00B23654"/>
    <w:rsid w:val="00B24643"/>
    <w:rsid w:val="00B25038"/>
    <w:rsid w:val="00B25BFB"/>
    <w:rsid w:val="00B25D55"/>
    <w:rsid w:val="00B26257"/>
    <w:rsid w:val="00B263FE"/>
    <w:rsid w:val="00B27DB1"/>
    <w:rsid w:val="00B27FAF"/>
    <w:rsid w:val="00B3037F"/>
    <w:rsid w:val="00B30421"/>
    <w:rsid w:val="00B3052E"/>
    <w:rsid w:val="00B3054E"/>
    <w:rsid w:val="00B314A9"/>
    <w:rsid w:val="00B3166C"/>
    <w:rsid w:val="00B32A3C"/>
    <w:rsid w:val="00B32CA4"/>
    <w:rsid w:val="00B32E9F"/>
    <w:rsid w:val="00B3406C"/>
    <w:rsid w:val="00B34AFA"/>
    <w:rsid w:val="00B34E33"/>
    <w:rsid w:val="00B34F68"/>
    <w:rsid w:val="00B3531F"/>
    <w:rsid w:val="00B35564"/>
    <w:rsid w:val="00B35B40"/>
    <w:rsid w:val="00B35C34"/>
    <w:rsid w:val="00B35C8C"/>
    <w:rsid w:val="00B3608F"/>
    <w:rsid w:val="00B360B6"/>
    <w:rsid w:val="00B362EB"/>
    <w:rsid w:val="00B36419"/>
    <w:rsid w:val="00B36A53"/>
    <w:rsid w:val="00B36AC3"/>
    <w:rsid w:val="00B36E74"/>
    <w:rsid w:val="00B374D4"/>
    <w:rsid w:val="00B3775B"/>
    <w:rsid w:val="00B40CBD"/>
    <w:rsid w:val="00B4116D"/>
    <w:rsid w:val="00B41E59"/>
    <w:rsid w:val="00B42496"/>
    <w:rsid w:val="00B429C6"/>
    <w:rsid w:val="00B43081"/>
    <w:rsid w:val="00B433A0"/>
    <w:rsid w:val="00B43ABD"/>
    <w:rsid w:val="00B43DD8"/>
    <w:rsid w:val="00B44136"/>
    <w:rsid w:val="00B44738"/>
    <w:rsid w:val="00B44782"/>
    <w:rsid w:val="00B44ADD"/>
    <w:rsid w:val="00B44CD7"/>
    <w:rsid w:val="00B44F05"/>
    <w:rsid w:val="00B44F4D"/>
    <w:rsid w:val="00B45413"/>
    <w:rsid w:val="00B45A95"/>
    <w:rsid w:val="00B45F52"/>
    <w:rsid w:val="00B46405"/>
    <w:rsid w:val="00B469DF"/>
    <w:rsid w:val="00B46C1B"/>
    <w:rsid w:val="00B4782F"/>
    <w:rsid w:val="00B47864"/>
    <w:rsid w:val="00B50278"/>
    <w:rsid w:val="00B50AFA"/>
    <w:rsid w:val="00B51718"/>
    <w:rsid w:val="00B518C2"/>
    <w:rsid w:val="00B51B4D"/>
    <w:rsid w:val="00B5218D"/>
    <w:rsid w:val="00B5229D"/>
    <w:rsid w:val="00B52499"/>
    <w:rsid w:val="00B524E6"/>
    <w:rsid w:val="00B5349D"/>
    <w:rsid w:val="00B5379D"/>
    <w:rsid w:val="00B53DE5"/>
    <w:rsid w:val="00B5449D"/>
    <w:rsid w:val="00B54C88"/>
    <w:rsid w:val="00B54DDE"/>
    <w:rsid w:val="00B559DD"/>
    <w:rsid w:val="00B56668"/>
    <w:rsid w:val="00B56CB5"/>
    <w:rsid w:val="00B572AF"/>
    <w:rsid w:val="00B5781A"/>
    <w:rsid w:val="00B57ECB"/>
    <w:rsid w:val="00B60CB7"/>
    <w:rsid w:val="00B60F18"/>
    <w:rsid w:val="00B611B1"/>
    <w:rsid w:val="00B6135A"/>
    <w:rsid w:val="00B62522"/>
    <w:rsid w:val="00B63039"/>
    <w:rsid w:val="00B63186"/>
    <w:rsid w:val="00B648B8"/>
    <w:rsid w:val="00B65939"/>
    <w:rsid w:val="00B65E79"/>
    <w:rsid w:val="00B66756"/>
    <w:rsid w:val="00B67854"/>
    <w:rsid w:val="00B70757"/>
    <w:rsid w:val="00B70AC6"/>
    <w:rsid w:val="00B71FAA"/>
    <w:rsid w:val="00B72051"/>
    <w:rsid w:val="00B72AD3"/>
    <w:rsid w:val="00B72DAF"/>
    <w:rsid w:val="00B72E6F"/>
    <w:rsid w:val="00B732FE"/>
    <w:rsid w:val="00B73335"/>
    <w:rsid w:val="00B734A6"/>
    <w:rsid w:val="00B735CD"/>
    <w:rsid w:val="00B73620"/>
    <w:rsid w:val="00B73816"/>
    <w:rsid w:val="00B73984"/>
    <w:rsid w:val="00B73EAF"/>
    <w:rsid w:val="00B744E4"/>
    <w:rsid w:val="00B74728"/>
    <w:rsid w:val="00B7518E"/>
    <w:rsid w:val="00B75533"/>
    <w:rsid w:val="00B755A3"/>
    <w:rsid w:val="00B7575D"/>
    <w:rsid w:val="00B766B0"/>
    <w:rsid w:val="00B76714"/>
    <w:rsid w:val="00B76912"/>
    <w:rsid w:val="00B76BE5"/>
    <w:rsid w:val="00B76C9C"/>
    <w:rsid w:val="00B80316"/>
    <w:rsid w:val="00B80522"/>
    <w:rsid w:val="00B807FD"/>
    <w:rsid w:val="00B80AA5"/>
    <w:rsid w:val="00B80DDD"/>
    <w:rsid w:val="00B80E87"/>
    <w:rsid w:val="00B80EC6"/>
    <w:rsid w:val="00B81C2D"/>
    <w:rsid w:val="00B82706"/>
    <w:rsid w:val="00B82C6A"/>
    <w:rsid w:val="00B82C7A"/>
    <w:rsid w:val="00B8305F"/>
    <w:rsid w:val="00B83297"/>
    <w:rsid w:val="00B834CF"/>
    <w:rsid w:val="00B8384A"/>
    <w:rsid w:val="00B839C4"/>
    <w:rsid w:val="00B84087"/>
    <w:rsid w:val="00B84516"/>
    <w:rsid w:val="00B84942"/>
    <w:rsid w:val="00B84CEE"/>
    <w:rsid w:val="00B85103"/>
    <w:rsid w:val="00B851B1"/>
    <w:rsid w:val="00B864D0"/>
    <w:rsid w:val="00B8688F"/>
    <w:rsid w:val="00B86950"/>
    <w:rsid w:val="00B875B1"/>
    <w:rsid w:val="00B90020"/>
    <w:rsid w:val="00B90242"/>
    <w:rsid w:val="00B90B0D"/>
    <w:rsid w:val="00B90B1C"/>
    <w:rsid w:val="00B90F62"/>
    <w:rsid w:val="00B92A2D"/>
    <w:rsid w:val="00B92FBA"/>
    <w:rsid w:val="00B93042"/>
    <w:rsid w:val="00B93373"/>
    <w:rsid w:val="00B936C9"/>
    <w:rsid w:val="00B93835"/>
    <w:rsid w:val="00B939A1"/>
    <w:rsid w:val="00B939F3"/>
    <w:rsid w:val="00B942D9"/>
    <w:rsid w:val="00B9482B"/>
    <w:rsid w:val="00B95030"/>
    <w:rsid w:val="00B95096"/>
    <w:rsid w:val="00B951CA"/>
    <w:rsid w:val="00B963EB"/>
    <w:rsid w:val="00B968BA"/>
    <w:rsid w:val="00B96A66"/>
    <w:rsid w:val="00B96FE7"/>
    <w:rsid w:val="00B975B1"/>
    <w:rsid w:val="00B97797"/>
    <w:rsid w:val="00B97F57"/>
    <w:rsid w:val="00BA05A6"/>
    <w:rsid w:val="00BA0AFB"/>
    <w:rsid w:val="00BA0FF7"/>
    <w:rsid w:val="00BA1371"/>
    <w:rsid w:val="00BA1BC0"/>
    <w:rsid w:val="00BA1E26"/>
    <w:rsid w:val="00BA1E3B"/>
    <w:rsid w:val="00BA2032"/>
    <w:rsid w:val="00BA2145"/>
    <w:rsid w:val="00BA2E24"/>
    <w:rsid w:val="00BA43E4"/>
    <w:rsid w:val="00BA450E"/>
    <w:rsid w:val="00BA50ED"/>
    <w:rsid w:val="00BA5FCD"/>
    <w:rsid w:val="00BA60EB"/>
    <w:rsid w:val="00BA620D"/>
    <w:rsid w:val="00BA7210"/>
    <w:rsid w:val="00BB04B3"/>
    <w:rsid w:val="00BB054A"/>
    <w:rsid w:val="00BB056A"/>
    <w:rsid w:val="00BB0777"/>
    <w:rsid w:val="00BB0FE6"/>
    <w:rsid w:val="00BB105F"/>
    <w:rsid w:val="00BB156B"/>
    <w:rsid w:val="00BB1E2A"/>
    <w:rsid w:val="00BB1EF2"/>
    <w:rsid w:val="00BB1FE3"/>
    <w:rsid w:val="00BB2707"/>
    <w:rsid w:val="00BB3E18"/>
    <w:rsid w:val="00BB4217"/>
    <w:rsid w:val="00BB44E8"/>
    <w:rsid w:val="00BB4982"/>
    <w:rsid w:val="00BB505F"/>
    <w:rsid w:val="00BB54D3"/>
    <w:rsid w:val="00BB54F8"/>
    <w:rsid w:val="00BB564B"/>
    <w:rsid w:val="00BB5FF2"/>
    <w:rsid w:val="00BB601E"/>
    <w:rsid w:val="00BB60C1"/>
    <w:rsid w:val="00BB648B"/>
    <w:rsid w:val="00BB71F8"/>
    <w:rsid w:val="00BB72E3"/>
    <w:rsid w:val="00BC0DC8"/>
    <w:rsid w:val="00BC18DD"/>
    <w:rsid w:val="00BC319F"/>
    <w:rsid w:val="00BC33C2"/>
    <w:rsid w:val="00BC3425"/>
    <w:rsid w:val="00BC389C"/>
    <w:rsid w:val="00BC4038"/>
    <w:rsid w:val="00BC456E"/>
    <w:rsid w:val="00BC4A7C"/>
    <w:rsid w:val="00BC513D"/>
    <w:rsid w:val="00BC52D3"/>
    <w:rsid w:val="00BC52D4"/>
    <w:rsid w:val="00BC5496"/>
    <w:rsid w:val="00BC5626"/>
    <w:rsid w:val="00BC6236"/>
    <w:rsid w:val="00BC6B11"/>
    <w:rsid w:val="00BC6D19"/>
    <w:rsid w:val="00BC75A7"/>
    <w:rsid w:val="00BD0A6C"/>
    <w:rsid w:val="00BD0BE4"/>
    <w:rsid w:val="00BD130E"/>
    <w:rsid w:val="00BD1712"/>
    <w:rsid w:val="00BD1C4C"/>
    <w:rsid w:val="00BD1EC8"/>
    <w:rsid w:val="00BD256D"/>
    <w:rsid w:val="00BD268B"/>
    <w:rsid w:val="00BD292D"/>
    <w:rsid w:val="00BD2AB3"/>
    <w:rsid w:val="00BD32DE"/>
    <w:rsid w:val="00BD33E2"/>
    <w:rsid w:val="00BD488B"/>
    <w:rsid w:val="00BD4A06"/>
    <w:rsid w:val="00BD4B2E"/>
    <w:rsid w:val="00BD4D91"/>
    <w:rsid w:val="00BD4E05"/>
    <w:rsid w:val="00BD4E6B"/>
    <w:rsid w:val="00BD50BE"/>
    <w:rsid w:val="00BD56D1"/>
    <w:rsid w:val="00BD5F4C"/>
    <w:rsid w:val="00BD60AA"/>
    <w:rsid w:val="00BD66BC"/>
    <w:rsid w:val="00BD6B89"/>
    <w:rsid w:val="00BD6DB1"/>
    <w:rsid w:val="00BD700B"/>
    <w:rsid w:val="00BD773B"/>
    <w:rsid w:val="00BE0768"/>
    <w:rsid w:val="00BE0FC1"/>
    <w:rsid w:val="00BE10D7"/>
    <w:rsid w:val="00BE11A3"/>
    <w:rsid w:val="00BE1425"/>
    <w:rsid w:val="00BE1451"/>
    <w:rsid w:val="00BE1BD6"/>
    <w:rsid w:val="00BE1D4E"/>
    <w:rsid w:val="00BE1F25"/>
    <w:rsid w:val="00BE21CC"/>
    <w:rsid w:val="00BE239D"/>
    <w:rsid w:val="00BE284F"/>
    <w:rsid w:val="00BE2866"/>
    <w:rsid w:val="00BE2892"/>
    <w:rsid w:val="00BE2BC6"/>
    <w:rsid w:val="00BE2DB5"/>
    <w:rsid w:val="00BE2DF0"/>
    <w:rsid w:val="00BE3386"/>
    <w:rsid w:val="00BE3612"/>
    <w:rsid w:val="00BE3BA3"/>
    <w:rsid w:val="00BE48B6"/>
    <w:rsid w:val="00BE4D20"/>
    <w:rsid w:val="00BE4F94"/>
    <w:rsid w:val="00BE5A6B"/>
    <w:rsid w:val="00BE5C95"/>
    <w:rsid w:val="00BE651D"/>
    <w:rsid w:val="00BE78E4"/>
    <w:rsid w:val="00BE7D4C"/>
    <w:rsid w:val="00BF00F8"/>
    <w:rsid w:val="00BF0410"/>
    <w:rsid w:val="00BF0A85"/>
    <w:rsid w:val="00BF0CDE"/>
    <w:rsid w:val="00BF1358"/>
    <w:rsid w:val="00BF18CC"/>
    <w:rsid w:val="00BF1C6F"/>
    <w:rsid w:val="00BF23D8"/>
    <w:rsid w:val="00BF2A1F"/>
    <w:rsid w:val="00BF367E"/>
    <w:rsid w:val="00BF3686"/>
    <w:rsid w:val="00BF3D1C"/>
    <w:rsid w:val="00BF3D58"/>
    <w:rsid w:val="00BF41BD"/>
    <w:rsid w:val="00BF445D"/>
    <w:rsid w:val="00BF4772"/>
    <w:rsid w:val="00BF482F"/>
    <w:rsid w:val="00BF4B15"/>
    <w:rsid w:val="00BF4B68"/>
    <w:rsid w:val="00BF50AF"/>
    <w:rsid w:val="00BF5362"/>
    <w:rsid w:val="00BF5472"/>
    <w:rsid w:val="00BF6681"/>
    <w:rsid w:val="00BF6DCF"/>
    <w:rsid w:val="00BF6EDC"/>
    <w:rsid w:val="00BF767E"/>
    <w:rsid w:val="00BF7A8A"/>
    <w:rsid w:val="00BF7E13"/>
    <w:rsid w:val="00C00E83"/>
    <w:rsid w:val="00C014B0"/>
    <w:rsid w:val="00C015F5"/>
    <w:rsid w:val="00C01811"/>
    <w:rsid w:val="00C01F14"/>
    <w:rsid w:val="00C023EC"/>
    <w:rsid w:val="00C025E5"/>
    <w:rsid w:val="00C02BCE"/>
    <w:rsid w:val="00C036E5"/>
    <w:rsid w:val="00C0371E"/>
    <w:rsid w:val="00C03955"/>
    <w:rsid w:val="00C04DE9"/>
    <w:rsid w:val="00C04E95"/>
    <w:rsid w:val="00C056A5"/>
    <w:rsid w:val="00C05721"/>
    <w:rsid w:val="00C057B5"/>
    <w:rsid w:val="00C05948"/>
    <w:rsid w:val="00C05E3F"/>
    <w:rsid w:val="00C060D8"/>
    <w:rsid w:val="00C0694B"/>
    <w:rsid w:val="00C07521"/>
    <w:rsid w:val="00C10428"/>
    <w:rsid w:val="00C108DF"/>
    <w:rsid w:val="00C1176D"/>
    <w:rsid w:val="00C11BF5"/>
    <w:rsid w:val="00C124A3"/>
    <w:rsid w:val="00C128D1"/>
    <w:rsid w:val="00C12F4D"/>
    <w:rsid w:val="00C13096"/>
    <w:rsid w:val="00C131A4"/>
    <w:rsid w:val="00C13BE3"/>
    <w:rsid w:val="00C143C5"/>
    <w:rsid w:val="00C145AD"/>
    <w:rsid w:val="00C1479F"/>
    <w:rsid w:val="00C153DD"/>
    <w:rsid w:val="00C15422"/>
    <w:rsid w:val="00C159E3"/>
    <w:rsid w:val="00C15AD0"/>
    <w:rsid w:val="00C16794"/>
    <w:rsid w:val="00C16D3F"/>
    <w:rsid w:val="00C2040E"/>
    <w:rsid w:val="00C2065E"/>
    <w:rsid w:val="00C2081F"/>
    <w:rsid w:val="00C208EF"/>
    <w:rsid w:val="00C20B1D"/>
    <w:rsid w:val="00C20D42"/>
    <w:rsid w:val="00C20D69"/>
    <w:rsid w:val="00C20EB0"/>
    <w:rsid w:val="00C212DB"/>
    <w:rsid w:val="00C21572"/>
    <w:rsid w:val="00C21F5C"/>
    <w:rsid w:val="00C2251A"/>
    <w:rsid w:val="00C22ADE"/>
    <w:rsid w:val="00C22FE4"/>
    <w:rsid w:val="00C232DE"/>
    <w:rsid w:val="00C23337"/>
    <w:rsid w:val="00C2335D"/>
    <w:rsid w:val="00C233AB"/>
    <w:rsid w:val="00C23A04"/>
    <w:rsid w:val="00C23C86"/>
    <w:rsid w:val="00C24360"/>
    <w:rsid w:val="00C246F9"/>
    <w:rsid w:val="00C24B8B"/>
    <w:rsid w:val="00C255E8"/>
    <w:rsid w:val="00C25632"/>
    <w:rsid w:val="00C25BB6"/>
    <w:rsid w:val="00C25BE7"/>
    <w:rsid w:val="00C269B0"/>
    <w:rsid w:val="00C26A42"/>
    <w:rsid w:val="00C271F9"/>
    <w:rsid w:val="00C27456"/>
    <w:rsid w:val="00C277A6"/>
    <w:rsid w:val="00C27EA7"/>
    <w:rsid w:val="00C30377"/>
    <w:rsid w:val="00C30496"/>
    <w:rsid w:val="00C30560"/>
    <w:rsid w:val="00C3098D"/>
    <w:rsid w:val="00C30BD8"/>
    <w:rsid w:val="00C31228"/>
    <w:rsid w:val="00C318ED"/>
    <w:rsid w:val="00C31B2D"/>
    <w:rsid w:val="00C31B9D"/>
    <w:rsid w:val="00C33099"/>
    <w:rsid w:val="00C33421"/>
    <w:rsid w:val="00C33C00"/>
    <w:rsid w:val="00C33D55"/>
    <w:rsid w:val="00C340F9"/>
    <w:rsid w:val="00C34584"/>
    <w:rsid w:val="00C34A61"/>
    <w:rsid w:val="00C35694"/>
    <w:rsid w:val="00C360A2"/>
    <w:rsid w:val="00C36904"/>
    <w:rsid w:val="00C37592"/>
    <w:rsid w:val="00C37782"/>
    <w:rsid w:val="00C37EE7"/>
    <w:rsid w:val="00C40161"/>
    <w:rsid w:val="00C402E2"/>
    <w:rsid w:val="00C4118B"/>
    <w:rsid w:val="00C429AD"/>
    <w:rsid w:val="00C42A83"/>
    <w:rsid w:val="00C42C81"/>
    <w:rsid w:val="00C43AB0"/>
    <w:rsid w:val="00C44384"/>
    <w:rsid w:val="00C44EDD"/>
    <w:rsid w:val="00C44F35"/>
    <w:rsid w:val="00C45D7D"/>
    <w:rsid w:val="00C461ED"/>
    <w:rsid w:val="00C465B4"/>
    <w:rsid w:val="00C469CF"/>
    <w:rsid w:val="00C46A0B"/>
    <w:rsid w:val="00C46CBE"/>
    <w:rsid w:val="00C4760D"/>
    <w:rsid w:val="00C50D73"/>
    <w:rsid w:val="00C50E55"/>
    <w:rsid w:val="00C51570"/>
    <w:rsid w:val="00C51A4D"/>
    <w:rsid w:val="00C51EEA"/>
    <w:rsid w:val="00C52010"/>
    <w:rsid w:val="00C52214"/>
    <w:rsid w:val="00C52253"/>
    <w:rsid w:val="00C522D1"/>
    <w:rsid w:val="00C52AD0"/>
    <w:rsid w:val="00C52CC8"/>
    <w:rsid w:val="00C5320E"/>
    <w:rsid w:val="00C53AEA"/>
    <w:rsid w:val="00C53C5C"/>
    <w:rsid w:val="00C53D73"/>
    <w:rsid w:val="00C54234"/>
    <w:rsid w:val="00C54857"/>
    <w:rsid w:val="00C55565"/>
    <w:rsid w:val="00C556AD"/>
    <w:rsid w:val="00C55C1D"/>
    <w:rsid w:val="00C55DD6"/>
    <w:rsid w:val="00C5658B"/>
    <w:rsid w:val="00C56922"/>
    <w:rsid w:val="00C571A4"/>
    <w:rsid w:val="00C5725E"/>
    <w:rsid w:val="00C608D8"/>
    <w:rsid w:val="00C60B99"/>
    <w:rsid w:val="00C60F31"/>
    <w:rsid w:val="00C6105D"/>
    <w:rsid w:val="00C6131B"/>
    <w:rsid w:val="00C61B51"/>
    <w:rsid w:val="00C63A88"/>
    <w:rsid w:val="00C64651"/>
    <w:rsid w:val="00C64A6D"/>
    <w:rsid w:val="00C64AA3"/>
    <w:rsid w:val="00C650BE"/>
    <w:rsid w:val="00C652AE"/>
    <w:rsid w:val="00C6548D"/>
    <w:rsid w:val="00C65F2E"/>
    <w:rsid w:val="00C66DC3"/>
    <w:rsid w:val="00C66E1B"/>
    <w:rsid w:val="00C6713A"/>
    <w:rsid w:val="00C67459"/>
    <w:rsid w:val="00C675B3"/>
    <w:rsid w:val="00C67862"/>
    <w:rsid w:val="00C67C38"/>
    <w:rsid w:val="00C70594"/>
    <w:rsid w:val="00C70B22"/>
    <w:rsid w:val="00C711B8"/>
    <w:rsid w:val="00C713C8"/>
    <w:rsid w:val="00C7146E"/>
    <w:rsid w:val="00C71BCB"/>
    <w:rsid w:val="00C72212"/>
    <w:rsid w:val="00C72394"/>
    <w:rsid w:val="00C724E1"/>
    <w:rsid w:val="00C72733"/>
    <w:rsid w:val="00C731FA"/>
    <w:rsid w:val="00C73602"/>
    <w:rsid w:val="00C7382C"/>
    <w:rsid w:val="00C73957"/>
    <w:rsid w:val="00C74190"/>
    <w:rsid w:val="00C74198"/>
    <w:rsid w:val="00C7431C"/>
    <w:rsid w:val="00C745CA"/>
    <w:rsid w:val="00C748E2"/>
    <w:rsid w:val="00C74D85"/>
    <w:rsid w:val="00C74EA5"/>
    <w:rsid w:val="00C755A6"/>
    <w:rsid w:val="00C76669"/>
    <w:rsid w:val="00C76C53"/>
    <w:rsid w:val="00C76ED6"/>
    <w:rsid w:val="00C770FB"/>
    <w:rsid w:val="00C77B17"/>
    <w:rsid w:val="00C801D2"/>
    <w:rsid w:val="00C80213"/>
    <w:rsid w:val="00C811BF"/>
    <w:rsid w:val="00C819E1"/>
    <w:rsid w:val="00C81BA4"/>
    <w:rsid w:val="00C835C6"/>
    <w:rsid w:val="00C838E8"/>
    <w:rsid w:val="00C839F2"/>
    <w:rsid w:val="00C83B57"/>
    <w:rsid w:val="00C83F40"/>
    <w:rsid w:val="00C84A1F"/>
    <w:rsid w:val="00C84A37"/>
    <w:rsid w:val="00C85048"/>
    <w:rsid w:val="00C854D1"/>
    <w:rsid w:val="00C85B94"/>
    <w:rsid w:val="00C85C53"/>
    <w:rsid w:val="00C85FD7"/>
    <w:rsid w:val="00C865B8"/>
    <w:rsid w:val="00C86756"/>
    <w:rsid w:val="00C86B69"/>
    <w:rsid w:val="00C86C0B"/>
    <w:rsid w:val="00C86F46"/>
    <w:rsid w:val="00C86FC0"/>
    <w:rsid w:val="00C87B54"/>
    <w:rsid w:val="00C87BD9"/>
    <w:rsid w:val="00C87D31"/>
    <w:rsid w:val="00C87E62"/>
    <w:rsid w:val="00C87F5D"/>
    <w:rsid w:val="00C9049A"/>
    <w:rsid w:val="00C90A4B"/>
    <w:rsid w:val="00C91336"/>
    <w:rsid w:val="00C9199A"/>
    <w:rsid w:val="00C91DE5"/>
    <w:rsid w:val="00C925D6"/>
    <w:rsid w:val="00C928B2"/>
    <w:rsid w:val="00C92962"/>
    <w:rsid w:val="00C929E6"/>
    <w:rsid w:val="00C934A9"/>
    <w:rsid w:val="00C93D92"/>
    <w:rsid w:val="00C93DB1"/>
    <w:rsid w:val="00C95470"/>
    <w:rsid w:val="00C964AB"/>
    <w:rsid w:val="00C96F23"/>
    <w:rsid w:val="00C97040"/>
    <w:rsid w:val="00C9733E"/>
    <w:rsid w:val="00C97871"/>
    <w:rsid w:val="00C97BB7"/>
    <w:rsid w:val="00C97DE9"/>
    <w:rsid w:val="00C97FF9"/>
    <w:rsid w:val="00CA01D9"/>
    <w:rsid w:val="00CA03FB"/>
    <w:rsid w:val="00CA09DC"/>
    <w:rsid w:val="00CA1171"/>
    <w:rsid w:val="00CA1218"/>
    <w:rsid w:val="00CA13D9"/>
    <w:rsid w:val="00CA167B"/>
    <w:rsid w:val="00CA178B"/>
    <w:rsid w:val="00CA19C8"/>
    <w:rsid w:val="00CA1B67"/>
    <w:rsid w:val="00CA1DB9"/>
    <w:rsid w:val="00CA2369"/>
    <w:rsid w:val="00CA2667"/>
    <w:rsid w:val="00CA2783"/>
    <w:rsid w:val="00CA2E22"/>
    <w:rsid w:val="00CA34B3"/>
    <w:rsid w:val="00CA4206"/>
    <w:rsid w:val="00CA4478"/>
    <w:rsid w:val="00CA50D1"/>
    <w:rsid w:val="00CA5990"/>
    <w:rsid w:val="00CA5BC3"/>
    <w:rsid w:val="00CA66DC"/>
    <w:rsid w:val="00CA6938"/>
    <w:rsid w:val="00CA717F"/>
    <w:rsid w:val="00CA7BF7"/>
    <w:rsid w:val="00CA7C1C"/>
    <w:rsid w:val="00CB07C6"/>
    <w:rsid w:val="00CB09F8"/>
    <w:rsid w:val="00CB0A57"/>
    <w:rsid w:val="00CB136E"/>
    <w:rsid w:val="00CB1393"/>
    <w:rsid w:val="00CB182D"/>
    <w:rsid w:val="00CB2439"/>
    <w:rsid w:val="00CB26AA"/>
    <w:rsid w:val="00CB3581"/>
    <w:rsid w:val="00CB5029"/>
    <w:rsid w:val="00CB5240"/>
    <w:rsid w:val="00CB614F"/>
    <w:rsid w:val="00CB6D66"/>
    <w:rsid w:val="00CB7743"/>
    <w:rsid w:val="00CB7773"/>
    <w:rsid w:val="00CB7890"/>
    <w:rsid w:val="00CB7B04"/>
    <w:rsid w:val="00CB7E28"/>
    <w:rsid w:val="00CC086C"/>
    <w:rsid w:val="00CC0903"/>
    <w:rsid w:val="00CC0BF1"/>
    <w:rsid w:val="00CC2BAB"/>
    <w:rsid w:val="00CC2BD1"/>
    <w:rsid w:val="00CC2C29"/>
    <w:rsid w:val="00CC39B7"/>
    <w:rsid w:val="00CC3F43"/>
    <w:rsid w:val="00CC41DC"/>
    <w:rsid w:val="00CC4860"/>
    <w:rsid w:val="00CC4F1A"/>
    <w:rsid w:val="00CC53BE"/>
    <w:rsid w:val="00CC57B4"/>
    <w:rsid w:val="00CC7089"/>
    <w:rsid w:val="00CC7AAD"/>
    <w:rsid w:val="00CC7AEE"/>
    <w:rsid w:val="00CC7F29"/>
    <w:rsid w:val="00CD06CC"/>
    <w:rsid w:val="00CD0861"/>
    <w:rsid w:val="00CD17B0"/>
    <w:rsid w:val="00CD1D5D"/>
    <w:rsid w:val="00CD1E1D"/>
    <w:rsid w:val="00CD24A9"/>
    <w:rsid w:val="00CD26CC"/>
    <w:rsid w:val="00CD29C5"/>
    <w:rsid w:val="00CD2AF9"/>
    <w:rsid w:val="00CD3ECD"/>
    <w:rsid w:val="00CD3F27"/>
    <w:rsid w:val="00CD485B"/>
    <w:rsid w:val="00CD4923"/>
    <w:rsid w:val="00CD54E9"/>
    <w:rsid w:val="00CD5638"/>
    <w:rsid w:val="00CD5831"/>
    <w:rsid w:val="00CD5877"/>
    <w:rsid w:val="00CD5AF6"/>
    <w:rsid w:val="00CD5E43"/>
    <w:rsid w:val="00CD76DE"/>
    <w:rsid w:val="00CE020A"/>
    <w:rsid w:val="00CE026A"/>
    <w:rsid w:val="00CE0431"/>
    <w:rsid w:val="00CE0770"/>
    <w:rsid w:val="00CE07D8"/>
    <w:rsid w:val="00CE0C60"/>
    <w:rsid w:val="00CE0EFC"/>
    <w:rsid w:val="00CE1015"/>
    <w:rsid w:val="00CE17D4"/>
    <w:rsid w:val="00CE183A"/>
    <w:rsid w:val="00CE1C18"/>
    <w:rsid w:val="00CE2037"/>
    <w:rsid w:val="00CE2544"/>
    <w:rsid w:val="00CE2870"/>
    <w:rsid w:val="00CE29FB"/>
    <w:rsid w:val="00CE2B5F"/>
    <w:rsid w:val="00CE3DCC"/>
    <w:rsid w:val="00CE3FB3"/>
    <w:rsid w:val="00CE436E"/>
    <w:rsid w:val="00CE46DB"/>
    <w:rsid w:val="00CE4D00"/>
    <w:rsid w:val="00CE4EEB"/>
    <w:rsid w:val="00CE51FB"/>
    <w:rsid w:val="00CE5210"/>
    <w:rsid w:val="00CE5594"/>
    <w:rsid w:val="00CE5E61"/>
    <w:rsid w:val="00CE6CCB"/>
    <w:rsid w:val="00CE7583"/>
    <w:rsid w:val="00CE7603"/>
    <w:rsid w:val="00CF056F"/>
    <w:rsid w:val="00CF0B4B"/>
    <w:rsid w:val="00CF1198"/>
    <w:rsid w:val="00CF1E45"/>
    <w:rsid w:val="00CF2265"/>
    <w:rsid w:val="00CF3CA6"/>
    <w:rsid w:val="00CF4666"/>
    <w:rsid w:val="00CF493E"/>
    <w:rsid w:val="00CF4AA4"/>
    <w:rsid w:val="00CF4F36"/>
    <w:rsid w:val="00CF597C"/>
    <w:rsid w:val="00CF64BE"/>
    <w:rsid w:val="00CF6952"/>
    <w:rsid w:val="00CF6FF5"/>
    <w:rsid w:val="00CF7537"/>
    <w:rsid w:val="00CF75C6"/>
    <w:rsid w:val="00CF7AF9"/>
    <w:rsid w:val="00D001D5"/>
    <w:rsid w:val="00D002F1"/>
    <w:rsid w:val="00D006A7"/>
    <w:rsid w:val="00D008F1"/>
    <w:rsid w:val="00D00AEA"/>
    <w:rsid w:val="00D00BC5"/>
    <w:rsid w:val="00D00EC9"/>
    <w:rsid w:val="00D01B1D"/>
    <w:rsid w:val="00D01DE4"/>
    <w:rsid w:val="00D02143"/>
    <w:rsid w:val="00D0240E"/>
    <w:rsid w:val="00D02E6C"/>
    <w:rsid w:val="00D03102"/>
    <w:rsid w:val="00D03A75"/>
    <w:rsid w:val="00D03B0C"/>
    <w:rsid w:val="00D03CC1"/>
    <w:rsid w:val="00D03E57"/>
    <w:rsid w:val="00D03F17"/>
    <w:rsid w:val="00D04081"/>
    <w:rsid w:val="00D04486"/>
    <w:rsid w:val="00D05520"/>
    <w:rsid w:val="00D058E4"/>
    <w:rsid w:val="00D059EA"/>
    <w:rsid w:val="00D059EC"/>
    <w:rsid w:val="00D05CF7"/>
    <w:rsid w:val="00D06110"/>
    <w:rsid w:val="00D06824"/>
    <w:rsid w:val="00D06D70"/>
    <w:rsid w:val="00D07003"/>
    <w:rsid w:val="00D070C8"/>
    <w:rsid w:val="00D071E9"/>
    <w:rsid w:val="00D1057B"/>
    <w:rsid w:val="00D1062F"/>
    <w:rsid w:val="00D107B1"/>
    <w:rsid w:val="00D10D01"/>
    <w:rsid w:val="00D110DA"/>
    <w:rsid w:val="00D11552"/>
    <w:rsid w:val="00D11BBD"/>
    <w:rsid w:val="00D12765"/>
    <w:rsid w:val="00D12EE4"/>
    <w:rsid w:val="00D13262"/>
    <w:rsid w:val="00D13812"/>
    <w:rsid w:val="00D14216"/>
    <w:rsid w:val="00D14357"/>
    <w:rsid w:val="00D1470B"/>
    <w:rsid w:val="00D15F78"/>
    <w:rsid w:val="00D16112"/>
    <w:rsid w:val="00D16283"/>
    <w:rsid w:val="00D165FF"/>
    <w:rsid w:val="00D16628"/>
    <w:rsid w:val="00D16CE7"/>
    <w:rsid w:val="00D16F44"/>
    <w:rsid w:val="00D17174"/>
    <w:rsid w:val="00D17727"/>
    <w:rsid w:val="00D17ABE"/>
    <w:rsid w:val="00D201F8"/>
    <w:rsid w:val="00D20395"/>
    <w:rsid w:val="00D20622"/>
    <w:rsid w:val="00D20A2C"/>
    <w:rsid w:val="00D216B4"/>
    <w:rsid w:val="00D21DF1"/>
    <w:rsid w:val="00D22406"/>
    <w:rsid w:val="00D2315A"/>
    <w:rsid w:val="00D233AD"/>
    <w:rsid w:val="00D240D5"/>
    <w:rsid w:val="00D241B4"/>
    <w:rsid w:val="00D242D3"/>
    <w:rsid w:val="00D25168"/>
    <w:rsid w:val="00D2521B"/>
    <w:rsid w:val="00D25813"/>
    <w:rsid w:val="00D263A3"/>
    <w:rsid w:val="00D267C3"/>
    <w:rsid w:val="00D26832"/>
    <w:rsid w:val="00D26E46"/>
    <w:rsid w:val="00D2755D"/>
    <w:rsid w:val="00D27726"/>
    <w:rsid w:val="00D279EB"/>
    <w:rsid w:val="00D27A96"/>
    <w:rsid w:val="00D27D83"/>
    <w:rsid w:val="00D306E2"/>
    <w:rsid w:val="00D30BCE"/>
    <w:rsid w:val="00D30EF0"/>
    <w:rsid w:val="00D31262"/>
    <w:rsid w:val="00D3184E"/>
    <w:rsid w:val="00D322C9"/>
    <w:rsid w:val="00D32605"/>
    <w:rsid w:val="00D3273E"/>
    <w:rsid w:val="00D32B0F"/>
    <w:rsid w:val="00D32C0C"/>
    <w:rsid w:val="00D32D2D"/>
    <w:rsid w:val="00D32F6E"/>
    <w:rsid w:val="00D3356F"/>
    <w:rsid w:val="00D337A8"/>
    <w:rsid w:val="00D346CA"/>
    <w:rsid w:val="00D34A9A"/>
    <w:rsid w:val="00D34B39"/>
    <w:rsid w:val="00D34EA0"/>
    <w:rsid w:val="00D35327"/>
    <w:rsid w:val="00D355CC"/>
    <w:rsid w:val="00D36030"/>
    <w:rsid w:val="00D362F6"/>
    <w:rsid w:val="00D366FC"/>
    <w:rsid w:val="00D372AB"/>
    <w:rsid w:val="00D400A4"/>
    <w:rsid w:val="00D41263"/>
    <w:rsid w:val="00D417DC"/>
    <w:rsid w:val="00D41B29"/>
    <w:rsid w:val="00D41BC0"/>
    <w:rsid w:val="00D41D14"/>
    <w:rsid w:val="00D41FE8"/>
    <w:rsid w:val="00D42071"/>
    <w:rsid w:val="00D420DC"/>
    <w:rsid w:val="00D42106"/>
    <w:rsid w:val="00D422CD"/>
    <w:rsid w:val="00D42A30"/>
    <w:rsid w:val="00D43346"/>
    <w:rsid w:val="00D437AD"/>
    <w:rsid w:val="00D439EE"/>
    <w:rsid w:val="00D4433D"/>
    <w:rsid w:val="00D44ABE"/>
    <w:rsid w:val="00D4530E"/>
    <w:rsid w:val="00D45AD8"/>
    <w:rsid w:val="00D45ADD"/>
    <w:rsid w:val="00D46066"/>
    <w:rsid w:val="00D461BF"/>
    <w:rsid w:val="00D464FB"/>
    <w:rsid w:val="00D469AA"/>
    <w:rsid w:val="00D4702B"/>
    <w:rsid w:val="00D47654"/>
    <w:rsid w:val="00D5054A"/>
    <w:rsid w:val="00D505B5"/>
    <w:rsid w:val="00D50809"/>
    <w:rsid w:val="00D50FF9"/>
    <w:rsid w:val="00D51384"/>
    <w:rsid w:val="00D51521"/>
    <w:rsid w:val="00D51850"/>
    <w:rsid w:val="00D51C4F"/>
    <w:rsid w:val="00D51F14"/>
    <w:rsid w:val="00D52C16"/>
    <w:rsid w:val="00D53348"/>
    <w:rsid w:val="00D5343F"/>
    <w:rsid w:val="00D544B6"/>
    <w:rsid w:val="00D546E5"/>
    <w:rsid w:val="00D547DB"/>
    <w:rsid w:val="00D547FB"/>
    <w:rsid w:val="00D54C9D"/>
    <w:rsid w:val="00D5505A"/>
    <w:rsid w:val="00D555C8"/>
    <w:rsid w:val="00D55600"/>
    <w:rsid w:val="00D55656"/>
    <w:rsid w:val="00D569A3"/>
    <w:rsid w:val="00D56D4F"/>
    <w:rsid w:val="00D56E90"/>
    <w:rsid w:val="00D56F32"/>
    <w:rsid w:val="00D573A3"/>
    <w:rsid w:val="00D57B2B"/>
    <w:rsid w:val="00D6074B"/>
    <w:rsid w:val="00D60DEF"/>
    <w:rsid w:val="00D6111D"/>
    <w:rsid w:val="00D61C11"/>
    <w:rsid w:val="00D61F93"/>
    <w:rsid w:val="00D62607"/>
    <w:rsid w:val="00D6264A"/>
    <w:rsid w:val="00D62A2C"/>
    <w:rsid w:val="00D62FC4"/>
    <w:rsid w:val="00D6375C"/>
    <w:rsid w:val="00D63948"/>
    <w:rsid w:val="00D63E87"/>
    <w:rsid w:val="00D6445E"/>
    <w:rsid w:val="00D645EA"/>
    <w:rsid w:val="00D64849"/>
    <w:rsid w:val="00D64C89"/>
    <w:rsid w:val="00D6505C"/>
    <w:rsid w:val="00D65684"/>
    <w:rsid w:val="00D656EA"/>
    <w:rsid w:val="00D65A24"/>
    <w:rsid w:val="00D65F5F"/>
    <w:rsid w:val="00D66C89"/>
    <w:rsid w:val="00D6751C"/>
    <w:rsid w:val="00D6782C"/>
    <w:rsid w:val="00D67882"/>
    <w:rsid w:val="00D67A0E"/>
    <w:rsid w:val="00D67D70"/>
    <w:rsid w:val="00D7019F"/>
    <w:rsid w:val="00D70555"/>
    <w:rsid w:val="00D7086E"/>
    <w:rsid w:val="00D70C9C"/>
    <w:rsid w:val="00D70F13"/>
    <w:rsid w:val="00D70F9B"/>
    <w:rsid w:val="00D71221"/>
    <w:rsid w:val="00D717F2"/>
    <w:rsid w:val="00D71BFF"/>
    <w:rsid w:val="00D72B7F"/>
    <w:rsid w:val="00D73101"/>
    <w:rsid w:val="00D731DC"/>
    <w:rsid w:val="00D737FF"/>
    <w:rsid w:val="00D73BFB"/>
    <w:rsid w:val="00D73D38"/>
    <w:rsid w:val="00D74375"/>
    <w:rsid w:val="00D7465B"/>
    <w:rsid w:val="00D74875"/>
    <w:rsid w:val="00D74BAA"/>
    <w:rsid w:val="00D74F8A"/>
    <w:rsid w:val="00D75798"/>
    <w:rsid w:val="00D75895"/>
    <w:rsid w:val="00D75AF7"/>
    <w:rsid w:val="00D75B2F"/>
    <w:rsid w:val="00D75C72"/>
    <w:rsid w:val="00D75FE4"/>
    <w:rsid w:val="00D765E4"/>
    <w:rsid w:val="00D76AAB"/>
    <w:rsid w:val="00D779C5"/>
    <w:rsid w:val="00D77E0C"/>
    <w:rsid w:val="00D77F4A"/>
    <w:rsid w:val="00D80550"/>
    <w:rsid w:val="00D80586"/>
    <w:rsid w:val="00D80A06"/>
    <w:rsid w:val="00D80C97"/>
    <w:rsid w:val="00D81050"/>
    <w:rsid w:val="00D81586"/>
    <w:rsid w:val="00D816DA"/>
    <w:rsid w:val="00D81AB3"/>
    <w:rsid w:val="00D81C6D"/>
    <w:rsid w:val="00D81EFD"/>
    <w:rsid w:val="00D82482"/>
    <w:rsid w:val="00D826DF"/>
    <w:rsid w:val="00D8342F"/>
    <w:rsid w:val="00D839B6"/>
    <w:rsid w:val="00D84079"/>
    <w:rsid w:val="00D8441B"/>
    <w:rsid w:val="00D849B2"/>
    <w:rsid w:val="00D8547A"/>
    <w:rsid w:val="00D86036"/>
    <w:rsid w:val="00D860D0"/>
    <w:rsid w:val="00D8623A"/>
    <w:rsid w:val="00D86D9D"/>
    <w:rsid w:val="00D86DE3"/>
    <w:rsid w:val="00D901E6"/>
    <w:rsid w:val="00D90DB0"/>
    <w:rsid w:val="00D90FE5"/>
    <w:rsid w:val="00D91002"/>
    <w:rsid w:val="00D91184"/>
    <w:rsid w:val="00D917CC"/>
    <w:rsid w:val="00D91FA2"/>
    <w:rsid w:val="00D920D3"/>
    <w:rsid w:val="00D92E1D"/>
    <w:rsid w:val="00D93051"/>
    <w:rsid w:val="00D940AF"/>
    <w:rsid w:val="00D941C1"/>
    <w:rsid w:val="00D94211"/>
    <w:rsid w:val="00D943EA"/>
    <w:rsid w:val="00D945C6"/>
    <w:rsid w:val="00D94D48"/>
    <w:rsid w:val="00D9580B"/>
    <w:rsid w:val="00D95CCE"/>
    <w:rsid w:val="00D962F6"/>
    <w:rsid w:val="00D96A7E"/>
    <w:rsid w:val="00D96C3E"/>
    <w:rsid w:val="00D97311"/>
    <w:rsid w:val="00D975A0"/>
    <w:rsid w:val="00D97AD6"/>
    <w:rsid w:val="00D97EE1"/>
    <w:rsid w:val="00D97F37"/>
    <w:rsid w:val="00DA0F13"/>
    <w:rsid w:val="00DA2372"/>
    <w:rsid w:val="00DA2BC3"/>
    <w:rsid w:val="00DA33DA"/>
    <w:rsid w:val="00DA370F"/>
    <w:rsid w:val="00DA3A1F"/>
    <w:rsid w:val="00DA3B6E"/>
    <w:rsid w:val="00DA3C42"/>
    <w:rsid w:val="00DA3CF1"/>
    <w:rsid w:val="00DA46B4"/>
    <w:rsid w:val="00DA46CB"/>
    <w:rsid w:val="00DA47E1"/>
    <w:rsid w:val="00DA4E81"/>
    <w:rsid w:val="00DA50B2"/>
    <w:rsid w:val="00DA50DA"/>
    <w:rsid w:val="00DA57CF"/>
    <w:rsid w:val="00DA594E"/>
    <w:rsid w:val="00DA6693"/>
    <w:rsid w:val="00DA6AF7"/>
    <w:rsid w:val="00DA6D83"/>
    <w:rsid w:val="00DA7030"/>
    <w:rsid w:val="00DA7C29"/>
    <w:rsid w:val="00DA7D63"/>
    <w:rsid w:val="00DB00A0"/>
    <w:rsid w:val="00DB0210"/>
    <w:rsid w:val="00DB0912"/>
    <w:rsid w:val="00DB1498"/>
    <w:rsid w:val="00DB1AD4"/>
    <w:rsid w:val="00DB54A3"/>
    <w:rsid w:val="00DB57B0"/>
    <w:rsid w:val="00DB5B77"/>
    <w:rsid w:val="00DB631E"/>
    <w:rsid w:val="00DB64A0"/>
    <w:rsid w:val="00DB65EB"/>
    <w:rsid w:val="00DB6740"/>
    <w:rsid w:val="00DB73DA"/>
    <w:rsid w:val="00DB75BD"/>
    <w:rsid w:val="00DB7786"/>
    <w:rsid w:val="00DB7814"/>
    <w:rsid w:val="00DB7D6A"/>
    <w:rsid w:val="00DC03B8"/>
    <w:rsid w:val="00DC0427"/>
    <w:rsid w:val="00DC08F6"/>
    <w:rsid w:val="00DC0E0A"/>
    <w:rsid w:val="00DC24AB"/>
    <w:rsid w:val="00DC2A57"/>
    <w:rsid w:val="00DC2FCA"/>
    <w:rsid w:val="00DC3F63"/>
    <w:rsid w:val="00DC53AA"/>
    <w:rsid w:val="00DC5E0E"/>
    <w:rsid w:val="00DC6124"/>
    <w:rsid w:val="00DC6508"/>
    <w:rsid w:val="00DC73F2"/>
    <w:rsid w:val="00DC7437"/>
    <w:rsid w:val="00DC7645"/>
    <w:rsid w:val="00DC7A36"/>
    <w:rsid w:val="00DD0071"/>
    <w:rsid w:val="00DD1014"/>
    <w:rsid w:val="00DD11A5"/>
    <w:rsid w:val="00DD13B7"/>
    <w:rsid w:val="00DD1745"/>
    <w:rsid w:val="00DD1A49"/>
    <w:rsid w:val="00DD250B"/>
    <w:rsid w:val="00DD2512"/>
    <w:rsid w:val="00DD257F"/>
    <w:rsid w:val="00DD281A"/>
    <w:rsid w:val="00DD28AA"/>
    <w:rsid w:val="00DD28AD"/>
    <w:rsid w:val="00DD311A"/>
    <w:rsid w:val="00DD3C41"/>
    <w:rsid w:val="00DD4D4B"/>
    <w:rsid w:val="00DD582D"/>
    <w:rsid w:val="00DD586E"/>
    <w:rsid w:val="00DD5B89"/>
    <w:rsid w:val="00DD6581"/>
    <w:rsid w:val="00DD6F5B"/>
    <w:rsid w:val="00DD7998"/>
    <w:rsid w:val="00DD7BB2"/>
    <w:rsid w:val="00DE0AAE"/>
    <w:rsid w:val="00DE1097"/>
    <w:rsid w:val="00DE10C3"/>
    <w:rsid w:val="00DE1698"/>
    <w:rsid w:val="00DE17E0"/>
    <w:rsid w:val="00DE1F11"/>
    <w:rsid w:val="00DE20B6"/>
    <w:rsid w:val="00DE21B1"/>
    <w:rsid w:val="00DE2680"/>
    <w:rsid w:val="00DE35D9"/>
    <w:rsid w:val="00DE3E9B"/>
    <w:rsid w:val="00DE4423"/>
    <w:rsid w:val="00DE46D4"/>
    <w:rsid w:val="00DE4A33"/>
    <w:rsid w:val="00DE4DB0"/>
    <w:rsid w:val="00DE51B0"/>
    <w:rsid w:val="00DE5609"/>
    <w:rsid w:val="00DE6597"/>
    <w:rsid w:val="00DE6632"/>
    <w:rsid w:val="00DE732C"/>
    <w:rsid w:val="00DE740E"/>
    <w:rsid w:val="00DE7A0F"/>
    <w:rsid w:val="00DE7B19"/>
    <w:rsid w:val="00DE7C86"/>
    <w:rsid w:val="00DE7ECE"/>
    <w:rsid w:val="00DE7F11"/>
    <w:rsid w:val="00DF04BA"/>
    <w:rsid w:val="00DF11E9"/>
    <w:rsid w:val="00DF14E2"/>
    <w:rsid w:val="00DF1A87"/>
    <w:rsid w:val="00DF1C5D"/>
    <w:rsid w:val="00DF1CCA"/>
    <w:rsid w:val="00DF2480"/>
    <w:rsid w:val="00DF28C1"/>
    <w:rsid w:val="00DF31A2"/>
    <w:rsid w:val="00DF31C9"/>
    <w:rsid w:val="00DF3D54"/>
    <w:rsid w:val="00DF474F"/>
    <w:rsid w:val="00DF4CAD"/>
    <w:rsid w:val="00DF5317"/>
    <w:rsid w:val="00DF53C6"/>
    <w:rsid w:val="00DF5547"/>
    <w:rsid w:val="00DF58AA"/>
    <w:rsid w:val="00DF58DC"/>
    <w:rsid w:val="00DF60D0"/>
    <w:rsid w:val="00DF7F9D"/>
    <w:rsid w:val="00E0049A"/>
    <w:rsid w:val="00E0065E"/>
    <w:rsid w:val="00E007CC"/>
    <w:rsid w:val="00E00B1B"/>
    <w:rsid w:val="00E00C3B"/>
    <w:rsid w:val="00E00F42"/>
    <w:rsid w:val="00E01030"/>
    <w:rsid w:val="00E01A99"/>
    <w:rsid w:val="00E0255E"/>
    <w:rsid w:val="00E02CD7"/>
    <w:rsid w:val="00E03690"/>
    <w:rsid w:val="00E044E6"/>
    <w:rsid w:val="00E04EB9"/>
    <w:rsid w:val="00E0515F"/>
    <w:rsid w:val="00E052DE"/>
    <w:rsid w:val="00E055A6"/>
    <w:rsid w:val="00E059AE"/>
    <w:rsid w:val="00E05B3E"/>
    <w:rsid w:val="00E05BFC"/>
    <w:rsid w:val="00E05DC0"/>
    <w:rsid w:val="00E05F63"/>
    <w:rsid w:val="00E0606A"/>
    <w:rsid w:val="00E06193"/>
    <w:rsid w:val="00E06326"/>
    <w:rsid w:val="00E064B6"/>
    <w:rsid w:val="00E06517"/>
    <w:rsid w:val="00E067E9"/>
    <w:rsid w:val="00E068DA"/>
    <w:rsid w:val="00E0759A"/>
    <w:rsid w:val="00E07D1D"/>
    <w:rsid w:val="00E103BE"/>
    <w:rsid w:val="00E10C4C"/>
    <w:rsid w:val="00E10FA0"/>
    <w:rsid w:val="00E1146B"/>
    <w:rsid w:val="00E117F3"/>
    <w:rsid w:val="00E1185F"/>
    <w:rsid w:val="00E11A94"/>
    <w:rsid w:val="00E11DF9"/>
    <w:rsid w:val="00E12773"/>
    <w:rsid w:val="00E128AF"/>
    <w:rsid w:val="00E12F09"/>
    <w:rsid w:val="00E13573"/>
    <w:rsid w:val="00E13D46"/>
    <w:rsid w:val="00E14367"/>
    <w:rsid w:val="00E145BC"/>
    <w:rsid w:val="00E146E6"/>
    <w:rsid w:val="00E1596B"/>
    <w:rsid w:val="00E15BC4"/>
    <w:rsid w:val="00E15D6C"/>
    <w:rsid w:val="00E167CD"/>
    <w:rsid w:val="00E17032"/>
    <w:rsid w:val="00E17251"/>
    <w:rsid w:val="00E17486"/>
    <w:rsid w:val="00E17908"/>
    <w:rsid w:val="00E20335"/>
    <w:rsid w:val="00E20382"/>
    <w:rsid w:val="00E204B8"/>
    <w:rsid w:val="00E206F2"/>
    <w:rsid w:val="00E20A3D"/>
    <w:rsid w:val="00E20D4C"/>
    <w:rsid w:val="00E214E9"/>
    <w:rsid w:val="00E217A2"/>
    <w:rsid w:val="00E218EA"/>
    <w:rsid w:val="00E219A6"/>
    <w:rsid w:val="00E223D5"/>
    <w:rsid w:val="00E22AA1"/>
    <w:rsid w:val="00E232E6"/>
    <w:rsid w:val="00E23A4C"/>
    <w:rsid w:val="00E23FDF"/>
    <w:rsid w:val="00E244D1"/>
    <w:rsid w:val="00E256E7"/>
    <w:rsid w:val="00E25965"/>
    <w:rsid w:val="00E25AF1"/>
    <w:rsid w:val="00E26701"/>
    <w:rsid w:val="00E2736F"/>
    <w:rsid w:val="00E279A8"/>
    <w:rsid w:val="00E27B1A"/>
    <w:rsid w:val="00E3089B"/>
    <w:rsid w:val="00E311D4"/>
    <w:rsid w:val="00E31791"/>
    <w:rsid w:val="00E317EB"/>
    <w:rsid w:val="00E31CEC"/>
    <w:rsid w:val="00E321B8"/>
    <w:rsid w:val="00E32C16"/>
    <w:rsid w:val="00E337CA"/>
    <w:rsid w:val="00E3423F"/>
    <w:rsid w:val="00E34703"/>
    <w:rsid w:val="00E348B9"/>
    <w:rsid w:val="00E35247"/>
    <w:rsid w:val="00E3556E"/>
    <w:rsid w:val="00E360C9"/>
    <w:rsid w:val="00E36495"/>
    <w:rsid w:val="00E37344"/>
    <w:rsid w:val="00E3738C"/>
    <w:rsid w:val="00E37D12"/>
    <w:rsid w:val="00E400B6"/>
    <w:rsid w:val="00E4054A"/>
    <w:rsid w:val="00E4074A"/>
    <w:rsid w:val="00E40794"/>
    <w:rsid w:val="00E40A1E"/>
    <w:rsid w:val="00E416AD"/>
    <w:rsid w:val="00E4182E"/>
    <w:rsid w:val="00E4207D"/>
    <w:rsid w:val="00E42642"/>
    <w:rsid w:val="00E42936"/>
    <w:rsid w:val="00E42B15"/>
    <w:rsid w:val="00E42C0B"/>
    <w:rsid w:val="00E42C54"/>
    <w:rsid w:val="00E42EAB"/>
    <w:rsid w:val="00E43107"/>
    <w:rsid w:val="00E435D0"/>
    <w:rsid w:val="00E43A4E"/>
    <w:rsid w:val="00E44101"/>
    <w:rsid w:val="00E447E5"/>
    <w:rsid w:val="00E46179"/>
    <w:rsid w:val="00E4684F"/>
    <w:rsid w:val="00E46A52"/>
    <w:rsid w:val="00E50193"/>
    <w:rsid w:val="00E50273"/>
    <w:rsid w:val="00E506E9"/>
    <w:rsid w:val="00E50DB7"/>
    <w:rsid w:val="00E50E59"/>
    <w:rsid w:val="00E5158B"/>
    <w:rsid w:val="00E51971"/>
    <w:rsid w:val="00E5210E"/>
    <w:rsid w:val="00E52B0D"/>
    <w:rsid w:val="00E52D18"/>
    <w:rsid w:val="00E52D9A"/>
    <w:rsid w:val="00E533B4"/>
    <w:rsid w:val="00E535EC"/>
    <w:rsid w:val="00E53696"/>
    <w:rsid w:val="00E537E6"/>
    <w:rsid w:val="00E53B61"/>
    <w:rsid w:val="00E54159"/>
    <w:rsid w:val="00E5419E"/>
    <w:rsid w:val="00E5466F"/>
    <w:rsid w:val="00E5472A"/>
    <w:rsid w:val="00E54897"/>
    <w:rsid w:val="00E54B4E"/>
    <w:rsid w:val="00E55B9E"/>
    <w:rsid w:val="00E56E98"/>
    <w:rsid w:val="00E56F26"/>
    <w:rsid w:val="00E57A24"/>
    <w:rsid w:val="00E57C38"/>
    <w:rsid w:val="00E600FB"/>
    <w:rsid w:val="00E60864"/>
    <w:rsid w:val="00E61002"/>
    <w:rsid w:val="00E6109E"/>
    <w:rsid w:val="00E6177C"/>
    <w:rsid w:val="00E61804"/>
    <w:rsid w:val="00E61B55"/>
    <w:rsid w:val="00E61BC1"/>
    <w:rsid w:val="00E61C8C"/>
    <w:rsid w:val="00E62A8E"/>
    <w:rsid w:val="00E631B4"/>
    <w:rsid w:val="00E6353B"/>
    <w:rsid w:val="00E641B8"/>
    <w:rsid w:val="00E64571"/>
    <w:rsid w:val="00E649BE"/>
    <w:rsid w:val="00E64A8C"/>
    <w:rsid w:val="00E64FC5"/>
    <w:rsid w:val="00E65BBD"/>
    <w:rsid w:val="00E65DCD"/>
    <w:rsid w:val="00E65E0B"/>
    <w:rsid w:val="00E66501"/>
    <w:rsid w:val="00E668C9"/>
    <w:rsid w:val="00E67183"/>
    <w:rsid w:val="00E67319"/>
    <w:rsid w:val="00E67634"/>
    <w:rsid w:val="00E67700"/>
    <w:rsid w:val="00E677FE"/>
    <w:rsid w:val="00E67D81"/>
    <w:rsid w:val="00E67DB9"/>
    <w:rsid w:val="00E70098"/>
    <w:rsid w:val="00E70753"/>
    <w:rsid w:val="00E70EA6"/>
    <w:rsid w:val="00E7103C"/>
    <w:rsid w:val="00E71176"/>
    <w:rsid w:val="00E71257"/>
    <w:rsid w:val="00E713EF"/>
    <w:rsid w:val="00E71B4C"/>
    <w:rsid w:val="00E72054"/>
    <w:rsid w:val="00E724A2"/>
    <w:rsid w:val="00E72B73"/>
    <w:rsid w:val="00E72FEB"/>
    <w:rsid w:val="00E73117"/>
    <w:rsid w:val="00E73679"/>
    <w:rsid w:val="00E73685"/>
    <w:rsid w:val="00E73AC8"/>
    <w:rsid w:val="00E74136"/>
    <w:rsid w:val="00E742D1"/>
    <w:rsid w:val="00E7437E"/>
    <w:rsid w:val="00E745F4"/>
    <w:rsid w:val="00E74D53"/>
    <w:rsid w:val="00E751DF"/>
    <w:rsid w:val="00E75242"/>
    <w:rsid w:val="00E753D8"/>
    <w:rsid w:val="00E75E03"/>
    <w:rsid w:val="00E75E4B"/>
    <w:rsid w:val="00E761E4"/>
    <w:rsid w:val="00E7634E"/>
    <w:rsid w:val="00E76D0E"/>
    <w:rsid w:val="00E7709E"/>
    <w:rsid w:val="00E773F3"/>
    <w:rsid w:val="00E80698"/>
    <w:rsid w:val="00E81059"/>
    <w:rsid w:val="00E81501"/>
    <w:rsid w:val="00E81704"/>
    <w:rsid w:val="00E8193C"/>
    <w:rsid w:val="00E819B3"/>
    <w:rsid w:val="00E81DD8"/>
    <w:rsid w:val="00E81FF0"/>
    <w:rsid w:val="00E825C9"/>
    <w:rsid w:val="00E82B8F"/>
    <w:rsid w:val="00E834BE"/>
    <w:rsid w:val="00E847B5"/>
    <w:rsid w:val="00E84881"/>
    <w:rsid w:val="00E84A61"/>
    <w:rsid w:val="00E84CBD"/>
    <w:rsid w:val="00E84E31"/>
    <w:rsid w:val="00E84FC9"/>
    <w:rsid w:val="00E85497"/>
    <w:rsid w:val="00E87096"/>
    <w:rsid w:val="00E8790B"/>
    <w:rsid w:val="00E902D7"/>
    <w:rsid w:val="00E903F3"/>
    <w:rsid w:val="00E904E2"/>
    <w:rsid w:val="00E9080B"/>
    <w:rsid w:val="00E9088A"/>
    <w:rsid w:val="00E90B0F"/>
    <w:rsid w:val="00E910F5"/>
    <w:rsid w:val="00E91A50"/>
    <w:rsid w:val="00E91F1F"/>
    <w:rsid w:val="00E91F6F"/>
    <w:rsid w:val="00E920C1"/>
    <w:rsid w:val="00E92F49"/>
    <w:rsid w:val="00E9327E"/>
    <w:rsid w:val="00E93654"/>
    <w:rsid w:val="00E93698"/>
    <w:rsid w:val="00E93795"/>
    <w:rsid w:val="00E939C0"/>
    <w:rsid w:val="00E93A08"/>
    <w:rsid w:val="00E93BC1"/>
    <w:rsid w:val="00E947DB"/>
    <w:rsid w:val="00E94FAC"/>
    <w:rsid w:val="00E95790"/>
    <w:rsid w:val="00E95BDA"/>
    <w:rsid w:val="00E95EEF"/>
    <w:rsid w:val="00E95FDF"/>
    <w:rsid w:val="00E963B7"/>
    <w:rsid w:val="00E965BD"/>
    <w:rsid w:val="00E96BDD"/>
    <w:rsid w:val="00E96FD1"/>
    <w:rsid w:val="00E970CB"/>
    <w:rsid w:val="00E970D0"/>
    <w:rsid w:val="00E97122"/>
    <w:rsid w:val="00E97351"/>
    <w:rsid w:val="00E97790"/>
    <w:rsid w:val="00E97AB3"/>
    <w:rsid w:val="00E97AEF"/>
    <w:rsid w:val="00E97B53"/>
    <w:rsid w:val="00EA0049"/>
    <w:rsid w:val="00EA00DC"/>
    <w:rsid w:val="00EA0233"/>
    <w:rsid w:val="00EA03CE"/>
    <w:rsid w:val="00EA0AF7"/>
    <w:rsid w:val="00EA0E31"/>
    <w:rsid w:val="00EA0F4D"/>
    <w:rsid w:val="00EA150B"/>
    <w:rsid w:val="00EA1AE7"/>
    <w:rsid w:val="00EA1CDB"/>
    <w:rsid w:val="00EA1F80"/>
    <w:rsid w:val="00EA21BD"/>
    <w:rsid w:val="00EA263F"/>
    <w:rsid w:val="00EA300D"/>
    <w:rsid w:val="00EA36B8"/>
    <w:rsid w:val="00EA3A16"/>
    <w:rsid w:val="00EA3AB0"/>
    <w:rsid w:val="00EA3B30"/>
    <w:rsid w:val="00EA3DDD"/>
    <w:rsid w:val="00EA418F"/>
    <w:rsid w:val="00EA4509"/>
    <w:rsid w:val="00EA4615"/>
    <w:rsid w:val="00EA4628"/>
    <w:rsid w:val="00EA497D"/>
    <w:rsid w:val="00EA529C"/>
    <w:rsid w:val="00EA5908"/>
    <w:rsid w:val="00EA5DE7"/>
    <w:rsid w:val="00EA5E56"/>
    <w:rsid w:val="00EA5F8D"/>
    <w:rsid w:val="00EA6BF8"/>
    <w:rsid w:val="00EA6E7E"/>
    <w:rsid w:val="00EA7F37"/>
    <w:rsid w:val="00EB0B10"/>
    <w:rsid w:val="00EB0D36"/>
    <w:rsid w:val="00EB12F5"/>
    <w:rsid w:val="00EB13AA"/>
    <w:rsid w:val="00EB1549"/>
    <w:rsid w:val="00EB19E7"/>
    <w:rsid w:val="00EB1CB0"/>
    <w:rsid w:val="00EB2262"/>
    <w:rsid w:val="00EB32F7"/>
    <w:rsid w:val="00EB34DA"/>
    <w:rsid w:val="00EB3C57"/>
    <w:rsid w:val="00EB3ED4"/>
    <w:rsid w:val="00EB3F1F"/>
    <w:rsid w:val="00EB402A"/>
    <w:rsid w:val="00EB40B1"/>
    <w:rsid w:val="00EB4922"/>
    <w:rsid w:val="00EB5623"/>
    <w:rsid w:val="00EB5CF9"/>
    <w:rsid w:val="00EB5DD0"/>
    <w:rsid w:val="00EB5FFE"/>
    <w:rsid w:val="00EB6F4C"/>
    <w:rsid w:val="00EB7060"/>
    <w:rsid w:val="00EB71C4"/>
    <w:rsid w:val="00EB7687"/>
    <w:rsid w:val="00EB7EF4"/>
    <w:rsid w:val="00EC0228"/>
    <w:rsid w:val="00EC04C0"/>
    <w:rsid w:val="00EC0AE0"/>
    <w:rsid w:val="00EC0C99"/>
    <w:rsid w:val="00EC0FBE"/>
    <w:rsid w:val="00EC104D"/>
    <w:rsid w:val="00EC1571"/>
    <w:rsid w:val="00EC2227"/>
    <w:rsid w:val="00EC2FE1"/>
    <w:rsid w:val="00EC3032"/>
    <w:rsid w:val="00EC3516"/>
    <w:rsid w:val="00EC3C25"/>
    <w:rsid w:val="00EC4587"/>
    <w:rsid w:val="00EC5419"/>
    <w:rsid w:val="00EC57C8"/>
    <w:rsid w:val="00EC59B6"/>
    <w:rsid w:val="00EC5B3D"/>
    <w:rsid w:val="00EC6080"/>
    <w:rsid w:val="00EC613C"/>
    <w:rsid w:val="00EC62B8"/>
    <w:rsid w:val="00EC6382"/>
    <w:rsid w:val="00EC6796"/>
    <w:rsid w:val="00EC6E2E"/>
    <w:rsid w:val="00EC6EA3"/>
    <w:rsid w:val="00EC7E64"/>
    <w:rsid w:val="00ED064E"/>
    <w:rsid w:val="00ED093E"/>
    <w:rsid w:val="00ED098F"/>
    <w:rsid w:val="00ED0E6E"/>
    <w:rsid w:val="00ED0F6A"/>
    <w:rsid w:val="00ED1045"/>
    <w:rsid w:val="00ED138C"/>
    <w:rsid w:val="00ED18C0"/>
    <w:rsid w:val="00ED1B2B"/>
    <w:rsid w:val="00ED274A"/>
    <w:rsid w:val="00ED29D3"/>
    <w:rsid w:val="00ED2F0F"/>
    <w:rsid w:val="00ED2FA1"/>
    <w:rsid w:val="00ED44E5"/>
    <w:rsid w:val="00ED4AFB"/>
    <w:rsid w:val="00ED51A2"/>
    <w:rsid w:val="00ED532C"/>
    <w:rsid w:val="00ED5597"/>
    <w:rsid w:val="00ED65CA"/>
    <w:rsid w:val="00ED7314"/>
    <w:rsid w:val="00ED7EF5"/>
    <w:rsid w:val="00EE0814"/>
    <w:rsid w:val="00EE2513"/>
    <w:rsid w:val="00EE26AA"/>
    <w:rsid w:val="00EE2FB1"/>
    <w:rsid w:val="00EE3BEA"/>
    <w:rsid w:val="00EE437C"/>
    <w:rsid w:val="00EE4D3F"/>
    <w:rsid w:val="00EE525B"/>
    <w:rsid w:val="00EE5268"/>
    <w:rsid w:val="00EE54D1"/>
    <w:rsid w:val="00EE5B2B"/>
    <w:rsid w:val="00EE5F04"/>
    <w:rsid w:val="00EE6ABB"/>
    <w:rsid w:val="00EE6BA8"/>
    <w:rsid w:val="00EE6F47"/>
    <w:rsid w:val="00EE7513"/>
    <w:rsid w:val="00EF02F8"/>
    <w:rsid w:val="00EF1131"/>
    <w:rsid w:val="00EF1695"/>
    <w:rsid w:val="00EF2244"/>
    <w:rsid w:val="00EF22D0"/>
    <w:rsid w:val="00EF2C20"/>
    <w:rsid w:val="00EF38E0"/>
    <w:rsid w:val="00EF3B46"/>
    <w:rsid w:val="00EF3EE3"/>
    <w:rsid w:val="00EF4220"/>
    <w:rsid w:val="00EF47BA"/>
    <w:rsid w:val="00EF4CAF"/>
    <w:rsid w:val="00EF5198"/>
    <w:rsid w:val="00EF55E6"/>
    <w:rsid w:val="00EF580D"/>
    <w:rsid w:val="00EF5998"/>
    <w:rsid w:val="00EF59DF"/>
    <w:rsid w:val="00EF5A74"/>
    <w:rsid w:val="00EF5DB5"/>
    <w:rsid w:val="00EF639A"/>
    <w:rsid w:val="00EF6A7D"/>
    <w:rsid w:val="00EF7898"/>
    <w:rsid w:val="00EF79CC"/>
    <w:rsid w:val="00EF7A60"/>
    <w:rsid w:val="00EF7B4F"/>
    <w:rsid w:val="00F004D9"/>
    <w:rsid w:val="00F009AC"/>
    <w:rsid w:val="00F0127F"/>
    <w:rsid w:val="00F01333"/>
    <w:rsid w:val="00F01F83"/>
    <w:rsid w:val="00F026E9"/>
    <w:rsid w:val="00F0283D"/>
    <w:rsid w:val="00F02E30"/>
    <w:rsid w:val="00F04E91"/>
    <w:rsid w:val="00F04F2D"/>
    <w:rsid w:val="00F04F46"/>
    <w:rsid w:val="00F05572"/>
    <w:rsid w:val="00F057EB"/>
    <w:rsid w:val="00F05A3B"/>
    <w:rsid w:val="00F05B10"/>
    <w:rsid w:val="00F0635D"/>
    <w:rsid w:val="00F063A1"/>
    <w:rsid w:val="00F068B0"/>
    <w:rsid w:val="00F06D46"/>
    <w:rsid w:val="00F0721F"/>
    <w:rsid w:val="00F07845"/>
    <w:rsid w:val="00F10D92"/>
    <w:rsid w:val="00F113FF"/>
    <w:rsid w:val="00F114C5"/>
    <w:rsid w:val="00F11504"/>
    <w:rsid w:val="00F11550"/>
    <w:rsid w:val="00F11839"/>
    <w:rsid w:val="00F11E3B"/>
    <w:rsid w:val="00F12900"/>
    <w:rsid w:val="00F12C71"/>
    <w:rsid w:val="00F12F1A"/>
    <w:rsid w:val="00F13147"/>
    <w:rsid w:val="00F13BF9"/>
    <w:rsid w:val="00F141D8"/>
    <w:rsid w:val="00F1473B"/>
    <w:rsid w:val="00F1473F"/>
    <w:rsid w:val="00F14F92"/>
    <w:rsid w:val="00F152C3"/>
    <w:rsid w:val="00F15947"/>
    <w:rsid w:val="00F15C9B"/>
    <w:rsid w:val="00F15E4F"/>
    <w:rsid w:val="00F16002"/>
    <w:rsid w:val="00F1632F"/>
    <w:rsid w:val="00F16C9E"/>
    <w:rsid w:val="00F16CD2"/>
    <w:rsid w:val="00F16EE6"/>
    <w:rsid w:val="00F17330"/>
    <w:rsid w:val="00F176C1"/>
    <w:rsid w:val="00F177CB"/>
    <w:rsid w:val="00F20134"/>
    <w:rsid w:val="00F206F8"/>
    <w:rsid w:val="00F20FB3"/>
    <w:rsid w:val="00F21190"/>
    <w:rsid w:val="00F21C6E"/>
    <w:rsid w:val="00F21CE9"/>
    <w:rsid w:val="00F21E5F"/>
    <w:rsid w:val="00F22164"/>
    <w:rsid w:val="00F22486"/>
    <w:rsid w:val="00F22AD3"/>
    <w:rsid w:val="00F22E34"/>
    <w:rsid w:val="00F231B3"/>
    <w:rsid w:val="00F231F6"/>
    <w:rsid w:val="00F23DC9"/>
    <w:rsid w:val="00F23ED5"/>
    <w:rsid w:val="00F25895"/>
    <w:rsid w:val="00F25A4D"/>
    <w:rsid w:val="00F26753"/>
    <w:rsid w:val="00F26762"/>
    <w:rsid w:val="00F26DA0"/>
    <w:rsid w:val="00F27612"/>
    <w:rsid w:val="00F27867"/>
    <w:rsid w:val="00F27AA1"/>
    <w:rsid w:val="00F27F2A"/>
    <w:rsid w:val="00F309D9"/>
    <w:rsid w:val="00F30DAC"/>
    <w:rsid w:val="00F30F03"/>
    <w:rsid w:val="00F30F2B"/>
    <w:rsid w:val="00F30FD9"/>
    <w:rsid w:val="00F314E6"/>
    <w:rsid w:val="00F32287"/>
    <w:rsid w:val="00F3237D"/>
    <w:rsid w:val="00F33F9F"/>
    <w:rsid w:val="00F34E0A"/>
    <w:rsid w:val="00F34E16"/>
    <w:rsid w:val="00F34E90"/>
    <w:rsid w:val="00F3664E"/>
    <w:rsid w:val="00F36DE5"/>
    <w:rsid w:val="00F36EBE"/>
    <w:rsid w:val="00F37791"/>
    <w:rsid w:val="00F377A1"/>
    <w:rsid w:val="00F37C20"/>
    <w:rsid w:val="00F401B3"/>
    <w:rsid w:val="00F40665"/>
    <w:rsid w:val="00F406C9"/>
    <w:rsid w:val="00F40E2D"/>
    <w:rsid w:val="00F41193"/>
    <w:rsid w:val="00F4185B"/>
    <w:rsid w:val="00F41A7B"/>
    <w:rsid w:val="00F42001"/>
    <w:rsid w:val="00F420A5"/>
    <w:rsid w:val="00F42687"/>
    <w:rsid w:val="00F4291E"/>
    <w:rsid w:val="00F42C05"/>
    <w:rsid w:val="00F42C5C"/>
    <w:rsid w:val="00F43555"/>
    <w:rsid w:val="00F4445F"/>
    <w:rsid w:val="00F44682"/>
    <w:rsid w:val="00F44C8E"/>
    <w:rsid w:val="00F45245"/>
    <w:rsid w:val="00F45862"/>
    <w:rsid w:val="00F45ED2"/>
    <w:rsid w:val="00F46518"/>
    <w:rsid w:val="00F4681B"/>
    <w:rsid w:val="00F46BC7"/>
    <w:rsid w:val="00F46E66"/>
    <w:rsid w:val="00F470B8"/>
    <w:rsid w:val="00F47217"/>
    <w:rsid w:val="00F476C6"/>
    <w:rsid w:val="00F5016D"/>
    <w:rsid w:val="00F50685"/>
    <w:rsid w:val="00F50861"/>
    <w:rsid w:val="00F50B07"/>
    <w:rsid w:val="00F510AA"/>
    <w:rsid w:val="00F51989"/>
    <w:rsid w:val="00F51C59"/>
    <w:rsid w:val="00F525E5"/>
    <w:rsid w:val="00F526D4"/>
    <w:rsid w:val="00F52D67"/>
    <w:rsid w:val="00F5315F"/>
    <w:rsid w:val="00F53CCD"/>
    <w:rsid w:val="00F54CAE"/>
    <w:rsid w:val="00F550E1"/>
    <w:rsid w:val="00F554B7"/>
    <w:rsid w:val="00F556B6"/>
    <w:rsid w:val="00F557FD"/>
    <w:rsid w:val="00F55E65"/>
    <w:rsid w:val="00F56FB8"/>
    <w:rsid w:val="00F577D0"/>
    <w:rsid w:val="00F57DCC"/>
    <w:rsid w:val="00F61127"/>
    <w:rsid w:val="00F61319"/>
    <w:rsid w:val="00F6191A"/>
    <w:rsid w:val="00F61AEF"/>
    <w:rsid w:val="00F62253"/>
    <w:rsid w:val="00F62D2A"/>
    <w:rsid w:val="00F63C0E"/>
    <w:rsid w:val="00F6414A"/>
    <w:rsid w:val="00F644FF"/>
    <w:rsid w:val="00F645D0"/>
    <w:rsid w:val="00F65177"/>
    <w:rsid w:val="00F65B7C"/>
    <w:rsid w:val="00F66D07"/>
    <w:rsid w:val="00F66E40"/>
    <w:rsid w:val="00F6789B"/>
    <w:rsid w:val="00F70017"/>
    <w:rsid w:val="00F700D9"/>
    <w:rsid w:val="00F70513"/>
    <w:rsid w:val="00F71F15"/>
    <w:rsid w:val="00F72436"/>
    <w:rsid w:val="00F72F42"/>
    <w:rsid w:val="00F74301"/>
    <w:rsid w:val="00F74C0F"/>
    <w:rsid w:val="00F75ABD"/>
    <w:rsid w:val="00F76725"/>
    <w:rsid w:val="00F76B18"/>
    <w:rsid w:val="00F76B2B"/>
    <w:rsid w:val="00F777EF"/>
    <w:rsid w:val="00F77F0E"/>
    <w:rsid w:val="00F77F98"/>
    <w:rsid w:val="00F81038"/>
    <w:rsid w:val="00F81C7E"/>
    <w:rsid w:val="00F821FA"/>
    <w:rsid w:val="00F82601"/>
    <w:rsid w:val="00F8287E"/>
    <w:rsid w:val="00F83476"/>
    <w:rsid w:val="00F836F9"/>
    <w:rsid w:val="00F83889"/>
    <w:rsid w:val="00F83D6E"/>
    <w:rsid w:val="00F83E42"/>
    <w:rsid w:val="00F84019"/>
    <w:rsid w:val="00F8561D"/>
    <w:rsid w:val="00F859E5"/>
    <w:rsid w:val="00F85A28"/>
    <w:rsid w:val="00F85DA5"/>
    <w:rsid w:val="00F861F8"/>
    <w:rsid w:val="00F86363"/>
    <w:rsid w:val="00F86EAA"/>
    <w:rsid w:val="00F86EF2"/>
    <w:rsid w:val="00F86F41"/>
    <w:rsid w:val="00F8734E"/>
    <w:rsid w:val="00F874B2"/>
    <w:rsid w:val="00F900DD"/>
    <w:rsid w:val="00F9047C"/>
    <w:rsid w:val="00F90A27"/>
    <w:rsid w:val="00F90C95"/>
    <w:rsid w:val="00F91618"/>
    <w:rsid w:val="00F92793"/>
    <w:rsid w:val="00F92A5C"/>
    <w:rsid w:val="00F92CC6"/>
    <w:rsid w:val="00F93B5E"/>
    <w:rsid w:val="00F93C4A"/>
    <w:rsid w:val="00F94397"/>
    <w:rsid w:val="00F9463C"/>
    <w:rsid w:val="00F94921"/>
    <w:rsid w:val="00F94FE2"/>
    <w:rsid w:val="00F9526D"/>
    <w:rsid w:val="00F96128"/>
    <w:rsid w:val="00F96173"/>
    <w:rsid w:val="00F96234"/>
    <w:rsid w:val="00F9633A"/>
    <w:rsid w:val="00F96C9E"/>
    <w:rsid w:val="00F9709D"/>
    <w:rsid w:val="00F9728A"/>
    <w:rsid w:val="00FA0380"/>
    <w:rsid w:val="00FA04F4"/>
    <w:rsid w:val="00FA07C8"/>
    <w:rsid w:val="00FA0B21"/>
    <w:rsid w:val="00FA0BF8"/>
    <w:rsid w:val="00FA0E43"/>
    <w:rsid w:val="00FA17B8"/>
    <w:rsid w:val="00FA19EE"/>
    <w:rsid w:val="00FA1A34"/>
    <w:rsid w:val="00FA1A79"/>
    <w:rsid w:val="00FA1B51"/>
    <w:rsid w:val="00FA2F5C"/>
    <w:rsid w:val="00FA32A5"/>
    <w:rsid w:val="00FA36FE"/>
    <w:rsid w:val="00FA3DE3"/>
    <w:rsid w:val="00FA3DF9"/>
    <w:rsid w:val="00FA3EA6"/>
    <w:rsid w:val="00FA5686"/>
    <w:rsid w:val="00FA5BDC"/>
    <w:rsid w:val="00FA5F52"/>
    <w:rsid w:val="00FA62BE"/>
    <w:rsid w:val="00FA6913"/>
    <w:rsid w:val="00FA6FBB"/>
    <w:rsid w:val="00FA76EB"/>
    <w:rsid w:val="00FB022C"/>
    <w:rsid w:val="00FB07B9"/>
    <w:rsid w:val="00FB0A81"/>
    <w:rsid w:val="00FB0BB7"/>
    <w:rsid w:val="00FB0F74"/>
    <w:rsid w:val="00FB1132"/>
    <w:rsid w:val="00FB160D"/>
    <w:rsid w:val="00FB17F9"/>
    <w:rsid w:val="00FB1860"/>
    <w:rsid w:val="00FB1BA5"/>
    <w:rsid w:val="00FB1D82"/>
    <w:rsid w:val="00FB1DF6"/>
    <w:rsid w:val="00FB2712"/>
    <w:rsid w:val="00FB29A8"/>
    <w:rsid w:val="00FB365F"/>
    <w:rsid w:val="00FB3FCE"/>
    <w:rsid w:val="00FB4383"/>
    <w:rsid w:val="00FB48A3"/>
    <w:rsid w:val="00FB4CFA"/>
    <w:rsid w:val="00FB4F89"/>
    <w:rsid w:val="00FB50B7"/>
    <w:rsid w:val="00FB577A"/>
    <w:rsid w:val="00FB58AA"/>
    <w:rsid w:val="00FB592C"/>
    <w:rsid w:val="00FB5A37"/>
    <w:rsid w:val="00FB6086"/>
    <w:rsid w:val="00FB63CF"/>
    <w:rsid w:val="00FB6F6B"/>
    <w:rsid w:val="00FB7061"/>
    <w:rsid w:val="00FB7380"/>
    <w:rsid w:val="00FB7868"/>
    <w:rsid w:val="00FB7C38"/>
    <w:rsid w:val="00FC00D3"/>
    <w:rsid w:val="00FC0A20"/>
    <w:rsid w:val="00FC2504"/>
    <w:rsid w:val="00FC2778"/>
    <w:rsid w:val="00FC2AD9"/>
    <w:rsid w:val="00FC3A66"/>
    <w:rsid w:val="00FC3BDB"/>
    <w:rsid w:val="00FC3C71"/>
    <w:rsid w:val="00FC3D7D"/>
    <w:rsid w:val="00FC465F"/>
    <w:rsid w:val="00FC561D"/>
    <w:rsid w:val="00FC6357"/>
    <w:rsid w:val="00FC63B9"/>
    <w:rsid w:val="00FC6E2C"/>
    <w:rsid w:val="00FC7055"/>
    <w:rsid w:val="00FC7B21"/>
    <w:rsid w:val="00FC7CCB"/>
    <w:rsid w:val="00FD0BC8"/>
    <w:rsid w:val="00FD0E13"/>
    <w:rsid w:val="00FD16ED"/>
    <w:rsid w:val="00FD1795"/>
    <w:rsid w:val="00FD1FE4"/>
    <w:rsid w:val="00FD2822"/>
    <w:rsid w:val="00FD2CA3"/>
    <w:rsid w:val="00FD315C"/>
    <w:rsid w:val="00FD3379"/>
    <w:rsid w:val="00FD36BF"/>
    <w:rsid w:val="00FD397D"/>
    <w:rsid w:val="00FD3C91"/>
    <w:rsid w:val="00FD4100"/>
    <w:rsid w:val="00FD4286"/>
    <w:rsid w:val="00FD4557"/>
    <w:rsid w:val="00FD4C31"/>
    <w:rsid w:val="00FD4C74"/>
    <w:rsid w:val="00FD4F12"/>
    <w:rsid w:val="00FD50BE"/>
    <w:rsid w:val="00FD57C3"/>
    <w:rsid w:val="00FD5A00"/>
    <w:rsid w:val="00FD60CA"/>
    <w:rsid w:val="00FD66F5"/>
    <w:rsid w:val="00FD6DD7"/>
    <w:rsid w:val="00FD6F17"/>
    <w:rsid w:val="00FD7497"/>
    <w:rsid w:val="00FE10DE"/>
    <w:rsid w:val="00FE1B75"/>
    <w:rsid w:val="00FE2351"/>
    <w:rsid w:val="00FE251B"/>
    <w:rsid w:val="00FE25B7"/>
    <w:rsid w:val="00FE2989"/>
    <w:rsid w:val="00FE29F5"/>
    <w:rsid w:val="00FE3099"/>
    <w:rsid w:val="00FE31E4"/>
    <w:rsid w:val="00FE388A"/>
    <w:rsid w:val="00FE4391"/>
    <w:rsid w:val="00FE5A2B"/>
    <w:rsid w:val="00FE5A8E"/>
    <w:rsid w:val="00FE6966"/>
    <w:rsid w:val="00FE6BA4"/>
    <w:rsid w:val="00FE6C01"/>
    <w:rsid w:val="00FE6C04"/>
    <w:rsid w:val="00FE6DFC"/>
    <w:rsid w:val="00FE6F93"/>
    <w:rsid w:val="00FE79C1"/>
    <w:rsid w:val="00FE7AD1"/>
    <w:rsid w:val="00FE7BD9"/>
    <w:rsid w:val="00FE7D31"/>
    <w:rsid w:val="00FF1813"/>
    <w:rsid w:val="00FF1A80"/>
    <w:rsid w:val="00FF1C77"/>
    <w:rsid w:val="00FF1DDE"/>
    <w:rsid w:val="00FF2AB5"/>
    <w:rsid w:val="00FF3301"/>
    <w:rsid w:val="00FF38B7"/>
    <w:rsid w:val="00FF3F75"/>
    <w:rsid w:val="00FF41B6"/>
    <w:rsid w:val="00FF434B"/>
    <w:rsid w:val="00FF45FB"/>
    <w:rsid w:val="00FF47AA"/>
    <w:rsid w:val="00FF4ABE"/>
    <w:rsid w:val="00FF5617"/>
    <w:rsid w:val="00FF5CD1"/>
    <w:rsid w:val="00FF5DF3"/>
    <w:rsid w:val="00FF5E99"/>
    <w:rsid w:val="00FF6643"/>
    <w:rsid w:val="00FF6862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3D781CB"/>
  <w15:docId w15:val="{FADE2A8B-A13E-4ECC-99A6-8639A611B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03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"/>
    <w:basedOn w:val="BodyText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uiPriority w:val="99"/>
    <w:rsid w:val="00BF18CC"/>
    <w:rPr>
      <w:rFonts w:cs="Times New Roman"/>
    </w:rPr>
  </w:style>
  <w:style w:type="character" w:customStyle="1" w:styleId="gt-icon-text1">
    <w:name w:val="gt-icon-text1"/>
    <w:uiPriority w:val="99"/>
    <w:rsid w:val="00BF18CC"/>
    <w:rPr>
      <w:rFonts w:cs="Times New Roman"/>
    </w:rPr>
  </w:style>
  <w:style w:type="character" w:customStyle="1" w:styleId="shorttext">
    <w:name w:val="short_text"/>
    <w:uiPriority w:val="99"/>
    <w:rsid w:val="00BF18CC"/>
    <w:rPr>
      <w:rFonts w:cs="Times New Roman"/>
    </w:rPr>
  </w:style>
  <w:style w:type="character" w:customStyle="1" w:styleId="longtext">
    <w:name w:val="long_tex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uiPriority w:val="20"/>
    <w:qFormat/>
    <w:rsid w:val="00BF18CC"/>
    <w:rPr>
      <w:i/>
      <w:iCs/>
    </w:rPr>
  </w:style>
  <w:style w:type="character" w:customStyle="1" w:styleId="Heading1Char1">
    <w:name w:val="Heading 1 Char1"/>
    <w:uiPriority w:val="99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uiPriority w:val="99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uiPriority w:val="39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Angsana New" w:hAnsi="Angsana New"/>
      <w:sz w:val="22"/>
      <w:szCs w:val="22"/>
      <w:lang w:bidi="ar-SA"/>
    </w:rPr>
  </w:style>
  <w:style w:type="character" w:styleId="Hyperlink">
    <w:name w:val="Hyperlink"/>
    <w:uiPriority w:val="99"/>
    <w:rsid w:val="00B06B2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character" w:customStyle="1" w:styleId="alt-edited1">
    <w:name w:val="alt-edited1"/>
    <w:rsid w:val="00E641B8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E6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Angsana New" w:hAnsi="Univers LT Std 45 Light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6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Angsana New" w:hAnsi="Univers LT Std 45 Light"/>
      <w:sz w:val="24"/>
      <w:szCs w:val="24"/>
    </w:rPr>
  </w:style>
  <w:style w:type="table" w:styleId="Table3Deffects2">
    <w:name w:val="Table 3D effects 2"/>
    <w:basedOn w:val="TableNormal"/>
    <w:rsid w:val="00EF79C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F79CC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uiPriority w:val="99"/>
    <w:semiHidden/>
    <w:unhideWhenUsed/>
    <w:rsid w:val="00EF79CC"/>
    <w:rPr>
      <w:color w:val="800080"/>
      <w:u w:val="single"/>
    </w:rPr>
  </w:style>
  <w:style w:type="paragraph" w:customStyle="1" w:styleId="Pa47">
    <w:name w:val="Pa47"/>
    <w:basedOn w:val="Normal"/>
    <w:next w:val="Normal"/>
    <w:uiPriority w:val="99"/>
    <w:rsid w:val="00EF79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939A8"/>
    <w:rPr>
      <w:rFonts w:ascii="Calibri" w:eastAsia="Calibri" w:hAnsi="Calibri" w:cs="Cordia New"/>
      <w:sz w:val="22"/>
      <w:szCs w:val="28"/>
      <w:lang w:val="en-GB"/>
    </w:rPr>
  </w:style>
  <w:style w:type="paragraph" w:customStyle="1" w:styleId="zKISOffAddress">
    <w:name w:val="zKISOffAddress"/>
    <w:basedOn w:val="Normal"/>
    <w:rsid w:val="008F672D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B926B-B22E-4CC8-89DC-10920DE88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11</Pages>
  <Words>2237</Words>
  <Characters>9946</Characters>
  <Application>Microsoft Office Word</Application>
  <DocSecurity>0</DocSecurity>
  <Lines>82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Navaporn, Sunlakawit</dc:creator>
  <cp:keywords/>
  <dc:description/>
  <cp:lastModifiedBy>Somjai, Nigonyanont</cp:lastModifiedBy>
  <cp:revision>3</cp:revision>
  <cp:lastPrinted>2022-05-01T13:55:00Z</cp:lastPrinted>
  <dcterms:created xsi:type="dcterms:W3CDTF">2022-05-05T03:11:00Z</dcterms:created>
  <dcterms:modified xsi:type="dcterms:W3CDTF">2022-05-05T03:16:00Z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