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FA9F" w14:textId="22F86C46" w:rsidR="00F43855" w:rsidRDefault="00F43855" w:rsidP="00F43855">
      <w:pPr>
        <w:rPr>
          <w:rFonts w:ascii="Times New Roman" w:hAnsi="Times New Roman" w:cstheme="minorBidi"/>
        </w:rPr>
      </w:pPr>
    </w:p>
    <w:p w14:paraId="2F5E8AE1" w14:textId="59029E39" w:rsidR="00FD70E1" w:rsidRDefault="00FD70E1" w:rsidP="00F43855">
      <w:pPr>
        <w:rPr>
          <w:rFonts w:ascii="Times New Roman" w:hAnsi="Times New Roman" w:cstheme="minorBidi"/>
        </w:rPr>
      </w:pPr>
    </w:p>
    <w:p w14:paraId="547CCB4B" w14:textId="77777777" w:rsidR="00FD70E1" w:rsidRPr="000D1B8D" w:rsidRDefault="00FD70E1" w:rsidP="00F43855">
      <w:pPr>
        <w:rPr>
          <w:rFonts w:ascii="Times New Roman" w:hAnsi="Times New Roman" w:cstheme="minorBidi"/>
          <w:cs/>
        </w:rPr>
      </w:pPr>
    </w:p>
    <w:p w14:paraId="7EEED6D7" w14:textId="528FED3D" w:rsidR="00F43855" w:rsidRDefault="00F43855" w:rsidP="00F43855">
      <w:pPr>
        <w:rPr>
          <w:rFonts w:ascii="Times New Roman" w:hAnsi="Times New Roman" w:cs="Times New Roman"/>
        </w:rPr>
      </w:pPr>
    </w:p>
    <w:p w14:paraId="768D13B3" w14:textId="1D39B25D" w:rsidR="00FD70E1" w:rsidRDefault="00FD70E1" w:rsidP="00F43855">
      <w:pPr>
        <w:rPr>
          <w:rFonts w:ascii="Times New Roman" w:hAnsi="Times New Roman" w:cs="Times New Roman"/>
        </w:rPr>
      </w:pPr>
    </w:p>
    <w:p w14:paraId="497C68D6" w14:textId="77777777" w:rsidR="00FD70E1" w:rsidRPr="00122CA3" w:rsidRDefault="00FD70E1" w:rsidP="00F43855">
      <w:pPr>
        <w:rPr>
          <w:rFonts w:ascii="Times New Roman" w:hAnsi="Times New Roman" w:cs="Times New Roman"/>
        </w:rPr>
      </w:pPr>
    </w:p>
    <w:p w14:paraId="573A9361" w14:textId="77777777" w:rsidR="00F43855" w:rsidRPr="00122CA3" w:rsidRDefault="00F43855" w:rsidP="00F43855">
      <w:pPr>
        <w:rPr>
          <w:rFonts w:ascii="Times New Roman" w:hAnsi="Times New Roman" w:cs="Times New Roman"/>
          <w:cs/>
        </w:rPr>
      </w:pPr>
    </w:p>
    <w:p w14:paraId="6C0B36C4" w14:textId="77777777" w:rsidR="006103BD" w:rsidRPr="00122CA3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14:paraId="0540E26F" w14:textId="77777777" w:rsidR="006103BD" w:rsidRPr="00122CA3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14:paraId="768742C2" w14:textId="1B8387DC" w:rsidR="00504936" w:rsidRPr="00122CA3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14:paraId="3E190F87" w14:textId="77777777" w:rsidR="00504936" w:rsidRPr="00122CA3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122CA3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122CA3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122CA3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122CA3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62757C0B" w14:textId="7C76C3FC" w:rsidR="00AD351F" w:rsidRPr="00122CA3" w:rsidRDefault="00AD351F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22CA3">
        <w:rPr>
          <w:spacing w:val="-3"/>
          <w:szCs w:val="36"/>
        </w:rPr>
        <w:t>for the three-month period ended</w:t>
      </w:r>
    </w:p>
    <w:p w14:paraId="50248F35" w14:textId="75A3086B" w:rsidR="00504936" w:rsidRPr="00122CA3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45"/>
        </w:rPr>
      </w:pPr>
      <w:r w:rsidRPr="00122CA3">
        <w:rPr>
          <w:rFonts w:ascii="Times New Roman" w:hAnsi="Times New Roman" w:cs="Times New Roman"/>
          <w:sz w:val="36"/>
          <w:szCs w:val="36"/>
        </w:rPr>
        <w:t>3</w:t>
      </w:r>
      <w:r w:rsidR="0095332D">
        <w:rPr>
          <w:rFonts w:ascii="Times New Roman" w:hAnsi="Times New Roman" w:cs="Times New Roman"/>
          <w:sz w:val="36"/>
          <w:szCs w:val="45"/>
        </w:rPr>
        <w:t>1 March 2022</w:t>
      </w:r>
    </w:p>
    <w:p w14:paraId="2596BC99" w14:textId="77777777" w:rsidR="00504936" w:rsidRPr="00122CA3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122CA3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2CDF2FB" w14:textId="77777777" w:rsidR="00504936" w:rsidRPr="00122CA3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122CA3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122CA3">
        <w:rPr>
          <w:spacing w:val="-3"/>
          <w:sz w:val="36"/>
          <w:szCs w:val="36"/>
          <w:lang w:bidi="th-TH"/>
        </w:rPr>
        <w:t>review report</w:t>
      </w:r>
    </w:p>
    <w:p w14:paraId="51EF3FE7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62736E03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5054EA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D65719" w14:textId="77777777" w:rsidR="00504936" w:rsidRPr="00122CA3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122CA3" w:rsidSect="0087403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6D81581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ABDB669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0BC2B5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D3972D7" w14:textId="77777777" w:rsidR="006103BD" w:rsidRPr="00122CA3" w:rsidRDefault="006103BD" w:rsidP="006103BD">
      <w:pPr>
        <w:pStyle w:val="RNormal"/>
        <w:rPr>
          <w:b/>
          <w:bCs/>
          <w:sz w:val="28"/>
          <w:szCs w:val="28"/>
        </w:rPr>
      </w:pPr>
    </w:p>
    <w:p w14:paraId="4FF7A12F" w14:textId="77777777" w:rsidR="00020874" w:rsidRPr="00122CA3" w:rsidRDefault="00020874" w:rsidP="00020874">
      <w:pPr>
        <w:pStyle w:val="RNormal"/>
        <w:rPr>
          <w:b/>
          <w:bCs/>
          <w:sz w:val="28"/>
          <w:szCs w:val="28"/>
        </w:rPr>
      </w:pPr>
      <w:r w:rsidRPr="00122CA3">
        <w:rPr>
          <w:b/>
          <w:bCs/>
          <w:sz w:val="28"/>
          <w:szCs w:val="28"/>
        </w:rPr>
        <w:t>Independent Auditor’s Report</w:t>
      </w:r>
      <w:r w:rsidR="00EC4AB8" w:rsidRPr="00122CA3">
        <w:rPr>
          <w:b/>
          <w:bCs/>
          <w:sz w:val="28"/>
          <w:szCs w:val="28"/>
        </w:rPr>
        <w:t xml:space="preserve"> on Review of Interim Financial Information</w:t>
      </w:r>
    </w:p>
    <w:p w14:paraId="69EF644F" w14:textId="77777777" w:rsidR="00020874" w:rsidRPr="00122CA3" w:rsidRDefault="00020874" w:rsidP="00020874">
      <w:pPr>
        <w:pStyle w:val="RNormal"/>
        <w:rPr>
          <w:szCs w:val="22"/>
        </w:rPr>
      </w:pPr>
    </w:p>
    <w:p w14:paraId="1FE81B8B" w14:textId="77777777" w:rsidR="00C700B4" w:rsidRPr="00122CA3" w:rsidRDefault="00C700B4" w:rsidP="00020874">
      <w:pPr>
        <w:pStyle w:val="RNormal"/>
        <w:rPr>
          <w:szCs w:val="22"/>
        </w:rPr>
      </w:pPr>
    </w:p>
    <w:p w14:paraId="26756C1A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22CA3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22CA3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14:paraId="01C0FBAA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383508B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B5CFA5" w14:textId="7341936F" w:rsidR="00504936" w:rsidRPr="00122CA3" w:rsidRDefault="00504936" w:rsidP="00504936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 xml:space="preserve">respectively, as at </w:t>
      </w:r>
      <w:r w:rsidR="00AD351F" w:rsidRPr="00122CA3">
        <w:rPr>
          <w:rFonts w:ascii="Times New Roman" w:hAnsi="Times New Roman" w:cs="Times New Roman"/>
          <w:sz w:val="22"/>
          <w:szCs w:val="22"/>
        </w:rPr>
        <w:t>3</w:t>
      </w:r>
      <w:r w:rsidR="0095332D">
        <w:rPr>
          <w:rFonts w:ascii="Times New Roman" w:hAnsi="Times New Roman" w:cs="Times New Roman"/>
          <w:sz w:val="22"/>
          <w:szCs w:val="22"/>
        </w:rPr>
        <w:t>1 March 2022</w:t>
      </w:r>
      <w:r w:rsidRPr="00122CA3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95332D">
        <w:rPr>
          <w:rFonts w:ascii="Times New Roman" w:hAnsi="Times New Roman" w:cs="Times New Roman"/>
          <w:sz w:val="22"/>
          <w:szCs w:val="22"/>
        </w:rPr>
        <w:t>, changes in equity and cash flows</w:t>
      </w:r>
      <w:r w:rsidR="007B2EC9" w:rsidRPr="00122CA3">
        <w:rPr>
          <w:rFonts w:ascii="Times New Roman" w:hAnsi="Times New Roman" w:cs="Times New Roman"/>
          <w:sz w:val="22"/>
          <w:szCs w:val="22"/>
        </w:rPr>
        <w:t xml:space="preserve"> for the three-month period ended </w:t>
      </w:r>
      <w:r w:rsidR="0095332D">
        <w:rPr>
          <w:rFonts w:ascii="Times New Roman" w:hAnsi="Times New Roman" w:cs="Times New Roman"/>
          <w:sz w:val="22"/>
          <w:szCs w:val="22"/>
        </w:rPr>
        <w:t>31 March 2022</w:t>
      </w:r>
      <w:r w:rsidR="00681E1E">
        <w:rPr>
          <w:rFonts w:ascii="Times New Roman" w:hAnsi="Times New Roman" w:cs="Times New Roman"/>
          <w:sz w:val="22"/>
          <w:szCs w:val="22"/>
        </w:rPr>
        <w:t>;</w:t>
      </w:r>
      <w:r w:rsidR="0095332D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3CEBD40B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3E328170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29C7E8E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AFD166" w14:textId="14D2AD9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="00B23139">
        <w:rPr>
          <w:rFonts w:ascii="Times New Roman" w:hAnsi="Times New Roman" w:cs="Times New Roman"/>
          <w:sz w:val="22"/>
          <w:szCs w:val="22"/>
        </w:rPr>
        <w:br/>
      </w:r>
      <w:r w:rsidRPr="00122CA3"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C00F84A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C421E99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122CA3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14:paraId="6F9CCD1D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D75C333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9CE6A7F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ED8646C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E917EB8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EB71982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15A60B2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33C9004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56DACF7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B914C75" w14:textId="77777777" w:rsidR="006368B3" w:rsidRPr="00122CA3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054F351" w14:textId="77777777" w:rsidR="006368B3" w:rsidRPr="00122CA3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6075C8C" w14:textId="77777777" w:rsidR="006368B3" w:rsidRPr="00122CA3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7DA400" w14:textId="77777777" w:rsidR="00FD70E1" w:rsidRPr="00FD70E1" w:rsidRDefault="00FD70E1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E576CF3" w14:textId="77777777" w:rsidR="00FD70E1" w:rsidRPr="00FD70E1" w:rsidRDefault="00FD70E1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3760C8C" w14:textId="4B232536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42CC3EB6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8E9C84" w14:textId="63F63A43" w:rsidR="00C700B4" w:rsidRPr="00122CA3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E6530B" w:rsidRPr="00122CA3">
        <w:rPr>
          <w:rFonts w:ascii="Times New Roman" w:hAnsi="Times New Roman" w:cs="Times New Roman"/>
          <w:sz w:val="22"/>
          <w:szCs w:val="22"/>
        </w:rPr>
        <w:t>2</w:t>
      </w:r>
      <w:r w:rsidRPr="00122CA3">
        <w:rPr>
          <w:rFonts w:ascii="Times New Roman" w:hAnsi="Times New Roman" w:cs="Times New Roman"/>
          <w:sz w:val="22"/>
          <w:szCs w:val="22"/>
        </w:rPr>
        <w:t xml:space="preserve"> to the interim financial statements which describes that the Group and the Company incurred a net loss for the </w:t>
      </w:r>
      <w:r w:rsidR="0095332D">
        <w:rPr>
          <w:rFonts w:ascii="Times New Roman" w:hAnsi="Times New Roman" w:cs="Times New Roman"/>
          <w:sz w:val="22"/>
          <w:szCs w:val="22"/>
        </w:rPr>
        <w:t>three</w:t>
      </w:r>
      <w:r w:rsidR="00AD351F" w:rsidRPr="00122CA3">
        <w:rPr>
          <w:rFonts w:ascii="Times New Roman" w:hAnsi="Times New Roman" w:cs="Times New Roman"/>
          <w:sz w:val="22"/>
          <w:szCs w:val="22"/>
        </w:rPr>
        <w:t>-month period ended 3</w:t>
      </w:r>
      <w:r w:rsidR="0095332D">
        <w:rPr>
          <w:rFonts w:ascii="Times New Roman" w:hAnsi="Times New Roman" w:cs="Times New Roman"/>
          <w:sz w:val="22"/>
          <w:szCs w:val="22"/>
        </w:rPr>
        <w:t>1 March 2022</w:t>
      </w:r>
      <w:r w:rsidRPr="00122CA3">
        <w:rPr>
          <w:rFonts w:ascii="Times New Roman" w:hAnsi="Times New Roman" w:cs="Times New Roman"/>
          <w:sz w:val="22"/>
          <w:szCs w:val="22"/>
        </w:rPr>
        <w:t xml:space="preserve"> of Baht </w:t>
      </w:r>
      <w:r w:rsidR="001214F5">
        <w:rPr>
          <w:rFonts w:ascii="Times New Roman" w:hAnsi="Times New Roman" w:cs="Times New Roman"/>
          <w:sz w:val="22"/>
          <w:szCs w:val="22"/>
        </w:rPr>
        <w:t>3.9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1214F5">
        <w:rPr>
          <w:rFonts w:ascii="Times New Roman" w:hAnsi="Times New Roman" w:cs="Times New Roman"/>
          <w:sz w:val="22"/>
          <w:szCs w:val="22"/>
        </w:rPr>
        <w:t>1</w:t>
      </w:r>
      <w:r w:rsidR="0095332D">
        <w:rPr>
          <w:rFonts w:ascii="Times New Roman" w:hAnsi="Times New Roman" w:cs="Times New Roman"/>
          <w:sz w:val="22"/>
          <w:szCs w:val="22"/>
        </w:rPr>
        <w:t>.7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million, respectively. As of that date, the Group and the Company’s current liabilities exceeded current assets by Baht </w:t>
      </w:r>
      <w:r w:rsidR="0095332D">
        <w:rPr>
          <w:rFonts w:ascii="Times New Roman" w:hAnsi="Times New Roman" w:cs="Times New Roman"/>
          <w:sz w:val="22"/>
          <w:szCs w:val="22"/>
        </w:rPr>
        <w:t>47</w:t>
      </w:r>
      <w:r w:rsidR="001214F5">
        <w:rPr>
          <w:rFonts w:ascii="Times New Roman" w:hAnsi="Times New Roman" w:cs="Times New Roman"/>
          <w:sz w:val="22"/>
          <w:szCs w:val="22"/>
        </w:rPr>
        <w:t>9</w:t>
      </w:r>
      <w:r w:rsidR="0095332D">
        <w:rPr>
          <w:rFonts w:ascii="Times New Roman" w:hAnsi="Times New Roman" w:cs="Times New Roman"/>
          <w:sz w:val="22"/>
          <w:szCs w:val="22"/>
        </w:rPr>
        <w:t>.</w:t>
      </w:r>
      <w:r w:rsidR="001214F5">
        <w:rPr>
          <w:rFonts w:ascii="Times New Roman" w:hAnsi="Times New Roman" w:cs="Times New Roman"/>
          <w:sz w:val="22"/>
          <w:szCs w:val="22"/>
        </w:rPr>
        <w:t>1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95332D">
        <w:rPr>
          <w:rFonts w:ascii="Times New Roman" w:hAnsi="Times New Roman" w:cs="Times New Roman"/>
          <w:sz w:val="22"/>
          <w:szCs w:val="22"/>
        </w:rPr>
        <w:t>506.</w:t>
      </w:r>
      <w:r w:rsidR="001214F5">
        <w:rPr>
          <w:rFonts w:ascii="Times New Roman" w:hAnsi="Times New Roman" w:cs="Times New Roman"/>
          <w:sz w:val="22"/>
          <w:szCs w:val="22"/>
        </w:rPr>
        <w:t>3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122CA3">
        <w:rPr>
          <w:rFonts w:ascii="Times New Roman" w:hAnsi="Times New Roman" w:cs="Times New Roman"/>
          <w:sz w:val="22"/>
          <w:szCs w:val="22"/>
        </w:rPr>
        <w:t>, respectively,</w:t>
      </w:r>
      <w:r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95332D">
        <w:rPr>
          <w:rFonts w:ascii="Times New Roman" w:hAnsi="Times New Roman" w:cs="Times New Roman"/>
          <w:sz w:val="22"/>
          <w:szCs w:val="22"/>
        </w:rPr>
        <w:t>8</w:t>
      </w:r>
      <w:r w:rsidR="001214F5">
        <w:rPr>
          <w:rFonts w:ascii="Times New Roman" w:hAnsi="Times New Roman" w:cs="Times New Roman"/>
          <w:sz w:val="22"/>
          <w:szCs w:val="22"/>
        </w:rPr>
        <w:t>78.5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A81F03">
        <w:rPr>
          <w:rFonts w:ascii="Times New Roman" w:hAnsi="Times New Roman" w:cs="Times New Roman"/>
          <w:sz w:val="22"/>
          <w:szCs w:val="22"/>
        </w:rPr>
        <w:t>8</w:t>
      </w:r>
      <w:r w:rsidR="0095332D">
        <w:rPr>
          <w:rFonts w:ascii="Times New Roman" w:hAnsi="Times New Roman" w:cs="Times New Roman"/>
          <w:sz w:val="22"/>
          <w:szCs w:val="22"/>
        </w:rPr>
        <w:t>8</w:t>
      </w:r>
      <w:r w:rsidR="001214F5">
        <w:rPr>
          <w:rFonts w:ascii="Times New Roman" w:hAnsi="Times New Roman" w:cs="Times New Roman"/>
          <w:sz w:val="22"/>
          <w:szCs w:val="22"/>
        </w:rPr>
        <w:t>1</w:t>
      </w:r>
      <w:r w:rsidR="0095332D">
        <w:rPr>
          <w:rFonts w:ascii="Times New Roman" w:hAnsi="Times New Roman" w:cs="Times New Roman"/>
          <w:sz w:val="22"/>
          <w:szCs w:val="22"/>
        </w:rPr>
        <w:t>.</w:t>
      </w:r>
      <w:r w:rsidR="001214F5">
        <w:rPr>
          <w:rFonts w:ascii="Times New Roman" w:hAnsi="Times New Roman" w:cs="Times New Roman"/>
          <w:sz w:val="22"/>
          <w:szCs w:val="22"/>
        </w:rPr>
        <w:t>9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million, respectively.</w:t>
      </w:r>
      <w:r w:rsidR="0099780E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122CA3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</w:t>
      </w:r>
      <w:r w:rsidR="001531ED">
        <w:rPr>
          <w:rFonts w:ascii="Times New Roman" w:hAnsi="Times New Roman" w:cs="Times New Roman"/>
          <w:sz w:val="22"/>
          <w:szCs w:val="22"/>
        </w:rPr>
        <w:br/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the Group’s and the Company’s ability to continue as a going concern. My </w:t>
      </w:r>
      <w:r w:rsidR="00E36BFC" w:rsidRPr="00122CA3">
        <w:rPr>
          <w:rFonts w:ascii="Times New Roman" w:hAnsi="Times New Roman" w:cs="Times New Roman"/>
          <w:sz w:val="22"/>
          <w:szCs w:val="22"/>
        </w:rPr>
        <w:t>conclusion</w:t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 is not modified </w:t>
      </w:r>
      <w:r w:rsidR="00D00A41">
        <w:rPr>
          <w:rFonts w:ascii="Times New Roman" w:hAnsi="Times New Roman" w:cs="Times New Roman"/>
          <w:sz w:val="22"/>
          <w:szCs w:val="22"/>
        </w:rPr>
        <w:br/>
      </w:r>
      <w:r w:rsidR="00F50C56" w:rsidRPr="00122CA3">
        <w:rPr>
          <w:rFonts w:ascii="Times New Roman" w:hAnsi="Times New Roman" w:cs="Times New Roman"/>
          <w:sz w:val="22"/>
          <w:szCs w:val="22"/>
        </w:rPr>
        <w:t>in respect of this matter.</w:t>
      </w:r>
    </w:p>
    <w:p w14:paraId="6A1749F8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A7D9D04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5FFD67D6" w14:textId="77777777" w:rsidR="003E7905" w:rsidRPr="00122CA3" w:rsidRDefault="003E7905" w:rsidP="00C700B4">
      <w:pPr>
        <w:pStyle w:val="RNormal"/>
        <w:rPr>
          <w:szCs w:val="22"/>
          <w:lang w:bidi="th-TH"/>
        </w:rPr>
      </w:pPr>
    </w:p>
    <w:p w14:paraId="17855E3A" w14:textId="77777777" w:rsidR="00B3728F" w:rsidRPr="00122CA3" w:rsidRDefault="00B3728F" w:rsidP="00C700B4">
      <w:pPr>
        <w:pStyle w:val="RNormal"/>
        <w:rPr>
          <w:szCs w:val="22"/>
          <w:lang w:bidi="th-TH"/>
        </w:rPr>
      </w:pPr>
    </w:p>
    <w:p w14:paraId="727C969B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30AAB9B6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20A34945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333EA0DA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04AD9B4C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(</w:t>
      </w:r>
      <w:r w:rsidR="003955B6" w:rsidRPr="00122CA3">
        <w:rPr>
          <w:rFonts w:ascii="Times New Roman" w:hAnsi="Times New Roman" w:cs="Times New Roman"/>
          <w:sz w:val="22"/>
          <w:szCs w:val="22"/>
        </w:rPr>
        <w:t>Watchara</w:t>
      </w:r>
      <w:r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3955B6" w:rsidRPr="00122CA3">
        <w:rPr>
          <w:rFonts w:ascii="Times New Roman" w:hAnsi="Times New Roman" w:cs="Times New Roman"/>
          <w:sz w:val="22"/>
          <w:szCs w:val="22"/>
        </w:rPr>
        <w:t>Pattarapitak</w:t>
      </w:r>
      <w:r w:rsidRPr="00122CA3">
        <w:rPr>
          <w:rFonts w:ascii="Times New Roman" w:hAnsi="Times New Roman" w:cs="Times New Roman"/>
          <w:sz w:val="22"/>
          <w:szCs w:val="22"/>
        </w:rPr>
        <w:t>)</w:t>
      </w:r>
    </w:p>
    <w:p w14:paraId="132B6CC2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3F80028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 w:rsidRPr="00122CA3">
        <w:rPr>
          <w:rFonts w:ascii="Times New Roman" w:hAnsi="Times New Roman" w:cs="Times New Roman"/>
          <w:sz w:val="22"/>
          <w:szCs w:val="22"/>
        </w:rPr>
        <w:t>6669</w:t>
      </w:r>
    </w:p>
    <w:p w14:paraId="5C2AC26A" w14:textId="77777777" w:rsidR="00AD351F" w:rsidRPr="00122CA3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F714C13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880607F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2002E20C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Bangkok</w:t>
      </w:r>
    </w:p>
    <w:p w14:paraId="29A6AE24" w14:textId="477DF33D" w:rsidR="00C700B4" w:rsidRPr="00122CA3" w:rsidRDefault="0095332D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 May 2022</w:t>
      </w:r>
    </w:p>
    <w:p w14:paraId="7A73755D" w14:textId="09367160" w:rsidR="00504936" w:rsidRDefault="00504936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8"/>
          <w:szCs w:val="28"/>
        </w:rPr>
      </w:pPr>
    </w:p>
    <w:sectPr w:rsidR="00504936" w:rsidSect="00FD70E1"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5AC76" w14:textId="77777777" w:rsidR="00396EB3" w:rsidRDefault="00396EB3">
      <w:r>
        <w:separator/>
      </w:r>
    </w:p>
  </w:endnote>
  <w:endnote w:type="continuationSeparator" w:id="0">
    <w:p w14:paraId="7F3D8D0A" w14:textId="77777777" w:rsidR="00396EB3" w:rsidRDefault="00396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50E2" w14:textId="77777777" w:rsidR="005A3461" w:rsidRDefault="005A3461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87FBD14" w14:textId="77777777" w:rsidR="005A3461" w:rsidRDefault="005A3461" w:rsidP="00150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BF3" w14:textId="77777777" w:rsidR="005A3461" w:rsidRPr="00A5323D" w:rsidRDefault="005A3461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14:paraId="2E49FDE8" w14:textId="77777777" w:rsidR="005A3461" w:rsidRPr="004E4938" w:rsidRDefault="005A3461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0E5F" w14:textId="77777777" w:rsidR="005A3461" w:rsidRPr="00CE599B" w:rsidRDefault="005A3461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14:paraId="1D6E41A2" w14:textId="77777777" w:rsidR="005A3461" w:rsidRPr="005D05F8" w:rsidRDefault="005A3461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A1A5" w14:textId="77777777" w:rsidR="005A3461" w:rsidRPr="00A5323D" w:rsidRDefault="005A3461" w:rsidP="000309E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26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14:paraId="11FD05FE" w14:textId="77777777" w:rsidR="005A3461" w:rsidRPr="004E4938" w:rsidRDefault="005A3461" w:rsidP="00FA077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137"/>
      <w:rPr>
        <w:rFonts w:ascii="Times New Roman" w:hAnsi="Times New Roman" w:cs="Times New Roman"/>
        <w:i/>
        <w:iCs/>
        <w:lang w:val="en-GB"/>
      </w:rPr>
    </w:pPr>
    <w:r>
      <w:rPr>
        <w:rStyle w:val="PageNumber"/>
        <w:rFonts w:ascii="Times New Roman" w:hAnsi="Times New Roman" w:cs="Times New Roman"/>
        <w:i/>
        <w:iCs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EC6A1" w14:textId="77777777" w:rsidR="00396EB3" w:rsidRDefault="00396EB3">
      <w:r>
        <w:separator/>
      </w:r>
    </w:p>
  </w:footnote>
  <w:footnote w:type="continuationSeparator" w:id="0">
    <w:p w14:paraId="6A86D465" w14:textId="77777777" w:rsidR="00396EB3" w:rsidRDefault="00396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0391" w14:textId="77777777" w:rsidR="005A3461" w:rsidRPr="004E4938" w:rsidRDefault="005A3461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45B54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4B08F64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79BC21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331ECB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3145AA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4A3E29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93F7599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28F4C17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62F36E3" w14:textId="77777777" w:rsidR="005A3461" w:rsidRPr="00FD70E1" w:rsidRDefault="005A3461" w:rsidP="00FD7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789B" w14:textId="77777777" w:rsidR="005A3461" w:rsidRPr="00EE68B2" w:rsidRDefault="005A3461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813A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27734C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7F13A9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E220759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A80A9B6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FB96CA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2D49DE6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1BA4437" w14:textId="77777777" w:rsidR="00FD70E1" w:rsidRPr="00EE68B2" w:rsidRDefault="00FD70E1" w:rsidP="00FD70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1D7CCA4" w14:textId="77777777" w:rsidR="00FD70E1" w:rsidRPr="00FD70E1" w:rsidRDefault="00FD70E1" w:rsidP="00FD70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D074E16"/>
    <w:multiLevelType w:val="multilevel"/>
    <w:tmpl w:val="74F8EB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B9E1722"/>
    <w:multiLevelType w:val="hybridMultilevel"/>
    <w:tmpl w:val="42F889C6"/>
    <w:lvl w:ilvl="0" w:tplc="F0FC8A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  <w:iCs/>
        <w:color w:val="000000" w:themeColor="text1"/>
        <w:sz w:val="22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83078884">
    <w:abstractNumId w:val="6"/>
  </w:num>
  <w:num w:numId="2" w16cid:durableId="1407725412">
    <w:abstractNumId w:val="5"/>
  </w:num>
  <w:num w:numId="3" w16cid:durableId="143400649">
    <w:abstractNumId w:val="9"/>
  </w:num>
  <w:num w:numId="4" w16cid:durableId="1475951982">
    <w:abstractNumId w:val="7"/>
  </w:num>
  <w:num w:numId="5" w16cid:durableId="2114551558">
    <w:abstractNumId w:val="8"/>
  </w:num>
  <w:num w:numId="6" w16cid:durableId="877206053">
    <w:abstractNumId w:val="3"/>
  </w:num>
  <w:num w:numId="7" w16cid:durableId="996107380">
    <w:abstractNumId w:val="2"/>
  </w:num>
  <w:num w:numId="8" w16cid:durableId="567496565">
    <w:abstractNumId w:val="0"/>
  </w:num>
  <w:num w:numId="9" w16cid:durableId="1814836376">
    <w:abstractNumId w:val="1"/>
  </w:num>
  <w:num w:numId="10" w16cid:durableId="720440087">
    <w:abstractNumId w:val="4"/>
  </w:num>
  <w:num w:numId="11" w16cid:durableId="869949162">
    <w:abstractNumId w:val="13"/>
  </w:num>
  <w:num w:numId="12" w16cid:durableId="1859350740">
    <w:abstractNumId w:val="11"/>
  </w:num>
  <w:num w:numId="13" w16cid:durableId="111483467">
    <w:abstractNumId w:val="17"/>
  </w:num>
  <w:num w:numId="14" w16cid:durableId="2038386989">
    <w:abstractNumId w:val="12"/>
  </w:num>
  <w:num w:numId="15" w16cid:durableId="627399314">
    <w:abstractNumId w:val="14"/>
  </w:num>
  <w:num w:numId="16" w16cid:durableId="461120766">
    <w:abstractNumId w:val="19"/>
  </w:num>
  <w:num w:numId="17" w16cid:durableId="1421218739">
    <w:abstractNumId w:val="18"/>
  </w:num>
  <w:num w:numId="18" w16cid:durableId="1797677628">
    <w:abstractNumId w:val="10"/>
  </w:num>
  <w:num w:numId="19" w16cid:durableId="2073381973">
    <w:abstractNumId w:val="15"/>
  </w:num>
  <w:num w:numId="20" w16cid:durableId="25948560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F63"/>
    <w:rsid w:val="000114D8"/>
    <w:rsid w:val="000117FB"/>
    <w:rsid w:val="0001184D"/>
    <w:rsid w:val="00011926"/>
    <w:rsid w:val="00011F3A"/>
    <w:rsid w:val="000121E3"/>
    <w:rsid w:val="00012BED"/>
    <w:rsid w:val="00013760"/>
    <w:rsid w:val="000137FB"/>
    <w:rsid w:val="00013E6D"/>
    <w:rsid w:val="00013F2B"/>
    <w:rsid w:val="000141B8"/>
    <w:rsid w:val="000142E8"/>
    <w:rsid w:val="0001479D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0E51"/>
    <w:rsid w:val="00020F67"/>
    <w:rsid w:val="00021460"/>
    <w:rsid w:val="00021709"/>
    <w:rsid w:val="00021985"/>
    <w:rsid w:val="00021AD2"/>
    <w:rsid w:val="00021D69"/>
    <w:rsid w:val="000225DB"/>
    <w:rsid w:val="00022737"/>
    <w:rsid w:val="00022C7F"/>
    <w:rsid w:val="0002305D"/>
    <w:rsid w:val="0002337F"/>
    <w:rsid w:val="00023846"/>
    <w:rsid w:val="000239F6"/>
    <w:rsid w:val="00023C33"/>
    <w:rsid w:val="0002436F"/>
    <w:rsid w:val="00024B2D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0F63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37F3"/>
    <w:rsid w:val="000340E2"/>
    <w:rsid w:val="0003418C"/>
    <w:rsid w:val="000341E9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710"/>
    <w:rsid w:val="00043D61"/>
    <w:rsid w:val="0004477E"/>
    <w:rsid w:val="000448FA"/>
    <w:rsid w:val="00044C7B"/>
    <w:rsid w:val="00045167"/>
    <w:rsid w:val="0004560D"/>
    <w:rsid w:val="000475F1"/>
    <w:rsid w:val="00047AED"/>
    <w:rsid w:val="00050342"/>
    <w:rsid w:val="00050594"/>
    <w:rsid w:val="000509F0"/>
    <w:rsid w:val="00050DA0"/>
    <w:rsid w:val="00050DEE"/>
    <w:rsid w:val="00050DF8"/>
    <w:rsid w:val="00051AB8"/>
    <w:rsid w:val="00051D1D"/>
    <w:rsid w:val="00051F0D"/>
    <w:rsid w:val="0005209F"/>
    <w:rsid w:val="00052207"/>
    <w:rsid w:val="000523AD"/>
    <w:rsid w:val="00052E4E"/>
    <w:rsid w:val="0005300B"/>
    <w:rsid w:val="00053392"/>
    <w:rsid w:val="000537B3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DA7"/>
    <w:rsid w:val="00056E0B"/>
    <w:rsid w:val="000570FB"/>
    <w:rsid w:val="00060399"/>
    <w:rsid w:val="000604BE"/>
    <w:rsid w:val="0006074B"/>
    <w:rsid w:val="00060E28"/>
    <w:rsid w:val="0006110F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62D"/>
    <w:rsid w:val="00065DC5"/>
    <w:rsid w:val="00065E3B"/>
    <w:rsid w:val="00066003"/>
    <w:rsid w:val="00066017"/>
    <w:rsid w:val="00066A01"/>
    <w:rsid w:val="0006732E"/>
    <w:rsid w:val="00067691"/>
    <w:rsid w:val="0007031F"/>
    <w:rsid w:val="000705E6"/>
    <w:rsid w:val="000716A1"/>
    <w:rsid w:val="00071930"/>
    <w:rsid w:val="000721F6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692"/>
    <w:rsid w:val="00076A13"/>
    <w:rsid w:val="00076A80"/>
    <w:rsid w:val="00076FAA"/>
    <w:rsid w:val="00077645"/>
    <w:rsid w:val="0007770F"/>
    <w:rsid w:val="00077CDA"/>
    <w:rsid w:val="00077F74"/>
    <w:rsid w:val="000801B9"/>
    <w:rsid w:val="000802D1"/>
    <w:rsid w:val="00080A28"/>
    <w:rsid w:val="00080EF2"/>
    <w:rsid w:val="00081347"/>
    <w:rsid w:val="0008147C"/>
    <w:rsid w:val="000815C3"/>
    <w:rsid w:val="00081684"/>
    <w:rsid w:val="000818DD"/>
    <w:rsid w:val="0008268C"/>
    <w:rsid w:val="00082961"/>
    <w:rsid w:val="00082AD2"/>
    <w:rsid w:val="00083995"/>
    <w:rsid w:val="00083B6D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291"/>
    <w:rsid w:val="00087545"/>
    <w:rsid w:val="00087CF4"/>
    <w:rsid w:val="00087D14"/>
    <w:rsid w:val="000900F3"/>
    <w:rsid w:val="0009096F"/>
    <w:rsid w:val="00090AAE"/>
    <w:rsid w:val="00090B2F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60"/>
    <w:rsid w:val="0009597C"/>
    <w:rsid w:val="000959C0"/>
    <w:rsid w:val="00095F8B"/>
    <w:rsid w:val="000960C0"/>
    <w:rsid w:val="0009618F"/>
    <w:rsid w:val="00097345"/>
    <w:rsid w:val="000973C6"/>
    <w:rsid w:val="00097949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027"/>
    <w:rsid w:val="000A246B"/>
    <w:rsid w:val="000A2B0D"/>
    <w:rsid w:val="000A3010"/>
    <w:rsid w:val="000A3275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7B2"/>
    <w:rsid w:val="000B3967"/>
    <w:rsid w:val="000B3AEF"/>
    <w:rsid w:val="000B3B14"/>
    <w:rsid w:val="000B41F3"/>
    <w:rsid w:val="000B4F72"/>
    <w:rsid w:val="000B56E5"/>
    <w:rsid w:val="000B585F"/>
    <w:rsid w:val="000B58DB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A03"/>
    <w:rsid w:val="000D1A56"/>
    <w:rsid w:val="000D1B8D"/>
    <w:rsid w:val="000D1F71"/>
    <w:rsid w:val="000D1F72"/>
    <w:rsid w:val="000D22C3"/>
    <w:rsid w:val="000D2934"/>
    <w:rsid w:val="000D300B"/>
    <w:rsid w:val="000D383F"/>
    <w:rsid w:val="000D3992"/>
    <w:rsid w:val="000D3C0A"/>
    <w:rsid w:val="000D4317"/>
    <w:rsid w:val="000D4499"/>
    <w:rsid w:val="000D4629"/>
    <w:rsid w:val="000D53C5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810"/>
    <w:rsid w:val="000E0B80"/>
    <w:rsid w:val="000E15CA"/>
    <w:rsid w:val="000E1DD8"/>
    <w:rsid w:val="000E2B86"/>
    <w:rsid w:val="000E2E22"/>
    <w:rsid w:val="000E2E59"/>
    <w:rsid w:val="000E3170"/>
    <w:rsid w:val="000E328F"/>
    <w:rsid w:val="000E32DF"/>
    <w:rsid w:val="000E38A0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63"/>
    <w:rsid w:val="000E5782"/>
    <w:rsid w:val="000E5F11"/>
    <w:rsid w:val="000E65EB"/>
    <w:rsid w:val="000E66B4"/>
    <w:rsid w:val="000E6728"/>
    <w:rsid w:val="000E67A6"/>
    <w:rsid w:val="000E696C"/>
    <w:rsid w:val="000E6BB4"/>
    <w:rsid w:val="000E6E19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9C2"/>
    <w:rsid w:val="000F4B58"/>
    <w:rsid w:val="000F4B67"/>
    <w:rsid w:val="000F544B"/>
    <w:rsid w:val="000F549A"/>
    <w:rsid w:val="000F55CF"/>
    <w:rsid w:val="000F55F0"/>
    <w:rsid w:val="000F6806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895"/>
    <w:rsid w:val="0010301B"/>
    <w:rsid w:val="00103193"/>
    <w:rsid w:val="0010459E"/>
    <w:rsid w:val="00104706"/>
    <w:rsid w:val="0010470C"/>
    <w:rsid w:val="00104940"/>
    <w:rsid w:val="00104ADB"/>
    <w:rsid w:val="001050D8"/>
    <w:rsid w:val="001057C2"/>
    <w:rsid w:val="001057D4"/>
    <w:rsid w:val="00105B85"/>
    <w:rsid w:val="00105DE6"/>
    <w:rsid w:val="001060BD"/>
    <w:rsid w:val="001060C2"/>
    <w:rsid w:val="001063B3"/>
    <w:rsid w:val="00106625"/>
    <w:rsid w:val="00106E35"/>
    <w:rsid w:val="00106F51"/>
    <w:rsid w:val="00106F60"/>
    <w:rsid w:val="001071FB"/>
    <w:rsid w:val="00107475"/>
    <w:rsid w:val="001079E3"/>
    <w:rsid w:val="00107F6F"/>
    <w:rsid w:val="0011041F"/>
    <w:rsid w:val="00110C76"/>
    <w:rsid w:val="00110E49"/>
    <w:rsid w:val="0011147E"/>
    <w:rsid w:val="00111678"/>
    <w:rsid w:val="0011192B"/>
    <w:rsid w:val="00111934"/>
    <w:rsid w:val="00111B9E"/>
    <w:rsid w:val="00111BE3"/>
    <w:rsid w:val="00112ED7"/>
    <w:rsid w:val="0011322F"/>
    <w:rsid w:val="00113615"/>
    <w:rsid w:val="001137DA"/>
    <w:rsid w:val="00113888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17D60"/>
    <w:rsid w:val="0012055D"/>
    <w:rsid w:val="00120FE1"/>
    <w:rsid w:val="00121102"/>
    <w:rsid w:val="00121218"/>
    <w:rsid w:val="001214F5"/>
    <w:rsid w:val="001218E8"/>
    <w:rsid w:val="00121EBB"/>
    <w:rsid w:val="00122175"/>
    <w:rsid w:val="00122503"/>
    <w:rsid w:val="001227D2"/>
    <w:rsid w:val="00122866"/>
    <w:rsid w:val="00122C19"/>
    <w:rsid w:val="00122CA3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5F78"/>
    <w:rsid w:val="001261AB"/>
    <w:rsid w:val="00126396"/>
    <w:rsid w:val="00126DEF"/>
    <w:rsid w:val="00126F5B"/>
    <w:rsid w:val="00127549"/>
    <w:rsid w:val="00127C57"/>
    <w:rsid w:val="0013030C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800"/>
    <w:rsid w:val="001339BE"/>
    <w:rsid w:val="00133D4E"/>
    <w:rsid w:val="00134296"/>
    <w:rsid w:val="00134A3E"/>
    <w:rsid w:val="00135745"/>
    <w:rsid w:val="00135D24"/>
    <w:rsid w:val="001360A6"/>
    <w:rsid w:val="001364CA"/>
    <w:rsid w:val="00136C86"/>
    <w:rsid w:val="0013722F"/>
    <w:rsid w:val="00137357"/>
    <w:rsid w:val="00137971"/>
    <w:rsid w:val="00137AD7"/>
    <w:rsid w:val="0014051C"/>
    <w:rsid w:val="00140F6F"/>
    <w:rsid w:val="00141060"/>
    <w:rsid w:val="00141CE7"/>
    <w:rsid w:val="00141E23"/>
    <w:rsid w:val="00141EFC"/>
    <w:rsid w:val="00141F80"/>
    <w:rsid w:val="001420DE"/>
    <w:rsid w:val="0014294D"/>
    <w:rsid w:val="00142E72"/>
    <w:rsid w:val="001437C6"/>
    <w:rsid w:val="00144F7E"/>
    <w:rsid w:val="00145F90"/>
    <w:rsid w:val="0014691A"/>
    <w:rsid w:val="00147D72"/>
    <w:rsid w:val="00147DF8"/>
    <w:rsid w:val="00147FC7"/>
    <w:rsid w:val="00150939"/>
    <w:rsid w:val="00150B24"/>
    <w:rsid w:val="00150E35"/>
    <w:rsid w:val="00150E4D"/>
    <w:rsid w:val="001517F2"/>
    <w:rsid w:val="00151838"/>
    <w:rsid w:val="001521CB"/>
    <w:rsid w:val="0015255D"/>
    <w:rsid w:val="0015281F"/>
    <w:rsid w:val="00152972"/>
    <w:rsid w:val="00152C2D"/>
    <w:rsid w:val="001531ED"/>
    <w:rsid w:val="0015332F"/>
    <w:rsid w:val="0015397A"/>
    <w:rsid w:val="00153ADD"/>
    <w:rsid w:val="00153CC7"/>
    <w:rsid w:val="00154057"/>
    <w:rsid w:val="00154BBB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70A"/>
    <w:rsid w:val="00157A31"/>
    <w:rsid w:val="00160718"/>
    <w:rsid w:val="00160A79"/>
    <w:rsid w:val="00160F26"/>
    <w:rsid w:val="0016142E"/>
    <w:rsid w:val="0016149F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CD"/>
    <w:rsid w:val="00164537"/>
    <w:rsid w:val="0016457E"/>
    <w:rsid w:val="001649B9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21F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D59"/>
    <w:rsid w:val="00171E80"/>
    <w:rsid w:val="001723B9"/>
    <w:rsid w:val="00172510"/>
    <w:rsid w:val="001726E5"/>
    <w:rsid w:val="0017278C"/>
    <w:rsid w:val="00174200"/>
    <w:rsid w:val="0017435F"/>
    <w:rsid w:val="001746F5"/>
    <w:rsid w:val="0017476A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285"/>
    <w:rsid w:val="0018482E"/>
    <w:rsid w:val="00184A18"/>
    <w:rsid w:val="00184C47"/>
    <w:rsid w:val="00184E4D"/>
    <w:rsid w:val="00185612"/>
    <w:rsid w:val="001856A4"/>
    <w:rsid w:val="00185DAE"/>
    <w:rsid w:val="00185DF5"/>
    <w:rsid w:val="00185E0C"/>
    <w:rsid w:val="00185E76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695"/>
    <w:rsid w:val="001909CC"/>
    <w:rsid w:val="00190BD7"/>
    <w:rsid w:val="00190CEF"/>
    <w:rsid w:val="00191E49"/>
    <w:rsid w:val="0019205D"/>
    <w:rsid w:val="001926BF"/>
    <w:rsid w:val="0019291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6DE1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768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8E8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3A62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57FC"/>
    <w:rsid w:val="001C63FB"/>
    <w:rsid w:val="001C6628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8F1"/>
    <w:rsid w:val="001D19ED"/>
    <w:rsid w:val="001D1BB9"/>
    <w:rsid w:val="001D1C80"/>
    <w:rsid w:val="001D1E54"/>
    <w:rsid w:val="001D2843"/>
    <w:rsid w:val="001D2EBD"/>
    <w:rsid w:val="001D2F4E"/>
    <w:rsid w:val="001D3829"/>
    <w:rsid w:val="001D38D1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8E"/>
    <w:rsid w:val="001D61A2"/>
    <w:rsid w:val="001D63CD"/>
    <w:rsid w:val="001D6639"/>
    <w:rsid w:val="001D6A60"/>
    <w:rsid w:val="001D705F"/>
    <w:rsid w:val="001D780D"/>
    <w:rsid w:val="001D7886"/>
    <w:rsid w:val="001E0072"/>
    <w:rsid w:val="001E0757"/>
    <w:rsid w:val="001E11A7"/>
    <w:rsid w:val="001E21C7"/>
    <w:rsid w:val="001E25E7"/>
    <w:rsid w:val="001E3227"/>
    <w:rsid w:val="001E3322"/>
    <w:rsid w:val="001E33EA"/>
    <w:rsid w:val="001E37C0"/>
    <w:rsid w:val="001E3B39"/>
    <w:rsid w:val="001E3C10"/>
    <w:rsid w:val="001E3CED"/>
    <w:rsid w:val="001E4082"/>
    <w:rsid w:val="001E4191"/>
    <w:rsid w:val="001E4BCD"/>
    <w:rsid w:val="001E4D6B"/>
    <w:rsid w:val="001E4E81"/>
    <w:rsid w:val="001E5813"/>
    <w:rsid w:val="001E5A4F"/>
    <w:rsid w:val="001E5C00"/>
    <w:rsid w:val="001E5DBF"/>
    <w:rsid w:val="001E5FD8"/>
    <w:rsid w:val="001E6044"/>
    <w:rsid w:val="001E668E"/>
    <w:rsid w:val="001E70AD"/>
    <w:rsid w:val="001E71AD"/>
    <w:rsid w:val="001E7FCB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28F"/>
    <w:rsid w:val="001F4514"/>
    <w:rsid w:val="001F463B"/>
    <w:rsid w:val="001F46AF"/>
    <w:rsid w:val="001F4774"/>
    <w:rsid w:val="001F4963"/>
    <w:rsid w:val="001F54EA"/>
    <w:rsid w:val="001F57AA"/>
    <w:rsid w:val="001F5BDC"/>
    <w:rsid w:val="001F5EEF"/>
    <w:rsid w:val="001F6198"/>
    <w:rsid w:val="001F627C"/>
    <w:rsid w:val="001F639B"/>
    <w:rsid w:val="001F6AE6"/>
    <w:rsid w:val="001F6C7F"/>
    <w:rsid w:val="001F6CC7"/>
    <w:rsid w:val="001F726B"/>
    <w:rsid w:val="001F7B56"/>
    <w:rsid w:val="001F7EB5"/>
    <w:rsid w:val="00200DBB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04A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E3E"/>
    <w:rsid w:val="00214180"/>
    <w:rsid w:val="0021520B"/>
    <w:rsid w:val="00215892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0F"/>
    <w:rsid w:val="00220038"/>
    <w:rsid w:val="002208A8"/>
    <w:rsid w:val="00220BF3"/>
    <w:rsid w:val="00220D0A"/>
    <w:rsid w:val="00220DF1"/>
    <w:rsid w:val="00221124"/>
    <w:rsid w:val="0022144C"/>
    <w:rsid w:val="00221619"/>
    <w:rsid w:val="00221629"/>
    <w:rsid w:val="002219DC"/>
    <w:rsid w:val="00222243"/>
    <w:rsid w:val="0022295D"/>
    <w:rsid w:val="00222F3E"/>
    <w:rsid w:val="00222F58"/>
    <w:rsid w:val="0022322F"/>
    <w:rsid w:val="00223385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E32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4041"/>
    <w:rsid w:val="002340DF"/>
    <w:rsid w:val="002345D3"/>
    <w:rsid w:val="002348DA"/>
    <w:rsid w:val="00234BAE"/>
    <w:rsid w:val="00234FD8"/>
    <w:rsid w:val="00235064"/>
    <w:rsid w:val="0023520D"/>
    <w:rsid w:val="00235DE3"/>
    <w:rsid w:val="00235E3D"/>
    <w:rsid w:val="002361AF"/>
    <w:rsid w:val="002361D1"/>
    <w:rsid w:val="0023626B"/>
    <w:rsid w:val="002364EE"/>
    <w:rsid w:val="002365D9"/>
    <w:rsid w:val="00236971"/>
    <w:rsid w:val="002373FE"/>
    <w:rsid w:val="00237447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698"/>
    <w:rsid w:val="002477B7"/>
    <w:rsid w:val="00250875"/>
    <w:rsid w:val="00250A58"/>
    <w:rsid w:val="00250F55"/>
    <w:rsid w:val="002516A5"/>
    <w:rsid w:val="00251B61"/>
    <w:rsid w:val="002522D4"/>
    <w:rsid w:val="002526A2"/>
    <w:rsid w:val="00252B9A"/>
    <w:rsid w:val="002534A6"/>
    <w:rsid w:val="0025375B"/>
    <w:rsid w:val="0025399E"/>
    <w:rsid w:val="00253E85"/>
    <w:rsid w:val="00254141"/>
    <w:rsid w:val="002549BC"/>
    <w:rsid w:val="00254D9E"/>
    <w:rsid w:val="0025520E"/>
    <w:rsid w:val="00255633"/>
    <w:rsid w:val="002567F4"/>
    <w:rsid w:val="0025697C"/>
    <w:rsid w:val="00256BD5"/>
    <w:rsid w:val="00256C46"/>
    <w:rsid w:val="00256E74"/>
    <w:rsid w:val="00256EDD"/>
    <w:rsid w:val="002575BB"/>
    <w:rsid w:val="0025796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15F"/>
    <w:rsid w:val="002659E7"/>
    <w:rsid w:val="00265D5B"/>
    <w:rsid w:val="00265EBC"/>
    <w:rsid w:val="0026634D"/>
    <w:rsid w:val="0026678E"/>
    <w:rsid w:val="0026689B"/>
    <w:rsid w:val="0026693E"/>
    <w:rsid w:val="00266A15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8B"/>
    <w:rsid w:val="00270A93"/>
    <w:rsid w:val="00270BAA"/>
    <w:rsid w:val="00270DCF"/>
    <w:rsid w:val="00270DE4"/>
    <w:rsid w:val="0027104D"/>
    <w:rsid w:val="00271566"/>
    <w:rsid w:val="00271653"/>
    <w:rsid w:val="00271C36"/>
    <w:rsid w:val="00271DE6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26C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D3E"/>
    <w:rsid w:val="00281FD5"/>
    <w:rsid w:val="00282D8A"/>
    <w:rsid w:val="00282E92"/>
    <w:rsid w:val="002836BC"/>
    <w:rsid w:val="002848E2"/>
    <w:rsid w:val="002849CC"/>
    <w:rsid w:val="00284A2A"/>
    <w:rsid w:val="002853FF"/>
    <w:rsid w:val="00285BD8"/>
    <w:rsid w:val="002862C1"/>
    <w:rsid w:val="00286477"/>
    <w:rsid w:val="002873B2"/>
    <w:rsid w:val="00287408"/>
    <w:rsid w:val="0028791E"/>
    <w:rsid w:val="00287E7B"/>
    <w:rsid w:val="002900B9"/>
    <w:rsid w:val="00290B88"/>
    <w:rsid w:val="0029102C"/>
    <w:rsid w:val="00291711"/>
    <w:rsid w:val="00291CA9"/>
    <w:rsid w:val="00291F45"/>
    <w:rsid w:val="002922B7"/>
    <w:rsid w:val="002927D6"/>
    <w:rsid w:val="00292987"/>
    <w:rsid w:val="00293253"/>
    <w:rsid w:val="002932E0"/>
    <w:rsid w:val="00293346"/>
    <w:rsid w:val="00293404"/>
    <w:rsid w:val="00293492"/>
    <w:rsid w:val="002934DB"/>
    <w:rsid w:val="0029363A"/>
    <w:rsid w:val="00293726"/>
    <w:rsid w:val="00293895"/>
    <w:rsid w:val="00293B1A"/>
    <w:rsid w:val="002949C5"/>
    <w:rsid w:val="00294BAA"/>
    <w:rsid w:val="00294FD2"/>
    <w:rsid w:val="002951FE"/>
    <w:rsid w:val="00295470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0263"/>
    <w:rsid w:val="002A180F"/>
    <w:rsid w:val="002A1A7C"/>
    <w:rsid w:val="002A1BE8"/>
    <w:rsid w:val="002A1DA1"/>
    <w:rsid w:val="002A242A"/>
    <w:rsid w:val="002A24AC"/>
    <w:rsid w:val="002A25B6"/>
    <w:rsid w:val="002A286B"/>
    <w:rsid w:val="002A3284"/>
    <w:rsid w:val="002A33B7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1889"/>
    <w:rsid w:val="002B21B0"/>
    <w:rsid w:val="002B2475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4BAC"/>
    <w:rsid w:val="002B4D80"/>
    <w:rsid w:val="002B53C3"/>
    <w:rsid w:val="002B5CCF"/>
    <w:rsid w:val="002B5F60"/>
    <w:rsid w:val="002B5FF5"/>
    <w:rsid w:val="002B6004"/>
    <w:rsid w:val="002B61FD"/>
    <w:rsid w:val="002B6514"/>
    <w:rsid w:val="002B6B8E"/>
    <w:rsid w:val="002B7911"/>
    <w:rsid w:val="002B7B20"/>
    <w:rsid w:val="002B7C49"/>
    <w:rsid w:val="002C0308"/>
    <w:rsid w:val="002C0311"/>
    <w:rsid w:val="002C035A"/>
    <w:rsid w:val="002C08EE"/>
    <w:rsid w:val="002C0B8D"/>
    <w:rsid w:val="002C1730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31AF"/>
    <w:rsid w:val="002C4128"/>
    <w:rsid w:val="002C45BA"/>
    <w:rsid w:val="002C4B1F"/>
    <w:rsid w:val="002C4E31"/>
    <w:rsid w:val="002C5315"/>
    <w:rsid w:val="002C57AB"/>
    <w:rsid w:val="002C59F4"/>
    <w:rsid w:val="002C5CA7"/>
    <w:rsid w:val="002C6048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33"/>
    <w:rsid w:val="002D02CB"/>
    <w:rsid w:val="002D0447"/>
    <w:rsid w:val="002D0507"/>
    <w:rsid w:val="002D0812"/>
    <w:rsid w:val="002D0C26"/>
    <w:rsid w:val="002D1891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15E"/>
    <w:rsid w:val="002D62E9"/>
    <w:rsid w:val="002D74C8"/>
    <w:rsid w:val="002D792B"/>
    <w:rsid w:val="002E048F"/>
    <w:rsid w:val="002E1053"/>
    <w:rsid w:val="002E134F"/>
    <w:rsid w:val="002E1361"/>
    <w:rsid w:val="002E14A5"/>
    <w:rsid w:val="002E18D3"/>
    <w:rsid w:val="002E1AA3"/>
    <w:rsid w:val="002E1BFB"/>
    <w:rsid w:val="002E2A7F"/>
    <w:rsid w:val="002E2D02"/>
    <w:rsid w:val="002E3294"/>
    <w:rsid w:val="002E3622"/>
    <w:rsid w:val="002E41DF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61D"/>
    <w:rsid w:val="002E6B74"/>
    <w:rsid w:val="002E6C27"/>
    <w:rsid w:val="002E6DD5"/>
    <w:rsid w:val="002E6DF1"/>
    <w:rsid w:val="002E72E1"/>
    <w:rsid w:val="002E7320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5121"/>
    <w:rsid w:val="002F55B2"/>
    <w:rsid w:val="002F564A"/>
    <w:rsid w:val="002F569D"/>
    <w:rsid w:val="002F5CFB"/>
    <w:rsid w:val="002F5D9E"/>
    <w:rsid w:val="002F60B5"/>
    <w:rsid w:val="002F66C1"/>
    <w:rsid w:val="002F68BB"/>
    <w:rsid w:val="002F7077"/>
    <w:rsid w:val="002F71CC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51CC"/>
    <w:rsid w:val="003152D0"/>
    <w:rsid w:val="003152F3"/>
    <w:rsid w:val="00315802"/>
    <w:rsid w:val="00315834"/>
    <w:rsid w:val="0031694F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5A0"/>
    <w:rsid w:val="003237CB"/>
    <w:rsid w:val="00323B2C"/>
    <w:rsid w:val="00323C06"/>
    <w:rsid w:val="00323E14"/>
    <w:rsid w:val="00323FA7"/>
    <w:rsid w:val="0032407F"/>
    <w:rsid w:val="003241B3"/>
    <w:rsid w:val="0032450E"/>
    <w:rsid w:val="003245CF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B3B"/>
    <w:rsid w:val="00330D30"/>
    <w:rsid w:val="00331161"/>
    <w:rsid w:val="00331213"/>
    <w:rsid w:val="003314A5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602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E96"/>
    <w:rsid w:val="00344423"/>
    <w:rsid w:val="003446DE"/>
    <w:rsid w:val="003448B2"/>
    <w:rsid w:val="00344B3F"/>
    <w:rsid w:val="0034546F"/>
    <w:rsid w:val="003457AF"/>
    <w:rsid w:val="003457FB"/>
    <w:rsid w:val="00345EC7"/>
    <w:rsid w:val="003461D8"/>
    <w:rsid w:val="003468FE"/>
    <w:rsid w:val="00346D8A"/>
    <w:rsid w:val="00346DFF"/>
    <w:rsid w:val="00347047"/>
    <w:rsid w:val="0034721D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4E39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3EC"/>
    <w:rsid w:val="003607C3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53B"/>
    <w:rsid w:val="00364702"/>
    <w:rsid w:val="00364756"/>
    <w:rsid w:val="00364C6C"/>
    <w:rsid w:val="00364F51"/>
    <w:rsid w:val="00365F37"/>
    <w:rsid w:val="003665B7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205"/>
    <w:rsid w:val="00372332"/>
    <w:rsid w:val="00372D10"/>
    <w:rsid w:val="0037304E"/>
    <w:rsid w:val="00373120"/>
    <w:rsid w:val="003737DB"/>
    <w:rsid w:val="00373F11"/>
    <w:rsid w:val="00374726"/>
    <w:rsid w:val="00374C14"/>
    <w:rsid w:val="003761F9"/>
    <w:rsid w:val="003762F8"/>
    <w:rsid w:val="003767CE"/>
    <w:rsid w:val="00376969"/>
    <w:rsid w:val="00376F6B"/>
    <w:rsid w:val="0037793D"/>
    <w:rsid w:val="00377A9E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35AA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B47"/>
    <w:rsid w:val="00385C49"/>
    <w:rsid w:val="00385D90"/>
    <w:rsid w:val="00386059"/>
    <w:rsid w:val="00386654"/>
    <w:rsid w:val="00387089"/>
    <w:rsid w:val="0038762A"/>
    <w:rsid w:val="003876D1"/>
    <w:rsid w:val="003904FB"/>
    <w:rsid w:val="003905C0"/>
    <w:rsid w:val="003906B5"/>
    <w:rsid w:val="00390972"/>
    <w:rsid w:val="00391AB4"/>
    <w:rsid w:val="00391D87"/>
    <w:rsid w:val="0039258B"/>
    <w:rsid w:val="00392EFA"/>
    <w:rsid w:val="00393A29"/>
    <w:rsid w:val="00393DAF"/>
    <w:rsid w:val="00393DE6"/>
    <w:rsid w:val="00393EB9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98A"/>
    <w:rsid w:val="00396C91"/>
    <w:rsid w:val="00396D06"/>
    <w:rsid w:val="00396EB3"/>
    <w:rsid w:val="003972E9"/>
    <w:rsid w:val="00397B87"/>
    <w:rsid w:val="003A0E9E"/>
    <w:rsid w:val="003A10DC"/>
    <w:rsid w:val="003A1154"/>
    <w:rsid w:val="003A119D"/>
    <w:rsid w:val="003A205B"/>
    <w:rsid w:val="003A207B"/>
    <w:rsid w:val="003A2103"/>
    <w:rsid w:val="003A2A4D"/>
    <w:rsid w:val="003A2CD3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1CEC"/>
    <w:rsid w:val="003B2C7C"/>
    <w:rsid w:val="003B2C7D"/>
    <w:rsid w:val="003B3320"/>
    <w:rsid w:val="003B34FC"/>
    <w:rsid w:val="003B3502"/>
    <w:rsid w:val="003B4656"/>
    <w:rsid w:val="003B4E41"/>
    <w:rsid w:val="003B517A"/>
    <w:rsid w:val="003B5193"/>
    <w:rsid w:val="003B5C3B"/>
    <w:rsid w:val="003B5D4F"/>
    <w:rsid w:val="003B63C1"/>
    <w:rsid w:val="003B63E1"/>
    <w:rsid w:val="003B6DDE"/>
    <w:rsid w:val="003B7895"/>
    <w:rsid w:val="003B791C"/>
    <w:rsid w:val="003B7C6E"/>
    <w:rsid w:val="003C14EC"/>
    <w:rsid w:val="003C1737"/>
    <w:rsid w:val="003C1E5D"/>
    <w:rsid w:val="003C2633"/>
    <w:rsid w:val="003C2EB1"/>
    <w:rsid w:val="003C3718"/>
    <w:rsid w:val="003C3CD0"/>
    <w:rsid w:val="003C4188"/>
    <w:rsid w:val="003C45D4"/>
    <w:rsid w:val="003C466B"/>
    <w:rsid w:val="003C5092"/>
    <w:rsid w:val="003C56A6"/>
    <w:rsid w:val="003C5AE6"/>
    <w:rsid w:val="003C5BDA"/>
    <w:rsid w:val="003C5DA3"/>
    <w:rsid w:val="003C5F8B"/>
    <w:rsid w:val="003C65DF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3C"/>
    <w:rsid w:val="003D2197"/>
    <w:rsid w:val="003D25B2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A8B"/>
    <w:rsid w:val="003D4E58"/>
    <w:rsid w:val="003D4F47"/>
    <w:rsid w:val="003D4FE7"/>
    <w:rsid w:val="003D533B"/>
    <w:rsid w:val="003D5613"/>
    <w:rsid w:val="003D5913"/>
    <w:rsid w:val="003D678C"/>
    <w:rsid w:val="003D6A77"/>
    <w:rsid w:val="003D6DE0"/>
    <w:rsid w:val="003D6E47"/>
    <w:rsid w:val="003D72E0"/>
    <w:rsid w:val="003D76EE"/>
    <w:rsid w:val="003E016D"/>
    <w:rsid w:val="003E06B7"/>
    <w:rsid w:val="003E0741"/>
    <w:rsid w:val="003E074A"/>
    <w:rsid w:val="003E0871"/>
    <w:rsid w:val="003E09EB"/>
    <w:rsid w:val="003E0F61"/>
    <w:rsid w:val="003E114B"/>
    <w:rsid w:val="003E14F1"/>
    <w:rsid w:val="003E226E"/>
    <w:rsid w:val="003E36EC"/>
    <w:rsid w:val="003E3889"/>
    <w:rsid w:val="003E389C"/>
    <w:rsid w:val="003E3D07"/>
    <w:rsid w:val="003E3D14"/>
    <w:rsid w:val="003E40A5"/>
    <w:rsid w:val="003E4428"/>
    <w:rsid w:val="003E447D"/>
    <w:rsid w:val="003E4825"/>
    <w:rsid w:val="003E4C46"/>
    <w:rsid w:val="003E5056"/>
    <w:rsid w:val="003E5943"/>
    <w:rsid w:val="003E5A72"/>
    <w:rsid w:val="003E5ABA"/>
    <w:rsid w:val="003E60AD"/>
    <w:rsid w:val="003E687B"/>
    <w:rsid w:val="003E75E0"/>
    <w:rsid w:val="003E7905"/>
    <w:rsid w:val="003F02AF"/>
    <w:rsid w:val="003F06C0"/>
    <w:rsid w:val="003F0A50"/>
    <w:rsid w:val="003F0E1D"/>
    <w:rsid w:val="003F10B8"/>
    <w:rsid w:val="003F1294"/>
    <w:rsid w:val="003F1417"/>
    <w:rsid w:val="003F156F"/>
    <w:rsid w:val="003F1605"/>
    <w:rsid w:val="003F1AE3"/>
    <w:rsid w:val="003F1B11"/>
    <w:rsid w:val="003F1EC2"/>
    <w:rsid w:val="003F21F6"/>
    <w:rsid w:val="003F2701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5D0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708"/>
    <w:rsid w:val="00403B87"/>
    <w:rsid w:val="00403C90"/>
    <w:rsid w:val="00403E07"/>
    <w:rsid w:val="00404BF5"/>
    <w:rsid w:val="00405129"/>
    <w:rsid w:val="00405224"/>
    <w:rsid w:val="004054AD"/>
    <w:rsid w:val="00405FF0"/>
    <w:rsid w:val="00406115"/>
    <w:rsid w:val="004064EE"/>
    <w:rsid w:val="00406BEC"/>
    <w:rsid w:val="0040773F"/>
    <w:rsid w:val="0040790F"/>
    <w:rsid w:val="00407E8A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76C"/>
    <w:rsid w:val="00413C7D"/>
    <w:rsid w:val="00413CDD"/>
    <w:rsid w:val="00413E5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E25"/>
    <w:rsid w:val="00416F97"/>
    <w:rsid w:val="00417090"/>
    <w:rsid w:val="00417869"/>
    <w:rsid w:val="00417D1D"/>
    <w:rsid w:val="00417D20"/>
    <w:rsid w:val="00417E20"/>
    <w:rsid w:val="00417E53"/>
    <w:rsid w:val="004203C7"/>
    <w:rsid w:val="00420695"/>
    <w:rsid w:val="00420BB2"/>
    <w:rsid w:val="00420C32"/>
    <w:rsid w:val="00420E59"/>
    <w:rsid w:val="00420EEA"/>
    <w:rsid w:val="00421776"/>
    <w:rsid w:val="004217C5"/>
    <w:rsid w:val="004218DA"/>
    <w:rsid w:val="0042195B"/>
    <w:rsid w:val="00421A74"/>
    <w:rsid w:val="0042257D"/>
    <w:rsid w:val="0042266A"/>
    <w:rsid w:val="00422BB3"/>
    <w:rsid w:val="00423580"/>
    <w:rsid w:val="004236B1"/>
    <w:rsid w:val="00423741"/>
    <w:rsid w:val="00424140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5EE4"/>
    <w:rsid w:val="0042607A"/>
    <w:rsid w:val="0042624A"/>
    <w:rsid w:val="00426EEC"/>
    <w:rsid w:val="00426F0E"/>
    <w:rsid w:val="00427022"/>
    <w:rsid w:val="00427027"/>
    <w:rsid w:val="00427AC3"/>
    <w:rsid w:val="00427DDA"/>
    <w:rsid w:val="00427E44"/>
    <w:rsid w:val="00427FF0"/>
    <w:rsid w:val="004301B6"/>
    <w:rsid w:val="00430B8E"/>
    <w:rsid w:val="00430FF2"/>
    <w:rsid w:val="0043106D"/>
    <w:rsid w:val="00431540"/>
    <w:rsid w:val="004320D8"/>
    <w:rsid w:val="004323FF"/>
    <w:rsid w:val="004328EA"/>
    <w:rsid w:val="00432E3E"/>
    <w:rsid w:val="0043354B"/>
    <w:rsid w:val="00433713"/>
    <w:rsid w:val="00433CD3"/>
    <w:rsid w:val="00434156"/>
    <w:rsid w:val="0043435A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5D46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CF8"/>
    <w:rsid w:val="00441D8E"/>
    <w:rsid w:val="00441DBD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BC1"/>
    <w:rsid w:val="00444C19"/>
    <w:rsid w:val="00444C8E"/>
    <w:rsid w:val="00444DD4"/>
    <w:rsid w:val="00445679"/>
    <w:rsid w:val="00445F9B"/>
    <w:rsid w:val="00446909"/>
    <w:rsid w:val="00446FF4"/>
    <w:rsid w:val="00447030"/>
    <w:rsid w:val="00447232"/>
    <w:rsid w:val="0044744C"/>
    <w:rsid w:val="00447557"/>
    <w:rsid w:val="0044774D"/>
    <w:rsid w:val="00447D8E"/>
    <w:rsid w:val="00447ED4"/>
    <w:rsid w:val="00447F65"/>
    <w:rsid w:val="0045017C"/>
    <w:rsid w:val="00450668"/>
    <w:rsid w:val="00450701"/>
    <w:rsid w:val="004507C4"/>
    <w:rsid w:val="004508B1"/>
    <w:rsid w:val="00450E5E"/>
    <w:rsid w:val="004511AB"/>
    <w:rsid w:val="00451298"/>
    <w:rsid w:val="00453577"/>
    <w:rsid w:val="004536F8"/>
    <w:rsid w:val="00453737"/>
    <w:rsid w:val="0045380C"/>
    <w:rsid w:val="004539D7"/>
    <w:rsid w:val="00453C7F"/>
    <w:rsid w:val="00454615"/>
    <w:rsid w:val="00454759"/>
    <w:rsid w:val="00454788"/>
    <w:rsid w:val="0045484E"/>
    <w:rsid w:val="004548E9"/>
    <w:rsid w:val="00454EA9"/>
    <w:rsid w:val="00455D79"/>
    <w:rsid w:val="0045623B"/>
    <w:rsid w:val="0045631E"/>
    <w:rsid w:val="004563E2"/>
    <w:rsid w:val="00456C88"/>
    <w:rsid w:val="00456DC1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4F0"/>
    <w:rsid w:val="004647C6"/>
    <w:rsid w:val="00464935"/>
    <w:rsid w:val="00464C51"/>
    <w:rsid w:val="00464EB7"/>
    <w:rsid w:val="004652D8"/>
    <w:rsid w:val="004653E8"/>
    <w:rsid w:val="00465477"/>
    <w:rsid w:val="00465AEC"/>
    <w:rsid w:val="00465F76"/>
    <w:rsid w:val="00465FE2"/>
    <w:rsid w:val="00466139"/>
    <w:rsid w:val="00466218"/>
    <w:rsid w:val="004662C0"/>
    <w:rsid w:val="004669D4"/>
    <w:rsid w:val="00466CB4"/>
    <w:rsid w:val="00467162"/>
    <w:rsid w:val="0046770C"/>
    <w:rsid w:val="004701D5"/>
    <w:rsid w:val="004709D0"/>
    <w:rsid w:val="00470A41"/>
    <w:rsid w:val="00470BEA"/>
    <w:rsid w:val="00470C97"/>
    <w:rsid w:val="00470FB1"/>
    <w:rsid w:val="004710D4"/>
    <w:rsid w:val="004713D4"/>
    <w:rsid w:val="004716D8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97A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1FA9"/>
    <w:rsid w:val="00482095"/>
    <w:rsid w:val="00482630"/>
    <w:rsid w:val="0048268D"/>
    <w:rsid w:val="00482D6B"/>
    <w:rsid w:val="004830D9"/>
    <w:rsid w:val="0048376F"/>
    <w:rsid w:val="004838AF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4BF0"/>
    <w:rsid w:val="00495870"/>
    <w:rsid w:val="00495CE1"/>
    <w:rsid w:val="00496376"/>
    <w:rsid w:val="00496C5A"/>
    <w:rsid w:val="004975D3"/>
    <w:rsid w:val="00497723"/>
    <w:rsid w:val="004A0014"/>
    <w:rsid w:val="004A0166"/>
    <w:rsid w:val="004A04CC"/>
    <w:rsid w:val="004A097C"/>
    <w:rsid w:val="004A0A33"/>
    <w:rsid w:val="004A156F"/>
    <w:rsid w:val="004A1780"/>
    <w:rsid w:val="004A22B7"/>
    <w:rsid w:val="004A23B8"/>
    <w:rsid w:val="004A372F"/>
    <w:rsid w:val="004A3D7B"/>
    <w:rsid w:val="004A496A"/>
    <w:rsid w:val="004A5419"/>
    <w:rsid w:val="004A5633"/>
    <w:rsid w:val="004A5E26"/>
    <w:rsid w:val="004A5E53"/>
    <w:rsid w:val="004A6D7F"/>
    <w:rsid w:val="004A7012"/>
    <w:rsid w:val="004A794A"/>
    <w:rsid w:val="004B00B6"/>
    <w:rsid w:val="004B0660"/>
    <w:rsid w:val="004B083E"/>
    <w:rsid w:val="004B147D"/>
    <w:rsid w:val="004B152C"/>
    <w:rsid w:val="004B1EC2"/>
    <w:rsid w:val="004B2576"/>
    <w:rsid w:val="004B2604"/>
    <w:rsid w:val="004B2B6F"/>
    <w:rsid w:val="004B31C5"/>
    <w:rsid w:val="004B32B9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AF0"/>
    <w:rsid w:val="004B6DB0"/>
    <w:rsid w:val="004B6FD2"/>
    <w:rsid w:val="004B70FA"/>
    <w:rsid w:val="004B7302"/>
    <w:rsid w:val="004B749C"/>
    <w:rsid w:val="004B74FE"/>
    <w:rsid w:val="004B7BD4"/>
    <w:rsid w:val="004B7E53"/>
    <w:rsid w:val="004C01CF"/>
    <w:rsid w:val="004C037A"/>
    <w:rsid w:val="004C072A"/>
    <w:rsid w:val="004C07A3"/>
    <w:rsid w:val="004C082D"/>
    <w:rsid w:val="004C0BDF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525"/>
    <w:rsid w:val="004C5553"/>
    <w:rsid w:val="004C5B08"/>
    <w:rsid w:val="004C5C66"/>
    <w:rsid w:val="004C623D"/>
    <w:rsid w:val="004C63DD"/>
    <w:rsid w:val="004C6F6A"/>
    <w:rsid w:val="004C712B"/>
    <w:rsid w:val="004D0251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3F55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383"/>
    <w:rsid w:val="004E0937"/>
    <w:rsid w:val="004E1309"/>
    <w:rsid w:val="004E1399"/>
    <w:rsid w:val="004E1458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63C"/>
    <w:rsid w:val="004E4938"/>
    <w:rsid w:val="004E4A96"/>
    <w:rsid w:val="004E4D1E"/>
    <w:rsid w:val="004E4FEC"/>
    <w:rsid w:val="004E5302"/>
    <w:rsid w:val="004E5BE6"/>
    <w:rsid w:val="004E610C"/>
    <w:rsid w:val="004E679E"/>
    <w:rsid w:val="004E6839"/>
    <w:rsid w:val="004E6937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79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159"/>
    <w:rsid w:val="00502240"/>
    <w:rsid w:val="005027B5"/>
    <w:rsid w:val="00502B1E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474"/>
    <w:rsid w:val="00507D6F"/>
    <w:rsid w:val="00507DA1"/>
    <w:rsid w:val="00507FA9"/>
    <w:rsid w:val="0051081B"/>
    <w:rsid w:val="00510905"/>
    <w:rsid w:val="00510AFA"/>
    <w:rsid w:val="00510BAF"/>
    <w:rsid w:val="00511077"/>
    <w:rsid w:val="00511493"/>
    <w:rsid w:val="005115FA"/>
    <w:rsid w:val="00511C5D"/>
    <w:rsid w:val="0051200B"/>
    <w:rsid w:val="00512239"/>
    <w:rsid w:val="005124F8"/>
    <w:rsid w:val="00512781"/>
    <w:rsid w:val="0051278A"/>
    <w:rsid w:val="00512B47"/>
    <w:rsid w:val="00512D3D"/>
    <w:rsid w:val="00513020"/>
    <w:rsid w:val="00513AD8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1B6C"/>
    <w:rsid w:val="00521B85"/>
    <w:rsid w:val="00521C73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64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339"/>
    <w:rsid w:val="00532990"/>
    <w:rsid w:val="00532B62"/>
    <w:rsid w:val="00532FB8"/>
    <w:rsid w:val="00533097"/>
    <w:rsid w:val="00533834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F77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D4F"/>
    <w:rsid w:val="00541E15"/>
    <w:rsid w:val="0054211D"/>
    <w:rsid w:val="00542317"/>
    <w:rsid w:val="00542475"/>
    <w:rsid w:val="005425CD"/>
    <w:rsid w:val="005425D7"/>
    <w:rsid w:val="005429EF"/>
    <w:rsid w:val="00542ACB"/>
    <w:rsid w:val="00542D4C"/>
    <w:rsid w:val="005432DD"/>
    <w:rsid w:val="00543765"/>
    <w:rsid w:val="00543801"/>
    <w:rsid w:val="00544A28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47A0E"/>
    <w:rsid w:val="00550348"/>
    <w:rsid w:val="00550DD2"/>
    <w:rsid w:val="0055110D"/>
    <w:rsid w:val="00551164"/>
    <w:rsid w:val="005511C4"/>
    <w:rsid w:val="00551EC4"/>
    <w:rsid w:val="005524F2"/>
    <w:rsid w:val="00552527"/>
    <w:rsid w:val="00552AE4"/>
    <w:rsid w:val="00552B2E"/>
    <w:rsid w:val="00553031"/>
    <w:rsid w:val="00553248"/>
    <w:rsid w:val="005536E2"/>
    <w:rsid w:val="005539D1"/>
    <w:rsid w:val="00553A97"/>
    <w:rsid w:val="00553F60"/>
    <w:rsid w:val="00554033"/>
    <w:rsid w:val="005544ED"/>
    <w:rsid w:val="00554A8F"/>
    <w:rsid w:val="00555BE0"/>
    <w:rsid w:val="00555F94"/>
    <w:rsid w:val="005561EC"/>
    <w:rsid w:val="005562F0"/>
    <w:rsid w:val="00556652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0FDB"/>
    <w:rsid w:val="00561434"/>
    <w:rsid w:val="005615A3"/>
    <w:rsid w:val="00561637"/>
    <w:rsid w:val="00561CCD"/>
    <w:rsid w:val="005623C3"/>
    <w:rsid w:val="005627C6"/>
    <w:rsid w:val="00562B6F"/>
    <w:rsid w:val="00562F17"/>
    <w:rsid w:val="00563039"/>
    <w:rsid w:val="00563A10"/>
    <w:rsid w:val="00563C02"/>
    <w:rsid w:val="00564298"/>
    <w:rsid w:val="0056454D"/>
    <w:rsid w:val="005645FC"/>
    <w:rsid w:val="00564A55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197"/>
    <w:rsid w:val="00572A56"/>
    <w:rsid w:val="00572E22"/>
    <w:rsid w:val="005732DD"/>
    <w:rsid w:val="0057391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CD1"/>
    <w:rsid w:val="00577E49"/>
    <w:rsid w:val="00580027"/>
    <w:rsid w:val="00580275"/>
    <w:rsid w:val="0058065C"/>
    <w:rsid w:val="0058070D"/>
    <w:rsid w:val="00580AC2"/>
    <w:rsid w:val="00580AE9"/>
    <w:rsid w:val="00580B4A"/>
    <w:rsid w:val="00580F54"/>
    <w:rsid w:val="005812EF"/>
    <w:rsid w:val="00581531"/>
    <w:rsid w:val="00581695"/>
    <w:rsid w:val="005817B2"/>
    <w:rsid w:val="00581CBC"/>
    <w:rsid w:val="00582204"/>
    <w:rsid w:val="00582369"/>
    <w:rsid w:val="00582524"/>
    <w:rsid w:val="0058257E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45B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4C2"/>
    <w:rsid w:val="005876B8"/>
    <w:rsid w:val="00587A3E"/>
    <w:rsid w:val="00587F15"/>
    <w:rsid w:val="00590015"/>
    <w:rsid w:val="00590541"/>
    <w:rsid w:val="00590878"/>
    <w:rsid w:val="00590B27"/>
    <w:rsid w:val="005914FC"/>
    <w:rsid w:val="005917FE"/>
    <w:rsid w:val="0059221E"/>
    <w:rsid w:val="00592540"/>
    <w:rsid w:val="00592C3E"/>
    <w:rsid w:val="00593368"/>
    <w:rsid w:val="00593B1F"/>
    <w:rsid w:val="00594343"/>
    <w:rsid w:val="005944EC"/>
    <w:rsid w:val="00594DC5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461"/>
    <w:rsid w:val="005A35F6"/>
    <w:rsid w:val="005A3C16"/>
    <w:rsid w:val="005A3E1D"/>
    <w:rsid w:val="005A3FB3"/>
    <w:rsid w:val="005A4028"/>
    <w:rsid w:val="005A5065"/>
    <w:rsid w:val="005A5254"/>
    <w:rsid w:val="005A554D"/>
    <w:rsid w:val="005A6263"/>
    <w:rsid w:val="005A6F95"/>
    <w:rsid w:val="005A704A"/>
    <w:rsid w:val="005A71D9"/>
    <w:rsid w:val="005B0632"/>
    <w:rsid w:val="005B0A9C"/>
    <w:rsid w:val="005B0F7A"/>
    <w:rsid w:val="005B14C6"/>
    <w:rsid w:val="005B1557"/>
    <w:rsid w:val="005B1666"/>
    <w:rsid w:val="005B1F1C"/>
    <w:rsid w:val="005B2315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72A9"/>
    <w:rsid w:val="005B7A0F"/>
    <w:rsid w:val="005B7B55"/>
    <w:rsid w:val="005C01DF"/>
    <w:rsid w:val="005C042B"/>
    <w:rsid w:val="005C0558"/>
    <w:rsid w:val="005C0607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3CE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5E18"/>
    <w:rsid w:val="005C60F2"/>
    <w:rsid w:val="005C6327"/>
    <w:rsid w:val="005C65FD"/>
    <w:rsid w:val="005C6652"/>
    <w:rsid w:val="005C6A36"/>
    <w:rsid w:val="005C6E28"/>
    <w:rsid w:val="005C6F26"/>
    <w:rsid w:val="005C6F94"/>
    <w:rsid w:val="005C7589"/>
    <w:rsid w:val="005C759E"/>
    <w:rsid w:val="005C7AA4"/>
    <w:rsid w:val="005C7C35"/>
    <w:rsid w:val="005D05F8"/>
    <w:rsid w:val="005D0749"/>
    <w:rsid w:val="005D0763"/>
    <w:rsid w:val="005D096F"/>
    <w:rsid w:val="005D0AD6"/>
    <w:rsid w:val="005D1262"/>
    <w:rsid w:val="005D1DC7"/>
    <w:rsid w:val="005D2228"/>
    <w:rsid w:val="005D2468"/>
    <w:rsid w:val="005D24A0"/>
    <w:rsid w:val="005D27A2"/>
    <w:rsid w:val="005D2A10"/>
    <w:rsid w:val="005D2DB2"/>
    <w:rsid w:val="005D31F7"/>
    <w:rsid w:val="005D33F7"/>
    <w:rsid w:val="005D3F3F"/>
    <w:rsid w:val="005D3F62"/>
    <w:rsid w:val="005D517B"/>
    <w:rsid w:val="005D582A"/>
    <w:rsid w:val="005D5864"/>
    <w:rsid w:val="005D5DEC"/>
    <w:rsid w:val="005D5FA4"/>
    <w:rsid w:val="005D604A"/>
    <w:rsid w:val="005D62A8"/>
    <w:rsid w:val="005D69A8"/>
    <w:rsid w:val="005D69D3"/>
    <w:rsid w:val="005D6C1D"/>
    <w:rsid w:val="005D6E83"/>
    <w:rsid w:val="005D72B1"/>
    <w:rsid w:val="005D754B"/>
    <w:rsid w:val="005E03DE"/>
    <w:rsid w:val="005E091F"/>
    <w:rsid w:val="005E0F4C"/>
    <w:rsid w:val="005E127E"/>
    <w:rsid w:val="005E1680"/>
    <w:rsid w:val="005E1988"/>
    <w:rsid w:val="005E19E9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4C18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FE6"/>
    <w:rsid w:val="005E710F"/>
    <w:rsid w:val="005E739F"/>
    <w:rsid w:val="005E73DA"/>
    <w:rsid w:val="005E76B2"/>
    <w:rsid w:val="005E7A48"/>
    <w:rsid w:val="005E7B35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6E2"/>
    <w:rsid w:val="005F1CA0"/>
    <w:rsid w:val="005F1CB1"/>
    <w:rsid w:val="005F1D75"/>
    <w:rsid w:val="005F2506"/>
    <w:rsid w:val="005F2517"/>
    <w:rsid w:val="005F261E"/>
    <w:rsid w:val="005F2D9F"/>
    <w:rsid w:val="005F3709"/>
    <w:rsid w:val="005F3A88"/>
    <w:rsid w:val="005F3BBF"/>
    <w:rsid w:val="005F3C3F"/>
    <w:rsid w:val="005F3CCC"/>
    <w:rsid w:val="005F3E11"/>
    <w:rsid w:val="005F486F"/>
    <w:rsid w:val="005F4D17"/>
    <w:rsid w:val="005F4EBC"/>
    <w:rsid w:val="005F5284"/>
    <w:rsid w:val="005F544B"/>
    <w:rsid w:val="005F56FF"/>
    <w:rsid w:val="005F5725"/>
    <w:rsid w:val="005F5816"/>
    <w:rsid w:val="005F5BF6"/>
    <w:rsid w:val="005F5EE9"/>
    <w:rsid w:val="005F6C5C"/>
    <w:rsid w:val="005F709D"/>
    <w:rsid w:val="005F7383"/>
    <w:rsid w:val="005F79CB"/>
    <w:rsid w:val="005F7A52"/>
    <w:rsid w:val="005F7E1F"/>
    <w:rsid w:val="00600319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38"/>
    <w:rsid w:val="00602F90"/>
    <w:rsid w:val="00603414"/>
    <w:rsid w:val="00603A09"/>
    <w:rsid w:val="00603BAC"/>
    <w:rsid w:val="00603DD9"/>
    <w:rsid w:val="00604EC1"/>
    <w:rsid w:val="00604EE0"/>
    <w:rsid w:val="00605782"/>
    <w:rsid w:val="00605D09"/>
    <w:rsid w:val="00605F42"/>
    <w:rsid w:val="00605FF0"/>
    <w:rsid w:val="00606868"/>
    <w:rsid w:val="00607579"/>
    <w:rsid w:val="00607E3A"/>
    <w:rsid w:val="00607F6E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1FE"/>
    <w:rsid w:val="00613A92"/>
    <w:rsid w:val="00613C39"/>
    <w:rsid w:val="00614A1D"/>
    <w:rsid w:val="00614F1F"/>
    <w:rsid w:val="00614F5E"/>
    <w:rsid w:val="0061524C"/>
    <w:rsid w:val="006166A4"/>
    <w:rsid w:val="00616B56"/>
    <w:rsid w:val="00616BE7"/>
    <w:rsid w:val="00616F1E"/>
    <w:rsid w:val="00616F40"/>
    <w:rsid w:val="00616FB3"/>
    <w:rsid w:val="00617027"/>
    <w:rsid w:val="00617932"/>
    <w:rsid w:val="00620745"/>
    <w:rsid w:val="0062083D"/>
    <w:rsid w:val="00621258"/>
    <w:rsid w:val="006212DE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3F0C"/>
    <w:rsid w:val="00623F85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403F8"/>
    <w:rsid w:val="00640929"/>
    <w:rsid w:val="00640CA5"/>
    <w:rsid w:val="00641F0C"/>
    <w:rsid w:val="00641FF1"/>
    <w:rsid w:val="00642078"/>
    <w:rsid w:val="00642325"/>
    <w:rsid w:val="00642470"/>
    <w:rsid w:val="006426A4"/>
    <w:rsid w:val="006428AE"/>
    <w:rsid w:val="00642A97"/>
    <w:rsid w:val="00642DC6"/>
    <w:rsid w:val="00642E42"/>
    <w:rsid w:val="00642FD4"/>
    <w:rsid w:val="00643569"/>
    <w:rsid w:val="006437BA"/>
    <w:rsid w:val="00643835"/>
    <w:rsid w:val="006438B5"/>
    <w:rsid w:val="00643ACD"/>
    <w:rsid w:val="00643C81"/>
    <w:rsid w:val="00643CC3"/>
    <w:rsid w:val="00643E61"/>
    <w:rsid w:val="006440B4"/>
    <w:rsid w:val="0064433B"/>
    <w:rsid w:val="00644521"/>
    <w:rsid w:val="006452C5"/>
    <w:rsid w:val="006454BE"/>
    <w:rsid w:val="006456D8"/>
    <w:rsid w:val="0064578F"/>
    <w:rsid w:val="00645F88"/>
    <w:rsid w:val="006461BA"/>
    <w:rsid w:val="0064663B"/>
    <w:rsid w:val="00646ACD"/>
    <w:rsid w:val="00646DA7"/>
    <w:rsid w:val="00646DCF"/>
    <w:rsid w:val="00646DEC"/>
    <w:rsid w:val="0064722B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A2A"/>
    <w:rsid w:val="00654E9B"/>
    <w:rsid w:val="00654EBB"/>
    <w:rsid w:val="006552DD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366"/>
    <w:rsid w:val="00660640"/>
    <w:rsid w:val="0066068B"/>
    <w:rsid w:val="00660D54"/>
    <w:rsid w:val="006618A7"/>
    <w:rsid w:val="0066272A"/>
    <w:rsid w:val="00663005"/>
    <w:rsid w:val="00663BDC"/>
    <w:rsid w:val="00663E12"/>
    <w:rsid w:val="0066436D"/>
    <w:rsid w:val="00664551"/>
    <w:rsid w:val="00664D5F"/>
    <w:rsid w:val="00664DC9"/>
    <w:rsid w:val="0066529C"/>
    <w:rsid w:val="00665344"/>
    <w:rsid w:val="00665938"/>
    <w:rsid w:val="00665A6B"/>
    <w:rsid w:val="00665F1B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C0B"/>
    <w:rsid w:val="006711FD"/>
    <w:rsid w:val="00671E09"/>
    <w:rsid w:val="00671EC6"/>
    <w:rsid w:val="006723AB"/>
    <w:rsid w:val="00672440"/>
    <w:rsid w:val="0067253F"/>
    <w:rsid w:val="0067269C"/>
    <w:rsid w:val="0067296F"/>
    <w:rsid w:val="00672B11"/>
    <w:rsid w:val="00672D62"/>
    <w:rsid w:val="00673728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1E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88C"/>
    <w:rsid w:val="00683E2D"/>
    <w:rsid w:val="00684088"/>
    <w:rsid w:val="0068408F"/>
    <w:rsid w:val="00684680"/>
    <w:rsid w:val="00684BB2"/>
    <w:rsid w:val="00684F28"/>
    <w:rsid w:val="00684FD2"/>
    <w:rsid w:val="00685042"/>
    <w:rsid w:val="006850F3"/>
    <w:rsid w:val="006856B8"/>
    <w:rsid w:val="006856EB"/>
    <w:rsid w:val="0068575B"/>
    <w:rsid w:val="00685949"/>
    <w:rsid w:val="006861C9"/>
    <w:rsid w:val="00687052"/>
    <w:rsid w:val="0068718A"/>
    <w:rsid w:val="00687236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1E7C"/>
    <w:rsid w:val="00692276"/>
    <w:rsid w:val="006924BC"/>
    <w:rsid w:val="00692C5B"/>
    <w:rsid w:val="00692C94"/>
    <w:rsid w:val="0069311A"/>
    <w:rsid w:val="006937AE"/>
    <w:rsid w:val="00693C41"/>
    <w:rsid w:val="00693C96"/>
    <w:rsid w:val="00694439"/>
    <w:rsid w:val="00694565"/>
    <w:rsid w:val="00694CF3"/>
    <w:rsid w:val="0069531A"/>
    <w:rsid w:val="0069561C"/>
    <w:rsid w:val="006961EA"/>
    <w:rsid w:val="006964B8"/>
    <w:rsid w:val="00696BC1"/>
    <w:rsid w:val="006972A5"/>
    <w:rsid w:val="00697375"/>
    <w:rsid w:val="00697A63"/>
    <w:rsid w:val="00697D02"/>
    <w:rsid w:val="00697F63"/>
    <w:rsid w:val="006A0079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9CC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43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1010"/>
    <w:rsid w:val="006B109A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3FA2"/>
    <w:rsid w:val="006C4181"/>
    <w:rsid w:val="006C41C1"/>
    <w:rsid w:val="006C4ABF"/>
    <w:rsid w:val="006C4BC7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A7B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1C1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B17"/>
    <w:rsid w:val="006E34B8"/>
    <w:rsid w:val="006E394D"/>
    <w:rsid w:val="006E3C99"/>
    <w:rsid w:val="006E3CB9"/>
    <w:rsid w:val="006E3E5A"/>
    <w:rsid w:val="006E43DA"/>
    <w:rsid w:val="006E449C"/>
    <w:rsid w:val="006E4945"/>
    <w:rsid w:val="006E4A63"/>
    <w:rsid w:val="006E4B0D"/>
    <w:rsid w:val="006E4C6E"/>
    <w:rsid w:val="006E54B5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815"/>
    <w:rsid w:val="006F7B85"/>
    <w:rsid w:val="006F7D05"/>
    <w:rsid w:val="00700189"/>
    <w:rsid w:val="00700967"/>
    <w:rsid w:val="00700EAB"/>
    <w:rsid w:val="00700EBC"/>
    <w:rsid w:val="007010D1"/>
    <w:rsid w:val="0070138F"/>
    <w:rsid w:val="00701409"/>
    <w:rsid w:val="0070142A"/>
    <w:rsid w:val="00701784"/>
    <w:rsid w:val="00701C16"/>
    <w:rsid w:val="00701C31"/>
    <w:rsid w:val="007021AF"/>
    <w:rsid w:val="007023A0"/>
    <w:rsid w:val="00702D61"/>
    <w:rsid w:val="00703B2F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9E9"/>
    <w:rsid w:val="007119EF"/>
    <w:rsid w:val="00711A4F"/>
    <w:rsid w:val="00711B3B"/>
    <w:rsid w:val="007128A5"/>
    <w:rsid w:val="00712A25"/>
    <w:rsid w:val="00713476"/>
    <w:rsid w:val="007138E6"/>
    <w:rsid w:val="007145E5"/>
    <w:rsid w:val="00714624"/>
    <w:rsid w:val="00714785"/>
    <w:rsid w:val="00715045"/>
    <w:rsid w:val="0071527C"/>
    <w:rsid w:val="007152CB"/>
    <w:rsid w:val="007155D4"/>
    <w:rsid w:val="007155F4"/>
    <w:rsid w:val="0071562C"/>
    <w:rsid w:val="00715675"/>
    <w:rsid w:val="00715EE4"/>
    <w:rsid w:val="0071634D"/>
    <w:rsid w:val="007166C4"/>
    <w:rsid w:val="00716CB1"/>
    <w:rsid w:val="00716EA0"/>
    <w:rsid w:val="00717097"/>
    <w:rsid w:val="00717A86"/>
    <w:rsid w:val="00717B40"/>
    <w:rsid w:val="00717DC5"/>
    <w:rsid w:val="00717EEA"/>
    <w:rsid w:val="00720332"/>
    <w:rsid w:val="007203BC"/>
    <w:rsid w:val="00720A68"/>
    <w:rsid w:val="00720AB7"/>
    <w:rsid w:val="007213D2"/>
    <w:rsid w:val="007219FB"/>
    <w:rsid w:val="0072233B"/>
    <w:rsid w:val="0072275E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956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1109"/>
    <w:rsid w:val="0073116D"/>
    <w:rsid w:val="007312AD"/>
    <w:rsid w:val="00731B87"/>
    <w:rsid w:val="00731CC4"/>
    <w:rsid w:val="0073221F"/>
    <w:rsid w:val="0073259D"/>
    <w:rsid w:val="00732B2D"/>
    <w:rsid w:val="0073362A"/>
    <w:rsid w:val="00734369"/>
    <w:rsid w:val="0073441C"/>
    <w:rsid w:val="0073497C"/>
    <w:rsid w:val="00734C1D"/>
    <w:rsid w:val="00734D0A"/>
    <w:rsid w:val="00734DE5"/>
    <w:rsid w:val="00734E3B"/>
    <w:rsid w:val="007352E5"/>
    <w:rsid w:val="00735469"/>
    <w:rsid w:val="00736168"/>
    <w:rsid w:val="00736AC6"/>
    <w:rsid w:val="0073705D"/>
    <w:rsid w:val="007370BD"/>
    <w:rsid w:val="007371CC"/>
    <w:rsid w:val="0073762B"/>
    <w:rsid w:val="0073780F"/>
    <w:rsid w:val="007404C3"/>
    <w:rsid w:val="007404DA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F57"/>
    <w:rsid w:val="00742427"/>
    <w:rsid w:val="00742FCF"/>
    <w:rsid w:val="0074305F"/>
    <w:rsid w:val="00743659"/>
    <w:rsid w:val="00743BC9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9BC"/>
    <w:rsid w:val="00751CEB"/>
    <w:rsid w:val="00751E98"/>
    <w:rsid w:val="0075202D"/>
    <w:rsid w:val="00753076"/>
    <w:rsid w:val="007538C5"/>
    <w:rsid w:val="00753A78"/>
    <w:rsid w:val="00753C92"/>
    <w:rsid w:val="00753D8D"/>
    <w:rsid w:val="00753EE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17A7"/>
    <w:rsid w:val="007617C7"/>
    <w:rsid w:val="007619A9"/>
    <w:rsid w:val="00761A53"/>
    <w:rsid w:val="0076236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BEF"/>
    <w:rsid w:val="00780C2C"/>
    <w:rsid w:val="00781D82"/>
    <w:rsid w:val="0078204F"/>
    <w:rsid w:val="00782544"/>
    <w:rsid w:val="00782A47"/>
    <w:rsid w:val="00782AD1"/>
    <w:rsid w:val="00782C22"/>
    <w:rsid w:val="0078356F"/>
    <w:rsid w:val="00784046"/>
    <w:rsid w:val="00784133"/>
    <w:rsid w:val="0078419D"/>
    <w:rsid w:val="007846BA"/>
    <w:rsid w:val="00784A0D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C3"/>
    <w:rsid w:val="00791A67"/>
    <w:rsid w:val="0079251E"/>
    <w:rsid w:val="00792596"/>
    <w:rsid w:val="00792605"/>
    <w:rsid w:val="00792622"/>
    <w:rsid w:val="00792663"/>
    <w:rsid w:val="007929E3"/>
    <w:rsid w:val="00792C20"/>
    <w:rsid w:val="00792D31"/>
    <w:rsid w:val="007930AF"/>
    <w:rsid w:val="00793290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A2E"/>
    <w:rsid w:val="007A1BB3"/>
    <w:rsid w:val="007A208E"/>
    <w:rsid w:val="007A20BC"/>
    <w:rsid w:val="007A24A1"/>
    <w:rsid w:val="007A2548"/>
    <w:rsid w:val="007A2BCE"/>
    <w:rsid w:val="007A31F0"/>
    <w:rsid w:val="007A34E4"/>
    <w:rsid w:val="007A3B7A"/>
    <w:rsid w:val="007A3BDF"/>
    <w:rsid w:val="007A3CB3"/>
    <w:rsid w:val="007A416A"/>
    <w:rsid w:val="007A43F2"/>
    <w:rsid w:val="007A4A96"/>
    <w:rsid w:val="007A4ABD"/>
    <w:rsid w:val="007A4FAD"/>
    <w:rsid w:val="007A4FF7"/>
    <w:rsid w:val="007A5146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1009"/>
    <w:rsid w:val="007B19AF"/>
    <w:rsid w:val="007B20DE"/>
    <w:rsid w:val="007B239A"/>
    <w:rsid w:val="007B2857"/>
    <w:rsid w:val="007B296A"/>
    <w:rsid w:val="007B29A9"/>
    <w:rsid w:val="007B2EC9"/>
    <w:rsid w:val="007B2F29"/>
    <w:rsid w:val="007B33F4"/>
    <w:rsid w:val="007B3E0B"/>
    <w:rsid w:val="007B46A2"/>
    <w:rsid w:val="007B4DFE"/>
    <w:rsid w:val="007B56B6"/>
    <w:rsid w:val="007B57C6"/>
    <w:rsid w:val="007B58EB"/>
    <w:rsid w:val="007B60DE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0FC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61"/>
    <w:rsid w:val="007D064B"/>
    <w:rsid w:val="007D0AD1"/>
    <w:rsid w:val="007D0CAD"/>
    <w:rsid w:val="007D0DAA"/>
    <w:rsid w:val="007D1EC9"/>
    <w:rsid w:val="007D211F"/>
    <w:rsid w:val="007D2212"/>
    <w:rsid w:val="007D2279"/>
    <w:rsid w:val="007D26C7"/>
    <w:rsid w:val="007D28D0"/>
    <w:rsid w:val="007D2964"/>
    <w:rsid w:val="007D2996"/>
    <w:rsid w:val="007D2F5A"/>
    <w:rsid w:val="007D35AE"/>
    <w:rsid w:val="007D3715"/>
    <w:rsid w:val="007D3743"/>
    <w:rsid w:val="007D38B1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6F6"/>
    <w:rsid w:val="007E19FD"/>
    <w:rsid w:val="007E2278"/>
    <w:rsid w:val="007E2BB3"/>
    <w:rsid w:val="007E3656"/>
    <w:rsid w:val="007E3AA6"/>
    <w:rsid w:val="007E406A"/>
    <w:rsid w:val="007E4887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2D"/>
    <w:rsid w:val="007F2784"/>
    <w:rsid w:val="007F28FB"/>
    <w:rsid w:val="007F2EB1"/>
    <w:rsid w:val="007F3032"/>
    <w:rsid w:val="007F3353"/>
    <w:rsid w:val="007F3697"/>
    <w:rsid w:val="007F3990"/>
    <w:rsid w:val="007F3F7C"/>
    <w:rsid w:val="007F479F"/>
    <w:rsid w:val="007F4B3E"/>
    <w:rsid w:val="007F4D10"/>
    <w:rsid w:val="007F4FE8"/>
    <w:rsid w:val="007F53B2"/>
    <w:rsid w:val="007F5417"/>
    <w:rsid w:val="007F57F5"/>
    <w:rsid w:val="007F5E8C"/>
    <w:rsid w:val="007F6B62"/>
    <w:rsid w:val="007F7EB9"/>
    <w:rsid w:val="00801164"/>
    <w:rsid w:val="00801172"/>
    <w:rsid w:val="00801280"/>
    <w:rsid w:val="0080146B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268"/>
    <w:rsid w:val="00804647"/>
    <w:rsid w:val="008049FD"/>
    <w:rsid w:val="00805058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9A9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1FC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66A"/>
    <w:rsid w:val="0083493D"/>
    <w:rsid w:val="008351F3"/>
    <w:rsid w:val="008356D6"/>
    <w:rsid w:val="0083571B"/>
    <w:rsid w:val="008357A0"/>
    <w:rsid w:val="00835EF3"/>
    <w:rsid w:val="00835F83"/>
    <w:rsid w:val="00835F87"/>
    <w:rsid w:val="00836BB8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CFF"/>
    <w:rsid w:val="00843FC2"/>
    <w:rsid w:val="008444ED"/>
    <w:rsid w:val="00844594"/>
    <w:rsid w:val="00844EF1"/>
    <w:rsid w:val="00844FD5"/>
    <w:rsid w:val="00845014"/>
    <w:rsid w:val="0084551C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B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1BD"/>
    <w:rsid w:val="008642E8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269"/>
    <w:rsid w:val="00866778"/>
    <w:rsid w:val="008667E6"/>
    <w:rsid w:val="00866930"/>
    <w:rsid w:val="00866A52"/>
    <w:rsid w:val="00866DD5"/>
    <w:rsid w:val="00866FA1"/>
    <w:rsid w:val="0086714B"/>
    <w:rsid w:val="0086753C"/>
    <w:rsid w:val="00867804"/>
    <w:rsid w:val="00867C04"/>
    <w:rsid w:val="00867F5A"/>
    <w:rsid w:val="00867FBF"/>
    <w:rsid w:val="00867FD8"/>
    <w:rsid w:val="00870995"/>
    <w:rsid w:val="00870E5D"/>
    <w:rsid w:val="00871134"/>
    <w:rsid w:val="00871B95"/>
    <w:rsid w:val="00871D97"/>
    <w:rsid w:val="00872459"/>
    <w:rsid w:val="0087299D"/>
    <w:rsid w:val="008729FE"/>
    <w:rsid w:val="008732DA"/>
    <w:rsid w:val="00873396"/>
    <w:rsid w:val="0087403B"/>
    <w:rsid w:val="008741B9"/>
    <w:rsid w:val="0087426D"/>
    <w:rsid w:val="00874941"/>
    <w:rsid w:val="00875118"/>
    <w:rsid w:val="00875F85"/>
    <w:rsid w:val="0087653B"/>
    <w:rsid w:val="00876BF2"/>
    <w:rsid w:val="00877400"/>
    <w:rsid w:val="00877E2A"/>
    <w:rsid w:val="00877F84"/>
    <w:rsid w:val="0088008F"/>
    <w:rsid w:val="00880139"/>
    <w:rsid w:val="00880764"/>
    <w:rsid w:val="00880853"/>
    <w:rsid w:val="008809AA"/>
    <w:rsid w:val="00880B8E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560"/>
    <w:rsid w:val="008839A5"/>
    <w:rsid w:val="00883BE1"/>
    <w:rsid w:val="00883F43"/>
    <w:rsid w:val="00883FB8"/>
    <w:rsid w:val="00883FEB"/>
    <w:rsid w:val="0088438F"/>
    <w:rsid w:val="008848E6"/>
    <w:rsid w:val="00884B5A"/>
    <w:rsid w:val="008853D5"/>
    <w:rsid w:val="00885458"/>
    <w:rsid w:val="0088589F"/>
    <w:rsid w:val="00885E17"/>
    <w:rsid w:val="00885F4C"/>
    <w:rsid w:val="008860AB"/>
    <w:rsid w:val="008860BE"/>
    <w:rsid w:val="00886C46"/>
    <w:rsid w:val="00886D35"/>
    <w:rsid w:val="00887066"/>
    <w:rsid w:val="00887162"/>
    <w:rsid w:val="00887163"/>
    <w:rsid w:val="008878A0"/>
    <w:rsid w:val="0089016A"/>
    <w:rsid w:val="008901B0"/>
    <w:rsid w:val="008902C1"/>
    <w:rsid w:val="00890434"/>
    <w:rsid w:val="00890BAA"/>
    <w:rsid w:val="00890DDD"/>
    <w:rsid w:val="00890F2D"/>
    <w:rsid w:val="008910D7"/>
    <w:rsid w:val="008916E9"/>
    <w:rsid w:val="00891729"/>
    <w:rsid w:val="0089190C"/>
    <w:rsid w:val="00891A43"/>
    <w:rsid w:val="00891D68"/>
    <w:rsid w:val="00892024"/>
    <w:rsid w:val="008920CD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65C"/>
    <w:rsid w:val="008967C8"/>
    <w:rsid w:val="00896956"/>
    <w:rsid w:val="00896F27"/>
    <w:rsid w:val="00896F30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87"/>
    <w:rsid w:val="008A7ED8"/>
    <w:rsid w:val="008B002C"/>
    <w:rsid w:val="008B0197"/>
    <w:rsid w:val="008B07C5"/>
    <w:rsid w:val="008B13D0"/>
    <w:rsid w:val="008B1FBA"/>
    <w:rsid w:val="008B22F9"/>
    <w:rsid w:val="008B2725"/>
    <w:rsid w:val="008B3C30"/>
    <w:rsid w:val="008B3FC6"/>
    <w:rsid w:val="008B4624"/>
    <w:rsid w:val="008B46E6"/>
    <w:rsid w:val="008B4727"/>
    <w:rsid w:val="008B4EAD"/>
    <w:rsid w:val="008B513F"/>
    <w:rsid w:val="008B5223"/>
    <w:rsid w:val="008B5445"/>
    <w:rsid w:val="008B5D02"/>
    <w:rsid w:val="008B681F"/>
    <w:rsid w:val="008B6C4D"/>
    <w:rsid w:val="008B6D90"/>
    <w:rsid w:val="008C03E6"/>
    <w:rsid w:val="008C03F3"/>
    <w:rsid w:val="008C0C3A"/>
    <w:rsid w:val="008C0EC2"/>
    <w:rsid w:val="008C0EC9"/>
    <w:rsid w:val="008C1C90"/>
    <w:rsid w:val="008C2AEF"/>
    <w:rsid w:val="008C2D9D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6F3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0DD8"/>
    <w:rsid w:val="008D1693"/>
    <w:rsid w:val="008D1833"/>
    <w:rsid w:val="008D2699"/>
    <w:rsid w:val="008D35B2"/>
    <w:rsid w:val="008D3AF6"/>
    <w:rsid w:val="008D3BD3"/>
    <w:rsid w:val="008D3CD0"/>
    <w:rsid w:val="008D4616"/>
    <w:rsid w:val="008D4B96"/>
    <w:rsid w:val="008D5B26"/>
    <w:rsid w:val="008D5B6F"/>
    <w:rsid w:val="008D5EE6"/>
    <w:rsid w:val="008D5FE8"/>
    <w:rsid w:val="008D6CA6"/>
    <w:rsid w:val="008D70CB"/>
    <w:rsid w:val="008D75F4"/>
    <w:rsid w:val="008E015F"/>
    <w:rsid w:val="008E0444"/>
    <w:rsid w:val="008E0709"/>
    <w:rsid w:val="008E0735"/>
    <w:rsid w:val="008E0B9E"/>
    <w:rsid w:val="008E27BA"/>
    <w:rsid w:val="008E289D"/>
    <w:rsid w:val="008E2A58"/>
    <w:rsid w:val="008E30FD"/>
    <w:rsid w:val="008E33EB"/>
    <w:rsid w:val="008E36B4"/>
    <w:rsid w:val="008E36D7"/>
    <w:rsid w:val="008E3750"/>
    <w:rsid w:val="008E391D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FF8"/>
    <w:rsid w:val="008F6090"/>
    <w:rsid w:val="008F67C4"/>
    <w:rsid w:val="008F68C9"/>
    <w:rsid w:val="008F6BD9"/>
    <w:rsid w:val="008F6CD3"/>
    <w:rsid w:val="008F7605"/>
    <w:rsid w:val="008F7DFE"/>
    <w:rsid w:val="00901429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ADC"/>
    <w:rsid w:val="00905D19"/>
    <w:rsid w:val="00905D1E"/>
    <w:rsid w:val="00906252"/>
    <w:rsid w:val="009068B3"/>
    <w:rsid w:val="00906A72"/>
    <w:rsid w:val="00906B5D"/>
    <w:rsid w:val="00906D23"/>
    <w:rsid w:val="00907651"/>
    <w:rsid w:val="00907D5B"/>
    <w:rsid w:val="009100B3"/>
    <w:rsid w:val="00910ACD"/>
    <w:rsid w:val="00910B05"/>
    <w:rsid w:val="00910C1D"/>
    <w:rsid w:val="00910E04"/>
    <w:rsid w:val="00911476"/>
    <w:rsid w:val="00911585"/>
    <w:rsid w:val="00911976"/>
    <w:rsid w:val="00911BDE"/>
    <w:rsid w:val="009120C3"/>
    <w:rsid w:val="009121CC"/>
    <w:rsid w:val="00912AC2"/>
    <w:rsid w:val="00912B8B"/>
    <w:rsid w:val="00913430"/>
    <w:rsid w:val="009134F1"/>
    <w:rsid w:val="0091381B"/>
    <w:rsid w:val="00913AA6"/>
    <w:rsid w:val="009140A6"/>
    <w:rsid w:val="0091478C"/>
    <w:rsid w:val="00914A95"/>
    <w:rsid w:val="00914E66"/>
    <w:rsid w:val="0091501A"/>
    <w:rsid w:val="009156F3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17C3E"/>
    <w:rsid w:val="00920D5E"/>
    <w:rsid w:val="0092121B"/>
    <w:rsid w:val="00921BB5"/>
    <w:rsid w:val="00922174"/>
    <w:rsid w:val="00922670"/>
    <w:rsid w:val="00923183"/>
    <w:rsid w:val="00923402"/>
    <w:rsid w:val="00923668"/>
    <w:rsid w:val="0092428B"/>
    <w:rsid w:val="00924B42"/>
    <w:rsid w:val="00924DB4"/>
    <w:rsid w:val="009253A4"/>
    <w:rsid w:val="009253D0"/>
    <w:rsid w:val="009255F2"/>
    <w:rsid w:val="00925897"/>
    <w:rsid w:val="009258F7"/>
    <w:rsid w:val="00925BF1"/>
    <w:rsid w:val="00925CF3"/>
    <w:rsid w:val="00926280"/>
    <w:rsid w:val="009264FB"/>
    <w:rsid w:val="009267AA"/>
    <w:rsid w:val="00926AB3"/>
    <w:rsid w:val="00926B05"/>
    <w:rsid w:val="0092705A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1F45"/>
    <w:rsid w:val="009327F8"/>
    <w:rsid w:val="009328B4"/>
    <w:rsid w:val="00932A6C"/>
    <w:rsid w:val="00934906"/>
    <w:rsid w:val="0093583E"/>
    <w:rsid w:val="00935CD1"/>
    <w:rsid w:val="009360E5"/>
    <w:rsid w:val="0093653C"/>
    <w:rsid w:val="00936F11"/>
    <w:rsid w:val="00937038"/>
    <w:rsid w:val="00937282"/>
    <w:rsid w:val="00937556"/>
    <w:rsid w:val="00940833"/>
    <w:rsid w:val="009408E1"/>
    <w:rsid w:val="009409D1"/>
    <w:rsid w:val="00940B30"/>
    <w:rsid w:val="00940FDD"/>
    <w:rsid w:val="009410BA"/>
    <w:rsid w:val="00941215"/>
    <w:rsid w:val="0094129D"/>
    <w:rsid w:val="00941564"/>
    <w:rsid w:val="0094159D"/>
    <w:rsid w:val="0094177D"/>
    <w:rsid w:val="00941A06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AD0"/>
    <w:rsid w:val="00951AD6"/>
    <w:rsid w:val="00952F1E"/>
    <w:rsid w:val="0095332D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15B"/>
    <w:rsid w:val="009643F9"/>
    <w:rsid w:val="0096440C"/>
    <w:rsid w:val="00964682"/>
    <w:rsid w:val="00964A54"/>
    <w:rsid w:val="00964D3C"/>
    <w:rsid w:val="00964FBD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67EE6"/>
    <w:rsid w:val="009705AE"/>
    <w:rsid w:val="0097092A"/>
    <w:rsid w:val="00970D14"/>
    <w:rsid w:val="00970ED7"/>
    <w:rsid w:val="009711F4"/>
    <w:rsid w:val="0097161B"/>
    <w:rsid w:val="00971823"/>
    <w:rsid w:val="009718FE"/>
    <w:rsid w:val="00971FA2"/>
    <w:rsid w:val="009721D9"/>
    <w:rsid w:val="009724B8"/>
    <w:rsid w:val="00972661"/>
    <w:rsid w:val="0097285F"/>
    <w:rsid w:val="00972FAC"/>
    <w:rsid w:val="009744B9"/>
    <w:rsid w:val="009748D1"/>
    <w:rsid w:val="009750F8"/>
    <w:rsid w:val="009756D7"/>
    <w:rsid w:val="00975941"/>
    <w:rsid w:val="00975A61"/>
    <w:rsid w:val="00975F06"/>
    <w:rsid w:val="00975F35"/>
    <w:rsid w:val="009760AD"/>
    <w:rsid w:val="00976548"/>
    <w:rsid w:val="00976B2A"/>
    <w:rsid w:val="00977E1B"/>
    <w:rsid w:val="00977EF3"/>
    <w:rsid w:val="00977F83"/>
    <w:rsid w:val="00980018"/>
    <w:rsid w:val="0098004F"/>
    <w:rsid w:val="009802A0"/>
    <w:rsid w:val="009804F8"/>
    <w:rsid w:val="009806DB"/>
    <w:rsid w:val="0098077B"/>
    <w:rsid w:val="0098093B"/>
    <w:rsid w:val="00980A41"/>
    <w:rsid w:val="00980AC6"/>
    <w:rsid w:val="00981B92"/>
    <w:rsid w:val="00981EB9"/>
    <w:rsid w:val="009822BA"/>
    <w:rsid w:val="00982538"/>
    <w:rsid w:val="00982610"/>
    <w:rsid w:val="0098272F"/>
    <w:rsid w:val="00982DF8"/>
    <w:rsid w:val="00983004"/>
    <w:rsid w:val="00983082"/>
    <w:rsid w:val="0098324C"/>
    <w:rsid w:val="00983A68"/>
    <w:rsid w:val="00983E24"/>
    <w:rsid w:val="00983EBC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78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342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571"/>
    <w:rsid w:val="009956DE"/>
    <w:rsid w:val="00995F7B"/>
    <w:rsid w:val="00996A89"/>
    <w:rsid w:val="00996C79"/>
    <w:rsid w:val="00996EB7"/>
    <w:rsid w:val="00997391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30DF"/>
    <w:rsid w:val="009A3CEF"/>
    <w:rsid w:val="009A4CB5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12A"/>
    <w:rsid w:val="009B05BC"/>
    <w:rsid w:val="009B07A7"/>
    <w:rsid w:val="009B120E"/>
    <w:rsid w:val="009B12D7"/>
    <w:rsid w:val="009B1A0E"/>
    <w:rsid w:val="009B1B5E"/>
    <w:rsid w:val="009B2A95"/>
    <w:rsid w:val="009B2C02"/>
    <w:rsid w:val="009B2D46"/>
    <w:rsid w:val="009B2DA0"/>
    <w:rsid w:val="009B486D"/>
    <w:rsid w:val="009B48D8"/>
    <w:rsid w:val="009B4CBD"/>
    <w:rsid w:val="009B528B"/>
    <w:rsid w:val="009B5EA1"/>
    <w:rsid w:val="009B6998"/>
    <w:rsid w:val="009B7018"/>
    <w:rsid w:val="009B71DB"/>
    <w:rsid w:val="009B74F3"/>
    <w:rsid w:val="009B761B"/>
    <w:rsid w:val="009B767C"/>
    <w:rsid w:val="009B7833"/>
    <w:rsid w:val="009B7A1C"/>
    <w:rsid w:val="009B7B1B"/>
    <w:rsid w:val="009C0391"/>
    <w:rsid w:val="009C0884"/>
    <w:rsid w:val="009C0F0C"/>
    <w:rsid w:val="009C10CA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5D3C"/>
    <w:rsid w:val="009C62D4"/>
    <w:rsid w:val="009C6409"/>
    <w:rsid w:val="009C64A5"/>
    <w:rsid w:val="009C655C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BD5"/>
    <w:rsid w:val="009D3347"/>
    <w:rsid w:val="009D3C7A"/>
    <w:rsid w:val="009D3C82"/>
    <w:rsid w:val="009D3FE5"/>
    <w:rsid w:val="009D4818"/>
    <w:rsid w:val="009D4A96"/>
    <w:rsid w:val="009D4CA8"/>
    <w:rsid w:val="009D4E8C"/>
    <w:rsid w:val="009D5086"/>
    <w:rsid w:val="009D5AA7"/>
    <w:rsid w:val="009D5B9B"/>
    <w:rsid w:val="009D5D30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688"/>
    <w:rsid w:val="009E3AD6"/>
    <w:rsid w:val="009E45EB"/>
    <w:rsid w:val="009E48A1"/>
    <w:rsid w:val="009E49A1"/>
    <w:rsid w:val="009E4A3E"/>
    <w:rsid w:val="009E4B72"/>
    <w:rsid w:val="009E4F89"/>
    <w:rsid w:val="009E52E3"/>
    <w:rsid w:val="009E56C4"/>
    <w:rsid w:val="009E6659"/>
    <w:rsid w:val="009E66DB"/>
    <w:rsid w:val="009E66FB"/>
    <w:rsid w:val="009E754B"/>
    <w:rsid w:val="009E7613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B7F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56D"/>
    <w:rsid w:val="009F5A7D"/>
    <w:rsid w:val="009F5D4D"/>
    <w:rsid w:val="009F5D9C"/>
    <w:rsid w:val="009F5F3F"/>
    <w:rsid w:val="009F62A1"/>
    <w:rsid w:val="009F6524"/>
    <w:rsid w:val="009F656E"/>
    <w:rsid w:val="009F6A27"/>
    <w:rsid w:val="009F730B"/>
    <w:rsid w:val="009F730F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7B1"/>
    <w:rsid w:val="00A05D81"/>
    <w:rsid w:val="00A05D9D"/>
    <w:rsid w:val="00A06463"/>
    <w:rsid w:val="00A065DC"/>
    <w:rsid w:val="00A0676D"/>
    <w:rsid w:val="00A07298"/>
    <w:rsid w:val="00A07776"/>
    <w:rsid w:val="00A07B7C"/>
    <w:rsid w:val="00A07D92"/>
    <w:rsid w:val="00A10003"/>
    <w:rsid w:val="00A1018B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6"/>
    <w:rsid w:val="00A124D7"/>
    <w:rsid w:val="00A12672"/>
    <w:rsid w:val="00A127B3"/>
    <w:rsid w:val="00A1299E"/>
    <w:rsid w:val="00A1320C"/>
    <w:rsid w:val="00A13598"/>
    <w:rsid w:val="00A13613"/>
    <w:rsid w:val="00A13ADD"/>
    <w:rsid w:val="00A13D81"/>
    <w:rsid w:val="00A141B3"/>
    <w:rsid w:val="00A14245"/>
    <w:rsid w:val="00A14CE0"/>
    <w:rsid w:val="00A14D22"/>
    <w:rsid w:val="00A14D3E"/>
    <w:rsid w:val="00A14F84"/>
    <w:rsid w:val="00A150B8"/>
    <w:rsid w:val="00A15B68"/>
    <w:rsid w:val="00A161A6"/>
    <w:rsid w:val="00A161BE"/>
    <w:rsid w:val="00A1621B"/>
    <w:rsid w:val="00A167EE"/>
    <w:rsid w:val="00A16C92"/>
    <w:rsid w:val="00A171EA"/>
    <w:rsid w:val="00A176E1"/>
    <w:rsid w:val="00A17B64"/>
    <w:rsid w:val="00A17C3F"/>
    <w:rsid w:val="00A17EE4"/>
    <w:rsid w:val="00A17F35"/>
    <w:rsid w:val="00A20060"/>
    <w:rsid w:val="00A2038B"/>
    <w:rsid w:val="00A20694"/>
    <w:rsid w:val="00A212E8"/>
    <w:rsid w:val="00A215F0"/>
    <w:rsid w:val="00A21D11"/>
    <w:rsid w:val="00A22303"/>
    <w:rsid w:val="00A227DB"/>
    <w:rsid w:val="00A23541"/>
    <w:rsid w:val="00A2360A"/>
    <w:rsid w:val="00A23AAA"/>
    <w:rsid w:val="00A23ED5"/>
    <w:rsid w:val="00A245BB"/>
    <w:rsid w:val="00A249CE"/>
    <w:rsid w:val="00A24A8F"/>
    <w:rsid w:val="00A25077"/>
    <w:rsid w:val="00A257D6"/>
    <w:rsid w:val="00A264EC"/>
    <w:rsid w:val="00A26DE4"/>
    <w:rsid w:val="00A26EB7"/>
    <w:rsid w:val="00A26F11"/>
    <w:rsid w:val="00A2704A"/>
    <w:rsid w:val="00A270EC"/>
    <w:rsid w:val="00A2798C"/>
    <w:rsid w:val="00A27AF8"/>
    <w:rsid w:val="00A27D9A"/>
    <w:rsid w:val="00A27E3D"/>
    <w:rsid w:val="00A27F4C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457"/>
    <w:rsid w:val="00A3385A"/>
    <w:rsid w:val="00A34894"/>
    <w:rsid w:val="00A34936"/>
    <w:rsid w:val="00A34A66"/>
    <w:rsid w:val="00A35061"/>
    <w:rsid w:val="00A354B4"/>
    <w:rsid w:val="00A364EC"/>
    <w:rsid w:val="00A365B2"/>
    <w:rsid w:val="00A37097"/>
    <w:rsid w:val="00A37370"/>
    <w:rsid w:val="00A37599"/>
    <w:rsid w:val="00A37899"/>
    <w:rsid w:val="00A37AD0"/>
    <w:rsid w:val="00A407B8"/>
    <w:rsid w:val="00A40804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64A"/>
    <w:rsid w:val="00A507E2"/>
    <w:rsid w:val="00A50E9B"/>
    <w:rsid w:val="00A50ECB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56A"/>
    <w:rsid w:val="00A54639"/>
    <w:rsid w:val="00A5464B"/>
    <w:rsid w:val="00A5491B"/>
    <w:rsid w:val="00A54A40"/>
    <w:rsid w:val="00A54CFE"/>
    <w:rsid w:val="00A54FC9"/>
    <w:rsid w:val="00A555B9"/>
    <w:rsid w:val="00A560D9"/>
    <w:rsid w:val="00A5666A"/>
    <w:rsid w:val="00A56C61"/>
    <w:rsid w:val="00A56CFC"/>
    <w:rsid w:val="00A56EA9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67C14"/>
    <w:rsid w:val="00A70BCF"/>
    <w:rsid w:val="00A715D6"/>
    <w:rsid w:val="00A7165C"/>
    <w:rsid w:val="00A7179C"/>
    <w:rsid w:val="00A71A0D"/>
    <w:rsid w:val="00A71C96"/>
    <w:rsid w:val="00A71EDF"/>
    <w:rsid w:val="00A720BA"/>
    <w:rsid w:val="00A721AC"/>
    <w:rsid w:val="00A722F4"/>
    <w:rsid w:val="00A72726"/>
    <w:rsid w:val="00A72AE8"/>
    <w:rsid w:val="00A72D3E"/>
    <w:rsid w:val="00A72DBB"/>
    <w:rsid w:val="00A72EA8"/>
    <w:rsid w:val="00A7342F"/>
    <w:rsid w:val="00A73AE5"/>
    <w:rsid w:val="00A73B01"/>
    <w:rsid w:val="00A73FD9"/>
    <w:rsid w:val="00A74620"/>
    <w:rsid w:val="00A748A1"/>
    <w:rsid w:val="00A749AB"/>
    <w:rsid w:val="00A74C1E"/>
    <w:rsid w:val="00A74F90"/>
    <w:rsid w:val="00A75016"/>
    <w:rsid w:val="00A751B2"/>
    <w:rsid w:val="00A75428"/>
    <w:rsid w:val="00A75828"/>
    <w:rsid w:val="00A759A1"/>
    <w:rsid w:val="00A75F9F"/>
    <w:rsid w:val="00A763F4"/>
    <w:rsid w:val="00A76B6A"/>
    <w:rsid w:val="00A76C91"/>
    <w:rsid w:val="00A76FE3"/>
    <w:rsid w:val="00A76FE7"/>
    <w:rsid w:val="00A770C7"/>
    <w:rsid w:val="00A77B13"/>
    <w:rsid w:val="00A77D4F"/>
    <w:rsid w:val="00A80AC7"/>
    <w:rsid w:val="00A80C1E"/>
    <w:rsid w:val="00A811A6"/>
    <w:rsid w:val="00A814B5"/>
    <w:rsid w:val="00A81F03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87FF2"/>
    <w:rsid w:val="00A90170"/>
    <w:rsid w:val="00A9022B"/>
    <w:rsid w:val="00A90587"/>
    <w:rsid w:val="00A90810"/>
    <w:rsid w:val="00A90A33"/>
    <w:rsid w:val="00A91055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4754"/>
    <w:rsid w:val="00AA4A25"/>
    <w:rsid w:val="00AA4E80"/>
    <w:rsid w:val="00AA5056"/>
    <w:rsid w:val="00AA54F1"/>
    <w:rsid w:val="00AA59F5"/>
    <w:rsid w:val="00AA5A26"/>
    <w:rsid w:val="00AA5CCC"/>
    <w:rsid w:val="00AA630F"/>
    <w:rsid w:val="00AA6392"/>
    <w:rsid w:val="00AA66B5"/>
    <w:rsid w:val="00AA66BB"/>
    <w:rsid w:val="00AA702D"/>
    <w:rsid w:val="00AA75EA"/>
    <w:rsid w:val="00AA763B"/>
    <w:rsid w:val="00AB080E"/>
    <w:rsid w:val="00AB0895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2E6D"/>
    <w:rsid w:val="00AB317F"/>
    <w:rsid w:val="00AB3248"/>
    <w:rsid w:val="00AB32C7"/>
    <w:rsid w:val="00AB3648"/>
    <w:rsid w:val="00AB37F3"/>
    <w:rsid w:val="00AB4124"/>
    <w:rsid w:val="00AB4296"/>
    <w:rsid w:val="00AB4964"/>
    <w:rsid w:val="00AB4A35"/>
    <w:rsid w:val="00AB4E42"/>
    <w:rsid w:val="00AB5097"/>
    <w:rsid w:val="00AB548D"/>
    <w:rsid w:val="00AB5992"/>
    <w:rsid w:val="00AB5A3C"/>
    <w:rsid w:val="00AB5D03"/>
    <w:rsid w:val="00AB68A3"/>
    <w:rsid w:val="00AB6A3B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21C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B25"/>
    <w:rsid w:val="00AD2DBC"/>
    <w:rsid w:val="00AD2E6E"/>
    <w:rsid w:val="00AD351F"/>
    <w:rsid w:val="00AD35CB"/>
    <w:rsid w:val="00AD38BE"/>
    <w:rsid w:val="00AD3D2D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6C7"/>
    <w:rsid w:val="00AD777D"/>
    <w:rsid w:val="00AD7A0A"/>
    <w:rsid w:val="00AD7DAC"/>
    <w:rsid w:val="00AD7F1F"/>
    <w:rsid w:val="00AE0C23"/>
    <w:rsid w:val="00AE0E5E"/>
    <w:rsid w:val="00AE0ECA"/>
    <w:rsid w:val="00AE1082"/>
    <w:rsid w:val="00AE1157"/>
    <w:rsid w:val="00AE184D"/>
    <w:rsid w:val="00AE2D3F"/>
    <w:rsid w:val="00AE392A"/>
    <w:rsid w:val="00AE4691"/>
    <w:rsid w:val="00AE4A43"/>
    <w:rsid w:val="00AE50D4"/>
    <w:rsid w:val="00AE513B"/>
    <w:rsid w:val="00AE5156"/>
    <w:rsid w:val="00AE52FF"/>
    <w:rsid w:val="00AE533B"/>
    <w:rsid w:val="00AE58F6"/>
    <w:rsid w:val="00AE5B70"/>
    <w:rsid w:val="00AE6282"/>
    <w:rsid w:val="00AE63B8"/>
    <w:rsid w:val="00AE66EE"/>
    <w:rsid w:val="00AE67CB"/>
    <w:rsid w:val="00AE6BBF"/>
    <w:rsid w:val="00AE7A8E"/>
    <w:rsid w:val="00AF0124"/>
    <w:rsid w:val="00AF0129"/>
    <w:rsid w:val="00AF0283"/>
    <w:rsid w:val="00AF03F6"/>
    <w:rsid w:val="00AF070A"/>
    <w:rsid w:val="00AF0737"/>
    <w:rsid w:val="00AF0862"/>
    <w:rsid w:val="00AF09AD"/>
    <w:rsid w:val="00AF0BCA"/>
    <w:rsid w:val="00AF0DB1"/>
    <w:rsid w:val="00AF12A9"/>
    <w:rsid w:val="00AF175D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858"/>
    <w:rsid w:val="00AF5CA0"/>
    <w:rsid w:val="00AF5CAA"/>
    <w:rsid w:val="00AF5E3E"/>
    <w:rsid w:val="00AF6095"/>
    <w:rsid w:val="00AF6296"/>
    <w:rsid w:val="00AF6489"/>
    <w:rsid w:val="00AF731A"/>
    <w:rsid w:val="00AF7BA9"/>
    <w:rsid w:val="00B00850"/>
    <w:rsid w:val="00B00B85"/>
    <w:rsid w:val="00B00D93"/>
    <w:rsid w:val="00B01115"/>
    <w:rsid w:val="00B01227"/>
    <w:rsid w:val="00B01352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D30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36"/>
    <w:rsid w:val="00B06C93"/>
    <w:rsid w:val="00B06FB7"/>
    <w:rsid w:val="00B077F6"/>
    <w:rsid w:val="00B078B3"/>
    <w:rsid w:val="00B078E5"/>
    <w:rsid w:val="00B10561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40C2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FF7"/>
    <w:rsid w:val="00B21053"/>
    <w:rsid w:val="00B21F7D"/>
    <w:rsid w:val="00B22055"/>
    <w:rsid w:val="00B22898"/>
    <w:rsid w:val="00B22BF1"/>
    <w:rsid w:val="00B22CD2"/>
    <w:rsid w:val="00B22E27"/>
    <w:rsid w:val="00B23139"/>
    <w:rsid w:val="00B23411"/>
    <w:rsid w:val="00B23472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361"/>
    <w:rsid w:val="00B306B1"/>
    <w:rsid w:val="00B308F0"/>
    <w:rsid w:val="00B30F7D"/>
    <w:rsid w:val="00B30F9A"/>
    <w:rsid w:val="00B31033"/>
    <w:rsid w:val="00B31134"/>
    <w:rsid w:val="00B314CA"/>
    <w:rsid w:val="00B3150D"/>
    <w:rsid w:val="00B31D02"/>
    <w:rsid w:val="00B324E0"/>
    <w:rsid w:val="00B32892"/>
    <w:rsid w:val="00B32BD9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F62"/>
    <w:rsid w:val="00B43009"/>
    <w:rsid w:val="00B4380E"/>
    <w:rsid w:val="00B43EEA"/>
    <w:rsid w:val="00B43F19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B3"/>
    <w:rsid w:val="00B47A62"/>
    <w:rsid w:val="00B47D66"/>
    <w:rsid w:val="00B47EAF"/>
    <w:rsid w:val="00B5054A"/>
    <w:rsid w:val="00B50F83"/>
    <w:rsid w:val="00B51159"/>
    <w:rsid w:val="00B5168B"/>
    <w:rsid w:val="00B51F75"/>
    <w:rsid w:val="00B526E6"/>
    <w:rsid w:val="00B52A71"/>
    <w:rsid w:val="00B52D9F"/>
    <w:rsid w:val="00B531C7"/>
    <w:rsid w:val="00B53788"/>
    <w:rsid w:val="00B538AE"/>
    <w:rsid w:val="00B53919"/>
    <w:rsid w:val="00B53E3D"/>
    <w:rsid w:val="00B54228"/>
    <w:rsid w:val="00B54A2F"/>
    <w:rsid w:val="00B54CBE"/>
    <w:rsid w:val="00B54E9B"/>
    <w:rsid w:val="00B54F78"/>
    <w:rsid w:val="00B55F99"/>
    <w:rsid w:val="00B56298"/>
    <w:rsid w:val="00B5629E"/>
    <w:rsid w:val="00B562B3"/>
    <w:rsid w:val="00B5649B"/>
    <w:rsid w:val="00B567AE"/>
    <w:rsid w:val="00B56F1A"/>
    <w:rsid w:val="00B57349"/>
    <w:rsid w:val="00B5736A"/>
    <w:rsid w:val="00B5760B"/>
    <w:rsid w:val="00B6030B"/>
    <w:rsid w:val="00B607EC"/>
    <w:rsid w:val="00B60D2B"/>
    <w:rsid w:val="00B60E08"/>
    <w:rsid w:val="00B6113A"/>
    <w:rsid w:val="00B617FA"/>
    <w:rsid w:val="00B61C7E"/>
    <w:rsid w:val="00B621A9"/>
    <w:rsid w:val="00B6265F"/>
    <w:rsid w:val="00B62AC5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2DB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198F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6B3E"/>
    <w:rsid w:val="00B7700C"/>
    <w:rsid w:val="00B7783D"/>
    <w:rsid w:val="00B77B52"/>
    <w:rsid w:val="00B77D72"/>
    <w:rsid w:val="00B804B9"/>
    <w:rsid w:val="00B80C58"/>
    <w:rsid w:val="00B81169"/>
    <w:rsid w:val="00B81651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36E"/>
    <w:rsid w:val="00B855E2"/>
    <w:rsid w:val="00B8564B"/>
    <w:rsid w:val="00B85759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4B4"/>
    <w:rsid w:val="00B9255F"/>
    <w:rsid w:val="00B92836"/>
    <w:rsid w:val="00B92D03"/>
    <w:rsid w:val="00B92D49"/>
    <w:rsid w:val="00B931F4"/>
    <w:rsid w:val="00B93296"/>
    <w:rsid w:val="00B932A7"/>
    <w:rsid w:val="00B9353B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341"/>
    <w:rsid w:val="00B96556"/>
    <w:rsid w:val="00B96589"/>
    <w:rsid w:val="00B96E15"/>
    <w:rsid w:val="00B976DE"/>
    <w:rsid w:val="00B97721"/>
    <w:rsid w:val="00B979DF"/>
    <w:rsid w:val="00B97DA4"/>
    <w:rsid w:val="00BA011C"/>
    <w:rsid w:val="00BA026C"/>
    <w:rsid w:val="00BA075B"/>
    <w:rsid w:val="00BA0967"/>
    <w:rsid w:val="00BA0C66"/>
    <w:rsid w:val="00BA0EF4"/>
    <w:rsid w:val="00BA0FF0"/>
    <w:rsid w:val="00BA1152"/>
    <w:rsid w:val="00BA1519"/>
    <w:rsid w:val="00BA184F"/>
    <w:rsid w:val="00BA1E6D"/>
    <w:rsid w:val="00BA2193"/>
    <w:rsid w:val="00BA24B9"/>
    <w:rsid w:val="00BA29BE"/>
    <w:rsid w:val="00BA2C97"/>
    <w:rsid w:val="00BA2D90"/>
    <w:rsid w:val="00BA2DC5"/>
    <w:rsid w:val="00BA2F2E"/>
    <w:rsid w:val="00BA32C7"/>
    <w:rsid w:val="00BA3494"/>
    <w:rsid w:val="00BA3A4C"/>
    <w:rsid w:val="00BA3EA7"/>
    <w:rsid w:val="00BA413D"/>
    <w:rsid w:val="00BA4436"/>
    <w:rsid w:val="00BA4B0A"/>
    <w:rsid w:val="00BA4D61"/>
    <w:rsid w:val="00BA4E67"/>
    <w:rsid w:val="00BA591C"/>
    <w:rsid w:val="00BA690B"/>
    <w:rsid w:val="00BA6D6A"/>
    <w:rsid w:val="00BA6F63"/>
    <w:rsid w:val="00BA707E"/>
    <w:rsid w:val="00BA75E1"/>
    <w:rsid w:val="00BA76F6"/>
    <w:rsid w:val="00BA7C9F"/>
    <w:rsid w:val="00BA7F89"/>
    <w:rsid w:val="00BB073C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5FA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6E9"/>
    <w:rsid w:val="00BC48CD"/>
    <w:rsid w:val="00BC493D"/>
    <w:rsid w:val="00BC4C3D"/>
    <w:rsid w:val="00BC4D29"/>
    <w:rsid w:val="00BC4EE8"/>
    <w:rsid w:val="00BC53BC"/>
    <w:rsid w:val="00BC6A53"/>
    <w:rsid w:val="00BC6CE9"/>
    <w:rsid w:val="00BC6D4E"/>
    <w:rsid w:val="00BC7124"/>
    <w:rsid w:val="00BC78D2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017"/>
    <w:rsid w:val="00BD214D"/>
    <w:rsid w:val="00BD22E0"/>
    <w:rsid w:val="00BD2627"/>
    <w:rsid w:val="00BD2EDB"/>
    <w:rsid w:val="00BD3D18"/>
    <w:rsid w:val="00BD3ECE"/>
    <w:rsid w:val="00BD421B"/>
    <w:rsid w:val="00BD445F"/>
    <w:rsid w:val="00BD4494"/>
    <w:rsid w:val="00BD4546"/>
    <w:rsid w:val="00BD49A6"/>
    <w:rsid w:val="00BD4B18"/>
    <w:rsid w:val="00BD4D75"/>
    <w:rsid w:val="00BD571C"/>
    <w:rsid w:val="00BD5E4E"/>
    <w:rsid w:val="00BD6024"/>
    <w:rsid w:val="00BD6761"/>
    <w:rsid w:val="00BD6983"/>
    <w:rsid w:val="00BD6FF3"/>
    <w:rsid w:val="00BD76E6"/>
    <w:rsid w:val="00BD772C"/>
    <w:rsid w:val="00BD77D1"/>
    <w:rsid w:val="00BD799C"/>
    <w:rsid w:val="00BD7B50"/>
    <w:rsid w:val="00BD7EDC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C0A"/>
    <w:rsid w:val="00BE4E53"/>
    <w:rsid w:val="00BE54C4"/>
    <w:rsid w:val="00BE577E"/>
    <w:rsid w:val="00BE57EF"/>
    <w:rsid w:val="00BE5AD3"/>
    <w:rsid w:val="00BE613A"/>
    <w:rsid w:val="00BE6197"/>
    <w:rsid w:val="00BE62F2"/>
    <w:rsid w:val="00BE68FC"/>
    <w:rsid w:val="00BE6D56"/>
    <w:rsid w:val="00BE6E82"/>
    <w:rsid w:val="00BE70E2"/>
    <w:rsid w:val="00BE73C3"/>
    <w:rsid w:val="00BE7969"/>
    <w:rsid w:val="00BE7E22"/>
    <w:rsid w:val="00BE7E69"/>
    <w:rsid w:val="00BF004D"/>
    <w:rsid w:val="00BF03A6"/>
    <w:rsid w:val="00BF047F"/>
    <w:rsid w:val="00BF068B"/>
    <w:rsid w:val="00BF08F0"/>
    <w:rsid w:val="00BF0972"/>
    <w:rsid w:val="00BF0A51"/>
    <w:rsid w:val="00BF0E43"/>
    <w:rsid w:val="00BF1227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4DC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9A8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79F"/>
    <w:rsid w:val="00C00801"/>
    <w:rsid w:val="00C00A33"/>
    <w:rsid w:val="00C010D0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51B"/>
    <w:rsid w:val="00C055DF"/>
    <w:rsid w:val="00C059A9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A7"/>
    <w:rsid w:val="00C12923"/>
    <w:rsid w:val="00C12F3D"/>
    <w:rsid w:val="00C135D6"/>
    <w:rsid w:val="00C13E72"/>
    <w:rsid w:val="00C13F92"/>
    <w:rsid w:val="00C1431F"/>
    <w:rsid w:val="00C16478"/>
    <w:rsid w:val="00C1693A"/>
    <w:rsid w:val="00C16987"/>
    <w:rsid w:val="00C17817"/>
    <w:rsid w:val="00C17B0E"/>
    <w:rsid w:val="00C17C76"/>
    <w:rsid w:val="00C2029E"/>
    <w:rsid w:val="00C211C4"/>
    <w:rsid w:val="00C2170A"/>
    <w:rsid w:val="00C21790"/>
    <w:rsid w:val="00C2183E"/>
    <w:rsid w:val="00C2189B"/>
    <w:rsid w:val="00C219F9"/>
    <w:rsid w:val="00C21F9F"/>
    <w:rsid w:val="00C22168"/>
    <w:rsid w:val="00C229F7"/>
    <w:rsid w:val="00C2325F"/>
    <w:rsid w:val="00C23264"/>
    <w:rsid w:val="00C23288"/>
    <w:rsid w:val="00C23CE9"/>
    <w:rsid w:val="00C23DDF"/>
    <w:rsid w:val="00C2415D"/>
    <w:rsid w:val="00C24244"/>
    <w:rsid w:val="00C24373"/>
    <w:rsid w:val="00C24A4E"/>
    <w:rsid w:val="00C24DE0"/>
    <w:rsid w:val="00C24F30"/>
    <w:rsid w:val="00C24FC3"/>
    <w:rsid w:val="00C254E8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767"/>
    <w:rsid w:val="00C32ED3"/>
    <w:rsid w:val="00C330B3"/>
    <w:rsid w:val="00C33439"/>
    <w:rsid w:val="00C335DE"/>
    <w:rsid w:val="00C33A30"/>
    <w:rsid w:val="00C33EC5"/>
    <w:rsid w:val="00C33F29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0DB"/>
    <w:rsid w:val="00C406AB"/>
    <w:rsid w:val="00C41E76"/>
    <w:rsid w:val="00C4218C"/>
    <w:rsid w:val="00C42318"/>
    <w:rsid w:val="00C424B9"/>
    <w:rsid w:val="00C426B0"/>
    <w:rsid w:val="00C43010"/>
    <w:rsid w:val="00C43130"/>
    <w:rsid w:val="00C43135"/>
    <w:rsid w:val="00C4391C"/>
    <w:rsid w:val="00C4393C"/>
    <w:rsid w:val="00C43C7E"/>
    <w:rsid w:val="00C44374"/>
    <w:rsid w:val="00C44AE5"/>
    <w:rsid w:val="00C45764"/>
    <w:rsid w:val="00C45C16"/>
    <w:rsid w:val="00C45DD0"/>
    <w:rsid w:val="00C46102"/>
    <w:rsid w:val="00C461CE"/>
    <w:rsid w:val="00C46568"/>
    <w:rsid w:val="00C46741"/>
    <w:rsid w:val="00C46844"/>
    <w:rsid w:val="00C46A80"/>
    <w:rsid w:val="00C46C80"/>
    <w:rsid w:val="00C46F91"/>
    <w:rsid w:val="00C473AC"/>
    <w:rsid w:val="00C476DD"/>
    <w:rsid w:val="00C478C8"/>
    <w:rsid w:val="00C50060"/>
    <w:rsid w:val="00C500AA"/>
    <w:rsid w:val="00C503E9"/>
    <w:rsid w:val="00C50C2D"/>
    <w:rsid w:val="00C50CF5"/>
    <w:rsid w:val="00C50DCC"/>
    <w:rsid w:val="00C51322"/>
    <w:rsid w:val="00C513D3"/>
    <w:rsid w:val="00C5151F"/>
    <w:rsid w:val="00C51762"/>
    <w:rsid w:val="00C5176C"/>
    <w:rsid w:val="00C519D7"/>
    <w:rsid w:val="00C51EA9"/>
    <w:rsid w:val="00C52395"/>
    <w:rsid w:val="00C52717"/>
    <w:rsid w:val="00C5299D"/>
    <w:rsid w:val="00C52CFF"/>
    <w:rsid w:val="00C53141"/>
    <w:rsid w:val="00C53B60"/>
    <w:rsid w:val="00C54798"/>
    <w:rsid w:val="00C54B4D"/>
    <w:rsid w:val="00C55903"/>
    <w:rsid w:val="00C56515"/>
    <w:rsid w:val="00C5708C"/>
    <w:rsid w:val="00C57123"/>
    <w:rsid w:val="00C60745"/>
    <w:rsid w:val="00C609AC"/>
    <w:rsid w:val="00C60AAB"/>
    <w:rsid w:val="00C60B24"/>
    <w:rsid w:val="00C612F8"/>
    <w:rsid w:val="00C615C9"/>
    <w:rsid w:val="00C620CE"/>
    <w:rsid w:val="00C62194"/>
    <w:rsid w:val="00C62485"/>
    <w:rsid w:val="00C6281E"/>
    <w:rsid w:val="00C62C90"/>
    <w:rsid w:val="00C62D86"/>
    <w:rsid w:val="00C63060"/>
    <w:rsid w:val="00C636A8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3A1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B25"/>
    <w:rsid w:val="00C72E5B"/>
    <w:rsid w:val="00C72F91"/>
    <w:rsid w:val="00C73AE4"/>
    <w:rsid w:val="00C7424F"/>
    <w:rsid w:val="00C744BA"/>
    <w:rsid w:val="00C747A3"/>
    <w:rsid w:val="00C747B6"/>
    <w:rsid w:val="00C748ED"/>
    <w:rsid w:val="00C74A31"/>
    <w:rsid w:val="00C752E4"/>
    <w:rsid w:val="00C756C0"/>
    <w:rsid w:val="00C759BB"/>
    <w:rsid w:val="00C75ACC"/>
    <w:rsid w:val="00C75AFE"/>
    <w:rsid w:val="00C75D8D"/>
    <w:rsid w:val="00C75F21"/>
    <w:rsid w:val="00C76447"/>
    <w:rsid w:val="00C77482"/>
    <w:rsid w:val="00C77859"/>
    <w:rsid w:val="00C80632"/>
    <w:rsid w:val="00C80848"/>
    <w:rsid w:val="00C80996"/>
    <w:rsid w:val="00C82105"/>
    <w:rsid w:val="00C82EC5"/>
    <w:rsid w:val="00C830CA"/>
    <w:rsid w:val="00C833A8"/>
    <w:rsid w:val="00C839A3"/>
    <w:rsid w:val="00C83BB8"/>
    <w:rsid w:val="00C83C59"/>
    <w:rsid w:val="00C84178"/>
    <w:rsid w:val="00C843C0"/>
    <w:rsid w:val="00C843DD"/>
    <w:rsid w:val="00C846E5"/>
    <w:rsid w:val="00C85063"/>
    <w:rsid w:val="00C8528A"/>
    <w:rsid w:val="00C86698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6AB"/>
    <w:rsid w:val="00C93803"/>
    <w:rsid w:val="00C93A04"/>
    <w:rsid w:val="00C93A2B"/>
    <w:rsid w:val="00C93BB7"/>
    <w:rsid w:val="00C93BF6"/>
    <w:rsid w:val="00C93CBB"/>
    <w:rsid w:val="00C9405E"/>
    <w:rsid w:val="00C942DE"/>
    <w:rsid w:val="00C94378"/>
    <w:rsid w:val="00C94B6E"/>
    <w:rsid w:val="00C95195"/>
    <w:rsid w:val="00C95808"/>
    <w:rsid w:val="00C95E9C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D8C"/>
    <w:rsid w:val="00CA3F86"/>
    <w:rsid w:val="00CA4B76"/>
    <w:rsid w:val="00CA4F50"/>
    <w:rsid w:val="00CA5AA3"/>
    <w:rsid w:val="00CA63F6"/>
    <w:rsid w:val="00CA682F"/>
    <w:rsid w:val="00CA6CEB"/>
    <w:rsid w:val="00CA6DAA"/>
    <w:rsid w:val="00CA70B9"/>
    <w:rsid w:val="00CA74BE"/>
    <w:rsid w:val="00CB008D"/>
    <w:rsid w:val="00CB04E3"/>
    <w:rsid w:val="00CB05A4"/>
    <w:rsid w:val="00CB082C"/>
    <w:rsid w:val="00CB0AD6"/>
    <w:rsid w:val="00CB1A50"/>
    <w:rsid w:val="00CB1DE4"/>
    <w:rsid w:val="00CB1E80"/>
    <w:rsid w:val="00CB24B0"/>
    <w:rsid w:val="00CB2EBC"/>
    <w:rsid w:val="00CB2F00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5A2"/>
    <w:rsid w:val="00CC160F"/>
    <w:rsid w:val="00CC1EF7"/>
    <w:rsid w:val="00CC259B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3258"/>
    <w:rsid w:val="00CD32BD"/>
    <w:rsid w:val="00CD3715"/>
    <w:rsid w:val="00CD37E3"/>
    <w:rsid w:val="00CD3985"/>
    <w:rsid w:val="00CD39C4"/>
    <w:rsid w:val="00CD3BF4"/>
    <w:rsid w:val="00CD44B0"/>
    <w:rsid w:val="00CD454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452"/>
    <w:rsid w:val="00CE091C"/>
    <w:rsid w:val="00CE0BA3"/>
    <w:rsid w:val="00CE11F1"/>
    <w:rsid w:val="00CE165C"/>
    <w:rsid w:val="00CE1974"/>
    <w:rsid w:val="00CE203D"/>
    <w:rsid w:val="00CE24B6"/>
    <w:rsid w:val="00CE25CB"/>
    <w:rsid w:val="00CE271E"/>
    <w:rsid w:val="00CE28C0"/>
    <w:rsid w:val="00CE2A41"/>
    <w:rsid w:val="00CE2DF1"/>
    <w:rsid w:val="00CE3807"/>
    <w:rsid w:val="00CE4165"/>
    <w:rsid w:val="00CE49AC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5D5B"/>
    <w:rsid w:val="00CE670F"/>
    <w:rsid w:val="00CE6B07"/>
    <w:rsid w:val="00CE6B0B"/>
    <w:rsid w:val="00CE6B19"/>
    <w:rsid w:val="00CE6DAB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1ED"/>
    <w:rsid w:val="00D0065E"/>
    <w:rsid w:val="00D00A41"/>
    <w:rsid w:val="00D0119E"/>
    <w:rsid w:val="00D013E2"/>
    <w:rsid w:val="00D014AF"/>
    <w:rsid w:val="00D01895"/>
    <w:rsid w:val="00D01ED9"/>
    <w:rsid w:val="00D024F9"/>
    <w:rsid w:val="00D026AE"/>
    <w:rsid w:val="00D02AEA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6CF6"/>
    <w:rsid w:val="00D0723E"/>
    <w:rsid w:val="00D07D47"/>
    <w:rsid w:val="00D07D87"/>
    <w:rsid w:val="00D07DB8"/>
    <w:rsid w:val="00D10089"/>
    <w:rsid w:val="00D10155"/>
    <w:rsid w:val="00D10491"/>
    <w:rsid w:val="00D10818"/>
    <w:rsid w:val="00D109D2"/>
    <w:rsid w:val="00D10DEE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B3D"/>
    <w:rsid w:val="00D15CBA"/>
    <w:rsid w:val="00D15D61"/>
    <w:rsid w:val="00D1604A"/>
    <w:rsid w:val="00D166F4"/>
    <w:rsid w:val="00D16733"/>
    <w:rsid w:val="00D16B22"/>
    <w:rsid w:val="00D16B69"/>
    <w:rsid w:val="00D16DFD"/>
    <w:rsid w:val="00D205FD"/>
    <w:rsid w:val="00D20774"/>
    <w:rsid w:val="00D2094E"/>
    <w:rsid w:val="00D21327"/>
    <w:rsid w:val="00D21865"/>
    <w:rsid w:val="00D21F12"/>
    <w:rsid w:val="00D22380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B5B"/>
    <w:rsid w:val="00D27E47"/>
    <w:rsid w:val="00D27E9D"/>
    <w:rsid w:val="00D302BD"/>
    <w:rsid w:val="00D306A2"/>
    <w:rsid w:val="00D30C77"/>
    <w:rsid w:val="00D30F25"/>
    <w:rsid w:val="00D31D88"/>
    <w:rsid w:val="00D32334"/>
    <w:rsid w:val="00D32A57"/>
    <w:rsid w:val="00D32C17"/>
    <w:rsid w:val="00D33878"/>
    <w:rsid w:val="00D34122"/>
    <w:rsid w:val="00D3426B"/>
    <w:rsid w:val="00D34694"/>
    <w:rsid w:val="00D34F45"/>
    <w:rsid w:val="00D35084"/>
    <w:rsid w:val="00D3513F"/>
    <w:rsid w:val="00D35F18"/>
    <w:rsid w:val="00D368FA"/>
    <w:rsid w:val="00D36FFD"/>
    <w:rsid w:val="00D37957"/>
    <w:rsid w:val="00D40430"/>
    <w:rsid w:val="00D407D9"/>
    <w:rsid w:val="00D40A2C"/>
    <w:rsid w:val="00D40D1E"/>
    <w:rsid w:val="00D40DF6"/>
    <w:rsid w:val="00D41143"/>
    <w:rsid w:val="00D411FF"/>
    <w:rsid w:val="00D419EA"/>
    <w:rsid w:val="00D4202A"/>
    <w:rsid w:val="00D422DF"/>
    <w:rsid w:val="00D43714"/>
    <w:rsid w:val="00D43A71"/>
    <w:rsid w:val="00D43B28"/>
    <w:rsid w:val="00D43F49"/>
    <w:rsid w:val="00D43FCB"/>
    <w:rsid w:val="00D4423B"/>
    <w:rsid w:val="00D44692"/>
    <w:rsid w:val="00D4494F"/>
    <w:rsid w:val="00D44DF0"/>
    <w:rsid w:val="00D44F4D"/>
    <w:rsid w:val="00D45952"/>
    <w:rsid w:val="00D459BD"/>
    <w:rsid w:val="00D45AE7"/>
    <w:rsid w:val="00D45B73"/>
    <w:rsid w:val="00D45FAA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5B"/>
    <w:rsid w:val="00D47BD9"/>
    <w:rsid w:val="00D50751"/>
    <w:rsid w:val="00D509CC"/>
    <w:rsid w:val="00D50A4E"/>
    <w:rsid w:val="00D50B3F"/>
    <w:rsid w:val="00D50B8F"/>
    <w:rsid w:val="00D50CB5"/>
    <w:rsid w:val="00D50ED0"/>
    <w:rsid w:val="00D520CD"/>
    <w:rsid w:val="00D52281"/>
    <w:rsid w:val="00D5251D"/>
    <w:rsid w:val="00D529E9"/>
    <w:rsid w:val="00D52FCF"/>
    <w:rsid w:val="00D53156"/>
    <w:rsid w:val="00D53368"/>
    <w:rsid w:val="00D534B9"/>
    <w:rsid w:val="00D536B1"/>
    <w:rsid w:val="00D5389F"/>
    <w:rsid w:val="00D546B5"/>
    <w:rsid w:val="00D54D14"/>
    <w:rsid w:val="00D54D46"/>
    <w:rsid w:val="00D54FCA"/>
    <w:rsid w:val="00D55317"/>
    <w:rsid w:val="00D553A3"/>
    <w:rsid w:val="00D557D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02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0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59EE"/>
    <w:rsid w:val="00D66429"/>
    <w:rsid w:val="00D66F43"/>
    <w:rsid w:val="00D6760A"/>
    <w:rsid w:val="00D67ABA"/>
    <w:rsid w:val="00D67D7D"/>
    <w:rsid w:val="00D7017E"/>
    <w:rsid w:val="00D704E7"/>
    <w:rsid w:val="00D713AD"/>
    <w:rsid w:val="00D71715"/>
    <w:rsid w:val="00D721A9"/>
    <w:rsid w:val="00D725F0"/>
    <w:rsid w:val="00D726C7"/>
    <w:rsid w:val="00D72A4A"/>
    <w:rsid w:val="00D72C04"/>
    <w:rsid w:val="00D72DAD"/>
    <w:rsid w:val="00D7316A"/>
    <w:rsid w:val="00D73233"/>
    <w:rsid w:val="00D73607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C02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334"/>
    <w:rsid w:val="00D90069"/>
    <w:rsid w:val="00D90354"/>
    <w:rsid w:val="00D90E89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F35"/>
    <w:rsid w:val="00D94416"/>
    <w:rsid w:val="00D944BE"/>
    <w:rsid w:val="00D94501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CD4"/>
    <w:rsid w:val="00D96D31"/>
    <w:rsid w:val="00D97A00"/>
    <w:rsid w:val="00D97D37"/>
    <w:rsid w:val="00DA0FD8"/>
    <w:rsid w:val="00DA190B"/>
    <w:rsid w:val="00DA1A91"/>
    <w:rsid w:val="00DA1BC0"/>
    <w:rsid w:val="00DA2106"/>
    <w:rsid w:val="00DA235D"/>
    <w:rsid w:val="00DA2B25"/>
    <w:rsid w:val="00DA3450"/>
    <w:rsid w:val="00DA3DF3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55"/>
    <w:rsid w:val="00DA736B"/>
    <w:rsid w:val="00DA73CE"/>
    <w:rsid w:val="00DB0092"/>
    <w:rsid w:val="00DB02D9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56"/>
    <w:rsid w:val="00DC62F6"/>
    <w:rsid w:val="00DC6B08"/>
    <w:rsid w:val="00DC6B11"/>
    <w:rsid w:val="00DC6BA6"/>
    <w:rsid w:val="00DC6E95"/>
    <w:rsid w:val="00DC6F3E"/>
    <w:rsid w:val="00DC74AC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414"/>
    <w:rsid w:val="00DE1562"/>
    <w:rsid w:val="00DE166E"/>
    <w:rsid w:val="00DE1795"/>
    <w:rsid w:val="00DE1F6F"/>
    <w:rsid w:val="00DE24E9"/>
    <w:rsid w:val="00DE271E"/>
    <w:rsid w:val="00DE2D75"/>
    <w:rsid w:val="00DE30C2"/>
    <w:rsid w:val="00DE324B"/>
    <w:rsid w:val="00DE349D"/>
    <w:rsid w:val="00DE3575"/>
    <w:rsid w:val="00DE3686"/>
    <w:rsid w:val="00DE3FF3"/>
    <w:rsid w:val="00DE41C3"/>
    <w:rsid w:val="00DE4261"/>
    <w:rsid w:val="00DE451A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ACA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4F3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68E"/>
    <w:rsid w:val="00E12024"/>
    <w:rsid w:val="00E12043"/>
    <w:rsid w:val="00E12460"/>
    <w:rsid w:val="00E126F4"/>
    <w:rsid w:val="00E1278A"/>
    <w:rsid w:val="00E12E67"/>
    <w:rsid w:val="00E13357"/>
    <w:rsid w:val="00E133C1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535E"/>
    <w:rsid w:val="00E15BA4"/>
    <w:rsid w:val="00E15CA2"/>
    <w:rsid w:val="00E16255"/>
    <w:rsid w:val="00E163B2"/>
    <w:rsid w:val="00E166D0"/>
    <w:rsid w:val="00E167CF"/>
    <w:rsid w:val="00E16810"/>
    <w:rsid w:val="00E168BB"/>
    <w:rsid w:val="00E16B17"/>
    <w:rsid w:val="00E16B34"/>
    <w:rsid w:val="00E17064"/>
    <w:rsid w:val="00E172F1"/>
    <w:rsid w:val="00E174B7"/>
    <w:rsid w:val="00E174E9"/>
    <w:rsid w:val="00E176D4"/>
    <w:rsid w:val="00E17939"/>
    <w:rsid w:val="00E17B06"/>
    <w:rsid w:val="00E205CD"/>
    <w:rsid w:val="00E206EF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CC2"/>
    <w:rsid w:val="00E262DF"/>
    <w:rsid w:val="00E265DF"/>
    <w:rsid w:val="00E2685C"/>
    <w:rsid w:val="00E27184"/>
    <w:rsid w:val="00E27259"/>
    <w:rsid w:val="00E27917"/>
    <w:rsid w:val="00E27A2D"/>
    <w:rsid w:val="00E3022D"/>
    <w:rsid w:val="00E303EA"/>
    <w:rsid w:val="00E303EC"/>
    <w:rsid w:val="00E3070F"/>
    <w:rsid w:val="00E30817"/>
    <w:rsid w:val="00E30BBA"/>
    <w:rsid w:val="00E30D55"/>
    <w:rsid w:val="00E31165"/>
    <w:rsid w:val="00E31422"/>
    <w:rsid w:val="00E31430"/>
    <w:rsid w:val="00E31672"/>
    <w:rsid w:val="00E31CA5"/>
    <w:rsid w:val="00E31D30"/>
    <w:rsid w:val="00E32854"/>
    <w:rsid w:val="00E3368D"/>
    <w:rsid w:val="00E337FA"/>
    <w:rsid w:val="00E33B6F"/>
    <w:rsid w:val="00E33BB9"/>
    <w:rsid w:val="00E349D4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1B9"/>
    <w:rsid w:val="00E372D8"/>
    <w:rsid w:val="00E379AB"/>
    <w:rsid w:val="00E37B37"/>
    <w:rsid w:val="00E37E13"/>
    <w:rsid w:val="00E404F0"/>
    <w:rsid w:val="00E4090A"/>
    <w:rsid w:val="00E40D07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61D"/>
    <w:rsid w:val="00E44839"/>
    <w:rsid w:val="00E448C2"/>
    <w:rsid w:val="00E45BF2"/>
    <w:rsid w:val="00E4610D"/>
    <w:rsid w:val="00E46129"/>
    <w:rsid w:val="00E462B1"/>
    <w:rsid w:val="00E466AA"/>
    <w:rsid w:val="00E46A9B"/>
    <w:rsid w:val="00E47DE2"/>
    <w:rsid w:val="00E514B1"/>
    <w:rsid w:val="00E51696"/>
    <w:rsid w:val="00E5190F"/>
    <w:rsid w:val="00E51962"/>
    <w:rsid w:val="00E5322D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64C1"/>
    <w:rsid w:val="00E57378"/>
    <w:rsid w:val="00E573E4"/>
    <w:rsid w:val="00E60318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30B"/>
    <w:rsid w:val="00E654E6"/>
    <w:rsid w:val="00E6555D"/>
    <w:rsid w:val="00E65AD1"/>
    <w:rsid w:val="00E65B3A"/>
    <w:rsid w:val="00E65D8B"/>
    <w:rsid w:val="00E6601B"/>
    <w:rsid w:val="00E663DA"/>
    <w:rsid w:val="00E66656"/>
    <w:rsid w:val="00E66933"/>
    <w:rsid w:val="00E66FD2"/>
    <w:rsid w:val="00E67251"/>
    <w:rsid w:val="00E672E6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2CC0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1A"/>
    <w:rsid w:val="00E7765C"/>
    <w:rsid w:val="00E777F2"/>
    <w:rsid w:val="00E77B13"/>
    <w:rsid w:val="00E77B81"/>
    <w:rsid w:val="00E80163"/>
    <w:rsid w:val="00E801E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11E4"/>
    <w:rsid w:val="00E918D6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83"/>
    <w:rsid w:val="00E97932"/>
    <w:rsid w:val="00E97B04"/>
    <w:rsid w:val="00E97FB3"/>
    <w:rsid w:val="00EA0037"/>
    <w:rsid w:val="00EA0244"/>
    <w:rsid w:val="00EA0E37"/>
    <w:rsid w:val="00EA11EB"/>
    <w:rsid w:val="00EA1486"/>
    <w:rsid w:val="00EA1DD2"/>
    <w:rsid w:val="00EA1E80"/>
    <w:rsid w:val="00EA232A"/>
    <w:rsid w:val="00EA2539"/>
    <w:rsid w:val="00EA28F2"/>
    <w:rsid w:val="00EA2959"/>
    <w:rsid w:val="00EA2E15"/>
    <w:rsid w:val="00EA2F94"/>
    <w:rsid w:val="00EA2F9D"/>
    <w:rsid w:val="00EA3218"/>
    <w:rsid w:val="00EA333F"/>
    <w:rsid w:val="00EA3642"/>
    <w:rsid w:val="00EA3B3A"/>
    <w:rsid w:val="00EA3F21"/>
    <w:rsid w:val="00EA43A1"/>
    <w:rsid w:val="00EA49E4"/>
    <w:rsid w:val="00EA4ED2"/>
    <w:rsid w:val="00EA54DE"/>
    <w:rsid w:val="00EA55EA"/>
    <w:rsid w:val="00EA579D"/>
    <w:rsid w:val="00EA5B57"/>
    <w:rsid w:val="00EA5CAC"/>
    <w:rsid w:val="00EA5CB8"/>
    <w:rsid w:val="00EA683E"/>
    <w:rsid w:val="00EA68BB"/>
    <w:rsid w:val="00EA6BDA"/>
    <w:rsid w:val="00EB05C2"/>
    <w:rsid w:val="00EB0E8A"/>
    <w:rsid w:val="00EB11A1"/>
    <w:rsid w:val="00EB1339"/>
    <w:rsid w:val="00EB1624"/>
    <w:rsid w:val="00EB1D20"/>
    <w:rsid w:val="00EB1D53"/>
    <w:rsid w:val="00EB1DCF"/>
    <w:rsid w:val="00EB321D"/>
    <w:rsid w:val="00EB389A"/>
    <w:rsid w:val="00EB3CF7"/>
    <w:rsid w:val="00EB3F03"/>
    <w:rsid w:val="00EB4303"/>
    <w:rsid w:val="00EB433C"/>
    <w:rsid w:val="00EB4C21"/>
    <w:rsid w:val="00EB5014"/>
    <w:rsid w:val="00EB52EB"/>
    <w:rsid w:val="00EB589F"/>
    <w:rsid w:val="00EB5C80"/>
    <w:rsid w:val="00EB6041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1DF"/>
    <w:rsid w:val="00EC26A4"/>
    <w:rsid w:val="00EC336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B99"/>
    <w:rsid w:val="00EC5DD6"/>
    <w:rsid w:val="00EC6F28"/>
    <w:rsid w:val="00EC6F5F"/>
    <w:rsid w:val="00EC70DF"/>
    <w:rsid w:val="00EC7C4B"/>
    <w:rsid w:val="00EC7D68"/>
    <w:rsid w:val="00ED1837"/>
    <w:rsid w:val="00ED1F07"/>
    <w:rsid w:val="00ED22C6"/>
    <w:rsid w:val="00ED2A62"/>
    <w:rsid w:val="00ED2C47"/>
    <w:rsid w:val="00ED2CDA"/>
    <w:rsid w:val="00ED2D88"/>
    <w:rsid w:val="00ED2EF6"/>
    <w:rsid w:val="00ED30EA"/>
    <w:rsid w:val="00ED31FB"/>
    <w:rsid w:val="00ED334C"/>
    <w:rsid w:val="00ED483D"/>
    <w:rsid w:val="00ED51DF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235"/>
    <w:rsid w:val="00EE067E"/>
    <w:rsid w:val="00EE0AA7"/>
    <w:rsid w:val="00EE1098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3F37"/>
    <w:rsid w:val="00EE454D"/>
    <w:rsid w:val="00EE5FF3"/>
    <w:rsid w:val="00EE6249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432"/>
    <w:rsid w:val="00EF36A7"/>
    <w:rsid w:val="00EF3B78"/>
    <w:rsid w:val="00EF4132"/>
    <w:rsid w:val="00EF4501"/>
    <w:rsid w:val="00EF4533"/>
    <w:rsid w:val="00EF45E0"/>
    <w:rsid w:val="00EF4BBD"/>
    <w:rsid w:val="00EF516C"/>
    <w:rsid w:val="00EF596F"/>
    <w:rsid w:val="00EF5B81"/>
    <w:rsid w:val="00EF5F77"/>
    <w:rsid w:val="00EF665E"/>
    <w:rsid w:val="00EF66A6"/>
    <w:rsid w:val="00EF6EF5"/>
    <w:rsid w:val="00EF6FD5"/>
    <w:rsid w:val="00EF74E0"/>
    <w:rsid w:val="00EF752C"/>
    <w:rsid w:val="00EF7760"/>
    <w:rsid w:val="00F00082"/>
    <w:rsid w:val="00F00656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1A9"/>
    <w:rsid w:val="00F04301"/>
    <w:rsid w:val="00F04952"/>
    <w:rsid w:val="00F04993"/>
    <w:rsid w:val="00F049FA"/>
    <w:rsid w:val="00F05098"/>
    <w:rsid w:val="00F05135"/>
    <w:rsid w:val="00F051FA"/>
    <w:rsid w:val="00F05281"/>
    <w:rsid w:val="00F05605"/>
    <w:rsid w:val="00F0561E"/>
    <w:rsid w:val="00F057FF"/>
    <w:rsid w:val="00F066AE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763"/>
    <w:rsid w:val="00F10B14"/>
    <w:rsid w:val="00F11461"/>
    <w:rsid w:val="00F11C0E"/>
    <w:rsid w:val="00F120FB"/>
    <w:rsid w:val="00F12892"/>
    <w:rsid w:val="00F133B9"/>
    <w:rsid w:val="00F13604"/>
    <w:rsid w:val="00F1376E"/>
    <w:rsid w:val="00F13DD5"/>
    <w:rsid w:val="00F1446A"/>
    <w:rsid w:val="00F14877"/>
    <w:rsid w:val="00F14896"/>
    <w:rsid w:val="00F14F6D"/>
    <w:rsid w:val="00F15160"/>
    <w:rsid w:val="00F15936"/>
    <w:rsid w:val="00F159A8"/>
    <w:rsid w:val="00F1649C"/>
    <w:rsid w:val="00F167CA"/>
    <w:rsid w:val="00F169DF"/>
    <w:rsid w:val="00F16A9F"/>
    <w:rsid w:val="00F16BD9"/>
    <w:rsid w:val="00F170DC"/>
    <w:rsid w:val="00F17256"/>
    <w:rsid w:val="00F17421"/>
    <w:rsid w:val="00F177F5"/>
    <w:rsid w:val="00F179BC"/>
    <w:rsid w:val="00F17BAD"/>
    <w:rsid w:val="00F17E30"/>
    <w:rsid w:val="00F17E4F"/>
    <w:rsid w:val="00F202E9"/>
    <w:rsid w:val="00F205C0"/>
    <w:rsid w:val="00F20D4F"/>
    <w:rsid w:val="00F217F7"/>
    <w:rsid w:val="00F218F7"/>
    <w:rsid w:val="00F21B5A"/>
    <w:rsid w:val="00F21D10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588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59E0"/>
    <w:rsid w:val="00F36A93"/>
    <w:rsid w:val="00F37072"/>
    <w:rsid w:val="00F372EC"/>
    <w:rsid w:val="00F37A8D"/>
    <w:rsid w:val="00F37CFE"/>
    <w:rsid w:val="00F37EFF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259"/>
    <w:rsid w:val="00F4540E"/>
    <w:rsid w:val="00F45A7F"/>
    <w:rsid w:val="00F45ABE"/>
    <w:rsid w:val="00F46425"/>
    <w:rsid w:val="00F46473"/>
    <w:rsid w:val="00F466BD"/>
    <w:rsid w:val="00F46914"/>
    <w:rsid w:val="00F46E2D"/>
    <w:rsid w:val="00F47104"/>
    <w:rsid w:val="00F477E5"/>
    <w:rsid w:val="00F47F97"/>
    <w:rsid w:val="00F47FDD"/>
    <w:rsid w:val="00F50C56"/>
    <w:rsid w:val="00F511A8"/>
    <w:rsid w:val="00F51916"/>
    <w:rsid w:val="00F51D17"/>
    <w:rsid w:val="00F522A5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CA3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0E4A"/>
    <w:rsid w:val="00F61395"/>
    <w:rsid w:val="00F6239F"/>
    <w:rsid w:val="00F626F9"/>
    <w:rsid w:val="00F627F0"/>
    <w:rsid w:val="00F62D68"/>
    <w:rsid w:val="00F633C4"/>
    <w:rsid w:val="00F63545"/>
    <w:rsid w:val="00F643BB"/>
    <w:rsid w:val="00F64789"/>
    <w:rsid w:val="00F64C4B"/>
    <w:rsid w:val="00F64C69"/>
    <w:rsid w:val="00F651BB"/>
    <w:rsid w:val="00F65273"/>
    <w:rsid w:val="00F65EAA"/>
    <w:rsid w:val="00F66491"/>
    <w:rsid w:val="00F66B90"/>
    <w:rsid w:val="00F66E7F"/>
    <w:rsid w:val="00F66FAE"/>
    <w:rsid w:val="00F671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2DA"/>
    <w:rsid w:val="00F71319"/>
    <w:rsid w:val="00F71387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A7E"/>
    <w:rsid w:val="00F74FD0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1FA4"/>
    <w:rsid w:val="00F82021"/>
    <w:rsid w:val="00F82239"/>
    <w:rsid w:val="00F82EFF"/>
    <w:rsid w:val="00F82F20"/>
    <w:rsid w:val="00F83728"/>
    <w:rsid w:val="00F8390F"/>
    <w:rsid w:val="00F84216"/>
    <w:rsid w:val="00F843FF"/>
    <w:rsid w:val="00F844B7"/>
    <w:rsid w:val="00F84A5F"/>
    <w:rsid w:val="00F85197"/>
    <w:rsid w:val="00F85D8C"/>
    <w:rsid w:val="00F85FB4"/>
    <w:rsid w:val="00F862FE"/>
    <w:rsid w:val="00F86430"/>
    <w:rsid w:val="00F865D9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0658"/>
    <w:rsid w:val="00F91C33"/>
    <w:rsid w:val="00F91D21"/>
    <w:rsid w:val="00F91DE6"/>
    <w:rsid w:val="00F924AC"/>
    <w:rsid w:val="00F925A8"/>
    <w:rsid w:val="00F9280E"/>
    <w:rsid w:val="00F931A8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593F"/>
    <w:rsid w:val="00F9657E"/>
    <w:rsid w:val="00F969E8"/>
    <w:rsid w:val="00F96A9E"/>
    <w:rsid w:val="00F96D7F"/>
    <w:rsid w:val="00F96DF3"/>
    <w:rsid w:val="00F97A89"/>
    <w:rsid w:val="00FA027A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BAD"/>
    <w:rsid w:val="00FA2C3C"/>
    <w:rsid w:val="00FA30E0"/>
    <w:rsid w:val="00FA3141"/>
    <w:rsid w:val="00FA334A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A7EB4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2195"/>
    <w:rsid w:val="00FB229E"/>
    <w:rsid w:val="00FB2350"/>
    <w:rsid w:val="00FB23EB"/>
    <w:rsid w:val="00FB24E5"/>
    <w:rsid w:val="00FB259C"/>
    <w:rsid w:val="00FB3237"/>
    <w:rsid w:val="00FB32ED"/>
    <w:rsid w:val="00FB3396"/>
    <w:rsid w:val="00FB3544"/>
    <w:rsid w:val="00FB3A3F"/>
    <w:rsid w:val="00FB44B6"/>
    <w:rsid w:val="00FB48AE"/>
    <w:rsid w:val="00FB4995"/>
    <w:rsid w:val="00FB5450"/>
    <w:rsid w:val="00FB5582"/>
    <w:rsid w:val="00FB5C35"/>
    <w:rsid w:val="00FB5FDC"/>
    <w:rsid w:val="00FB6074"/>
    <w:rsid w:val="00FB60A8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4F"/>
    <w:rsid w:val="00FC14E0"/>
    <w:rsid w:val="00FC15CA"/>
    <w:rsid w:val="00FC213C"/>
    <w:rsid w:val="00FC21D4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069"/>
    <w:rsid w:val="00FC5C92"/>
    <w:rsid w:val="00FC5ECD"/>
    <w:rsid w:val="00FC6555"/>
    <w:rsid w:val="00FC65FA"/>
    <w:rsid w:val="00FC6710"/>
    <w:rsid w:val="00FC6904"/>
    <w:rsid w:val="00FC6AC5"/>
    <w:rsid w:val="00FC6B13"/>
    <w:rsid w:val="00FC6E15"/>
    <w:rsid w:val="00FC6F35"/>
    <w:rsid w:val="00FC7237"/>
    <w:rsid w:val="00FC7631"/>
    <w:rsid w:val="00FC766B"/>
    <w:rsid w:val="00FC7B8C"/>
    <w:rsid w:val="00FC7CC1"/>
    <w:rsid w:val="00FD0223"/>
    <w:rsid w:val="00FD0D1D"/>
    <w:rsid w:val="00FD1BB6"/>
    <w:rsid w:val="00FD21F6"/>
    <w:rsid w:val="00FD2292"/>
    <w:rsid w:val="00FD2947"/>
    <w:rsid w:val="00FD2A1C"/>
    <w:rsid w:val="00FD2B08"/>
    <w:rsid w:val="00FD2C55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0E1"/>
    <w:rsid w:val="00FD711F"/>
    <w:rsid w:val="00FD7321"/>
    <w:rsid w:val="00FD7E0A"/>
    <w:rsid w:val="00FE0485"/>
    <w:rsid w:val="00FE0798"/>
    <w:rsid w:val="00FE16CC"/>
    <w:rsid w:val="00FE1B78"/>
    <w:rsid w:val="00FE1D11"/>
    <w:rsid w:val="00FE26D2"/>
    <w:rsid w:val="00FE2D4D"/>
    <w:rsid w:val="00FE398D"/>
    <w:rsid w:val="00FE39BD"/>
    <w:rsid w:val="00FE3D6A"/>
    <w:rsid w:val="00FE3F7D"/>
    <w:rsid w:val="00FE44F7"/>
    <w:rsid w:val="00FE4512"/>
    <w:rsid w:val="00FE50A5"/>
    <w:rsid w:val="00FE5295"/>
    <w:rsid w:val="00FE52C2"/>
    <w:rsid w:val="00FE5567"/>
    <w:rsid w:val="00FE5AEA"/>
    <w:rsid w:val="00FE5E78"/>
    <w:rsid w:val="00FE67BF"/>
    <w:rsid w:val="00FE6CD5"/>
    <w:rsid w:val="00FE77CB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83B"/>
    <w:rsid w:val="00FF4A04"/>
    <w:rsid w:val="00FF4C7D"/>
    <w:rsid w:val="00FF5E42"/>
    <w:rsid w:val="00FF61F7"/>
    <w:rsid w:val="00FF6C2E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34F7831"/>
  <w15:docId w15:val="{032C9469-82FB-436C-9EE0-DE9281AD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1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link w:val="ListParagraphChar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05098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A334A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101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537D-14CE-4861-8950-0082E55C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UNIQUE MINING SERVICES PUBLIC COMPANY LIMITED</vt:lpstr>
    </vt:vector>
  </TitlesOfParts>
  <Company>KPMG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UNIQUE MINING SERVICES PUBLIC COMPANY LIMITED</dc:title>
  <dc:creator>Natsaran, Khamtana</dc:creator>
  <cp:lastModifiedBy>Phasita Nilnoree</cp:lastModifiedBy>
  <cp:revision>2</cp:revision>
  <cp:lastPrinted>2022-05-09T08:36:00Z</cp:lastPrinted>
  <dcterms:created xsi:type="dcterms:W3CDTF">2022-05-10T01:18:00Z</dcterms:created>
  <dcterms:modified xsi:type="dcterms:W3CDTF">2022-05-10T01:18:00Z</dcterms:modified>
</cp:coreProperties>
</file>