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6867B" w14:textId="77777777" w:rsidR="00FC04D5" w:rsidRPr="006B1BBD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ja-JP"/>
        </w:rPr>
      </w:pPr>
      <w:bookmarkStart w:id="0" w:name="Title"/>
    </w:p>
    <w:p w14:paraId="5621E67D" w14:textId="77777777" w:rsidR="00C25901" w:rsidRPr="006B1BBD" w:rsidRDefault="00C25901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942006" w14:textId="77777777" w:rsidR="00FC04D5" w:rsidRPr="006B1BBD" w:rsidRDefault="00FC04D5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Start"/>
      <w:bookmarkEnd w:id="1"/>
    </w:p>
    <w:p w14:paraId="669D857B" w14:textId="77777777"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4416B0E6" w14:textId="77777777"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58D5301" w14:textId="77777777"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9B612FA" w14:textId="77777777" w:rsidR="005862A4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902AA7B" w14:textId="77777777" w:rsidR="00D74E0E" w:rsidRPr="006B1BBD" w:rsidRDefault="00D74E0E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66530A39" w14:textId="77777777" w:rsidR="00C92416" w:rsidRPr="006B1BBD" w:rsidRDefault="00C9241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1ABC08DF" w14:textId="77777777" w:rsidR="00D96154" w:rsidRDefault="00D96154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</w:p>
    <w:p w14:paraId="3AAD1686" w14:textId="77777777" w:rsidR="002F410E" w:rsidRPr="00A7702B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A7702B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1D45DF69" w14:textId="77777777" w:rsidR="002F410E" w:rsidRPr="00A7702B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A7702B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C98729F" w14:textId="77777777" w:rsidR="002F410E" w:rsidRPr="00A7702B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2"/>
    <w:p w14:paraId="1F720F70" w14:textId="2013697E" w:rsidR="00DF2A09" w:rsidRPr="00A7702B" w:rsidRDefault="00DF2A09" w:rsidP="00DF2A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A7702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98459C" w:rsidRPr="00A7702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5C6EEB6" w14:textId="6B209E8E" w:rsidR="00284FB8" w:rsidRPr="00A7702B" w:rsidRDefault="00BF136B" w:rsidP="00284F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70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1227FF" w:rsidRPr="00A7702B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A7702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</w:t>
      </w:r>
      <w:r w:rsidR="00284FB8" w:rsidRPr="00A7702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284FB8" w:rsidRPr="00A7702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2C6580" w:rsidRPr="00A7702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5</w:t>
      </w:r>
    </w:p>
    <w:p w14:paraId="6BC0B0B4" w14:textId="77777777" w:rsidR="00284FB8" w:rsidRPr="00A7702B" w:rsidRDefault="00284FB8" w:rsidP="00284F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7702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A47DB81" w14:textId="77777777" w:rsidR="00DF2A09" w:rsidRPr="00A7702B" w:rsidRDefault="00DF2A09" w:rsidP="00DF2A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702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5B70A7" w:rsidRPr="00A7702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7702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1BCD648" w14:textId="77777777" w:rsidR="003A5B81" w:rsidRPr="00A7702B" w:rsidRDefault="003A5B81" w:rsidP="003A5B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47549A6" w14:textId="77777777" w:rsidR="00FC04D5" w:rsidRPr="00A7702B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2970F56" w14:textId="77777777" w:rsidR="00FC04D5" w:rsidRPr="00A7702B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3452A0" w14:textId="77777777" w:rsidR="00D5101B" w:rsidRPr="00A7702B" w:rsidRDefault="00D5101B" w:rsidP="0034231D">
      <w:pPr>
        <w:tabs>
          <w:tab w:val="left" w:pos="8640"/>
        </w:tabs>
        <w:jc w:val="both"/>
        <w:rPr>
          <w:rFonts w:ascii="Angsana New" w:hAnsi="Angsana New"/>
          <w:sz w:val="30"/>
          <w:szCs w:val="30"/>
        </w:rPr>
      </w:pPr>
      <w:bookmarkStart w:id="3" w:name="_Ref46730557"/>
      <w:bookmarkEnd w:id="3"/>
    </w:p>
    <w:p w14:paraId="7A528BAE" w14:textId="77777777" w:rsidR="003C45F7" w:rsidRPr="00A7702B" w:rsidRDefault="003C45F7" w:rsidP="0034231D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  <w:sectPr w:rsidR="003C45F7" w:rsidRPr="00A7702B" w:rsidSect="00D16668">
          <w:footerReference w:type="first" r:id="rId8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BC57DF5" w14:textId="77777777" w:rsidR="00B60D31" w:rsidRPr="00A7702B" w:rsidRDefault="00B60D31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727E01A2" w14:textId="77777777" w:rsidR="003C45F7" w:rsidRPr="00A7702B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671197B0" w14:textId="77777777" w:rsidR="003C45F7" w:rsidRPr="00A7702B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28F53440" w14:textId="77777777" w:rsidR="003C45F7" w:rsidRPr="00A7702B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61E231A5" w14:textId="77777777" w:rsidR="003C45F7" w:rsidRPr="00A7702B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D978233" w14:textId="77777777" w:rsidR="003C45F7" w:rsidRPr="00A7702B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786AB0A5" w14:textId="77777777" w:rsidR="003C45F7" w:rsidRPr="00A7702B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007AD24" w14:textId="77777777" w:rsidR="003C45F7" w:rsidRPr="00A7702B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18A1A04" w14:textId="77777777" w:rsidR="00781BF2" w:rsidRPr="00A7702B" w:rsidRDefault="001E3784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A7702B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</w:t>
      </w:r>
      <w:r w:rsidR="00781BF2" w:rsidRPr="00A7702B">
        <w:rPr>
          <w:rFonts w:ascii="Angsana New" w:hAnsi="Angsana New"/>
          <w:b/>
          <w:bCs/>
          <w:sz w:val="30"/>
          <w:szCs w:val="32"/>
          <w:cs/>
        </w:rPr>
        <w:t>โดยผู้สอบบัญชีรับอนุญาต</w:t>
      </w:r>
    </w:p>
    <w:p w14:paraId="1A14E06D" w14:textId="77777777" w:rsidR="00781BF2" w:rsidRPr="00A7702B" w:rsidRDefault="00781BF2" w:rsidP="008673AC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DF26853" w14:textId="77777777" w:rsidR="00781BF2" w:rsidRPr="00A7702B" w:rsidRDefault="00781BF2" w:rsidP="008673A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A7702B">
        <w:rPr>
          <w:rFonts w:ascii="Angsana New" w:hAnsi="Angsana New"/>
          <w:b/>
          <w:bCs/>
          <w:sz w:val="32"/>
          <w:szCs w:val="32"/>
          <w:cs/>
        </w:rPr>
        <w:t>เสนอ คณะกรรมกา</w:t>
      </w:r>
      <w:r w:rsidR="00C076F7" w:rsidRPr="00A7702B">
        <w:rPr>
          <w:rFonts w:ascii="Angsana New" w:hAnsi="Angsana New"/>
          <w:b/>
          <w:bCs/>
          <w:sz w:val="32"/>
          <w:szCs w:val="32"/>
          <w:cs/>
        </w:rPr>
        <w:t>รบริษัท ไลท์ติ้ง แอนด์ อีควิปเม</w:t>
      </w:r>
      <w:r w:rsidRPr="00A7702B">
        <w:rPr>
          <w:rFonts w:ascii="Angsana New" w:hAnsi="Angsana New"/>
          <w:b/>
          <w:bCs/>
          <w:sz w:val="32"/>
          <w:szCs w:val="32"/>
          <w:cs/>
        </w:rPr>
        <w:t>นท์ จำกัด (มหาชน)</w:t>
      </w:r>
    </w:p>
    <w:p w14:paraId="479910DE" w14:textId="77777777" w:rsidR="008673AC" w:rsidRPr="00A7702B" w:rsidRDefault="008673AC" w:rsidP="008673A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586FED84" w14:textId="6570A19A" w:rsidR="00BF136B" w:rsidRPr="00A7702B" w:rsidRDefault="00BF136B" w:rsidP="00BF136B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pacing w:val="6"/>
          <w:sz w:val="30"/>
          <w:szCs w:val="30"/>
        </w:rPr>
      </w:pPr>
      <w:r w:rsidRPr="00A7702B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</w:t>
      </w:r>
      <w:r w:rsidRPr="00A7702B">
        <w:rPr>
          <w:rFonts w:ascii="Angsana New" w:hAnsi="Angsana New" w:hint="cs"/>
          <w:spacing w:val="8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A7702B">
        <w:rPr>
          <w:rFonts w:ascii="Angsana New" w:hAnsi="Angsana New"/>
          <w:spacing w:val="8"/>
          <w:sz w:val="30"/>
          <w:szCs w:val="30"/>
        </w:rPr>
        <w:t xml:space="preserve"> </w:t>
      </w:r>
      <w:r w:rsidRPr="00A7702B">
        <w:rPr>
          <w:rFonts w:ascii="Angsana New" w:hAnsi="Angsana New"/>
          <w:spacing w:val="8"/>
          <w:sz w:val="30"/>
          <w:szCs w:val="30"/>
          <w:cs/>
        </w:rPr>
        <w:t>ณ</w:t>
      </w:r>
      <w:r w:rsidRPr="00A7702B">
        <w:rPr>
          <w:rFonts w:ascii="Angsana New" w:hAnsi="Angsana New"/>
          <w:spacing w:val="8"/>
          <w:sz w:val="30"/>
          <w:szCs w:val="30"/>
        </w:rPr>
        <w:t xml:space="preserve"> </w:t>
      </w:r>
      <w:r w:rsidRPr="00A7702B">
        <w:rPr>
          <w:rFonts w:ascii="Angsana New" w:hAnsi="Angsana New"/>
          <w:spacing w:val="8"/>
          <w:sz w:val="30"/>
          <w:szCs w:val="30"/>
          <w:cs/>
        </w:rPr>
        <w:t>วันที่</w:t>
      </w:r>
      <w:r w:rsidRPr="00A7702B">
        <w:rPr>
          <w:rFonts w:ascii="Angsana New" w:hAnsi="Angsana New"/>
          <w:spacing w:val="8"/>
          <w:sz w:val="30"/>
          <w:szCs w:val="30"/>
        </w:rPr>
        <w:t xml:space="preserve"> 31</w:t>
      </w:r>
      <w:r w:rsidRPr="00A7702B">
        <w:rPr>
          <w:rFonts w:ascii="Angsana New" w:hAnsi="Angsana New" w:hint="cs"/>
          <w:spacing w:val="8"/>
          <w:sz w:val="30"/>
          <w:szCs w:val="30"/>
          <w:cs/>
        </w:rPr>
        <w:t xml:space="preserve"> มีนาคม </w:t>
      </w:r>
      <w:r w:rsidRPr="00A7702B">
        <w:rPr>
          <w:rFonts w:ascii="Angsana New" w:hAnsi="Angsana New"/>
          <w:spacing w:val="8"/>
          <w:sz w:val="30"/>
          <w:szCs w:val="30"/>
        </w:rPr>
        <w:t>256</w:t>
      </w:r>
      <w:r w:rsidR="002C6580" w:rsidRPr="00A7702B">
        <w:rPr>
          <w:rFonts w:ascii="Angsana New" w:hAnsi="Angsana New" w:hint="cs"/>
          <w:spacing w:val="8"/>
          <w:sz w:val="30"/>
          <w:szCs w:val="30"/>
          <w:cs/>
        </w:rPr>
        <w:t>5</w:t>
      </w:r>
      <w:r w:rsidRPr="00A7702B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spacing w:val="18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A7702B">
        <w:rPr>
          <w:rFonts w:ascii="Angsana New" w:hAnsi="Angsana New"/>
          <w:spacing w:val="8"/>
          <w:sz w:val="30"/>
          <w:szCs w:val="30"/>
          <w:cs/>
        </w:rPr>
        <w:t>งบแสดงการเปลี่ยนแปลงส่วนของ</w:t>
      </w:r>
      <w:r w:rsidRPr="00A7702B">
        <w:rPr>
          <w:rFonts w:ascii="Angsana New" w:hAnsi="Angsana New"/>
          <w:spacing w:val="8"/>
          <w:sz w:val="30"/>
          <w:szCs w:val="30"/>
        </w:rPr>
        <w:t xml:space="preserve"> </w:t>
      </w:r>
      <w:r w:rsidRPr="00A7702B">
        <w:rPr>
          <w:rFonts w:ascii="Angsana New" w:hAnsi="Angsana New"/>
          <w:spacing w:val="8"/>
          <w:sz w:val="30"/>
          <w:szCs w:val="30"/>
          <w:cs/>
        </w:rPr>
        <w:t>ผู้ถือหุ้น</w:t>
      </w:r>
      <w:r w:rsidRPr="00A7702B">
        <w:rPr>
          <w:rFonts w:ascii="Angsana New" w:hAnsi="Angsana New" w:hint="cs"/>
          <w:spacing w:val="8"/>
          <w:sz w:val="30"/>
          <w:szCs w:val="30"/>
          <w:cs/>
        </w:rPr>
        <w:t>รวมและงบแสดงการเปลี่ยนแปลงส่วนของผู้ถือหุ้น</w:t>
      </w:r>
      <w:r w:rsidRPr="00A7702B">
        <w:rPr>
          <w:rFonts w:ascii="Angsana New" w:hAnsi="Angsana New" w:hint="cs"/>
          <w:spacing w:val="14"/>
          <w:sz w:val="30"/>
          <w:szCs w:val="30"/>
          <w:cs/>
        </w:rPr>
        <w:t xml:space="preserve">เฉพาะกิจการ </w:t>
      </w:r>
      <w:r w:rsidRPr="00A7702B">
        <w:rPr>
          <w:rFonts w:ascii="Angsana New" w:hAnsi="Angsana New"/>
          <w:spacing w:val="14"/>
          <w:sz w:val="30"/>
          <w:szCs w:val="30"/>
          <w:cs/>
        </w:rPr>
        <w:t>และงบกระแสเงินสด</w:t>
      </w:r>
      <w:r w:rsidRPr="00A7702B">
        <w:rPr>
          <w:rFonts w:ascii="Angsana New" w:hAnsi="Angsana New" w:hint="cs"/>
          <w:spacing w:val="14"/>
          <w:sz w:val="30"/>
          <w:szCs w:val="30"/>
          <w:cs/>
        </w:rPr>
        <w:t>รวมและ</w:t>
      </w:r>
      <w:r w:rsidR="00C92608" w:rsidRPr="00A7702B">
        <w:rPr>
          <w:rFonts w:ascii="Angsana New" w:hAnsi="Angsana New"/>
          <w:spacing w:val="14"/>
          <w:sz w:val="30"/>
          <w:szCs w:val="30"/>
          <w:cs/>
        </w:rPr>
        <w:br/>
      </w:r>
      <w:r w:rsidRPr="00A7702B">
        <w:rPr>
          <w:rFonts w:ascii="Angsana New" w:hAnsi="Angsana New" w:hint="cs"/>
          <w:spacing w:val="4"/>
          <w:sz w:val="30"/>
          <w:szCs w:val="30"/>
          <w:cs/>
        </w:rPr>
        <w:t>งบกระแสเงินสดเฉพาะกิจการ</w:t>
      </w:r>
      <w:r w:rsidRPr="00A7702B">
        <w:rPr>
          <w:rFonts w:ascii="Angsana New" w:hAnsi="Angsana New"/>
          <w:spacing w:val="4"/>
          <w:sz w:val="30"/>
          <w:szCs w:val="30"/>
        </w:rPr>
        <w:t xml:space="preserve"> </w:t>
      </w:r>
      <w:r w:rsidRPr="00A7702B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Pr="00A7702B">
        <w:rPr>
          <w:rFonts w:ascii="Angsana New" w:hAnsi="Angsana New" w:hint="cs"/>
          <w:spacing w:val="4"/>
          <w:sz w:val="30"/>
          <w:szCs w:val="30"/>
          <w:cs/>
        </w:rPr>
        <w:t>สามเดือน</w:t>
      </w:r>
      <w:r w:rsidRPr="00A7702B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A7702B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A7702B">
        <w:rPr>
          <w:rFonts w:ascii="Angsana New" w:hAnsi="Angsana New"/>
          <w:spacing w:val="4"/>
          <w:sz w:val="30"/>
          <w:szCs w:val="30"/>
        </w:rPr>
        <w:t xml:space="preserve"> 31</w:t>
      </w:r>
      <w:r w:rsidRPr="00A7702B">
        <w:rPr>
          <w:rFonts w:ascii="Angsana New" w:hAnsi="Angsana New" w:hint="cs"/>
          <w:spacing w:val="4"/>
          <w:sz w:val="30"/>
          <w:szCs w:val="30"/>
          <w:cs/>
        </w:rPr>
        <w:t xml:space="preserve"> มีนาคม </w:t>
      </w:r>
      <w:r w:rsidRPr="00A7702B">
        <w:rPr>
          <w:rFonts w:ascii="Angsana New" w:hAnsi="Angsana New"/>
          <w:spacing w:val="4"/>
          <w:sz w:val="30"/>
          <w:szCs w:val="30"/>
        </w:rPr>
        <w:t>25</w:t>
      </w:r>
      <w:r w:rsidRPr="00A7702B">
        <w:rPr>
          <w:rFonts w:ascii="Angsana New" w:hAnsi="Angsana New" w:hint="cs"/>
          <w:spacing w:val="4"/>
          <w:sz w:val="30"/>
          <w:szCs w:val="30"/>
          <w:cs/>
        </w:rPr>
        <w:t>6</w:t>
      </w:r>
      <w:r w:rsidR="002C6580" w:rsidRPr="00A7702B">
        <w:rPr>
          <w:rFonts w:ascii="Angsana New" w:hAnsi="Angsana New" w:hint="cs"/>
          <w:spacing w:val="4"/>
          <w:sz w:val="30"/>
          <w:szCs w:val="30"/>
          <w:cs/>
        </w:rPr>
        <w:t>5</w:t>
      </w:r>
      <w:r w:rsidRPr="00A7702B">
        <w:rPr>
          <w:rFonts w:ascii="Angsana New" w:hAnsi="Angsana New"/>
          <w:spacing w:val="4"/>
          <w:sz w:val="30"/>
          <w:szCs w:val="30"/>
        </w:rPr>
        <w:t xml:space="preserve"> </w:t>
      </w:r>
      <w:r w:rsidRPr="00A7702B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</w:t>
      </w:r>
      <w:r w:rsidRPr="00A7702B">
        <w:rPr>
          <w:rFonts w:ascii="Angsana New" w:hAnsi="Angsana New" w:hint="cs"/>
          <w:spacing w:val="-2"/>
          <w:sz w:val="30"/>
          <w:szCs w:val="30"/>
          <w:cs/>
        </w:rPr>
        <w:t xml:space="preserve">แบบย่อ </w:t>
      </w:r>
      <w:r w:rsidRPr="00A7702B">
        <w:rPr>
          <w:rFonts w:ascii="Angsana New" w:hAnsi="Angsana New"/>
          <w:spacing w:val="-2"/>
          <w:sz w:val="30"/>
          <w:szCs w:val="30"/>
        </w:rPr>
        <w:t>(</w:t>
      </w:r>
      <w:r w:rsidRPr="00A7702B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A7702B">
        <w:rPr>
          <w:rFonts w:ascii="Angsana New" w:hAnsi="Angsana New" w:hint="cs"/>
          <w:sz w:val="30"/>
          <w:szCs w:val="30"/>
          <w:cs/>
        </w:rPr>
        <w:t xml:space="preserve"> </w:t>
      </w:r>
      <w:r w:rsidRPr="00A7702B">
        <w:rPr>
          <w:rFonts w:ascii="Angsana New" w:hAnsi="Angsana New"/>
          <w:sz w:val="30"/>
          <w:szCs w:val="30"/>
          <w:cs/>
        </w:rPr>
        <w:t>ของบริษัท</w:t>
      </w:r>
      <w:r w:rsidRPr="00A7702B">
        <w:rPr>
          <w:rFonts w:ascii="Angsana New" w:hAnsi="Angsana New"/>
          <w:sz w:val="30"/>
          <w:szCs w:val="30"/>
        </w:rPr>
        <w:t xml:space="preserve"> </w:t>
      </w:r>
      <w:r w:rsidRPr="00A7702B">
        <w:rPr>
          <w:rFonts w:ascii="Angsana New" w:hAnsi="Angsana New"/>
          <w:sz w:val="30"/>
          <w:szCs w:val="30"/>
          <w:cs/>
        </w:rPr>
        <w:t xml:space="preserve">ไลท์ติ้ง แอนด์ อีควิปเมนท์ จำกัด (มหาชน) </w:t>
      </w:r>
      <w:r w:rsidRPr="00A7702B">
        <w:rPr>
          <w:rFonts w:ascii="Angsana New" w:hAnsi="Angsana New" w:hint="cs"/>
          <w:sz w:val="30"/>
          <w:szCs w:val="30"/>
          <w:cs/>
        </w:rPr>
        <w:t>และบริษัทย่อยและ</w:t>
      </w:r>
      <w:r w:rsidR="00C92608" w:rsidRPr="00A7702B">
        <w:rPr>
          <w:rFonts w:ascii="Angsana New" w:hAnsi="Angsana New"/>
          <w:sz w:val="30"/>
          <w:szCs w:val="30"/>
          <w:cs/>
        </w:rPr>
        <w:br/>
      </w:r>
      <w:r w:rsidRPr="00A7702B">
        <w:rPr>
          <w:rFonts w:ascii="Angsana New" w:hAnsi="Angsana New" w:hint="cs"/>
          <w:sz w:val="30"/>
          <w:szCs w:val="30"/>
          <w:cs/>
        </w:rPr>
        <w:t xml:space="preserve">ของเฉพาะบริษัท </w:t>
      </w:r>
      <w:r w:rsidRPr="00A7702B">
        <w:rPr>
          <w:rFonts w:ascii="Angsana New" w:hAnsi="Angsana New"/>
          <w:sz w:val="30"/>
          <w:szCs w:val="30"/>
          <w:cs/>
        </w:rPr>
        <w:t>ไลท์ติ้ง แอนด์ อีควิปเมนท์ จำกัด (มหาชน)</w:t>
      </w:r>
      <w:r w:rsidRPr="00A7702B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A7702B">
        <w:rPr>
          <w:rFonts w:ascii="Angsana New" w:hAnsi="Angsana New"/>
          <w:sz w:val="30"/>
          <w:szCs w:val="30"/>
        </w:rPr>
        <w:t xml:space="preserve"> </w:t>
      </w:r>
      <w:r w:rsidRPr="00A7702B">
        <w:rPr>
          <w:rFonts w:ascii="Angsana New" w:hAnsi="Angsana New"/>
          <w:spacing w:val="6"/>
          <w:sz w:val="30"/>
          <w:szCs w:val="30"/>
          <w:cs/>
        </w:rPr>
        <w:t>ซึ่งผู้บริหารของกิจการเป็นผู้รับผิดชอบใน</w:t>
      </w:r>
      <w:r w:rsidR="00C92608" w:rsidRPr="00A7702B">
        <w:rPr>
          <w:rFonts w:ascii="Angsana New" w:hAnsi="Angsana New"/>
          <w:spacing w:val="6"/>
          <w:sz w:val="30"/>
          <w:szCs w:val="30"/>
          <w:cs/>
        </w:rPr>
        <w:br/>
      </w:r>
      <w:r w:rsidRPr="00A7702B">
        <w:rPr>
          <w:rFonts w:ascii="Angsana New" w:hAnsi="Angsana New"/>
          <w:spacing w:val="6"/>
          <w:sz w:val="30"/>
          <w:szCs w:val="30"/>
          <w:cs/>
        </w:rPr>
        <w:t>การจัดทำและ</w:t>
      </w:r>
      <w:r w:rsidRPr="00A7702B">
        <w:rPr>
          <w:rFonts w:ascii="Angsana New" w:hAnsi="Angsana New" w:hint="cs"/>
          <w:spacing w:val="6"/>
          <w:sz w:val="30"/>
          <w:szCs w:val="30"/>
          <w:cs/>
        </w:rPr>
        <w:t>นำเสนอข้อมูลทางการเงินระหว่างกาล</w:t>
      </w:r>
      <w:r w:rsidRPr="00A7702B">
        <w:rPr>
          <w:rFonts w:ascii="Angsana New" w:hAnsi="Angsana New"/>
          <w:spacing w:val="6"/>
          <w:sz w:val="30"/>
          <w:szCs w:val="30"/>
          <w:cs/>
        </w:rPr>
        <w:t>เหล่านี้</w:t>
      </w:r>
      <w:r w:rsidRPr="00A7702B">
        <w:rPr>
          <w:rFonts w:ascii="Angsana New" w:hAnsi="Angsana New" w:hint="cs"/>
          <w:spacing w:val="6"/>
          <w:sz w:val="30"/>
          <w:szCs w:val="30"/>
          <w:cs/>
        </w:rPr>
        <w:t xml:space="preserve"> ตามมาตรฐานการบัญชีฉบับที่ </w:t>
      </w:r>
      <w:r w:rsidRPr="00A7702B">
        <w:rPr>
          <w:rFonts w:ascii="Angsana New" w:hAnsi="Angsana New"/>
          <w:spacing w:val="6"/>
          <w:sz w:val="30"/>
          <w:szCs w:val="30"/>
        </w:rPr>
        <w:t xml:space="preserve">34 </w:t>
      </w:r>
      <w:r w:rsidRPr="00A7702B">
        <w:rPr>
          <w:rFonts w:ascii="Angsana New" w:hAnsi="Angsana New" w:hint="cs"/>
          <w:spacing w:val="6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A7702B">
        <w:rPr>
          <w:rFonts w:ascii="Angsana New" w:hAnsi="Angsana New"/>
          <w:spacing w:val="6"/>
          <w:sz w:val="30"/>
          <w:szCs w:val="30"/>
          <w:cs/>
        </w:rPr>
        <w:t>ส่วนข้าพเจ้าเป็นผู้รับผิดชอบในการ</w:t>
      </w:r>
      <w:r w:rsidRPr="00A7702B">
        <w:rPr>
          <w:rFonts w:ascii="Angsana New" w:hAnsi="Angsana New" w:hint="cs"/>
          <w:spacing w:val="6"/>
          <w:sz w:val="30"/>
          <w:szCs w:val="30"/>
          <w:cs/>
        </w:rPr>
        <w:t>ให้</w:t>
      </w:r>
      <w:r w:rsidRPr="00A7702B">
        <w:rPr>
          <w:rFonts w:ascii="Angsana New" w:hAnsi="Angsana New"/>
          <w:spacing w:val="6"/>
          <w:sz w:val="30"/>
          <w:szCs w:val="30"/>
          <w:cs/>
        </w:rPr>
        <w:t>ข้อสรุป</w:t>
      </w:r>
      <w:r w:rsidRPr="00A7702B">
        <w:rPr>
          <w:rFonts w:ascii="Angsana New" w:hAnsi="Angsana New" w:hint="cs"/>
          <w:spacing w:val="6"/>
          <w:sz w:val="30"/>
          <w:szCs w:val="30"/>
          <w:cs/>
        </w:rPr>
        <w:t>เกี่ยวกับ</w:t>
      </w:r>
      <w:r w:rsidRPr="00A7702B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A7702B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58F7D697" w14:textId="77777777" w:rsidR="00BF136B" w:rsidRPr="00A7702B" w:rsidRDefault="00BF136B" w:rsidP="00BF136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F03F70" w14:textId="77777777" w:rsidR="00BF136B" w:rsidRPr="00A7702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A7702B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39BE8AB3" w14:textId="77777777" w:rsidR="00BF136B" w:rsidRPr="00A7702B" w:rsidRDefault="00BF136B" w:rsidP="00BF136B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5DDBB4CA" w14:textId="17A916F3" w:rsidR="00BF136B" w:rsidRPr="00A7702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7702B">
        <w:rPr>
          <w:rFonts w:ascii="Angsana New" w:hAnsi="Angsana New"/>
          <w:sz w:val="30"/>
          <w:szCs w:val="30"/>
        </w:rPr>
        <w:t xml:space="preserve"> </w:t>
      </w:r>
      <w:r w:rsidRPr="00A7702B">
        <w:rPr>
          <w:rFonts w:ascii="Angsana New" w:hAnsi="Angsana New"/>
          <w:sz w:val="30"/>
          <w:szCs w:val="30"/>
          <w:cs/>
        </w:rPr>
        <w:t>รหัส</w:t>
      </w:r>
      <w:r w:rsidRPr="00A7702B">
        <w:rPr>
          <w:rFonts w:ascii="Angsana New" w:hAnsi="Angsana New"/>
          <w:sz w:val="30"/>
          <w:szCs w:val="30"/>
        </w:rPr>
        <w:t xml:space="preserve"> 2410 “</w:t>
      </w:r>
      <w:r w:rsidRPr="00A7702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411BB" w:rsidRPr="00A7702B">
        <w:rPr>
          <w:rFonts w:ascii="Angsana New" w:hAnsi="Angsana New"/>
          <w:sz w:val="30"/>
          <w:szCs w:val="30"/>
        </w:rPr>
        <w:br/>
      </w:r>
      <w:r w:rsidRPr="00A7702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A7702B">
        <w:rPr>
          <w:rFonts w:ascii="Angsana New" w:hAnsi="Angsana New"/>
          <w:sz w:val="30"/>
          <w:szCs w:val="30"/>
        </w:rPr>
        <w:t>”</w:t>
      </w:r>
      <w:r w:rsidRPr="00A7702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7702B">
        <w:rPr>
          <w:rFonts w:ascii="Angsana New" w:hAnsi="Angsana New"/>
          <w:sz w:val="30"/>
          <w:szCs w:val="30"/>
        </w:rPr>
        <w:t xml:space="preserve"> </w:t>
      </w:r>
      <w:r w:rsidRPr="00A7702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A7702B">
        <w:rPr>
          <w:rFonts w:ascii="Angsana New" w:hAnsi="Angsana New"/>
          <w:spacing w:val="-6"/>
          <w:sz w:val="30"/>
          <w:szCs w:val="30"/>
        </w:rPr>
        <w:br/>
      </w:r>
      <w:r w:rsidRPr="00A7702B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A7702B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411BB" w:rsidRPr="00A7702B">
        <w:rPr>
          <w:rFonts w:ascii="Angsana New" w:hAnsi="Angsana New"/>
          <w:spacing w:val="-4"/>
          <w:sz w:val="30"/>
          <w:szCs w:val="30"/>
        </w:rPr>
        <w:br/>
      </w:r>
      <w:r w:rsidRPr="00A7702B">
        <w:rPr>
          <w:rFonts w:ascii="Angsana New" w:hAnsi="Angsana New"/>
          <w:spacing w:val="-4"/>
          <w:sz w:val="30"/>
          <w:szCs w:val="30"/>
          <w:cs/>
        </w:rPr>
        <w:t>ซึ่ง</w:t>
      </w:r>
      <w:r w:rsidRPr="00A7702B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A7702B">
        <w:rPr>
          <w:rFonts w:ascii="Angsana New" w:hAnsi="Angsana New"/>
          <w:sz w:val="30"/>
          <w:szCs w:val="30"/>
        </w:rPr>
        <w:t xml:space="preserve"> </w:t>
      </w:r>
      <w:r w:rsidRPr="00A7702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0B39953" w14:textId="77777777" w:rsidR="00BF136B" w:rsidRPr="00A7702B" w:rsidRDefault="00BF136B" w:rsidP="00BF136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0DED3B" w14:textId="77777777" w:rsidR="00BF136B" w:rsidRPr="00A7702B" w:rsidRDefault="00BF136B" w:rsidP="00BF136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252AF5F" w14:textId="77777777" w:rsidR="00BF136B" w:rsidRPr="00A7702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1EBF87" w14:textId="77777777" w:rsidR="00BF136B" w:rsidRPr="00A7702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BF136B" w:rsidRPr="00A7702B" w:rsidSect="00D16668"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BA68D16" w14:textId="77777777" w:rsidR="00BF136B" w:rsidRPr="00A7702B" w:rsidRDefault="00BF136B" w:rsidP="00BF136B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F7F662C" w14:textId="77777777" w:rsidR="00BF136B" w:rsidRPr="00A7702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7702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57F9660" w14:textId="77777777" w:rsidR="00BF136B" w:rsidRPr="00A7702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B8CC66" w14:textId="77777777" w:rsidR="00BF136B" w:rsidRPr="00A7702B" w:rsidRDefault="00BF136B" w:rsidP="00BF136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7702B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A7702B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A7702B">
        <w:rPr>
          <w:rFonts w:ascii="Angsana New" w:hAnsi="Angsana New"/>
          <w:spacing w:val="-2"/>
          <w:sz w:val="30"/>
          <w:szCs w:val="30"/>
        </w:rPr>
        <w:t xml:space="preserve">34 </w:t>
      </w:r>
      <w:r w:rsidRPr="00A7702B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A7702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A7702B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E8631A2" w14:textId="77777777" w:rsidR="00BF136B" w:rsidRPr="00A7702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D2ADFC1" w14:textId="77777777" w:rsidR="00BF136B" w:rsidRPr="00A7702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0D6C907" w14:textId="77777777" w:rsidR="00BF136B" w:rsidRPr="00A7702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AEAEA2F" w14:textId="77777777" w:rsidR="00BF136B" w:rsidRPr="00A7702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126E257" w14:textId="2A331F0E" w:rsidR="00BF136B" w:rsidRPr="00A7702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(</w:t>
      </w:r>
      <w:r w:rsidR="00443A96" w:rsidRPr="00A7702B">
        <w:rPr>
          <w:rFonts w:ascii="Angsana New" w:hAnsi="Angsana New"/>
          <w:sz w:val="30"/>
          <w:szCs w:val="30"/>
          <w:cs/>
        </w:rPr>
        <w:t>นางสาวชรินรัตน์ นพรัมภา</w:t>
      </w:r>
      <w:r w:rsidRPr="00A7702B">
        <w:rPr>
          <w:rFonts w:ascii="Angsana New" w:hAnsi="Angsana New"/>
          <w:sz w:val="30"/>
          <w:szCs w:val="30"/>
          <w:cs/>
        </w:rPr>
        <w:t>)</w:t>
      </w:r>
    </w:p>
    <w:p w14:paraId="2BC61892" w14:textId="77777777" w:rsidR="00BF136B" w:rsidRPr="00A7702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9A96145" w14:textId="77EA98CC" w:rsidR="00BF136B" w:rsidRPr="00A7702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A7702B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443A96" w:rsidRPr="00A7702B">
        <w:rPr>
          <w:rFonts w:ascii="Angsana New" w:hAnsi="Angsana New"/>
          <w:sz w:val="30"/>
          <w:szCs w:val="30"/>
        </w:rPr>
        <w:t>10448</w:t>
      </w:r>
    </w:p>
    <w:p w14:paraId="220571CE" w14:textId="77777777" w:rsidR="00BF136B" w:rsidRPr="00A7702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5EBA83A" w14:textId="77777777" w:rsidR="00BF136B" w:rsidRPr="00A7702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9F98A2C" w14:textId="26911C3E" w:rsidR="00E82E60" w:rsidRPr="00A7702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7F52DAC" w14:textId="30F72500" w:rsidR="00687156" w:rsidRPr="00A7702B" w:rsidRDefault="00AA43CA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pacing w:val="-2"/>
          <w:sz w:val="30"/>
          <w:szCs w:val="30"/>
        </w:rPr>
        <w:t xml:space="preserve">10 </w:t>
      </w:r>
      <w:r w:rsidR="00687156" w:rsidRPr="00A7702B">
        <w:rPr>
          <w:rFonts w:ascii="Angsana New" w:hAnsi="Angsana New" w:hint="cs"/>
          <w:sz w:val="30"/>
          <w:szCs w:val="30"/>
          <w:cs/>
          <w:lang w:eastAsia="ja-JP"/>
        </w:rPr>
        <w:t xml:space="preserve">พฤษภาคม </w:t>
      </w:r>
      <w:r w:rsidR="00687156" w:rsidRPr="00A7702B">
        <w:rPr>
          <w:rFonts w:ascii="Angsana New" w:hAnsi="Angsana New"/>
          <w:sz w:val="30"/>
          <w:szCs w:val="30"/>
          <w:lang w:eastAsia="ja-JP"/>
        </w:rPr>
        <w:t>25</w:t>
      </w:r>
      <w:r w:rsidR="00687156" w:rsidRPr="00A7702B">
        <w:rPr>
          <w:rFonts w:ascii="Angsana New" w:hAnsi="Angsana New" w:hint="cs"/>
          <w:sz w:val="30"/>
          <w:szCs w:val="30"/>
          <w:cs/>
          <w:lang w:eastAsia="ja-JP"/>
        </w:rPr>
        <w:t>6</w:t>
      </w:r>
      <w:r w:rsidR="002C6580" w:rsidRPr="00A7702B">
        <w:rPr>
          <w:rFonts w:ascii="Angsana New" w:hAnsi="Angsana New" w:hint="cs"/>
          <w:sz w:val="30"/>
          <w:szCs w:val="30"/>
          <w:cs/>
          <w:lang w:eastAsia="ja-JP"/>
        </w:rPr>
        <w:t>5</w:t>
      </w:r>
    </w:p>
    <w:p w14:paraId="153677E1" w14:textId="77777777" w:rsidR="00F24D9B" w:rsidRPr="00A7702B" w:rsidRDefault="00F24D9B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65A1A790" w14:textId="77777777" w:rsidR="00F24D9B" w:rsidRPr="00A7702B" w:rsidRDefault="00F24D9B" w:rsidP="00F24D9B">
      <w:pPr>
        <w:rPr>
          <w:cs/>
          <w:lang w:val="en-GB"/>
        </w:rPr>
      </w:pPr>
    </w:p>
    <w:sectPr w:rsidR="00F24D9B" w:rsidRPr="00A7702B" w:rsidSect="00470F4E">
      <w:headerReference w:type="default" r:id="rId9"/>
      <w:footerReference w:type="default" r:id="rId10"/>
      <w:type w:val="nextColumn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EF5D3" w14:textId="77777777" w:rsidR="0036691B" w:rsidRDefault="0036691B" w:rsidP="00FC04D5">
      <w:r>
        <w:separator/>
      </w:r>
    </w:p>
  </w:endnote>
  <w:endnote w:type="continuationSeparator" w:id="0">
    <w:p w14:paraId="1ED7C06A" w14:textId="77777777" w:rsidR="0036691B" w:rsidRDefault="0036691B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93E54" w14:textId="77777777" w:rsidR="00DD77E4" w:rsidRPr="00AE54A7" w:rsidRDefault="00DD77E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9773652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62B7A8" w14:textId="76C46618" w:rsidR="00470F4E" w:rsidRPr="00470F4E" w:rsidRDefault="00470F4E" w:rsidP="00470F4E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470F4E">
          <w:rPr>
            <w:rFonts w:ascii="Angsana New" w:hAnsi="Angsana New" w:hint="cs"/>
            <w:sz w:val="30"/>
            <w:szCs w:val="30"/>
          </w:rPr>
          <w:fldChar w:fldCharType="begin"/>
        </w:r>
        <w:r w:rsidRPr="00470F4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470F4E">
          <w:rPr>
            <w:rFonts w:ascii="Angsana New" w:hAnsi="Angsana New" w:hint="cs"/>
            <w:sz w:val="30"/>
            <w:szCs w:val="30"/>
          </w:rPr>
          <w:fldChar w:fldCharType="separate"/>
        </w:r>
        <w:r w:rsidRPr="00470F4E">
          <w:rPr>
            <w:rFonts w:ascii="Angsana New" w:hAnsi="Angsana New" w:hint="cs"/>
            <w:noProof/>
            <w:sz w:val="30"/>
            <w:szCs w:val="30"/>
          </w:rPr>
          <w:t>2</w:t>
        </w:r>
        <w:r w:rsidRPr="00470F4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2EBCB" w14:textId="77777777" w:rsidR="0036691B" w:rsidRDefault="0036691B" w:rsidP="00FC04D5">
      <w:r>
        <w:separator/>
      </w:r>
    </w:p>
  </w:footnote>
  <w:footnote w:type="continuationSeparator" w:id="0">
    <w:p w14:paraId="3DCB0FB3" w14:textId="77777777" w:rsidR="0036691B" w:rsidRDefault="0036691B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A0C5C" w14:textId="77777777" w:rsidR="00DD77E4" w:rsidRPr="0021561A" w:rsidRDefault="00DD77E4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AA44AA"/>
    <w:multiLevelType w:val="hybridMultilevel"/>
    <w:tmpl w:val="C9ECDCCE"/>
    <w:lvl w:ilvl="0" w:tplc="102E1B8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E2F8C"/>
    <w:multiLevelType w:val="hybridMultilevel"/>
    <w:tmpl w:val="89E6C20A"/>
    <w:lvl w:ilvl="0" w:tplc="AC886748">
      <w:start w:val="7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A6FA6"/>
    <w:multiLevelType w:val="hybridMultilevel"/>
    <w:tmpl w:val="F0BACFF0"/>
    <w:lvl w:ilvl="0" w:tplc="46D2707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656E3"/>
    <w:multiLevelType w:val="hybridMultilevel"/>
    <w:tmpl w:val="19CCF7F8"/>
    <w:lvl w:ilvl="0" w:tplc="5FC805B4">
      <w:numFmt w:val="bullet"/>
      <w:lvlText w:val="-"/>
      <w:lvlJc w:val="left"/>
      <w:pPr>
        <w:ind w:left="90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1"/>
  </w:num>
  <w:num w:numId="13">
    <w:abstractNumId w:val="40"/>
  </w:num>
  <w:num w:numId="14">
    <w:abstractNumId w:val="23"/>
  </w:num>
  <w:num w:numId="15">
    <w:abstractNumId w:val="27"/>
  </w:num>
  <w:num w:numId="16">
    <w:abstractNumId w:val="44"/>
  </w:num>
  <w:num w:numId="17">
    <w:abstractNumId w:val="42"/>
  </w:num>
  <w:num w:numId="18">
    <w:abstractNumId w:val="15"/>
  </w:num>
  <w:num w:numId="19">
    <w:abstractNumId w:val="29"/>
  </w:num>
  <w:num w:numId="20">
    <w:abstractNumId w:val="35"/>
  </w:num>
  <w:num w:numId="21">
    <w:abstractNumId w:val="14"/>
  </w:num>
  <w:num w:numId="22">
    <w:abstractNumId w:val="10"/>
  </w:num>
  <w:num w:numId="23">
    <w:abstractNumId w:val="17"/>
  </w:num>
  <w:num w:numId="24">
    <w:abstractNumId w:val="12"/>
  </w:num>
  <w:num w:numId="25">
    <w:abstractNumId w:val="11"/>
  </w:num>
  <w:num w:numId="26">
    <w:abstractNumId w:val="32"/>
  </w:num>
  <w:num w:numId="27">
    <w:abstractNumId w:val="24"/>
  </w:num>
  <w:num w:numId="28">
    <w:abstractNumId w:val="33"/>
  </w:num>
  <w:num w:numId="29">
    <w:abstractNumId w:val="18"/>
  </w:num>
  <w:num w:numId="30">
    <w:abstractNumId w:val="45"/>
  </w:num>
  <w:num w:numId="31">
    <w:abstractNumId w:val="39"/>
  </w:num>
  <w:num w:numId="32">
    <w:abstractNumId w:val="41"/>
  </w:num>
  <w:num w:numId="33">
    <w:abstractNumId w:val="31"/>
  </w:num>
  <w:num w:numId="34">
    <w:abstractNumId w:val="25"/>
  </w:num>
  <w:num w:numId="35">
    <w:abstractNumId w:val="34"/>
  </w:num>
  <w:num w:numId="36">
    <w:abstractNumId w:val="20"/>
  </w:num>
  <w:num w:numId="37">
    <w:abstractNumId w:val="28"/>
  </w:num>
  <w:num w:numId="38">
    <w:abstractNumId w:val="38"/>
  </w:num>
  <w:num w:numId="39">
    <w:abstractNumId w:val="19"/>
  </w:num>
  <w:num w:numId="40">
    <w:abstractNumId w:val="22"/>
  </w:num>
  <w:num w:numId="41">
    <w:abstractNumId w:val="13"/>
  </w:num>
  <w:num w:numId="42">
    <w:abstractNumId w:val="30"/>
  </w:num>
  <w:num w:numId="43">
    <w:abstractNumId w:val="43"/>
  </w:num>
  <w:num w:numId="44">
    <w:abstractNumId w:val="16"/>
  </w:num>
  <w:num w:numId="45">
    <w:abstractNumId w:val="36"/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250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6DE8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52B5"/>
    <w:rsid w:val="000252BB"/>
    <w:rsid w:val="00025CA9"/>
    <w:rsid w:val="000260CD"/>
    <w:rsid w:val="000260F1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885"/>
    <w:rsid w:val="00056D41"/>
    <w:rsid w:val="000571CC"/>
    <w:rsid w:val="0005737A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B78"/>
    <w:rsid w:val="00070CA6"/>
    <w:rsid w:val="000711A5"/>
    <w:rsid w:val="00071291"/>
    <w:rsid w:val="0007182F"/>
    <w:rsid w:val="00071CCC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F6"/>
    <w:rsid w:val="000866AB"/>
    <w:rsid w:val="00086BDC"/>
    <w:rsid w:val="0008701B"/>
    <w:rsid w:val="000878C3"/>
    <w:rsid w:val="00087A5A"/>
    <w:rsid w:val="000901EA"/>
    <w:rsid w:val="00090702"/>
    <w:rsid w:val="00090856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BE"/>
    <w:rsid w:val="000A2BCD"/>
    <w:rsid w:val="000A2CEC"/>
    <w:rsid w:val="000A2F38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713D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4F1B"/>
    <w:rsid w:val="000B560E"/>
    <w:rsid w:val="000B5A80"/>
    <w:rsid w:val="000B5C68"/>
    <w:rsid w:val="000B5C85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528B"/>
    <w:rsid w:val="000D5656"/>
    <w:rsid w:val="000D6775"/>
    <w:rsid w:val="000D6C57"/>
    <w:rsid w:val="000D6EB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1195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9A6"/>
    <w:rsid w:val="00117C30"/>
    <w:rsid w:val="00120EC3"/>
    <w:rsid w:val="001214AB"/>
    <w:rsid w:val="00121BA2"/>
    <w:rsid w:val="00122106"/>
    <w:rsid w:val="00122431"/>
    <w:rsid w:val="00122766"/>
    <w:rsid w:val="001227FF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E17"/>
    <w:rsid w:val="001671DA"/>
    <w:rsid w:val="0016722E"/>
    <w:rsid w:val="00167279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4829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7EA"/>
    <w:rsid w:val="00193AD7"/>
    <w:rsid w:val="00193CC1"/>
    <w:rsid w:val="00193F21"/>
    <w:rsid w:val="001941A8"/>
    <w:rsid w:val="0019465C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0F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9A8"/>
    <w:rsid w:val="001C6F88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F7F"/>
    <w:rsid w:val="00253504"/>
    <w:rsid w:val="00253864"/>
    <w:rsid w:val="002541CD"/>
    <w:rsid w:val="002542C4"/>
    <w:rsid w:val="00254AE1"/>
    <w:rsid w:val="00255417"/>
    <w:rsid w:val="00256520"/>
    <w:rsid w:val="00257284"/>
    <w:rsid w:val="00257486"/>
    <w:rsid w:val="00257C8B"/>
    <w:rsid w:val="0026037F"/>
    <w:rsid w:val="002606F0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FF"/>
    <w:rsid w:val="0028718B"/>
    <w:rsid w:val="002871E4"/>
    <w:rsid w:val="00290099"/>
    <w:rsid w:val="00290824"/>
    <w:rsid w:val="00290EF1"/>
    <w:rsid w:val="002912DB"/>
    <w:rsid w:val="00293054"/>
    <w:rsid w:val="00293A16"/>
    <w:rsid w:val="00293C8B"/>
    <w:rsid w:val="002941BD"/>
    <w:rsid w:val="002941BE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6103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6178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6A4F"/>
    <w:rsid w:val="00336B52"/>
    <w:rsid w:val="00336B69"/>
    <w:rsid w:val="00336B9B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88F"/>
    <w:rsid w:val="00364C8B"/>
    <w:rsid w:val="0036542E"/>
    <w:rsid w:val="00365A4D"/>
    <w:rsid w:val="00365BE7"/>
    <w:rsid w:val="0036691B"/>
    <w:rsid w:val="00367145"/>
    <w:rsid w:val="00367373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9F5"/>
    <w:rsid w:val="003B5C6F"/>
    <w:rsid w:val="003B5EBA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C9B"/>
    <w:rsid w:val="003C5259"/>
    <w:rsid w:val="003C5B3D"/>
    <w:rsid w:val="003C6606"/>
    <w:rsid w:val="003C663D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A41"/>
    <w:rsid w:val="003D2B61"/>
    <w:rsid w:val="003D3554"/>
    <w:rsid w:val="003D3F93"/>
    <w:rsid w:val="003D69E6"/>
    <w:rsid w:val="003D7BCA"/>
    <w:rsid w:val="003D7E3B"/>
    <w:rsid w:val="003E05AE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EFE"/>
    <w:rsid w:val="0041097F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0F4E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4272"/>
    <w:rsid w:val="004B4290"/>
    <w:rsid w:val="004B46DB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DC7"/>
    <w:rsid w:val="004D02B8"/>
    <w:rsid w:val="004D126C"/>
    <w:rsid w:val="004D1A27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18C"/>
    <w:rsid w:val="004D5269"/>
    <w:rsid w:val="004D53E5"/>
    <w:rsid w:val="004D53F9"/>
    <w:rsid w:val="004D5CB3"/>
    <w:rsid w:val="004D5EB4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52E"/>
    <w:rsid w:val="00500C91"/>
    <w:rsid w:val="00500DD2"/>
    <w:rsid w:val="00500E6E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5B57"/>
    <w:rsid w:val="00515FE7"/>
    <w:rsid w:val="005167F7"/>
    <w:rsid w:val="005168D8"/>
    <w:rsid w:val="00516C87"/>
    <w:rsid w:val="0051751D"/>
    <w:rsid w:val="00517B1B"/>
    <w:rsid w:val="00517F14"/>
    <w:rsid w:val="0052002F"/>
    <w:rsid w:val="00520041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403B"/>
    <w:rsid w:val="005347D9"/>
    <w:rsid w:val="00534BDA"/>
    <w:rsid w:val="00535AFB"/>
    <w:rsid w:val="00535D88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2F8"/>
    <w:rsid w:val="005527D3"/>
    <w:rsid w:val="005535DF"/>
    <w:rsid w:val="005538D0"/>
    <w:rsid w:val="00553D32"/>
    <w:rsid w:val="00553FDF"/>
    <w:rsid w:val="00554140"/>
    <w:rsid w:val="005543A1"/>
    <w:rsid w:val="00554DB8"/>
    <w:rsid w:val="005556B0"/>
    <w:rsid w:val="00555A95"/>
    <w:rsid w:val="00555B8F"/>
    <w:rsid w:val="00556BBD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758"/>
    <w:rsid w:val="005639D1"/>
    <w:rsid w:val="00563E3C"/>
    <w:rsid w:val="00564094"/>
    <w:rsid w:val="00564A75"/>
    <w:rsid w:val="00564D2E"/>
    <w:rsid w:val="005650A7"/>
    <w:rsid w:val="005658D5"/>
    <w:rsid w:val="00565CEF"/>
    <w:rsid w:val="00565E06"/>
    <w:rsid w:val="005661DB"/>
    <w:rsid w:val="00566651"/>
    <w:rsid w:val="005667B8"/>
    <w:rsid w:val="005678D1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528"/>
    <w:rsid w:val="005748EA"/>
    <w:rsid w:val="00574B42"/>
    <w:rsid w:val="00574E06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D30"/>
    <w:rsid w:val="0058207F"/>
    <w:rsid w:val="005827D8"/>
    <w:rsid w:val="0058296E"/>
    <w:rsid w:val="00582C3E"/>
    <w:rsid w:val="00582F25"/>
    <w:rsid w:val="00582FF4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648D"/>
    <w:rsid w:val="00596974"/>
    <w:rsid w:val="005971DC"/>
    <w:rsid w:val="00597428"/>
    <w:rsid w:val="005975B5"/>
    <w:rsid w:val="00597AE6"/>
    <w:rsid w:val="005A0333"/>
    <w:rsid w:val="005A0A8C"/>
    <w:rsid w:val="005A0FFC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4687"/>
    <w:rsid w:val="005A48AB"/>
    <w:rsid w:val="005A4B1B"/>
    <w:rsid w:val="005A4BEE"/>
    <w:rsid w:val="005A4FF7"/>
    <w:rsid w:val="005A56B6"/>
    <w:rsid w:val="005A5F8B"/>
    <w:rsid w:val="005A6531"/>
    <w:rsid w:val="005A690B"/>
    <w:rsid w:val="005A6A3D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94B"/>
    <w:rsid w:val="006116B9"/>
    <w:rsid w:val="00611BFF"/>
    <w:rsid w:val="00611CEE"/>
    <w:rsid w:val="006120CD"/>
    <w:rsid w:val="006125E6"/>
    <w:rsid w:val="0061272B"/>
    <w:rsid w:val="006127ED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1AC"/>
    <w:rsid w:val="00631377"/>
    <w:rsid w:val="0063147B"/>
    <w:rsid w:val="0063158D"/>
    <w:rsid w:val="00631694"/>
    <w:rsid w:val="00631754"/>
    <w:rsid w:val="00631E83"/>
    <w:rsid w:val="0063303B"/>
    <w:rsid w:val="00633603"/>
    <w:rsid w:val="00633BE6"/>
    <w:rsid w:val="00634A38"/>
    <w:rsid w:val="00634D68"/>
    <w:rsid w:val="006353F2"/>
    <w:rsid w:val="00635696"/>
    <w:rsid w:val="00635D8A"/>
    <w:rsid w:val="00635DC5"/>
    <w:rsid w:val="00636FC1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BC6"/>
    <w:rsid w:val="00657EFB"/>
    <w:rsid w:val="006602DC"/>
    <w:rsid w:val="0066038D"/>
    <w:rsid w:val="00660750"/>
    <w:rsid w:val="00660784"/>
    <w:rsid w:val="00660E60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5E6C"/>
    <w:rsid w:val="006862AD"/>
    <w:rsid w:val="00687156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0A3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3FE"/>
    <w:rsid w:val="00754E8D"/>
    <w:rsid w:val="0075528B"/>
    <w:rsid w:val="007553BB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11C4"/>
    <w:rsid w:val="00791245"/>
    <w:rsid w:val="00791628"/>
    <w:rsid w:val="00791778"/>
    <w:rsid w:val="00791D8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60FE"/>
    <w:rsid w:val="007964F7"/>
    <w:rsid w:val="00796776"/>
    <w:rsid w:val="00796A80"/>
    <w:rsid w:val="007978BB"/>
    <w:rsid w:val="007A006C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1651"/>
    <w:rsid w:val="007C176F"/>
    <w:rsid w:val="007C19C5"/>
    <w:rsid w:val="007C1C6D"/>
    <w:rsid w:val="007C214C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7221"/>
    <w:rsid w:val="007D75B7"/>
    <w:rsid w:val="007D76A1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D00"/>
    <w:rsid w:val="00832ED7"/>
    <w:rsid w:val="0083300A"/>
    <w:rsid w:val="0083312A"/>
    <w:rsid w:val="0083319B"/>
    <w:rsid w:val="0083345C"/>
    <w:rsid w:val="00833502"/>
    <w:rsid w:val="00834067"/>
    <w:rsid w:val="008344D7"/>
    <w:rsid w:val="008349DC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651"/>
    <w:rsid w:val="0085051A"/>
    <w:rsid w:val="008509BA"/>
    <w:rsid w:val="00850FD8"/>
    <w:rsid w:val="0085119B"/>
    <w:rsid w:val="00851295"/>
    <w:rsid w:val="008518B5"/>
    <w:rsid w:val="00851AAA"/>
    <w:rsid w:val="00851B97"/>
    <w:rsid w:val="00852C9C"/>
    <w:rsid w:val="00852CF7"/>
    <w:rsid w:val="008531AF"/>
    <w:rsid w:val="00853496"/>
    <w:rsid w:val="00853B6F"/>
    <w:rsid w:val="00854539"/>
    <w:rsid w:val="0085507A"/>
    <w:rsid w:val="00855C23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609"/>
    <w:rsid w:val="008B7D24"/>
    <w:rsid w:val="008B7FDB"/>
    <w:rsid w:val="008C0A03"/>
    <w:rsid w:val="008C0AC9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E6C"/>
    <w:rsid w:val="008C70B7"/>
    <w:rsid w:val="008C72ED"/>
    <w:rsid w:val="008C766E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62DA"/>
    <w:rsid w:val="008F7200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BC2"/>
    <w:rsid w:val="0090727F"/>
    <w:rsid w:val="009076A3"/>
    <w:rsid w:val="009079AF"/>
    <w:rsid w:val="00907C8C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52AA"/>
    <w:rsid w:val="00966B4B"/>
    <w:rsid w:val="00966B66"/>
    <w:rsid w:val="0096746A"/>
    <w:rsid w:val="00967E3E"/>
    <w:rsid w:val="0097032D"/>
    <w:rsid w:val="00970C74"/>
    <w:rsid w:val="00970E5A"/>
    <w:rsid w:val="009713C7"/>
    <w:rsid w:val="009716D2"/>
    <w:rsid w:val="00971B97"/>
    <w:rsid w:val="00972A71"/>
    <w:rsid w:val="00972C8C"/>
    <w:rsid w:val="00973205"/>
    <w:rsid w:val="0097370E"/>
    <w:rsid w:val="00973AB8"/>
    <w:rsid w:val="00973B15"/>
    <w:rsid w:val="009743BF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9E0"/>
    <w:rsid w:val="00997F9E"/>
    <w:rsid w:val="009A0520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BEE"/>
    <w:rsid w:val="009E5C1A"/>
    <w:rsid w:val="009E5CCC"/>
    <w:rsid w:val="009E6DD3"/>
    <w:rsid w:val="009E74B9"/>
    <w:rsid w:val="009E74E9"/>
    <w:rsid w:val="009E7A30"/>
    <w:rsid w:val="009E7D22"/>
    <w:rsid w:val="009F04D8"/>
    <w:rsid w:val="009F0944"/>
    <w:rsid w:val="009F1550"/>
    <w:rsid w:val="009F15C4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5177"/>
    <w:rsid w:val="00A05257"/>
    <w:rsid w:val="00A05C84"/>
    <w:rsid w:val="00A05E99"/>
    <w:rsid w:val="00A06FD6"/>
    <w:rsid w:val="00A07F52"/>
    <w:rsid w:val="00A105DA"/>
    <w:rsid w:val="00A1114E"/>
    <w:rsid w:val="00A111F8"/>
    <w:rsid w:val="00A11244"/>
    <w:rsid w:val="00A116C4"/>
    <w:rsid w:val="00A12349"/>
    <w:rsid w:val="00A12380"/>
    <w:rsid w:val="00A12AE2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58A1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2423"/>
    <w:rsid w:val="00A42535"/>
    <w:rsid w:val="00A42896"/>
    <w:rsid w:val="00A4331C"/>
    <w:rsid w:val="00A4396C"/>
    <w:rsid w:val="00A439EC"/>
    <w:rsid w:val="00A43A09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02B"/>
    <w:rsid w:val="00A77176"/>
    <w:rsid w:val="00A7725A"/>
    <w:rsid w:val="00A77C1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950"/>
    <w:rsid w:val="00AF5324"/>
    <w:rsid w:val="00AF6650"/>
    <w:rsid w:val="00AF6688"/>
    <w:rsid w:val="00AF6A1E"/>
    <w:rsid w:val="00AF6D73"/>
    <w:rsid w:val="00AF713C"/>
    <w:rsid w:val="00AF71E4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AD0"/>
    <w:rsid w:val="00B071A3"/>
    <w:rsid w:val="00B07263"/>
    <w:rsid w:val="00B07351"/>
    <w:rsid w:val="00B075EE"/>
    <w:rsid w:val="00B100E2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4FB1"/>
    <w:rsid w:val="00B15093"/>
    <w:rsid w:val="00B15116"/>
    <w:rsid w:val="00B15528"/>
    <w:rsid w:val="00B157B3"/>
    <w:rsid w:val="00B15B43"/>
    <w:rsid w:val="00B15FCB"/>
    <w:rsid w:val="00B1610C"/>
    <w:rsid w:val="00B16295"/>
    <w:rsid w:val="00B1636D"/>
    <w:rsid w:val="00B17385"/>
    <w:rsid w:val="00B201ED"/>
    <w:rsid w:val="00B20667"/>
    <w:rsid w:val="00B20B0E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F68"/>
    <w:rsid w:val="00B25FCB"/>
    <w:rsid w:val="00B26587"/>
    <w:rsid w:val="00B26C6B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2E9"/>
    <w:rsid w:val="00B708C6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FF2"/>
    <w:rsid w:val="00B75112"/>
    <w:rsid w:val="00B753A3"/>
    <w:rsid w:val="00B7542A"/>
    <w:rsid w:val="00B761D0"/>
    <w:rsid w:val="00B76607"/>
    <w:rsid w:val="00B769BE"/>
    <w:rsid w:val="00B76AF9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99F"/>
    <w:rsid w:val="00B93D12"/>
    <w:rsid w:val="00B9421E"/>
    <w:rsid w:val="00B94250"/>
    <w:rsid w:val="00B9473C"/>
    <w:rsid w:val="00B94748"/>
    <w:rsid w:val="00B95704"/>
    <w:rsid w:val="00B957EB"/>
    <w:rsid w:val="00B96259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C4B"/>
    <w:rsid w:val="00BC6796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FF7"/>
    <w:rsid w:val="00C000EC"/>
    <w:rsid w:val="00C00435"/>
    <w:rsid w:val="00C00A87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57AE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29F"/>
    <w:rsid w:val="00C20359"/>
    <w:rsid w:val="00C20A2A"/>
    <w:rsid w:val="00C21018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DA"/>
    <w:rsid w:val="00C37D3F"/>
    <w:rsid w:val="00C37ED5"/>
    <w:rsid w:val="00C40194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E0"/>
    <w:rsid w:val="00C53CDC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768"/>
    <w:rsid w:val="00C83C68"/>
    <w:rsid w:val="00C84A53"/>
    <w:rsid w:val="00C84D77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A67"/>
    <w:rsid w:val="00CA0DBA"/>
    <w:rsid w:val="00CA0FF3"/>
    <w:rsid w:val="00CA17F3"/>
    <w:rsid w:val="00CA214F"/>
    <w:rsid w:val="00CA293C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B01BE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439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31D3"/>
    <w:rsid w:val="00CC337E"/>
    <w:rsid w:val="00CC409F"/>
    <w:rsid w:val="00CC4574"/>
    <w:rsid w:val="00CC4AD7"/>
    <w:rsid w:val="00CC5507"/>
    <w:rsid w:val="00CC578C"/>
    <w:rsid w:val="00CC6107"/>
    <w:rsid w:val="00CC6ACA"/>
    <w:rsid w:val="00CC6F9F"/>
    <w:rsid w:val="00CC7539"/>
    <w:rsid w:val="00CC7C33"/>
    <w:rsid w:val="00CD07C8"/>
    <w:rsid w:val="00CD098E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BBE"/>
    <w:rsid w:val="00CD5D26"/>
    <w:rsid w:val="00CD5E4A"/>
    <w:rsid w:val="00CD600F"/>
    <w:rsid w:val="00CD65D8"/>
    <w:rsid w:val="00CD67B7"/>
    <w:rsid w:val="00CD74C0"/>
    <w:rsid w:val="00CD76D2"/>
    <w:rsid w:val="00CD7709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A61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6E7"/>
    <w:rsid w:val="00CF59BC"/>
    <w:rsid w:val="00CF5AF8"/>
    <w:rsid w:val="00CF5C88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C73"/>
    <w:rsid w:val="00D010CD"/>
    <w:rsid w:val="00D01146"/>
    <w:rsid w:val="00D0119F"/>
    <w:rsid w:val="00D017A9"/>
    <w:rsid w:val="00D0349C"/>
    <w:rsid w:val="00D04665"/>
    <w:rsid w:val="00D04C7F"/>
    <w:rsid w:val="00D055DB"/>
    <w:rsid w:val="00D056BD"/>
    <w:rsid w:val="00D05EF9"/>
    <w:rsid w:val="00D0625F"/>
    <w:rsid w:val="00D066B3"/>
    <w:rsid w:val="00D0681E"/>
    <w:rsid w:val="00D06B7B"/>
    <w:rsid w:val="00D07310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A68"/>
    <w:rsid w:val="00D17B0F"/>
    <w:rsid w:val="00D17F6E"/>
    <w:rsid w:val="00D204BD"/>
    <w:rsid w:val="00D2118E"/>
    <w:rsid w:val="00D21AF2"/>
    <w:rsid w:val="00D21FBE"/>
    <w:rsid w:val="00D220B7"/>
    <w:rsid w:val="00D226A1"/>
    <w:rsid w:val="00D22BC7"/>
    <w:rsid w:val="00D2335B"/>
    <w:rsid w:val="00D2355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61A"/>
    <w:rsid w:val="00D4177E"/>
    <w:rsid w:val="00D4191D"/>
    <w:rsid w:val="00D42A56"/>
    <w:rsid w:val="00D42EFE"/>
    <w:rsid w:val="00D4357B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E28"/>
    <w:rsid w:val="00D5321C"/>
    <w:rsid w:val="00D53D6B"/>
    <w:rsid w:val="00D53EB8"/>
    <w:rsid w:val="00D54183"/>
    <w:rsid w:val="00D54752"/>
    <w:rsid w:val="00D54B75"/>
    <w:rsid w:val="00D54D16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3A4C"/>
    <w:rsid w:val="00D6425A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B2"/>
    <w:rsid w:val="00D91957"/>
    <w:rsid w:val="00D920C3"/>
    <w:rsid w:val="00D922D9"/>
    <w:rsid w:val="00D938D0"/>
    <w:rsid w:val="00D94282"/>
    <w:rsid w:val="00D942FA"/>
    <w:rsid w:val="00D94423"/>
    <w:rsid w:val="00D94D1F"/>
    <w:rsid w:val="00D94F5B"/>
    <w:rsid w:val="00D95080"/>
    <w:rsid w:val="00D958B4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D2F"/>
    <w:rsid w:val="00DC3EDC"/>
    <w:rsid w:val="00DC43BC"/>
    <w:rsid w:val="00DC4577"/>
    <w:rsid w:val="00DC46E6"/>
    <w:rsid w:val="00DC481D"/>
    <w:rsid w:val="00DC4F49"/>
    <w:rsid w:val="00DC4F8B"/>
    <w:rsid w:val="00DC50B4"/>
    <w:rsid w:val="00DC57D8"/>
    <w:rsid w:val="00DC5B81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59D"/>
    <w:rsid w:val="00DE3F0E"/>
    <w:rsid w:val="00DE4740"/>
    <w:rsid w:val="00DE602C"/>
    <w:rsid w:val="00DE6321"/>
    <w:rsid w:val="00DE65B1"/>
    <w:rsid w:val="00DE6E5E"/>
    <w:rsid w:val="00DE739D"/>
    <w:rsid w:val="00DE7753"/>
    <w:rsid w:val="00DE7DDA"/>
    <w:rsid w:val="00DF069A"/>
    <w:rsid w:val="00DF0827"/>
    <w:rsid w:val="00DF0AD7"/>
    <w:rsid w:val="00DF13DE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61C5"/>
    <w:rsid w:val="00DF72CA"/>
    <w:rsid w:val="00DF7CF3"/>
    <w:rsid w:val="00DF7D31"/>
    <w:rsid w:val="00E0044E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F35"/>
    <w:rsid w:val="00E10407"/>
    <w:rsid w:val="00E10CF8"/>
    <w:rsid w:val="00E10F28"/>
    <w:rsid w:val="00E11B51"/>
    <w:rsid w:val="00E11C9E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3C6"/>
    <w:rsid w:val="00E2072F"/>
    <w:rsid w:val="00E21190"/>
    <w:rsid w:val="00E21458"/>
    <w:rsid w:val="00E2182D"/>
    <w:rsid w:val="00E21C06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52E0"/>
    <w:rsid w:val="00E553E6"/>
    <w:rsid w:val="00E55C2B"/>
    <w:rsid w:val="00E55E9D"/>
    <w:rsid w:val="00E56574"/>
    <w:rsid w:val="00E565A6"/>
    <w:rsid w:val="00E565B1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F6"/>
    <w:rsid w:val="00E717C2"/>
    <w:rsid w:val="00E71A27"/>
    <w:rsid w:val="00E71D3E"/>
    <w:rsid w:val="00E72432"/>
    <w:rsid w:val="00E72636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A2"/>
    <w:rsid w:val="00E80E7C"/>
    <w:rsid w:val="00E80FFA"/>
    <w:rsid w:val="00E8190A"/>
    <w:rsid w:val="00E827BC"/>
    <w:rsid w:val="00E8281D"/>
    <w:rsid w:val="00E82E60"/>
    <w:rsid w:val="00E832E7"/>
    <w:rsid w:val="00E839C0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B1F"/>
    <w:rsid w:val="00EA3F3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32FD"/>
    <w:rsid w:val="00ED47D6"/>
    <w:rsid w:val="00ED4C11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67E8"/>
    <w:rsid w:val="00F0686E"/>
    <w:rsid w:val="00F0707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342B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497"/>
    <w:rsid w:val="00F42569"/>
    <w:rsid w:val="00F426D5"/>
    <w:rsid w:val="00F429B7"/>
    <w:rsid w:val="00F42B6D"/>
    <w:rsid w:val="00F42E96"/>
    <w:rsid w:val="00F436E4"/>
    <w:rsid w:val="00F43824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18"/>
    <w:rsid w:val="00F5534C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EB9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969"/>
    <w:rsid w:val="00F94D79"/>
    <w:rsid w:val="00F94FC4"/>
    <w:rsid w:val="00F94FEB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70BF"/>
    <w:rsid w:val="00FB7117"/>
    <w:rsid w:val="00FB7E1E"/>
    <w:rsid w:val="00FB7F82"/>
    <w:rsid w:val="00FB7F87"/>
    <w:rsid w:val="00FC04D5"/>
    <w:rsid w:val="00FC13E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305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405</Words>
  <Characters>1604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Saisamorn, Chimyoo</cp:lastModifiedBy>
  <cp:revision>3</cp:revision>
  <cp:lastPrinted>2022-05-10T07:59:00Z</cp:lastPrinted>
  <dcterms:created xsi:type="dcterms:W3CDTF">2022-05-10T08:40:00Z</dcterms:created>
  <dcterms:modified xsi:type="dcterms:W3CDTF">2022-05-10T08:41:00Z</dcterms:modified>
</cp:coreProperties>
</file>