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316A" w14:textId="77777777" w:rsidR="00644987" w:rsidRPr="00A7702B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A7702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7702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7702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A7702B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16F12ED" w14:textId="77777777" w:rsidR="00511D34" w:rsidRPr="00A7702B" w:rsidRDefault="00511D34" w:rsidP="000A602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7702B">
        <w:rPr>
          <w:rFonts w:asciiTheme="majorBidi" w:hAnsiTheme="majorBidi" w:cstheme="majorBidi" w:hint="cs"/>
          <w:sz w:val="30"/>
          <w:szCs w:val="30"/>
          <w:cs/>
        </w:rPr>
        <w:t>เกณฑ์การจัดทำงบการเงินระหว่างกาล</w:t>
      </w:r>
    </w:p>
    <w:p w14:paraId="06D0906E" w14:textId="1F66F1BC" w:rsidR="00644987" w:rsidRPr="00A7702B" w:rsidRDefault="00511D34" w:rsidP="000A602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  <w:cs/>
        </w:rPr>
      </w:pPr>
      <w:r w:rsidRPr="00A7702B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="00644987" w:rsidRPr="00A7702B">
        <w:rPr>
          <w:rFonts w:ascii="Angsana New" w:hAnsi="Angsana New"/>
          <w:sz w:val="30"/>
          <w:szCs w:val="30"/>
          <w:cs/>
        </w:rPr>
        <w:tab/>
      </w:r>
    </w:p>
    <w:p w14:paraId="5F9A382E" w14:textId="3451A621" w:rsidR="00511D34" w:rsidRPr="00A7702B" w:rsidRDefault="00511D34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7702B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0A417A45" w14:textId="7A13AB29" w:rsidR="007D1CDE" w:rsidRPr="00A7702B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 w:rsidRPr="00A7702B">
        <w:rPr>
          <w:rFonts w:ascii="Angsana New" w:hAnsi="Angsana New" w:hint="cs"/>
          <w:sz w:val="30"/>
          <w:szCs w:val="30"/>
          <w:cs/>
        </w:rPr>
        <w:t xml:space="preserve"> </w:t>
      </w:r>
      <w:r w:rsidR="00340105" w:rsidRPr="00A7702B">
        <w:rPr>
          <w:rFonts w:ascii="Angsana New" w:hAnsi="Angsana New"/>
          <w:sz w:val="30"/>
          <w:szCs w:val="30"/>
        </w:rPr>
        <w:t xml:space="preserve">/ </w:t>
      </w:r>
      <w:r w:rsidR="00340105" w:rsidRPr="00A7702B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A7702B" w:rsidRDefault="007F4F4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1F916A78" w14:textId="6F95A1B8" w:rsidR="00315926" w:rsidRPr="00A7702B" w:rsidRDefault="00315926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1772E3EF" w14:textId="77777777" w:rsidR="0036488F" w:rsidRPr="00A7702B" w:rsidRDefault="003A4FEE" w:rsidP="0036488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6DBB0065" w14:textId="77777777" w:rsidR="003A4FEE" w:rsidRPr="00A7702B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2333E38C" w14:textId="7497F643" w:rsidR="003A4FEE" w:rsidRPr="00A7702B" w:rsidRDefault="003A4FEE" w:rsidP="00511D3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1104F18" w14:textId="77777777" w:rsidR="00AA43CA" w:rsidRPr="00A7702B" w:rsidRDefault="00AA43CA" w:rsidP="00AA43C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4CF5584" w14:textId="77777777" w:rsidR="00AA43CA" w:rsidRPr="00A7702B" w:rsidRDefault="00AA43CA" w:rsidP="00AA4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F80668F" w14:textId="77777777" w:rsidR="00EF3C33" w:rsidRPr="00A7702B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A7702B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A7702B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br w:type="page"/>
      </w:r>
      <w:r w:rsidR="00523E37" w:rsidRPr="00A7702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A7702B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A7702B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549943A5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52F7F" w:rsidRPr="00A7702B">
        <w:rPr>
          <w:rFonts w:ascii="Angsana New" w:hAnsi="Angsana New"/>
          <w:sz w:val="30"/>
          <w:szCs w:val="30"/>
        </w:rPr>
        <w:t xml:space="preserve"> </w:t>
      </w:r>
      <w:r w:rsidR="00DC2C13" w:rsidRPr="00A7702B">
        <w:rPr>
          <w:rFonts w:ascii="Angsana New" w:hAnsi="Angsana New"/>
          <w:sz w:val="30"/>
          <w:szCs w:val="30"/>
        </w:rPr>
        <w:t xml:space="preserve">10 </w:t>
      </w:r>
      <w:r w:rsidRPr="00A7702B">
        <w:rPr>
          <w:rFonts w:ascii="Angsana New" w:hAnsi="Angsana New" w:hint="cs"/>
          <w:sz w:val="30"/>
          <w:szCs w:val="30"/>
          <w:cs/>
          <w:lang w:eastAsia="ja-JP"/>
        </w:rPr>
        <w:t xml:space="preserve">พฤษภาคม </w:t>
      </w:r>
      <w:r w:rsidRPr="00A7702B">
        <w:rPr>
          <w:rFonts w:ascii="Angsana New" w:hAnsi="Angsana New"/>
          <w:sz w:val="30"/>
          <w:szCs w:val="30"/>
          <w:lang w:eastAsia="ja-JP"/>
        </w:rPr>
        <w:t>25</w:t>
      </w:r>
      <w:r w:rsidRPr="00A7702B">
        <w:rPr>
          <w:rFonts w:ascii="Angsana New" w:hAnsi="Angsana New" w:hint="cs"/>
          <w:sz w:val="30"/>
          <w:szCs w:val="30"/>
          <w:cs/>
          <w:lang w:eastAsia="ja-JP"/>
        </w:rPr>
        <w:t>6</w:t>
      </w:r>
      <w:r w:rsidR="002C6580" w:rsidRPr="00A7702B">
        <w:rPr>
          <w:rFonts w:ascii="Angsana New" w:hAnsi="Angsana New" w:hint="cs"/>
          <w:sz w:val="30"/>
          <w:szCs w:val="30"/>
          <w:cs/>
          <w:lang w:eastAsia="ja-JP"/>
        </w:rPr>
        <w:t>5</w:t>
      </w:r>
      <w:r w:rsidRPr="00A7702B">
        <w:rPr>
          <w:rFonts w:ascii="Angsana New" w:hAnsi="Angsana New"/>
          <w:sz w:val="30"/>
          <w:szCs w:val="30"/>
        </w:rPr>
        <w:t xml:space="preserve"> </w:t>
      </w:r>
    </w:p>
    <w:p w14:paraId="680C321B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A7702B" w:rsidRDefault="00523E37" w:rsidP="00523E37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A7702B" w:rsidRDefault="00523E37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E91672" w14:textId="2FDDDC14" w:rsidR="001227FF" w:rsidRPr="00A7702B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7702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A7702B">
        <w:rPr>
          <w:rFonts w:asciiTheme="majorBidi" w:hAnsiTheme="majorBidi" w:cstheme="majorBidi"/>
          <w:sz w:val="30"/>
          <w:szCs w:val="30"/>
        </w:rPr>
        <w:br/>
      </w:r>
      <w:r w:rsidRPr="00A7702B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A7702B">
        <w:rPr>
          <w:rFonts w:asciiTheme="majorBidi" w:hAnsiTheme="majorBidi" w:cstheme="majorBidi"/>
          <w:sz w:val="30"/>
          <w:szCs w:val="30"/>
        </w:rPr>
        <w:br/>
      </w:r>
      <w:r w:rsidRPr="00A7702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7702B">
        <w:rPr>
          <w:rFonts w:asciiTheme="majorBidi" w:hAnsiTheme="majorBidi" w:cstheme="majorBidi"/>
          <w:sz w:val="30"/>
          <w:szCs w:val="30"/>
        </w:rPr>
        <w:t xml:space="preserve">34 </w:t>
      </w:r>
      <w:r w:rsidRPr="00A7702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7702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7702B">
        <w:rPr>
          <w:rFonts w:asciiTheme="majorBidi" w:hAnsiTheme="majorBidi" w:cstheme="majorBidi"/>
          <w:sz w:val="30"/>
          <w:szCs w:val="30"/>
        </w:rPr>
        <w:t xml:space="preserve"> </w:t>
      </w:r>
      <w:r w:rsidRPr="00A7702B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7702B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A7702B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7702B">
        <w:rPr>
          <w:rFonts w:asciiTheme="majorBidi" w:hAnsiTheme="majorBidi" w:cstheme="majorBidi"/>
          <w:sz w:val="30"/>
          <w:szCs w:val="30"/>
        </w:rPr>
        <w:t xml:space="preserve"> </w:t>
      </w:r>
      <w:r w:rsidRPr="00A7702B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Pr="00A7702B">
        <w:rPr>
          <w:rFonts w:asciiTheme="majorBidi" w:eastAsia="Times New Roman" w:hAnsiTheme="majorBidi" w:cstheme="majorBidi"/>
          <w:sz w:val="30"/>
          <w:szCs w:val="30"/>
        </w:rPr>
        <w:br/>
      </w:r>
      <w:r w:rsidRPr="00A7702B">
        <w:rPr>
          <w:rFonts w:asciiTheme="majorBidi" w:eastAsia="Times New Roman" w:hAnsiTheme="majorBidi" w:cstheme="majorBidi"/>
          <w:sz w:val="30"/>
          <w:szCs w:val="30"/>
          <w:cs/>
        </w:rPr>
        <w:t>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7702B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A7702B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A7702B">
        <w:rPr>
          <w:rFonts w:asciiTheme="majorBidi" w:eastAsia="Times New Roman" w:hAnsiTheme="majorBidi" w:cstheme="majorBidi"/>
          <w:sz w:val="30"/>
          <w:szCs w:val="30"/>
        </w:rPr>
        <w:t xml:space="preserve"> 2564</w:t>
      </w:r>
    </w:p>
    <w:p w14:paraId="090EBAAE" w14:textId="70B6A57C" w:rsidR="001227FF" w:rsidRPr="00A7702B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51C5F96" w14:textId="4A901D8E" w:rsidR="001227FF" w:rsidRPr="00A7702B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7702B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7702B">
        <w:rPr>
          <w:rFonts w:asciiTheme="majorBidi" w:hAnsiTheme="majorBidi" w:cstheme="majorBidi"/>
          <w:sz w:val="30"/>
          <w:szCs w:val="30"/>
        </w:rPr>
        <w:t xml:space="preserve">31 </w:t>
      </w:r>
      <w:r w:rsidRPr="00A7702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7702B">
        <w:rPr>
          <w:rFonts w:asciiTheme="majorBidi" w:hAnsiTheme="majorBidi" w:cstheme="majorBidi"/>
          <w:sz w:val="30"/>
          <w:szCs w:val="30"/>
        </w:rPr>
        <w:t>2564</w:t>
      </w:r>
    </w:p>
    <w:p w14:paraId="3202E5F0" w14:textId="77777777" w:rsidR="00523E37" w:rsidRPr="00A7702B" w:rsidRDefault="00523E37" w:rsidP="00523E37">
      <w:pPr>
        <w:rPr>
          <w:rFonts w:ascii="Angsana New" w:hAnsi="Angsana New"/>
          <w:sz w:val="30"/>
          <w:szCs w:val="30"/>
          <w:lang w:eastAsia="x-none"/>
        </w:rPr>
      </w:pPr>
    </w:p>
    <w:p w14:paraId="343BF54A" w14:textId="77777777" w:rsidR="00523E37" w:rsidRPr="00A7702B" w:rsidRDefault="00523E37" w:rsidP="00523E37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A7702B" w:rsidRDefault="00523E37" w:rsidP="00523E37">
      <w:pPr>
        <w:rPr>
          <w:sz w:val="30"/>
          <w:szCs w:val="30"/>
          <w:cs/>
          <w:lang w:val="x-none" w:eastAsia="x-none"/>
        </w:rPr>
      </w:pPr>
    </w:p>
    <w:p w14:paraId="3E6C1399" w14:textId="3A1D1269" w:rsidR="002809DB" w:rsidRPr="00A7702B" w:rsidRDefault="002809DB" w:rsidP="002809D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E80FFA" w:rsidRPr="00A7702B">
        <w:rPr>
          <w:rFonts w:ascii="Angsana New" w:hAnsi="Angsana New"/>
          <w:sz w:val="30"/>
          <w:szCs w:val="30"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ไม่มีการเปลี่ยนแปลงอย่างมีสาระสำคัญจากงบการเงินสำหรับปีสิ้นสุดวันที่ </w:t>
      </w:r>
      <w:r w:rsidRPr="00A7702B">
        <w:rPr>
          <w:rFonts w:ascii="Angsana New" w:hAnsi="Angsana New"/>
          <w:sz w:val="30"/>
          <w:szCs w:val="30"/>
        </w:rPr>
        <w:t xml:space="preserve">31 </w:t>
      </w:r>
      <w:r w:rsidRPr="00A7702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7702B">
        <w:rPr>
          <w:rFonts w:ascii="Angsana New" w:hAnsi="Angsana New"/>
          <w:sz w:val="30"/>
          <w:szCs w:val="30"/>
        </w:rPr>
        <w:t>2564</w:t>
      </w:r>
    </w:p>
    <w:p w14:paraId="4C86F548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6"/>
        <w:gridCol w:w="264"/>
        <w:gridCol w:w="1105"/>
        <w:gridCol w:w="265"/>
        <w:gridCol w:w="1079"/>
        <w:gridCol w:w="261"/>
        <w:gridCol w:w="1101"/>
      </w:tblGrid>
      <w:tr w:rsidR="00523E37" w:rsidRPr="00A7702B" w14:paraId="3DEF0DE7" w14:textId="77777777" w:rsidTr="00B100E2">
        <w:trPr>
          <w:tblHeader/>
        </w:trPr>
        <w:tc>
          <w:tcPr>
            <w:tcW w:w="2219" w:type="pct"/>
          </w:tcPr>
          <w:p w14:paraId="707CA0F2" w14:textId="77777777" w:rsidR="00523E37" w:rsidRPr="00A7702B" w:rsidRDefault="00523E37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9" w:type="pct"/>
            <w:gridSpan w:val="3"/>
          </w:tcPr>
          <w:p w14:paraId="7837634A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7702B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7FE905FD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2997C1B5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100E2" w:rsidRPr="00A7702B" w14:paraId="527C5FA3" w14:textId="77777777" w:rsidTr="00B100E2">
        <w:trPr>
          <w:tblHeader/>
        </w:trPr>
        <w:tc>
          <w:tcPr>
            <w:tcW w:w="2219" w:type="pct"/>
          </w:tcPr>
          <w:p w14:paraId="16F525E5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770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4" w:type="pct"/>
            <w:shd w:val="clear" w:color="auto" w:fill="auto"/>
          </w:tcPr>
          <w:p w14:paraId="55BB86E6" w14:textId="7BA48273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770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1633150D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0BB51FD" w14:textId="77DD524F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6D452E93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218AB2D" w14:textId="44846075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770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  <w:shd w:val="clear" w:color="auto" w:fill="auto"/>
          </w:tcPr>
          <w:p w14:paraId="576B94DE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3AF957" w14:textId="1EFD75F4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100E2" w:rsidRPr="00A7702B" w14:paraId="1248194C" w14:textId="77777777" w:rsidTr="006C085B">
        <w:trPr>
          <w:tblHeader/>
        </w:trPr>
        <w:tc>
          <w:tcPr>
            <w:tcW w:w="2219" w:type="pct"/>
          </w:tcPr>
          <w:p w14:paraId="086DD2AD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7837DDE2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00E2" w:rsidRPr="00A7702B" w14:paraId="4024F952" w14:textId="77777777" w:rsidTr="00B100E2">
        <w:trPr>
          <w:trHeight w:val="87"/>
        </w:trPr>
        <w:tc>
          <w:tcPr>
            <w:tcW w:w="2219" w:type="pct"/>
          </w:tcPr>
          <w:p w14:paraId="72FF2530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4142A590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D65A5B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55351E" w14:textId="16C4F4E6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E3947E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C48262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CAD6EB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A3F619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0E2" w:rsidRPr="00A7702B" w14:paraId="4E056C7E" w14:textId="77777777" w:rsidTr="00B100E2">
        <w:tc>
          <w:tcPr>
            <w:tcW w:w="2219" w:type="pct"/>
          </w:tcPr>
          <w:p w14:paraId="657D8944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C07E4AD" w14:textId="67590C35" w:rsidR="00D44C31" w:rsidRPr="00A7702B" w:rsidRDefault="00D44C31" w:rsidP="00D4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5DC74B2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575C52E" w14:textId="76150A1B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1A3A92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345CA1B" w14:textId="625F1C86" w:rsidR="00B100E2" w:rsidRPr="00A7702B" w:rsidRDefault="00DA7EC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40" w:type="pct"/>
          </w:tcPr>
          <w:p w14:paraId="17674A33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963894" w14:textId="48163A4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247</w:t>
            </w:r>
          </w:p>
        </w:tc>
      </w:tr>
      <w:tr w:rsidR="00B100E2" w:rsidRPr="00A7702B" w14:paraId="6D579935" w14:textId="77777777" w:rsidTr="00B100E2">
        <w:tc>
          <w:tcPr>
            <w:tcW w:w="2219" w:type="pct"/>
          </w:tcPr>
          <w:p w14:paraId="411FF8D0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029911A4" w14:textId="5E36340E" w:rsidR="00B100E2" w:rsidRPr="00A7702B" w:rsidRDefault="00D44C3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467E65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6BBCEA" w14:textId="2CBC9D1D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C3B2DC9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582427" w14:textId="74B58621" w:rsidR="00B100E2" w:rsidRPr="00A7702B" w:rsidRDefault="00DA7EC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262,671</w:t>
            </w:r>
          </w:p>
        </w:tc>
        <w:tc>
          <w:tcPr>
            <w:tcW w:w="140" w:type="pct"/>
          </w:tcPr>
          <w:p w14:paraId="316FC57C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F7ED4E" w14:textId="35D4BECB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156,423</w:t>
            </w:r>
          </w:p>
        </w:tc>
      </w:tr>
      <w:tr w:rsidR="00B100E2" w:rsidRPr="00A7702B" w14:paraId="2E592B6B" w14:textId="77777777" w:rsidTr="00B100E2">
        <w:tc>
          <w:tcPr>
            <w:tcW w:w="2219" w:type="pct"/>
          </w:tcPr>
          <w:p w14:paraId="549D7838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14:paraId="3819E0D3" w14:textId="6077DF04" w:rsidR="00B100E2" w:rsidRPr="00A7702B" w:rsidRDefault="00D44C3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D2C862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85E2740" w14:textId="7C0C79FD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F149F50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308A77" w14:textId="7D4004E2" w:rsidR="00B100E2" w:rsidRPr="00A7702B" w:rsidRDefault="00DA7EC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40" w:type="pct"/>
          </w:tcPr>
          <w:p w14:paraId="723CDF3A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44CB8C5" w14:textId="7C5FEB8C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637</w:t>
            </w:r>
          </w:p>
        </w:tc>
      </w:tr>
      <w:tr w:rsidR="00B100E2" w:rsidRPr="00A7702B" w14:paraId="7D500DA1" w14:textId="77777777" w:rsidTr="00B100E2">
        <w:tc>
          <w:tcPr>
            <w:tcW w:w="2219" w:type="pct"/>
          </w:tcPr>
          <w:p w14:paraId="2DE37726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4" w:type="pct"/>
          </w:tcPr>
          <w:p w14:paraId="0A5EA707" w14:textId="1CF3DADF" w:rsidR="00B100E2" w:rsidRPr="00A7702B" w:rsidRDefault="00252F7F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3A7030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EEC791" w14:textId="6EA57F1C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6ACF55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BA0B88F" w14:textId="3D089546" w:rsidR="00B100E2" w:rsidRPr="00A7702B" w:rsidRDefault="00666CAF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  <w:tc>
          <w:tcPr>
            <w:tcW w:w="140" w:type="pct"/>
          </w:tcPr>
          <w:p w14:paraId="0FD52722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4B0D74" w14:textId="5040F512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3,702</w:t>
            </w:r>
          </w:p>
        </w:tc>
      </w:tr>
      <w:tr w:rsidR="00B100E2" w:rsidRPr="00A7702B" w14:paraId="30D2ACD9" w14:textId="77777777" w:rsidTr="00B100E2">
        <w:tc>
          <w:tcPr>
            <w:tcW w:w="2219" w:type="pct"/>
          </w:tcPr>
          <w:p w14:paraId="0327C850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รายได้อื่นๆ</w:t>
            </w:r>
          </w:p>
        </w:tc>
        <w:tc>
          <w:tcPr>
            <w:tcW w:w="594" w:type="pct"/>
          </w:tcPr>
          <w:p w14:paraId="283C4B0E" w14:textId="52206325" w:rsidR="00B100E2" w:rsidRPr="00A7702B" w:rsidRDefault="00252F7F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C180F16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20795E9" w14:textId="4955656B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0EDA18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CD1AB61" w14:textId="01014360" w:rsidR="00B100E2" w:rsidRPr="00A7702B" w:rsidRDefault="00666CAF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40" w:type="pct"/>
          </w:tcPr>
          <w:p w14:paraId="32A867DB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A4F835" w14:textId="02FA21F0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B100E2" w:rsidRPr="00A7702B" w14:paraId="5C0A3D70" w14:textId="77777777" w:rsidTr="00B100E2">
        <w:tc>
          <w:tcPr>
            <w:tcW w:w="2219" w:type="pct"/>
          </w:tcPr>
          <w:p w14:paraId="1D3DBF07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4" w:type="pct"/>
          </w:tcPr>
          <w:p w14:paraId="64D62561" w14:textId="3F885CE1" w:rsidR="00B100E2" w:rsidRPr="00A7702B" w:rsidRDefault="00252F7F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664D46B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535C451" w14:textId="38C11F70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B94126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00533F6" w14:textId="240468C4" w:rsidR="00B100E2" w:rsidRPr="00A7702B" w:rsidRDefault="00666CAF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  <w:tc>
          <w:tcPr>
            <w:tcW w:w="140" w:type="pct"/>
          </w:tcPr>
          <w:p w14:paraId="32A72016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86BCEA" w14:textId="552452AE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</w:tr>
      <w:tr w:rsidR="00B100E2" w:rsidRPr="00A7702B" w14:paraId="524D3E78" w14:textId="77777777" w:rsidTr="00B100E2">
        <w:tc>
          <w:tcPr>
            <w:tcW w:w="2219" w:type="pct"/>
          </w:tcPr>
          <w:p w14:paraId="0FE3E920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57338A2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5067AF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A66D54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BD17AA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F41C108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8971572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1E591C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0E2" w:rsidRPr="00A7702B" w14:paraId="2411274A" w14:textId="77777777" w:rsidTr="00B100E2">
        <w:tc>
          <w:tcPr>
            <w:tcW w:w="2219" w:type="pct"/>
          </w:tcPr>
          <w:p w14:paraId="78625D61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70A53FA2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E870B30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DC4E21D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5235CC9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AB5460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FD0BA0B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7E29AA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0E2" w:rsidRPr="00A7702B" w14:paraId="1B222D70" w14:textId="77777777" w:rsidTr="00B100E2">
        <w:tc>
          <w:tcPr>
            <w:tcW w:w="2219" w:type="pct"/>
          </w:tcPr>
          <w:p w14:paraId="411D1521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13C06543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F97FC0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A6BC5F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3955742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417B81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22BFFB9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FE196C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0E2" w:rsidRPr="00A7702B" w14:paraId="431C4C52" w14:textId="77777777" w:rsidTr="00B100E2">
        <w:tc>
          <w:tcPr>
            <w:tcW w:w="2219" w:type="pct"/>
          </w:tcPr>
          <w:p w14:paraId="0935D611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7161FC60" w14:textId="31A5C28D" w:rsidR="00B100E2" w:rsidRPr="00A7702B" w:rsidRDefault="00666CAF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9,6</w:t>
            </w:r>
            <w:r w:rsidR="00F3137D" w:rsidRPr="00A7702B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2" w:type="pct"/>
          </w:tcPr>
          <w:p w14:paraId="571BE38A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3F4F7ED" w14:textId="1CBD9D04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9,215</w:t>
            </w:r>
          </w:p>
        </w:tc>
        <w:tc>
          <w:tcPr>
            <w:tcW w:w="142" w:type="pct"/>
          </w:tcPr>
          <w:p w14:paraId="47D83449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5AB1A8" w14:textId="04C6C4CF" w:rsidR="00B100E2" w:rsidRPr="00A7702B" w:rsidRDefault="00252F7F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7,348</w:t>
            </w:r>
          </w:p>
        </w:tc>
        <w:tc>
          <w:tcPr>
            <w:tcW w:w="140" w:type="pct"/>
          </w:tcPr>
          <w:p w14:paraId="4E5E4B67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7F924D" w14:textId="1A26E01A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6,907</w:t>
            </w:r>
          </w:p>
        </w:tc>
      </w:tr>
      <w:tr w:rsidR="00B100E2" w:rsidRPr="00A7702B" w14:paraId="63BFADA2" w14:textId="77777777" w:rsidTr="00B100E2">
        <w:tc>
          <w:tcPr>
            <w:tcW w:w="2219" w:type="pct"/>
          </w:tcPr>
          <w:p w14:paraId="2FA8B00B" w14:textId="77777777" w:rsidR="00B100E2" w:rsidRPr="00A7702B" w:rsidRDefault="00B100E2" w:rsidP="00B100E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7576700F" w14:textId="2D11D0F3" w:rsidR="00B100E2" w:rsidRPr="00A7702B" w:rsidRDefault="00F3137D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42" w:type="pct"/>
          </w:tcPr>
          <w:p w14:paraId="5BB5D606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E097A4" w14:textId="18FF5E2C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42" w:type="pct"/>
          </w:tcPr>
          <w:p w14:paraId="68266B42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EDA669" w14:textId="374568E3" w:rsidR="00B100E2" w:rsidRPr="00A7702B" w:rsidRDefault="00252F7F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0" w:type="pct"/>
          </w:tcPr>
          <w:p w14:paraId="4C15BF0B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94EEBF9" w14:textId="42A1C7EC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  <w:tr w:rsidR="00B100E2" w:rsidRPr="00A7702B" w14:paraId="56D7E15C" w14:textId="77777777" w:rsidTr="00B100E2">
        <w:tc>
          <w:tcPr>
            <w:tcW w:w="2219" w:type="pct"/>
          </w:tcPr>
          <w:p w14:paraId="4B751B8F" w14:textId="77777777" w:rsidR="00B100E2" w:rsidRPr="00A7702B" w:rsidRDefault="00B100E2" w:rsidP="00B100E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A770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6AF1284" w14:textId="68E3C3CB" w:rsidR="00B100E2" w:rsidRPr="00A7702B" w:rsidRDefault="00F3137D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9,918</w:t>
            </w:r>
          </w:p>
        </w:tc>
        <w:tc>
          <w:tcPr>
            <w:tcW w:w="142" w:type="pct"/>
          </w:tcPr>
          <w:p w14:paraId="65663C6D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E28FFB6" w14:textId="184957A1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9,497</w:t>
            </w:r>
          </w:p>
        </w:tc>
        <w:tc>
          <w:tcPr>
            <w:tcW w:w="142" w:type="pct"/>
          </w:tcPr>
          <w:p w14:paraId="25E6A1FD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BE13B95" w14:textId="3DB030CA" w:rsidR="00B100E2" w:rsidRPr="00A7702B" w:rsidRDefault="00252F7F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7,586</w:t>
            </w:r>
          </w:p>
        </w:tc>
        <w:tc>
          <w:tcPr>
            <w:tcW w:w="140" w:type="pct"/>
          </w:tcPr>
          <w:p w14:paraId="2AB78059" w14:textId="77777777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CC3992B" w14:textId="60283766" w:rsidR="00B100E2" w:rsidRPr="00A7702B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7,116</w:t>
            </w:r>
          </w:p>
        </w:tc>
      </w:tr>
    </w:tbl>
    <w:p w14:paraId="76E482F0" w14:textId="77777777" w:rsidR="000A6024" w:rsidRPr="00A7702B" w:rsidRDefault="000A6024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B2C2177" w14:textId="25A64652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ยอดคงเหลือกับ</w:t>
      </w:r>
      <w:r w:rsidRPr="00A7702B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A7702B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A7702B">
        <w:rPr>
          <w:rFonts w:ascii="Angsana New" w:hAnsi="Angsana New"/>
          <w:sz w:val="30"/>
          <w:szCs w:val="30"/>
        </w:rPr>
        <w:t>31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มีนาคม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/>
          <w:sz w:val="30"/>
          <w:szCs w:val="30"/>
        </w:rPr>
        <w:t>25</w:t>
      </w:r>
      <w:r w:rsidRPr="00A7702B">
        <w:rPr>
          <w:rFonts w:ascii="Angsana New" w:hAnsi="Angsana New" w:hint="cs"/>
          <w:sz w:val="30"/>
          <w:szCs w:val="30"/>
          <w:cs/>
        </w:rPr>
        <w:t>6</w:t>
      </w:r>
      <w:r w:rsidR="00B030EB" w:rsidRPr="00A7702B">
        <w:rPr>
          <w:rFonts w:ascii="Angsana New" w:hAnsi="Angsana New"/>
          <w:sz w:val="30"/>
          <w:szCs w:val="30"/>
        </w:rPr>
        <w:t>5</w:t>
      </w:r>
      <w:r w:rsidRPr="00A7702B">
        <w:rPr>
          <w:rFonts w:ascii="Angsana New" w:hAnsi="Angsana New" w:hint="cs"/>
          <w:sz w:val="30"/>
          <w:szCs w:val="30"/>
          <w:cs/>
        </w:rPr>
        <w:t xml:space="preserve"> </w:t>
      </w:r>
      <w:r w:rsidRPr="00A7702B">
        <w:rPr>
          <w:rFonts w:ascii="Angsana New" w:hAnsi="Angsana New"/>
          <w:sz w:val="30"/>
          <w:szCs w:val="30"/>
          <w:cs/>
        </w:rPr>
        <w:t xml:space="preserve">และ </w:t>
      </w:r>
      <w:r w:rsidRPr="00A7702B">
        <w:rPr>
          <w:rFonts w:ascii="Angsana New" w:hAnsi="Angsana New"/>
          <w:sz w:val="30"/>
          <w:szCs w:val="30"/>
        </w:rPr>
        <w:t xml:space="preserve">31 </w:t>
      </w:r>
      <w:r w:rsidRPr="00A7702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7702B">
        <w:rPr>
          <w:rFonts w:ascii="Angsana New" w:hAnsi="Angsana New"/>
          <w:sz w:val="30"/>
          <w:szCs w:val="30"/>
        </w:rPr>
        <w:t>25</w:t>
      </w:r>
      <w:r w:rsidRPr="00A7702B">
        <w:rPr>
          <w:rFonts w:ascii="Angsana New" w:hAnsi="Angsana New" w:hint="cs"/>
          <w:sz w:val="30"/>
          <w:szCs w:val="30"/>
          <w:cs/>
        </w:rPr>
        <w:t>6</w:t>
      </w:r>
      <w:r w:rsidR="00B030EB" w:rsidRPr="00A7702B">
        <w:rPr>
          <w:rFonts w:ascii="Angsana New" w:hAnsi="Angsana New"/>
          <w:sz w:val="30"/>
          <w:szCs w:val="30"/>
        </w:rPr>
        <w:t>4</w:t>
      </w:r>
      <w:r w:rsidRPr="00A7702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70C8D20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6"/>
        <w:gridCol w:w="1163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A7702B" w14:paraId="5BB6894F" w14:textId="77777777" w:rsidTr="00D558E3">
        <w:tc>
          <w:tcPr>
            <w:tcW w:w="2172" w:type="pct"/>
          </w:tcPr>
          <w:p w14:paraId="778ED59F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7702B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4AC9400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A7702B" w14:paraId="11DE0BC4" w14:textId="77777777" w:rsidTr="00D558E3">
        <w:tc>
          <w:tcPr>
            <w:tcW w:w="2172" w:type="pct"/>
          </w:tcPr>
          <w:p w14:paraId="04BE7637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9C9DFA5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31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</w:tcPr>
          <w:p w14:paraId="7095713D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3026291F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31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045CC2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96757CB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31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C9FCE01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9AECC3E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31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58E3" w:rsidRPr="00A7702B" w14:paraId="3625AE3D" w14:textId="77777777" w:rsidTr="00D558E3">
        <w:tc>
          <w:tcPr>
            <w:tcW w:w="2172" w:type="pct"/>
          </w:tcPr>
          <w:p w14:paraId="0E761C3F" w14:textId="2B56295A" w:rsidR="00D558E3" w:rsidRPr="00A7702B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4265FA5" w14:textId="4C8148C4" w:rsidR="00D558E3" w:rsidRPr="00A7702B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2F303713" w14:textId="77777777" w:rsidR="00D558E3" w:rsidRPr="00A7702B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67BDB096" w14:textId="78557245" w:rsidR="00D558E3" w:rsidRPr="00A7702B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770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32C5EC7" w14:textId="77777777" w:rsidR="00D558E3" w:rsidRPr="00A7702B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83CF4E7" w14:textId="68773D75" w:rsidR="00D558E3" w:rsidRPr="00A7702B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58BF818" w14:textId="77777777" w:rsidR="00D558E3" w:rsidRPr="00A7702B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5B970B6" w14:textId="0C2E946A" w:rsidR="00D558E3" w:rsidRPr="00A7702B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770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558E3" w:rsidRPr="00A7702B" w14:paraId="062BB825" w14:textId="77777777" w:rsidTr="00D558E3">
        <w:tc>
          <w:tcPr>
            <w:tcW w:w="2172" w:type="pct"/>
          </w:tcPr>
          <w:p w14:paraId="5E9A35DF" w14:textId="77777777" w:rsidR="00D558E3" w:rsidRPr="00A7702B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5D119270" w14:textId="77777777" w:rsidR="00D558E3" w:rsidRPr="00A7702B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7E2" w:rsidRPr="00A7702B" w14:paraId="098160E5" w14:textId="77777777" w:rsidTr="000517E2">
        <w:trPr>
          <w:trHeight w:val="389"/>
        </w:trPr>
        <w:tc>
          <w:tcPr>
            <w:tcW w:w="2172" w:type="pct"/>
          </w:tcPr>
          <w:p w14:paraId="11EE6F50" w14:textId="237D3E02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8" w:type="pct"/>
            <w:gridSpan w:val="11"/>
          </w:tcPr>
          <w:p w14:paraId="0330FDB3" w14:textId="77777777" w:rsidR="000517E2" w:rsidRPr="00A7702B" w:rsidRDefault="000517E2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517E2" w:rsidRPr="00A7702B" w14:paraId="5E8DCA5B" w14:textId="77777777" w:rsidTr="006C085B">
        <w:tc>
          <w:tcPr>
            <w:tcW w:w="2172" w:type="pct"/>
          </w:tcPr>
          <w:p w14:paraId="0A94B15D" w14:textId="10D8CBCD" w:rsidR="000517E2" w:rsidRPr="00A7702B" w:rsidRDefault="000517E2" w:rsidP="0005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64E134" w14:textId="2C650DE4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204603" w14:textId="77777777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32A8476" w14:textId="01596E41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1284C27" w14:textId="77777777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1FE513A" w14:textId="40A225D1" w:rsidR="000517E2" w:rsidRPr="00A7702B" w:rsidRDefault="00F3137D" w:rsidP="004C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29,574</w:t>
            </w:r>
          </w:p>
        </w:tc>
        <w:tc>
          <w:tcPr>
            <w:tcW w:w="150" w:type="pct"/>
            <w:gridSpan w:val="2"/>
          </w:tcPr>
          <w:p w14:paraId="747F0ED6" w14:textId="77777777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9690FBE" w14:textId="1A108EAF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30,788</w:t>
            </w:r>
          </w:p>
        </w:tc>
      </w:tr>
      <w:tr w:rsidR="000517E2" w:rsidRPr="00A7702B" w14:paraId="34066827" w14:textId="77777777" w:rsidTr="006C085B">
        <w:tc>
          <w:tcPr>
            <w:tcW w:w="2172" w:type="pct"/>
          </w:tcPr>
          <w:p w14:paraId="0BA93D28" w14:textId="77777777" w:rsidR="00F3137D" w:rsidRPr="00A7702B" w:rsidRDefault="000517E2" w:rsidP="0005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="00F3137D" w:rsidRPr="00A7702B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4414AB" w14:textId="342EE4E6" w:rsidR="000517E2" w:rsidRPr="00A7702B" w:rsidRDefault="005E3B76" w:rsidP="0005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3137D" w:rsidRPr="00A7702B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3" w:type="pct"/>
          </w:tcPr>
          <w:p w14:paraId="69C261E5" w14:textId="77777777" w:rsidR="00F3137D" w:rsidRPr="00A7702B" w:rsidRDefault="00F3137D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D9CAED" w14:textId="1E2E1AAF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4AA1AB" w14:textId="77777777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3AF110D" w14:textId="77777777" w:rsidR="00F3137D" w:rsidRPr="00A7702B" w:rsidRDefault="00F3137D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C28E01C" w14:textId="14A4070C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72A547D" w14:textId="77777777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88E18FF" w14:textId="77777777" w:rsidR="000517E2" w:rsidRPr="00A7702B" w:rsidRDefault="000517E2" w:rsidP="00071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7DF7E95E" w14:textId="28742641" w:rsidR="00F3137D" w:rsidRPr="00A7702B" w:rsidRDefault="00071CCC" w:rsidP="00071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AC0B090" w14:textId="77777777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5DCDA00" w14:textId="77777777" w:rsidR="00F3137D" w:rsidRPr="00A7702B" w:rsidRDefault="00F3137D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3D425011" w14:textId="769BE63E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(1,648)</w:t>
            </w:r>
          </w:p>
        </w:tc>
      </w:tr>
      <w:tr w:rsidR="000517E2" w:rsidRPr="00A7702B" w14:paraId="7D8935CD" w14:textId="77777777" w:rsidTr="006C085B">
        <w:tc>
          <w:tcPr>
            <w:tcW w:w="2172" w:type="pct"/>
          </w:tcPr>
          <w:p w14:paraId="0060B228" w14:textId="77777777" w:rsidR="000517E2" w:rsidRPr="00A7702B" w:rsidRDefault="000517E2" w:rsidP="0005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1DC6262D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6C73150" w14:textId="77777777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6D2E7D40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77777777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D4F86B" w14:textId="123E8FA3" w:rsidR="000517E2" w:rsidRPr="00A7702B" w:rsidRDefault="00071CCC" w:rsidP="004C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29,574</w:t>
            </w:r>
          </w:p>
        </w:tc>
        <w:tc>
          <w:tcPr>
            <w:tcW w:w="150" w:type="pct"/>
            <w:gridSpan w:val="2"/>
          </w:tcPr>
          <w:p w14:paraId="0D4AFC10" w14:textId="77777777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4A777" w14:textId="64C2B287" w:rsidR="000517E2" w:rsidRPr="00A7702B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29,140</w:t>
            </w:r>
          </w:p>
        </w:tc>
      </w:tr>
    </w:tbl>
    <w:p w14:paraId="266CAD84" w14:textId="3249630B" w:rsidR="000517E2" w:rsidRPr="00A7702B" w:rsidRDefault="000517E2" w:rsidP="00523E37">
      <w:pPr>
        <w:rPr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1"/>
        <w:gridCol w:w="237"/>
        <w:gridCol w:w="1163"/>
        <w:gridCol w:w="237"/>
        <w:gridCol w:w="1082"/>
        <w:gridCol w:w="273"/>
        <w:gridCol w:w="1081"/>
      </w:tblGrid>
      <w:tr w:rsidR="000517E2" w:rsidRPr="00A7702B" w14:paraId="2BB614D0" w14:textId="77777777" w:rsidTr="000517E2">
        <w:tc>
          <w:tcPr>
            <w:tcW w:w="2172" w:type="pct"/>
          </w:tcPr>
          <w:p w14:paraId="170AA709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28" w:type="pct"/>
            <w:gridSpan w:val="7"/>
            <w:shd w:val="clear" w:color="auto" w:fill="auto"/>
          </w:tcPr>
          <w:p w14:paraId="3194921C" w14:textId="77096B4B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17E2" w:rsidRPr="00A7702B" w14:paraId="6D6F01B5" w14:textId="77777777" w:rsidTr="00515FE7">
        <w:tc>
          <w:tcPr>
            <w:tcW w:w="2172" w:type="pct"/>
          </w:tcPr>
          <w:p w14:paraId="32AA1D3F" w14:textId="77777777" w:rsidR="000517E2" w:rsidRPr="00A7702B" w:rsidRDefault="000517E2" w:rsidP="0051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4330D393" w14:textId="1A977799" w:rsidR="000517E2" w:rsidRPr="00A7702B" w:rsidRDefault="00CE465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3319880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0B44821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F400DD3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5F50CF" w14:textId="3F970B01" w:rsidR="000517E2" w:rsidRPr="00A7702B" w:rsidRDefault="00F3137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17,325</w:t>
            </w:r>
          </w:p>
        </w:tc>
        <w:tc>
          <w:tcPr>
            <w:tcW w:w="150" w:type="pct"/>
          </w:tcPr>
          <w:p w14:paraId="7EAC0A75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91A34F9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15,302</w:t>
            </w:r>
          </w:p>
        </w:tc>
      </w:tr>
      <w:tr w:rsidR="000517E2" w:rsidRPr="00A7702B" w14:paraId="649B7121" w14:textId="77777777" w:rsidTr="00515FE7">
        <w:tc>
          <w:tcPr>
            <w:tcW w:w="2172" w:type="pct"/>
          </w:tcPr>
          <w:p w14:paraId="6FDE6662" w14:textId="77777777" w:rsidR="00F3137D" w:rsidRPr="00A7702B" w:rsidRDefault="00F3137D" w:rsidP="00F3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A16102" w14:textId="3F66F3D5" w:rsidR="000517E2" w:rsidRPr="00A7702B" w:rsidRDefault="005E3B76" w:rsidP="00F313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3137D" w:rsidRPr="00A7702B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F999A48" w14:textId="77777777" w:rsidR="00F3137D" w:rsidRPr="00A7702B" w:rsidRDefault="00F3137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  <w:p w14:paraId="08136511" w14:textId="49D6C6E8" w:rsidR="000517E2" w:rsidRPr="00A7702B" w:rsidRDefault="00CE465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7702B">
              <w:rPr>
                <w:rFonts w:ascii="Angsana New" w:hAnsi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30" w:type="pct"/>
          </w:tcPr>
          <w:p w14:paraId="6B1900C2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1F3A18D" w14:textId="77777777" w:rsidR="00F3137D" w:rsidRPr="00A7702B" w:rsidRDefault="00F3137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393F0C89" w14:textId="52C09A7D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2D0B990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1E066F0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6BA253" w14:textId="370B62D3" w:rsidR="00F3137D" w:rsidRPr="00A7702B" w:rsidRDefault="00F3137D" w:rsidP="00F31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(</w:t>
            </w:r>
            <w:r w:rsidR="00A258A1" w:rsidRPr="00A7702B">
              <w:rPr>
                <w:rFonts w:ascii="Angsana New" w:hAnsi="Angsana New"/>
                <w:sz w:val="30"/>
                <w:szCs w:val="30"/>
              </w:rPr>
              <w:t>12,162</w:t>
            </w:r>
            <w:r w:rsidRPr="00A770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283F4244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42F2DBF" w14:textId="77777777" w:rsidR="00F3137D" w:rsidRPr="00A7702B" w:rsidRDefault="00F3137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DDE4B3" w14:textId="3A89668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(14,104)</w:t>
            </w:r>
          </w:p>
        </w:tc>
      </w:tr>
      <w:tr w:rsidR="000517E2" w:rsidRPr="00A7702B" w14:paraId="564C553D" w14:textId="77777777" w:rsidTr="00515FE7">
        <w:tc>
          <w:tcPr>
            <w:tcW w:w="2172" w:type="pct"/>
          </w:tcPr>
          <w:p w14:paraId="3A4FF17B" w14:textId="77777777" w:rsidR="000517E2" w:rsidRPr="00A7702B" w:rsidRDefault="000517E2" w:rsidP="0051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7EFC424" w14:textId="3D8B7EAC" w:rsidR="000517E2" w:rsidRPr="00A7702B" w:rsidRDefault="00CE465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444655B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EF12A74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F6682D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C075D7D" w14:textId="44E2C575" w:rsidR="000517E2" w:rsidRPr="00A7702B" w:rsidRDefault="00A258A1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5,16</w:t>
            </w:r>
            <w:r w:rsidR="00846B8B" w:rsidRPr="00A770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019A67C5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B8B9E80" w14:textId="77777777" w:rsidR="000517E2" w:rsidRPr="00A7702B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1,198</w:t>
            </w:r>
          </w:p>
        </w:tc>
      </w:tr>
    </w:tbl>
    <w:p w14:paraId="4469586A" w14:textId="2D6E06E6" w:rsidR="000517E2" w:rsidRPr="00A7702B" w:rsidRDefault="000517E2" w:rsidP="00523E37">
      <w:pPr>
        <w:rPr>
          <w:sz w:val="28"/>
          <w:szCs w:val="28"/>
        </w:rPr>
      </w:pPr>
    </w:p>
    <w:p w14:paraId="710B7BF2" w14:textId="609EDD50" w:rsidR="00061967" w:rsidRPr="00A7702B" w:rsidRDefault="00061967" w:rsidP="00523E37">
      <w:pPr>
        <w:rPr>
          <w:sz w:val="28"/>
          <w:szCs w:val="28"/>
        </w:rPr>
      </w:pPr>
    </w:p>
    <w:p w14:paraId="1B330202" w14:textId="08580730" w:rsidR="00061967" w:rsidRPr="00A7702B" w:rsidRDefault="00061967" w:rsidP="00523E37">
      <w:pPr>
        <w:rPr>
          <w:sz w:val="28"/>
          <w:szCs w:val="28"/>
        </w:rPr>
      </w:pPr>
    </w:p>
    <w:p w14:paraId="34186307" w14:textId="77777777" w:rsidR="00E80FFA" w:rsidRPr="00A7702B" w:rsidRDefault="00E80FFA" w:rsidP="00523E37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65"/>
        <w:gridCol w:w="236"/>
        <w:gridCol w:w="1120"/>
        <w:gridCol w:w="46"/>
        <w:gridCol w:w="193"/>
        <w:gridCol w:w="45"/>
        <w:gridCol w:w="7"/>
        <w:gridCol w:w="1073"/>
        <w:gridCol w:w="271"/>
        <w:gridCol w:w="1074"/>
      </w:tblGrid>
      <w:tr w:rsidR="00F07078" w:rsidRPr="00A7702B" w14:paraId="0BA5D8D7" w14:textId="77777777" w:rsidTr="00D44C31">
        <w:tc>
          <w:tcPr>
            <w:tcW w:w="2178" w:type="pct"/>
          </w:tcPr>
          <w:p w14:paraId="27DE403E" w14:textId="77777777" w:rsidR="00D44C31" w:rsidRPr="00A7702B" w:rsidRDefault="00D44C31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0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(กลับรายการ) </w:t>
            </w:r>
            <w:r w:rsidR="00F07078"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5E3B76" w:rsidRPr="00A770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4F60F129" w14:textId="4C2AFAA4" w:rsidR="005E3B76" w:rsidRPr="00A7702B" w:rsidRDefault="005E3B76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0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7" w:type="pct"/>
            <w:gridSpan w:val="4"/>
          </w:tcPr>
          <w:p w14:paraId="551086B6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7702B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" w:type="pct"/>
            <w:gridSpan w:val="3"/>
          </w:tcPr>
          <w:p w14:paraId="760CE5A1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67D258CF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07078" w:rsidRPr="00A7702B" w14:paraId="6C64301F" w14:textId="77777777" w:rsidTr="00D44C31">
        <w:tc>
          <w:tcPr>
            <w:tcW w:w="2178" w:type="pct"/>
          </w:tcPr>
          <w:p w14:paraId="747C6933" w14:textId="2E14B0EB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7702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7702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7702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639D1"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770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6" w:type="pct"/>
            <w:shd w:val="clear" w:color="auto" w:fill="auto"/>
          </w:tcPr>
          <w:p w14:paraId="63DCB319" w14:textId="7C02A48F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24CFC3BD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5194F496" w14:textId="3DC4FE4C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A7810E8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4B2D7C22" w14:textId="7DA73EE2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2AFFF4C0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85D3FC5" w14:textId="55481D90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F07078" w:rsidRPr="00A7702B" w14:paraId="3F0515E6" w14:textId="77777777" w:rsidTr="00D44C31">
        <w:tc>
          <w:tcPr>
            <w:tcW w:w="2178" w:type="pct"/>
          </w:tcPr>
          <w:p w14:paraId="5A970102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2" w:type="pct"/>
            <w:gridSpan w:val="10"/>
          </w:tcPr>
          <w:p w14:paraId="6E0E8B5B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078" w:rsidRPr="00A7702B" w14:paraId="2A2AB86A" w14:textId="77777777" w:rsidTr="00D44C31">
        <w:tc>
          <w:tcPr>
            <w:tcW w:w="2178" w:type="pct"/>
          </w:tcPr>
          <w:p w14:paraId="4125EB80" w14:textId="77777777" w:rsidR="00F07078" w:rsidRPr="00A7702B" w:rsidRDefault="00F07078" w:rsidP="0051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66C86A42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1A1613C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71C0CEC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2A287035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6C657D1D" w14:textId="447BBCE3" w:rsidR="00F07078" w:rsidRPr="00A7702B" w:rsidRDefault="00E8281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  <w:tc>
          <w:tcPr>
            <w:tcW w:w="149" w:type="pct"/>
          </w:tcPr>
          <w:p w14:paraId="0C7DB5E7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B815D7" w14:textId="04161FA9" w:rsidR="00F07078" w:rsidRPr="00A7702B" w:rsidRDefault="005E3B76" w:rsidP="005E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F07078" w:rsidRPr="00A7702B" w14:paraId="7D578753" w14:textId="77777777" w:rsidTr="00D44C31">
        <w:trPr>
          <w:trHeight w:val="77"/>
        </w:trPr>
        <w:tc>
          <w:tcPr>
            <w:tcW w:w="2178" w:type="pct"/>
          </w:tcPr>
          <w:p w14:paraId="43F19625" w14:textId="77777777" w:rsidR="00F07078" w:rsidRPr="00A7702B" w:rsidRDefault="00F07078" w:rsidP="0051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6" w:type="pct"/>
          </w:tcPr>
          <w:p w14:paraId="2619E8E7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8A921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64D2E35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79F26B36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6407ED27" w14:textId="4B88904F" w:rsidR="00F07078" w:rsidRPr="00A7702B" w:rsidRDefault="00E8281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3B76" w:rsidRPr="00A770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6B8B" w:rsidRPr="00A7702B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D61B79" w:rsidRPr="00A7702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A770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1F21D8CC" w14:textId="77777777" w:rsidR="00F07078" w:rsidRPr="00A7702B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86C59A" w14:textId="1241414F" w:rsidR="00F07078" w:rsidRPr="00A7702B" w:rsidRDefault="005E3B76" w:rsidP="005E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</w:tbl>
    <w:p w14:paraId="3BE8DD99" w14:textId="6F66433B" w:rsidR="000517E2" w:rsidRPr="00A7702B" w:rsidRDefault="000517E2" w:rsidP="00523E37">
      <w:pPr>
        <w:rPr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6"/>
        <w:gridCol w:w="1163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F63EB2" w:rsidRPr="00A7702B" w14:paraId="24000F2E" w14:textId="77777777" w:rsidTr="006C085B">
        <w:trPr>
          <w:tblHeader/>
        </w:trPr>
        <w:tc>
          <w:tcPr>
            <w:tcW w:w="2172" w:type="pct"/>
          </w:tcPr>
          <w:p w14:paraId="511B420B" w14:textId="0E17841B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1DC16EE6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7702B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0C82B4C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A31CFDC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63EB2" w:rsidRPr="00A7702B" w14:paraId="6EED75F8" w14:textId="77777777" w:rsidTr="006C085B">
        <w:trPr>
          <w:tblHeader/>
        </w:trPr>
        <w:tc>
          <w:tcPr>
            <w:tcW w:w="2172" w:type="pct"/>
          </w:tcPr>
          <w:p w14:paraId="31530C89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A14BFC8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31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</w:tcPr>
          <w:p w14:paraId="690E3797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61779730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31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EFE587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54544C2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31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D6BA2B7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54E10F6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31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3EB2" w:rsidRPr="00A7702B" w14:paraId="2CEE1C36" w14:textId="77777777" w:rsidTr="006C085B">
        <w:trPr>
          <w:tblHeader/>
        </w:trPr>
        <w:tc>
          <w:tcPr>
            <w:tcW w:w="2172" w:type="pct"/>
          </w:tcPr>
          <w:p w14:paraId="26D3ABAC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16DB3A3" w14:textId="5ACA0DEE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256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08913901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46448519" w14:textId="55D2AD0D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DB2F097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4C4A8E5" w14:textId="20C238ED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256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7904370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4780F42" w14:textId="0B194460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</w:tr>
      <w:tr w:rsidR="00F63EB2" w:rsidRPr="00A7702B" w14:paraId="4A404FEC" w14:textId="77777777" w:rsidTr="006C085B">
        <w:trPr>
          <w:tblHeader/>
        </w:trPr>
        <w:tc>
          <w:tcPr>
            <w:tcW w:w="2172" w:type="pct"/>
          </w:tcPr>
          <w:p w14:paraId="45BD172A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022E6E0B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EB2" w:rsidRPr="00A7702B" w14:paraId="6F9B2500" w14:textId="77777777" w:rsidTr="006C085B">
        <w:tc>
          <w:tcPr>
            <w:tcW w:w="2172" w:type="pct"/>
          </w:tcPr>
          <w:p w14:paraId="2046E5DC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3" w:type="pct"/>
          </w:tcPr>
          <w:p w14:paraId="5AECDA39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B7CAA7A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8A4E822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96A23B6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37E8E245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7C3D5325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7ABA9BA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3EB2" w:rsidRPr="00A7702B" w14:paraId="2EE0E95F" w14:textId="77777777" w:rsidTr="006C085B">
        <w:tc>
          <w:tcPr>
            <w:tcW w:w="2172" w:type="pct"/>
          </w:tcPr>
          <w:p w14:paraId="2DE76870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19E58D8" w14:textId="7FE4FF06" w:rsidR="00F63EB2" w:rsidRPr="00A7702B" w:rsidRDefault="006F1C8A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C32D3C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24AB3DAD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5869D862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F9F0CD4" w14:textId="0F5ECF71" w:rsidR="00F63EB2" w:rsidRPr="00A7702B" w:rsidRDefault="006F1C8A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244,73</w:t>
            </w:r>
            <w:r w:rsidR="005E3B76" w:rsidRPr="00A7702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  <w:gridSpan w:val="2"/>
          </w:tcPr>
          <w:p w14:paraId="43BC0A11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FDAFB21" w14:textId="28A5D307" w:rsidR="00F63EB2" w:rsidRPr="00A7702B" w:rsidRDefault="00F63EB2" w:rsidP="005E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162,589</w:t>
            </w:r>
          </w:p>
        </w:tc>
      </w:tr>
      <w:tr w:rsidR="00F63EB2" w:rsidRPr="00A7702B" w14:paraId="1DF5936C" w14:textId="77777777" w:rsidTr="006C085B">
        <w:tc>
          <w:tcPr>
            <w:tcW w:w="2172" w:type="pct"/>
          </w:tcPr>
          <w:p w14:paraId="0565A6D3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27BDA0CE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30CEC27F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7085CCE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66DCF611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45D8E2F6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2"/>
          </w:tcPr>
          <w:p w14:paraId="2C87C9B7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70523CDB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63EB2" w:rsidRPr="00A7702B" w14:paraId="6D3CB0F3" w14:textId="77777777" w:rsidTr="006C085B">
        <w:tc>
          <w:tcPr>
            <w:tcW w:w="2172" w:type="pct"/>
          </w:tcPr>
          <w:p w14:paraId="7125656E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3" w:type="pct"/>
          </w:tcPr>
          <w:p w14:paraId="42B12CF0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215D652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3ACBC72E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6A4FCD0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72838DE1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3BE6D42B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16650F6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63EB2" w:rsidRPr="00A7702B" w14:paraId="187B61E0" w14:textId="77777777" w:rsidTr="006C085B">
        <w:tc>
          <w:tcPr>
            <w:tcW w:w="2172" w:type="pct"/>
          </w:tcPr>
          <w:p w14:paraId="4C5D5456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3793D09" w14:textId="0F188AA9" w:rsidR="00F63EB2" w:rsidRPr="00A7702B" w:rsidRDefault="006F1C8A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D275B49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9E5D143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099FE11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14:paraId="2EB47611" w14:textId="06809005" w:rsidR="00F63EB2" w:rsidRPr="00A7702B" w:rsidRDefault="00CE465D" w:rsidP="00CE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</w:p>
        </w:tc>
        <w:tc>
          <w:tcPr>
            <w:tcW w:w="150" w:type="pct"/>
            <w:gridSpan w:val="2"/>
          </w:tcPr>
          <w:p w14:paraId="5C22443D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29A0CA3D" w14:textId="415D1042" w:rsidR="00F63EB2" w:rsidRPr="00A7702B" w:rsidRDefault="00F63EB2" w:rsidP="00CE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</w:tr>
      <w:tr w:rsidR="00F63EB2" w:rsidRPr="00A7702B" w14:paraId="60600057" w14:textId="77777777" w:rsidTr="006C085B">
        <w:tc>
          <w:tcPr>
            <w:tcW w:w="2172" w:type="pct"/>
          </w:tcPr>
          <w:p w14:paraId="50668E70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09734425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2609F0AC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6662B6EC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559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74105DAA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32E62C1C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4336F0A2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2DBA551D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63EB2" w:rsidRPr="00A7702B" w14:paraId="7B811171" w14:textId="77777777" w:rsidTr="00D44C31">
        <w:tc>
          <w:tcPr>
            <w:tcW w:w="2172" w:type="pct"/>
          </w:tcPr>
          <w:p w14:paraId="5DF9FC65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กำหนดชำระภายในหนึ่งปี </w:t>
            </w:r>
          </w:p>
        </w:tc>
        <w:tc>
          <w:tcPr>
            <w:tcW w:w="593" w:type="pct"/>
          </w:tcPr>
          <w:p w14:paraId="5A549305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99908F8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EFA1058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A5202B8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73F2556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C881B92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C96AD3F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3EB2" w:rsidRPr="00A7702B" w14:paraId="5081AC58" w14:textId="77777777" w:rsidTr="00D44C31">
        <w:tc>
          <w:tcPr>
            <w:tcW w:w="2172" w:type="pct"/>
          </w:tcPr>
          <w:p w14:paraId="218707CD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5442FEBD" w14:textId="3FAF187A" w:rsidR="00F63EB2" w:rsidRPr="00A7702B" w:rsidRDefault="00CE465D" w:rsidP="00D44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338C80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9A1DD4C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1B37B70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</w:tcPr>
          <w:p w14:paraId="2D932E76" w14:textId="0B6513A3" w:rsidR="00F63EB2" w:rsidRPr="00A7702B" w:rsidRDefault="00CE465D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2,618</w:t>
            </w:r>
          </w:p>
        </w:tc>
        <w:tc>
          <w:tcPr>
            <w:tcW w:w="150" w:type="pct"/>
            <w:gridSpan w:val="2"/>
          </w:tcPr>
          <w:p w14:paraId="026A363E" w14:textId="77777777" w:rsidR="00F63EB2" w:rsidRPr="00A7702B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3FAFA60A" w14:textId="44395C82" w:rsidR="00F63EB2" w:rsidRPr="00A7702B" w:rsidRDefault="00F63EB2" w:rsidP="00CE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3,472</w:t>
            </w:r>
          </w:p>
        </w:tc>
      </w:tr>
    </w:tbl>
    <w:p w14:paraId="25669DF4" w14:textId="4700A183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221246CF" w14:textId="2A213DB6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770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D44C31" w:rsidRPr="00A7702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ระหว่างงวด</w:t>
      </w:r>
    </w:p>
    <w:p w14:paraId="6C49DC9C" w14:textId="77777777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3CEE" w14:textId="77777777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7702B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72B5461B" w14:textId="77777777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F4F7D3C" w14:textId="73C85F4C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A7702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 </w:t>
      </w:r>
      <w:r w:rsidRPr="00A7702B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7702B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A7702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Pr="00A7702B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A7702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 </w:t>
      </w:r>
      <w:r w:rsidRPr="00A7702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A7702B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A7702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A7702B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A7702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และจะได้รับค่าตอบแทนเป็นรายเดือนในอัตราเดือนละ 140</w:t>
      </w:r>
      <w:r w:rsidRPr="00A7702B">
        <w:rPr>
          <w:rFonts w:asciiTheme="majorBidi" w:hAnsiTheme="majorBidi" w:cstheme="majorBidi" w:hint="cs"/>
          <w:spacing w:val="-2"/>
          <w:sz w:val="30"/>
          <w:szCs w:val="30"/>
        </w:rPr>
        <w:t>,</w:t>
      </w:r>
      <w:r w:rsidRPr="00A7702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000 บาทและทั้งสองฝ่ายสามารถต่อสัญญานี้ออกไปครั้งละ </w:t>
      </w:r>
      <w:r w:rsidRPr="00A7702B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A7702B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</w:p>
    <w:bookmarkEnd w:id="0"/>
    <w:p w14:paraId="1784315A" w14:textId="77777777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BBD907E" w14:textId="77777777" w:rsidR="00D44C31" w:rsidRPr="00A7702B" w:rsidRDefault="00D44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7702B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5661945" w14:textId="58493686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7702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สัญญาจ้างทดสอบผลิตภัณฑ์</w:t>
      </w:r>
    </w:p>
    <w:p w14:paraId="78E44228" w14:textId="77777777" w:rsidR="00341964" w:rsidRPr="00A7702B" w:rsidRDefault="00341964" w:rsidP="00341964">
      <w:pPr>
        <w:autoSpaceDE w:val="0"/>
        <w:autoSpaceDN w:val="0"/>
        <w:adjustRightInd w:val="0"/>
        <w:ind w:left="958" w:hanging="418"/>
        <w:jc w:val="both"/>
        <w:rPr>
          <w:rFonts w:asciiTheme="majorBidi" w:hAnsiTheme="majorBidi" w:cstheme="majorBidi"/>
          <w:sz w:val="24"/>
          <w:szCs w:val="24"/>
        </w:rPr>
      </w:pPr>
    </w:p>
    <w:p w14:paraId="67CAED6B" w14:textId="4F8E257A" w:rsidR="00341964" w:rsidRPr="00A7702B" w:rsidRDefault="00341964" w:rsidP="00341964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7702B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A7702B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A7702B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A7702B">
        <w:rPr>
          <w:rFonts w:asciiTheme="majorBidi" w:hAnsiTheme="majorBidi" w:cstheme="majorBidi" w:hint="cs"/>
          <w:sz w:val="30"/>
          <w:szCs w:val="30"/>
        </w:rPr>
        <w:t>256</w:t>
      </w:r>
      <w:r w:rsidRPr="00A7702B">
        <w:rPr>
          <w:rFonts w:asciiTheme="majorBidi" w:hAnsiTheme="majorBidi" w:cstheme="majorBidi"/>
          <w:sz w:val="30"/>
          <w:szCs w:val="30"/>
        </w:rPr>
        <w:t>5</w:t>
      </w:r>
      <w:r w:rsidRPr="00A7702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7702B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A7702B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A7702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7702B">
        <w:rPr>
          <w:rFonts w:asciiTheme="majorBidi" w:hAnsiTheme="majorBidi" w:cstheme="majorBidi" w:hint="cs"/>
          <w:sz w:val="30"/>
          <w:szCs w:val="30"/>
        </w:rPr>
        <w:t>256</w:t>
      </w:r>
      <w:r w:rsidRPr="00A7702B">
        <w:rPr>
          <w:rFonts w:asciiTheme="majorBidi" w:hAnsiTheme="majorBidi" w:cstheme="majorBidi"/>
          <w:sz w:val="30"/>
          <w:szCs w:val="30"/>
        </w:rPr>
        <w:t>5</w:t>
      </w:r>
      <w:r w:rsidRPr="00A7702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7702B">
        <w:rPr>
          <w:rFonts w:asciiTheme="majorBidi" w:hAnsiTheme="majorBidi" w:cstheme="majorBidi" w:hint="cs"/>
          <w:sz w:val="30"/>
          <w:szCs w:val="30"/>
          <w:cs/>
        </w:rPr>
        <w:t xml:space="preserve">โดยว่าจ้างเป็นจำนวนเงินเดือนละ </w:t>
      </w:r>
      <w:r w:rsidRPr="00A7702B">
        <w:rPr>
          <w:rFonts w:asciiTheme="majorBidi" w:hAnsiTheme="majorBidi" w:cstheme="majorBidi" w:hint="cs"/>
          <w:sz w:val="30"/>
          <w:szCs w:val="30"/>
        </w:rPr>
        <w:t>6</w:t>
      </w:r>
      <w:r w:rsidRPr="00A7702B">
        <w:rPr>
          <w:rFonts w:asciiTheme="majorBidi" w:hAnsiTheme="majorBidi" w:cstheme="majorBidi"/>
          <w:sz w:val="30"/>
          <w:szCs w:val="30"/>
        </w:rPr>
        <w:t>72</w:t>
      </w:r>
      <w:r w:rsidRPr="00A7702B">
        <w:rPr>
          <w:rFonts w:asciiTheme="majorBidi" w:hAnsiTheme="majorBidi" w:cstheme="majorBidi" w:hint="cs"/>
          <w:sz w:val="30"/>
          <w:szCs w:val="30"/>
        </w:rPr>
        <w:t>,</w:t>
      </w:r>
      <w:r w:rsidRPr="00A7702B">
        <w:rPr>
          <w:rFonts w:asciiTheme="majorBidi" w:hAnsiTheme="majorBidi" w:cstheme="majorBidi"/>
          <w:sz w:val="30"/>
          <w:szCs w:val="30"/>
        </w:rPr>
        <w:t>5</w:t>
      </w:r>
      <w:r w:rsidRPr="00A7702B">
        <w:rPr>
          <w:rFonts w:asciiTheme="majorBidi" w:hAnsiTheme="majorBidi" w:cstheme="majorBidi" w:hint="cs"/>
          <w:sz w:val="30"/>
          <w:szCs w:val="30"/>
        </w:rPr>
        <w:t xml:space="preserve">00 </w:t>
      </w:r>
      <w:r w:rsidRPr="00A7702B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6F03097F" w14:textId="77777777" w:rsidR="00341964" w:rsidRPr="00A7702B" w:rsidRDefault="00341964" w:rsidP="00341964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2902EFE" w14:textId="77777777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7702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สัญญาเช่าพื้นที่</w:t>
      </w:r>
    </w:p>
    <w:p w14:paraId="5067A8CE" w14:textId="77777777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sz w:val="24"/>
          <w:szCs w:val="24"/>
        </w:rPr>
      </w:pPr>
    </w:p>
    <w:p w14:paraId="48814CFF" w14:textId="7FF3273B" w:rsidR="00341964" w:rsidRPr="00A7702B" w:rsidRDefault="00341964" w:rsidP="00341964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7702B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A7702B">
        <w:rPr>
          <w:rFonts w:asciiTheme="majorBidi" w:hAnsiTheme="majorBidi" w:cstheme="majorBidi"/>
          <w:sz w:val="30"/>
          <w:szCs w:val="30"/>
        </w:rPr>
        <w:t>1</w:t>
      </w:r>
      <w:r w:rsidRPr="00A7702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A7702B">
        <w:rPr>
          <w:rFonts w:asciiTheme="majorBidi" w:hAnsiTheme="majorBidi" w:cstheme="majorBidi"/>
          <w:sz w:val="30"/>
          <w:szCs w:val="30"/>
        </w:rPr>
        <w:t xml:space="preserve">2565 </w:t>
      </w:r>
      <w:r w:rsidRPr="00A7702B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A7702B">
        <w:rPr>
          <w:rFonts w:asciiTheme="majorBidi" w:hAnsiTheme="majorBidi" w:cstheme="majorBidi"/>
          <w:sz w:val="30"/>
          <w:szCs w:val="30"/>
        </w:rPr>
        <w:t>31</w:t>
      </w:r>
      <w:r w:rsidRPr="00A7702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7702B">
        <w:rPr>
          <w:rFonts w:asciiTheme="majorBidi" w:hAnsiTheme="majorBidi" w:cstheme="majorBidi"/>
          <w:sz w:val="30"/>
          <w:szCs w:val="30"/>
        </w:rPr>
        <w:t xml:space="preserve">2565 </w:t>
      </w:r>
      <w:r w:rsidRPr="00A7702B">
        <w:rPr>
          <w:rFonts w:asciiTheme="majorBidi" w:hAnsiTheme="majorBidi" w:cstheme="majorBidi"/>
          <w:sz w:val="30"/>
          <w:szCs w:val="30"/>
          <w:cs/>
        </w:rPr>
        <w:t>โดยมีค่าเช่าเป็นรายเดือน</w:t>
      </w:r>
      <w:r w:rsidRPr="00A7702B">
        <w:rPr>
          <w:rFonts w:asciiTheme="majorBidi" w:hAnsiTheme="majorBidi" w:cstheme="majorBidi"/>
          <w:sz w:val="30"/>
          <w:szCs w:val="30"/>
        </w:rPr>
        <w:br/>
      </w:r>
      <w:r w:rsidRPr="00A7702B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A7702B">
        <w:rPr>
          <w:rFonts w:asciiTheme="majorBidi" w:hAnsiTheme="majorBidi" w:cstheme="majorBidi"/>
          <w:sz w:val="30"/>
          <w:szCs w:val="30"/>
        </w:rPr>
        <w:t xml:space="preserve">296,400 </w:t>
      </w:r>
      <w:r w:rsidRPr="00A7702B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3739DDE" w14:textId="77777777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257C0F36" w14:textId="77777777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7702B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236061FC" w14:textId="77777777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439BD272" w14:textId="0F83855E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right="-115"/>
        <w:jc w:val="both"/>
        <w:rPr>
          <w:rFonts w:asciiTheme="majorBidi" w:hAnsiTheme="majorBidi" w:cstheme="majorBidi"/>
          <w:sz w:val="30"/>
          <w:szCs w:val="30"/>
        </w:rPr>
      </w:pPr>
      <w:r w:rsidRPr="00A7702B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 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A7702B">
        <w:rPr>
          <w:rFonts w:asciiTheme="majorBidi" w:hAnsiTheme="majorBidi" w:cstheme="majorBidi" w:hint="cs"/>
          <w:sz w:val="30"/>
          <w:szCs w:val="30"/>
        </w:rPr>
        <w:t>1</w:t>
      </w:r>
      <w:r w:rsidRPr="00A7702B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A7702B">
        <w:rPr>
          <w:rFonts w:asciiTheme="majorBidi" w:hAnsiTheme="majorBidi" w:cstheme="majorBidi" w:hint="cs"/>
          <w:sz w:val="30"/>
          <w:szCs w:val="30"/>
        </w:rPr>
        <w:t>256</w:t>
      </w:r>
      <w:r w:rsidR="00D5616A" w:rsidRPr="00A7702B">
        <w:rPr>
          <w:rFonts w:asciiTheme="majorBidi" w:hAnsiTheme="majorBidi" w:cstheme="majorBidi"/>
          <w:sz w:val="30"/>
          <w:szCs w:val="30"/>
        </w:rPr>
        <w:t>5</w:t>
      </w:r>
      <w:r w:rsidRPr="00A7702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7702B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A7702B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A7702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7702B">
        <w:rPr>
          <w:rFonts w:asciiTheme="majorBidi" w:hAnsiTheme="majorBidi" w:cstheme="majorBidi" w:hint="cs"/>
          <w:sz w:val="30"/>
          <w:szCs w:val="30"/>
        </w:rPr>
        <w:t>256</w:t>
      </w:r>
      <w:r w:rsidR="00D5616A" w:rsidRPr="00A7702B">
        <w:rPr>
          <w:rFonts w:asciiTheme="majorBidi" w:hAnsiTheme="majorBidi" w:cstheme="majorBidi"/>
          <w:sz w:val="30"/>
          <w:szCs w:val="30"/>
        </w:rPr>
        <w:t>5</w:t>
      </w:r>
      <w:r w:rsidRPr="00A7702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7702B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893FDB" w:rsidRPr="00A7702B">
        <w:rPr>
          <w:rFonts w:asciiTheme="majorBidi" w:hAnsiTheme="majorBidi" w:cstheme="majorBidi"/>
          <w:sz w:val="30"/>
          <w:szCs w:val="30"/>
        </w:rPr>
        <w:t>1,442,800</w:t>
      </w:r>
      <w:r w:rsidRPr="00A7702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7702B">
        <w:rPr>
          <w:rFonts w:asciiTheme="majorBidi" w:hAnsiTheme="majorBidi" w:cstheme="majorBidi" w:hint="cs"/>
          <w:sz w:val="30"/>
          <w:szCs w:val="30"/>
          <w:cs/>
        </w:rPr>
        <w:t xml:space="preserve">บาท  </w:t>
      </w:r>
    </w:p>
    <w:p w14:paraId="4BE52758" w14:textId="77777777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4A533B8A" w14:textId="77777777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7702B">
        <w:rPr>
          <w:rFonts w:asciiTheme="majorBidi" w:hAnsiTheme="majorBidi" w:cstheme="majorBidi"/>
          <w:i/>
          <w:iCs/>
          <w:sz w:val="30"/>
          <w:szCs w:val="30"/>
          <w:cs/>
        </w:rPr>
        <w:t>สัญญานายหน้า</w:t>
      </w:r>
    </w:p>
    <w:p w14:paraId="76200AAD" w14:textId="77777777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46468995" w14:textId="76CB1943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7702B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A7702B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A7702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7702B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A7702B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Pr="00A7702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7702B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A770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702B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A7702B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A7702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5616A" w:rsidRPr="00A7702B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A7702B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A7702B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7702B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A7702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5616A" w:rsidRPr="00A7702B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A7702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7702B">
        <w:rPr>
          <w:rFonts w:asciiTheme="majorBidi" w:hAnsiTheme="majorBidi" w:cstheme="majorBidi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7E40E9AA" w14:textId="77777777" w:rsidR="00341964" w:rsidRPr="00A7702B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31712F20" w14:textId="77777777" w:rsidR="00523E37" w:rsidRPr="00A7702B" w:rsidRDefault="00523E37" w:rsidP="00523E37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  <w:cs/>
        </w:rPr>
      </w:pPr>
      <w:r w:rsidRPr="00A7702B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p w14:paraId="348866FC" w14:textId="77777777" w:rsidR="00F63EB2" w:rsidRPr="00A7702B" w:rsidRDefault="00F63EB2" w:rsidP="007450B1">
      <w:pPr>
        <w:pStyle w:val="Heading5"/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123"/>
        <w:gridCol w:w="283"/>
        <w:gridCol w:w="1157"/>
      </w:tblGrid>
      <w:tr w:rsidR="00F63EB2" w:rsidRPr="00A7702B" w14:paraId="5EB3E12E" w14:textId="77777777" w:rsidTr="007450B1">
        <w:trPr>
          <w:cantSplit/>
        </w:trPr>
        <w:tc>
          <w:tcPr>
            <w:tcW w:w="3060" w:type="dxa"/>
          </w:tcPr>
          <w:p w14:paraId="0C04C8B6" w14:textId="77777777" w:rsidR="00F63EB2" w:rsidRPr="00A7702B" w:rsidRDefault="00F63EB2" w:rsidP="00605B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2E949681" w14:textId="77777777" w:rsidR="00F63EB2" w:rsidRPr="00A7702B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55EA909" w14:textId="77777777" w:rsidR="00F63EB2" w:rsidRPr="00A7702B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6B876D66" w14:textId="77777777" w:rsidR="00F63EB2" w:rsidRPr="00A7702B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457CC58F" w14:textId="77777777" w:rsidR="00F63EB2" w:rsidRPr="00A7702B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3EB2" w:rsidRPr="00A7702B" w14:paraId="3CA111D6" w14:textId="77777777" w:rsidTr="00605BC9">
        <w:trPr>
          <w:cantSplit/>
        </w:trPr>
        <w:tc>
          <w:tcPr>
            <w:tcW w:w="3060" w:type="dxa"/>
          </w:tcPr>
          <w:p w14:paraId="735ECF1F" w14:textId="77777777" w:rsidR="00F63EB2" w:rsidRPr="00A7702B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173CC908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F8F99F" w14:textId="6F608A5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14:paraId="178D07B4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D4E0C" w14:textId="3C379C90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3457EB0A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BE0BFD1" w14:textId="382009ED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3" w:type="dxa"/>
          </w:tcPr>
          <w:p w14:paraId="682B7EF4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7B24229" w14:textId="402995C0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3EB2" w:rsidRPr="00A7702B" w14:paraId="21289E79" w14:textId="77777777" w:rsidTr="007450B1">
        <w:trPr>
          <w:cantSplit/>
        </w:trPr>
        <w:tc>
          <w:tcPr>
            <w:tcW w:w="3060" w:type="dxa"/>
          </w:tcPr>
          <w:p w14:paraId="35D28092" w14:textId="77777777" w:rsidR="00F63EB2" w:rsidRPr="00A7702B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679B393A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8EF5E41" w14:textId="0A51B0AB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1FFCAF1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94588" w14:textId="4B8A89AD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17" w:type="dxa"/>
          </w:tcPr>
          <w:p w14:paraId="7D8D6545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472F371" w14:textId="6477DE8D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38F1F4C4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547DE51" w14:textId="0A4CD3B2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63EB2" w:rsidRPr="00A7702B" w14:paraId="4E7C1D99" w14:textId="77777777" w:rsidTr="007450B1">
        <w:trPr>
          <w:cantSplit/>
        </w:trPr>
        <w:tc>
          <w:tcPr>
            <w:tcW w:w="3060" w:type="dxa"/>
          </w:tcPr>
          <w:p w14:paraId="2E5441A7" w14:textId="77777777" w:rsidR="00F63EB2" w:rsidRPr="00A7702B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71677842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97D7EF4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7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770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3EB2" w:rsidRPr="00A7702B" w14:paraId="68A4B7B5" w14:textId="77777777" w:rsidTr="007450B1">
        <w:trPr>
          <w:cantSplit/>
        </w:trPr>
        <w:tc>
          <w:tcPr>
            <w:tcW w:w="3060" w:type="dxa"/>
            <w:hideMark/>
          </w:tcPr>
          <w:p w14:paraId="23DF4E74" w14:textId="77777777" w:rsidR="00F63EB2" w:rsidRPr="00A7702B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48D18D7C" w14:textId="77777777" w:rsidR="00F63EB2" w:rsidRPr="00A7702B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A2DA39E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33EAA882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4C4F6156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1C55FF7B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2A36BFFE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170307E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1801149D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7C807F68" w14:textId="77777777" w:rsidR="00F63EB2" w:rsidRPr="00A7702B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01A3" w:rsidRPr="00A7702B" w14:paraId="4AB90E0B" w14:textId="77777777" w:rsidTr="007450B1">
        <w:trPr>
          <w:cantSplit/>
        </w:trPr>
        <w:tc>
          <w:tcPr>
            <w:tcW w:w="3060" w:type="dxa"/>
            <w:hideMark/>
          </w:tcPr>
          <w:p w14:paraId="12288F92" w14:textId="77777777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39188E56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1938DA" w14:textId="31A5BBF4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A70B91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B7383A2" w14:textId="4E579768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098D9C0C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</w:tcPr>
          <w:p w14:paraId="18A822B2" w14:textId="1988E0B3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2,913</w:t>
            </w:r>
          </w:p>
        </w:tc>
        <w:tc>
          <w:tcPr>
            <w:tcW w:w="283" w:type="dxa"/>
          </w:tcPr>
          <w:p w14:paraId="0547D232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hideMark/>
          </w:tcPr>
          <w:p w14:paraId="2F577F3D" w14:textId="51C2BE61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4,122</w:t>
            </w:r>
          </w:p>
        </w:tc>
      </w:tr>
      <w:tr w:rsidR="000101A3" w:rsidRPr="00A7702B" w14:paraId="172B9D07" w14:textId="77777777" w:rsidTr="007450B1">
        <w:trPr>
          <w:cantSplit/>
        </w:trPr>
        <w:tc>
          <w:tcPr>
            <w:tcW w:w="3060" w:type="dxa"/>
            <w:hideMark/>
          </w:tcPr>
          <w:p w14:paraId="385C8F64" w14:textId="77777777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51F5CF89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5E279D4C" w14:textId="77777777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30CA6758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5FEB62AC" w14:textId="77777777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64355A2B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6DD0FCDC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816A94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0E25D8C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01A3" w:rsidRPr="00A7702B" w14:paraId="25A90771" w14:textId="77777777" w:rsidTr="007450B1">
        <w:trPr>
          <w:cantSplit/>
        </w:trPr>
        <w:tc>
          <w:tcPr>
            <w:tcW w:w="3060" w:type="dxa"/>
            <w:hideMark/>
          </w:tcPr>
          <w:p w14:paraId="7F33CEDC" w14:textId="77777777" w:rsidR="000101A3" w:rsidRPr="00A7702B" w:rsidRDefault="000101A3" w:rsidP="00C53CD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A7702B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0193CC68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155646" w14:textId="3E284B9E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B8084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F9E190F" w14:textId="03B201BF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1F34597D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659C409" w14:textId="075809EA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5C1A" w:rsidRPr="00A770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2CC26CE1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39D7C4E3" w14:textId="425D0DD9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0101A3" w:rsidRPr="00A7702B" w14:paraId="5DBFDABD" w14:textId="77777777" w:rsidTr="007450B1">
        <w:trPr>
          <w:cantSplit/>
        </w:trPr>
        <w:tc>
          <w:tcPr>
            <w:tcW w:w="3060" w:type="dxa"/>
          </w:tcPr>
          <w:p w14:paraId="6785D606" w14:textId="7BE7F15D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14709AF2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4FC92" w14:textId="667517AC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8A51E4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48466" w14:textId="38224F4C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41081E76" w14:textId="77777777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</w:tcPr>
          <w:p w14:paraId="6F8573CC" w14:textId="2A79364C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1,565</w:t>
            </w:r>
          </w:p>
        </w:tc>
        <w:tc>
          <w:tcPr>
            <w:tcW w:w="283" w:type="dxa"/>
          </w:tcPr>
          <w:p w14:paraId="6DB85EA1" w14:textId="77777777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5133AB3" w14:textId="5BC5A492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2,59</w:t>
            </w: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0101A3" w:rsidRPr="00A7702B" w14:paraId="19839CCE" w14:textId="77777777" w:rsidTr="007450B1">
        <w:trPr>
          <w:cantSplit/>
        </w:trPr>
        <w:tc>
          <w:tcPr>
            <w:tcW w:w="3060" w:type="dxa"/>
            <w:hideMark/>
          </w:tcPr>
          <w:p w14:paraId="04CA1118" w14:textId="77777777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A7702B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6FE6DA8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C198C0" w14:textId="351A1D7E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DEBF9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8226A6E" w14:textId="3A3F88B8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B59AF8F" w14:textId="77777777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AB10A98" w14:textId="72924A90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25,086</w:t>
            </w:r>
          </w:p>
        </w:tc>
        <w:tc>
          <w:tcPr>
            <w:tcW w:w="283" w:type="dxa"/>
          </w:tcPr>
          <w:p w14:paraId="34F0369F" w14:textId="77777777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57" w:type="dxa"/>
            <w:hideMark/>
          </w:tcPr>
          <w:p w14:paraId="7E6C3D96" w14:textId="54203B14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24,059</w:t>
            </w:r>
          </w:p>
        </w:tc>
      </w:tr>
      <w:tr w:rsidR="000101A3" w:rsidRPr="00A7702B" w14:paraId="451B34C1" w14:textId="77777777" w:rsidTr="007450B1">
        <w:trPr>
          <w:cantSplit/>
        </w:trPr>
        <w:tc>
          <w:tcPr>
            <w:tcW w:w="3060" w:type="dxa"/>
          </w:tcPr>
          <w:p w14:paraId="6923414E" w14:textId="77777777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088D4F91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321550" w14:textId="45EA35DA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687B47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F4E04C6" w14:textId="14532D4F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0F19D954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DB3243C" w14:textId="0A02A67E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29,57</w:t>
            </w:r>
            <w:r w:rsidR="009E5C1A"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0C81FEE5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21C5CA6" w14:textId="2B35FF55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30,788</w:t>
            </w:r>
          </w:p>
        </w:tc>
      </w:tr>
      <w:tr w:rsidR="000101A3" w:rsidRPr="00A7702B" w14:paraId="36C77429" w14:textId="77777777" w:rsidTr="007450B1">
        <w:trPr>
          <w:cantSplit/>
        </w:trPr>
        <w:tc>
          <w:tcPr>
            <w:tcW w:w="3060" w:type="dxa"/>
            <w:hideMark/>
          </w:tcPr>
          <w:p w14:paraId="3FC3B20B" w14:textId="77777777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</w:t>
            </w: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51923958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AECDA4" w14:textId="77777777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40343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CCE16C1" w14:textId="77777777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194BB5CB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889F1C2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0C5E1E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0883790C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01A3" w:rsidRPr="00A7702B" w14:paraId="14956885" w14:textId="77777777" w:rsidTr="00605BC9">
        <w:trPr>
          <w:cantSplit/>
        </w:trPr>
        <w:tc>
          <w:tcPr>
            <w:tcW w:w="3060" w:type="dxa"/>
          </w:tcPr>
          <w:p w14:paraId="1CC02895" w14:textId="77777777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12E18DE2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0CE1F4" w14:textId="4520C62F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453916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1ABED1D" w14:textId="0A2BCE10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BB44F91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F5D6C4E" w14:textId="36CF97CC" w:rsidR="000101A3" w:rsidRPr="00A7702B" w:rsidRDefault="00071CCC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E10C546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746CFF92" w14:textId="475B07D0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</w:tr>
      <w:tr w:rsidR="000101A3" w:rsidRPr="00A7702B" w14:paraId="139361D7" w14:textId="77777777" w:rsidTr="007450B1">
        <w:trPr>
          <w:cantSplit/>
        </w:trPr>
        <w:tc>
          <w:tcPr>
            <w:tcW w:w="3060" w:type="dxa"/>
            <w:hideMark/>
          </w:tcPr>
          <w:p w14:paraId="42D7801F" w14:textId="77777777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605AFBE1" w14:textId="223C028B" w:rsidR="000101A3" w:rsidRPr="00A7702B" w:rsidRDefault="00E80FFA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7DBFAE" w14:textId="155FD8B0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2F40FC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DD0E64" w14:textId="343D4A9D" w:rsidR="000101A3" w:rsidRPr="00A7702B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2A7DDC22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972DAF8" w14:textId="7D43F23B" w:rsidR="000101A3" w:rsidRPr="00A7702B" w:rsidRDefault="00071CCC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29,574</w:t>
            </w:r>
          </w:p>
        </w:tc>
        <w:tc>
          <w:tcPr>
            <w:tcW w:w="283" w:type="dxa"/>
          </w:tcPr>
          <w:p w14:paraId="0647350A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A650C" w14:textId="790AF39A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29,140</w:t>
            </w:r>
          </w:p>
        </w:tc>
      </w:tr>
      <w:tr w:rsidR="000101A3" w:rsidRPr="00A7702B" w14:paraId="5D76A31A" w14:textId="77777777" w:rsidTr="007450B1">
        <w:trPr>
          <w:cantSplit/>
        </w:trPr>
        <w:tc>
          <w:tcPr>
            <w:tcW w:w="3060" w:type="dxa"/>
          </w:tcPr>
          <w:p w14:paraId="181D3EEA" w14:textId="77777777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35034743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D1AE47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17CAEF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7D1174E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7" w:type="dxa"/>
          </w:tcPr>
          <w:p w14:paraId="4B77D511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F35BCD3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283" w:type="dxa"/>
          </w:tcPr>
          <w:p w14:paraId="5B99C7B6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1157" w:type="dxa"/>
          </w:tcPr>
          <w:p w14:paraId="358F81E3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01A3" w:rsidRPr="00A7702B" w14:paraId="3B4A171F" w14:textId="77777777" w:rsidTr="007450B1">
        <w:trPr>
          <w:cantSplit/>
        </w:trPr>
        <w:tc>
          <w:tcPr>
            <w:tcW w:w="3060" w:type="dxa"/>
          </w:tcPr>
          <w:p w14:paraId="2B5BFAC8" w14:textId="77777777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02B09870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4A2A1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FDF32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D25070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7464B944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7246B13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2B2C9E08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69B7627C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CCC" w:rsidRPr="00A7702B" w14:paraId="0E7DF86C" w14:textId="77777777" w:rsidTr="007450B1">
        <w:trPr>
          <w:cantSplit/>
        </w:trPr>
        <w:tc>
          <w:tcPr>
            <w:tcW w:w="3060" w:type="dxa"/>
          </w:tcPr>
          <w:p w14:paraId="2465E591" w14:textId="77777777" w:rsidR="00071CCC" w:rsidRPr="00A7702B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7424B554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4D468F" w14:textId="0FF79C11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 w:rsidR="00DE739D" w:rsidRPr="00A7702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A006C" w:rsidRPr="00A7702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E739D" w:rsidRPr="00A770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1595" w:rsidRPr="00A7702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A006C" w:rsidRPr="00A7702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91595" w:rsidRPr="00A770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298BD49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A24B20" w14:textId="56EAC29B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485,202</w:t>
            </w:r>
          </w:p>
        </w:tc>
        <w:tc>
          <w:tcPr>
            <w:tcW w:w="317" w:type="dxa"/>
          </w:tcPr>
          <w:p w14:paraId="5528C78A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87BECD3" w14:textId="55B07BDA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346,225</w:t>
            </w:r>
          </w:p>
        </w:tc>
        <w:tc>
          <w:tcPr>
            <w:tcW w:w="283" w:type="dxa"/>
          </w:tcPr>
          <w:p w14:paraId="65391F82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B7ABBA8" w14:textId="3B3FF3EB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392,886</w:t>
            </w:r>
          </w:p>
        </w:tc>
      </w:tr>
      <w:tr w:rsidR="00071CCC" w:rsidRPr="00A7702B" w14:paraId="78E9A282" w14:textId="77777777" w:rsidTr="007450B1">
        <w:trPr>
          <w:cantSplit/>
        </w:trPr>
        <w:tc>
          <w:tcPr>
            <w:tcW w:w="3060" w:type="dxa"/>
            <w:hideMark/>
          </w:tcPr>
          <w:p w14:paraId="11AFF94A" w14:textId="77777777" w:rsidR="00071CCC" w:rsidRPr="00A7702B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26FB4C40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A8E7DA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D35D4E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AF3B46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3781C046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07BA2117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A9412CD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6DA1F2B9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1CCC" w:rsidRPr="00A7702B" w14:paraId="124955E3" w14:textId="77777777" w:rsidTr="007450B1">
        <w:trPr>
          <w:cantSplit/>
        </w:trPr>
        <w:tc>
          <w:tcPr>
            <w:tcW w:w="3060" w:type="dxa"/>
            <w:hideMark/>
          </w:tcPr>
          <w:p w14:paraId="360C4672" w14:textId="77777777" w:rsidR="00071CCC" w:rsidRPr="00A7702B" w:rsidRDefault="00071CCC" w:rsidP="00C53CD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A7702B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3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FF74893" w14:textId="77777777" w:rsidR="00071CCC" w:rsidRPr="00A7702B" w:rsidRDefault="00071CCC" w:rsidP="00C53CD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</w:tcPr>
          <w:p w14:paraId="1CA7FBFB" w14:textId="2D5F581A" w:rsidR="00071CCC" w:rsidRPr="00A7702B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739D" w:rsidRPr="00A7702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91595" w:rsidRPr="00A7702B">
              <w:rPr>
                <w:rFonts w:asciiTheme="majorBidi" w:hAnsiTheme="majorBidi" w:cstheme="majorBidi"/>
                <w:sz w:val="30"/>
                <w:szCs w:val="30"/>
              </w:rPr>
              <w:t>58,950</w:t>
            </w:r>
            <w:r w:rsidRPr="00A770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37A9815" w14:textId="77777777" w:rsidR="00071CCC" w:rsidRPr="00A7702B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1295DE8" w14:textId="23301142" w:rsidR="00071CCC" w:rsidRPr="00A7702B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288,762</w:t>
            </w:r>
          </w:p>
        </w:tc>
        <w:tc>
          <w:tcPr>
            <w:tcW w:w="317" w:type="dxa"/>
          </w:tcPr>
          <w:p w14:paraId="6B0465EB" w14:textId="77777777" w:rsidR="00071CCC" w:rsidRPr="00A7702B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2C6E401" w14:textId="1461872F" w:rsidR="00071CCC" w:rsidRPr="00A7702B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188,835</w:t>
            </w:r>
          </w:p>
        </w:tc>
        <w:tc>
          <w:tcPr>
            <w:tcW w:w="283" w:type="dxa"/>
          </w:tcPr>
          <w:p w14:paraId="4325C91D" w14:textId="77777777" w:rsidR="00071CCC" w:rsidRPr="00A7702B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1BA133B5" w14:textId="260448EC" w:rsidR="00071CCC" w:rsidRPr="00A7702B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209,484</w:t>
            </w:r>
          </w:p>
        </w:tc>
      </w:tr>
      <w:tr w:rsidR="00071CCC" w:rsidRPr="00A7702B" w14:paraId="5BC523AE" w14:textId="77777777" w:rsidTr="007450B1">
        <w:trPr>
          <w:cantSplit/>
        </w:trPr>
        <w:tc>
          <w:tcPr>
            <w:tcW w:w="3060" w:type="dxa"/>
            <w:hideMark/>
          </w:tcPr>
          <w:p w14:paraId="2270A29C" w14:textId="77777777" w:rsidR="00071CCC" w:rsidRPr="00A7702B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A7702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A7702B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A7702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61AF68A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70EAFD" w14:textId="584F5570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739D" w:rsidRPr="00A7702B">
              <w:rPr>
                <w:rFonts w:asciiTheme="majorBidi" w:hAnsiTheme="majorBidi" w:cstheme="majorBidi"/>
                <w:sz w:val="30"/>
                <w:szCs w:val="30"/>
              </w:rPr>
              <w:t>136,911</w:t>
            </w:r>
            <w:r w:rsidRPr="00A770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DF3EA76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176A90E" w14:textId="1C5D2168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41,707</w:t>
            </w:r>
          </w:p>
        </w:tc>
        <w:tc>
          <w:tcPr>
            <w:tcW w:w="317" w:type="dxa"/>
          </w:tcPr>
          <w:p w14:paraId="10403F0D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0BBF9BB6" w14:textId="5112CBDF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41,929</w:t>
            </w:r>
          </w:p>
        </w:tc>
        <w:tc>
          <w:tcPr>
            <w:tcW w:w="283" w:type="dxa"/>
          </w:tcPr>
          <w:p w14:paraId="50C53B41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397F17E9" w14:textId="5A75A8B1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41,707</w:t>
            </w:r>
          </w:p>
        </w:tc>
      </w:tr>
      <w:tr w:rsidR="00071CCC" w:rsidRPr="00A7702B" w14:paraId="063B610B" w14:textId="77777777" w:rsidTr="007450B1">
        <w:trPr>
          <w:cantSplit/>
        </w:trPr>
        <w:tc>
          <w:tcPr>
            <w:tcW w:w="3060" w:type="dxa"/>
            <w:hideMark/>
          </w:tcPr>
          <w:p w14:paraId="34F6A27A" w14:textId="77777777" w:rsidR="00071CCC" w:rsidRPr="00A7702B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74C3FB1C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54461" w14:textId="57B19252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 xml:space="preserve"> 34,367 </w:t>
            </w:r>
          </w:p>
        </w:tc>
        <w:tc>
          <w:tcPr>
            <w:tcW w:w="270" w:type="dxa"/>
          </w:tcPr>
          <w:p w14:paraId="1C9D0399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E9FCD90" w14:textId="4D2ABE16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45,020</w:t>
            </w:r>
          </w:p>
        </w:tc>
        <w:tc>
          <w:tcPr>
            <w:tcW w:w="317" w:type="dxa"/>
          </w:tcPr>
          <w:p w14:paraId="639DE401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B40DA46" w14:textId="3B8108B6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34,367</w:t>
            </w:r>
          </w:p>
        </w:tc>
        <w:tc>
          <w:tcPr>
            <w:tcW w:w="283" w:type="dxa"/>
          </w:tcPr>
          <w:p w14:paraId="42027616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73790ED8" w14:textId="0C50DB85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44,501</w:t>
            </w:r>
          </w:p>
        </w:tc>
      </w:tr>
      <w:tr w:rsidR="00071CCC" w:rsidRPr="00A7702B" w14:paraId="1A341E41" w14:textId="77777777" w:rsidTr="007450B1">
        <w:trPr>
          <w:cantSplit/>
        </w:trPr>
        <w:tc>
          <w:tcPr>
            <w:tcW w:w="3060" w:type="dxa"/>
            <w:hideMark/>
          </w:tcPr>
          <w:p w14:paraId="2F069E1E" w14:textId="77777777" w:rsidR="00071CCC" w:rsidRPr="00A7702B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A7702B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2BECA470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6D37BA" w14:textId="7B2BB949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 xml:space="preserve"> 102,</w:t>
            </w:r>
            <w:r w:rsidR="00A02CD9" w:rsidRPr="00A7702B">
              <w:rPr>
                <w:rFonts w:asciiTheme="majorBidi" w:hAnsiTheme="majorBidi" w:cstheme="majorBidi"/>
                <w:sz w:val="30"/>
                <w:szCs w:val="30"/>
              </w:rPr>
              <w:t>931</w:t>
            </w:r>
            <w:r w:rsidRPr="00A770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8FFA8A5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F5A61F" w14:textId="3E7CA39C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85,954</w:t>
            </w:r>
          </w:p>
        </w:tc>
        <w:tc>
          <w:tcPr>
            <w:tcW w:w="317" w:type="dxa"/>
          </w:tcPr>
          <w:p w14:paraId="14F2C77C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0DB99D1" w14:textId="57B69D94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86,965</w:t>
            </w:r>
          </w:p>
        </w:tc>
        <w:tc>
          <w:tcPr>
            <w:tcW w:w="283" w:type="dxa"/>
          </w:tcPr>
          <w:p w14:paraId="43A8C27D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A0DE7" w14:textId="11D7193F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70,045</w:t>
            </w:r>
          </w:p>
        </w:tc>
      </w:tr>
      <w:tr w:rsidR="000101A3" w:rsidRPr="00A7702B" w14:paraId="7B91304B" w14:textId="77777777" w:rsidTr="007450B1">
        <w:trPr>
          <w:cantSplit/>
        </w:trPr>
        <w:tc>
          <w:tcPr>
            <w:tcW w:w="3060" w:type="dxa"/>
          </w:tcPr>
          <w:p w14:paraId="5C795417" w14:textId="77777777" w:rsidR="000101A3" w:rsidRPr="00A7702B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359BE434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E5D4F" w14:textId="1339C74B" w:rsidR="000101A3" w:rsidRPr="00A7702B" w:rsidRDefault="00A91595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7A006C"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113,021</w:t>
            </w:r>
          </w:p>
        </w:tc>
        <w:tc>
          <w:tcPr>
            <w:tcW w:w="270" w:type="dxa"/>
          </w:tcPr>
          <w:p w14:paraId="489E5EF0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EAD02B6" w14:textId="074C94F5" w:rsidR="000101A3" w:rsidRPr="00A7702B" w:rsidRDefault="000101A3" w:rsidP="0032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946,645</w:t>
            </w:r>
          </w:p>
        </w:tc>
        <w:tc>
          <w:tcPr>
            <w:tcW w:w="317" w:type="dxa"/>
          </w:tcPr>
          <w:p w14:paraId="4E4E050A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2243377" w14:textId="21EBCDDC" w:rsidR="000101A3" w:rsidRPr="00A7702B" w:rsidRDefault="009E5C1A" w:rsidP="0084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770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69</w:t>
            </w:r>
            <w:r w:rsidR="00326178" w:rsidRPr="00A770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8,321</w:t>
            </w:r>
          </w:p>
        </w:tc>
        <w:tc>
          <w:tcPr>
            <w:tcW w:w="283" w:type="dxa"/>
          </w:tcPr>
          <w:p w14:paraId="61D7261C" w14:textId="77777777" w:rsidR="000101A3" w:rsidRPr="00A7702B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15DDDDC3" w14:textId="3328A733" w:rsidR="000101A3" w:rsidRPr="00A7702B" w:rsidRDefault="000101A3" w:rsidP="0032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758</w:t>
            </w: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,</w:t>
            </w: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62</w:t>
            </w:r>
            <w:r w:rsidRPr="00A770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3</w:t>
            </w:r>
          </w:p>
        </w:tc>
      </w:tr>
      <w:tr w:rsidR="00071CCC" w:rsidRPr="00A7702B" w14:paraId="45D2A672" w14:textId="77777777" w:rsidTr="007450B1">
        <w:trPr>
          <w:cantSplit/>
        </w:trPr>
        <w:tc>
          <w:tcPr>
            <w:tcW w:w="3060" w:type="dxa"/>
            <w:hideMark/>
          </w:tcPr>
          <w:p w14:paraId="0BF69EC4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0F357FE0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777078" w14:textId="65336A3C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(1,320)</w:t>
            </w:r>
          </w:p>
        </w:tc>
        <w:tc>
          <w:tcPr>
            <w:tcW w:w="270" w:type="dxa"/>
          </w:tcPr>
          <w:p w14:paraId="0B227900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4889A77" w14:textId="5306066D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61"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 xml:space="preserve"> (1,638)</w:t>
            </w:r>
          </w:p>
        </w:tc>
        <w:tc>
          <w:tcPr>
            <w:tcW w:w="317" w:type="dxa"/>
          </w:tcPr>
          <w:p w14:paraId="479A9A2D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1198D1D" w14:textId="043201AA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(1,320)</w:t>
            </w:r>
          </w:p>
        </w:tc>
        <w:tc>
          <w:tcPr>
            <w:tcW w:w="283" w:type="dxa"/>
          </w:tcPr>
          <w:p w14:paraId="1C474011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74719E4B" w14:textId="3F82FA58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(1,638)</w:t>
            </w:r>
          </w:p>
        </w:tc>
      </w:tr>
      <w:tr w:rsidR="00071CCC" w:rsidRPr="00A7702B" w14:paraId="765832CC" w14:textId="77777777" w:rsidTr="007450B1">
        <w:trPr>
          <w:cantSplit/>
        </w:trPr>
        <w:tc>
          <w:tcPr>
            <w:tcW w:w="3060" w:type="dxa"/>
          </w:tcPr>
          <w:p w14:paraId="3D483F5A" w14:textId="77777777" w:rsidR="00071CCC" w:rsidRPr="00A7702B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ind w:left="3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17B334AB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836D9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CFB8C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2B0618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61"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3495B790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6EAFD7EA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AFB2C95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40EA44A5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CCC" w:rsidRPr="00A7702B" w14:paraId="1A4C05BF" w14:textId="77777777" w:rsidTr="00605BC9">
        <w:trPr>
          <w:cantSplit/>
        </w:trPr>
        <w:tc>
          <w:tcPr>
            <w:tcW w:w="3060" w:type="dxa"/>
          </w:tcPr>
          <w:p w14:paraId="30A1B98A" w14:textId="77777777" w:rsidR="00071CCC" w:rsidRPr="00A7702B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ind w:left="162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4757BFAB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60E97A" w14:textId="35C59886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(53,058)</w:t>
            </w:r>
          </w:p>
        </w:tc>
        <w:tc>
          <w:tcPr>
            <w:tcW w:w="270" w:type="dxa"/>
          </w:tcPr>
          <w:p w14:paraId="7CE9A570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A7CBBC4" w14:textId="6E9A6E40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61"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(44,277)</w:t>
            </w:r>
          </w:p>
        </w:tc>
        <w:tc>
          <w:tcPr>
            <w:tcW w:w="317" w:type="dxa"/>
          </w:tcPr>
          <w:p w14:paraId="0E3C0E45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0FC2C28" w14:textId="5BF11649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(47,652)</w:t>
            </w:r>
          </w:p>
        </w:tc>
        <w:tc>
          <w:tcPr>
            <w:tcW w:w="283" w:type="dxa"/>
          </w:tcPr>
          <w:p w14:paraId="5536D21F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3327D610" w14:textId="663A330F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(41,198)</w:t>
            </w:r>
          </w:p>
        </w:tc>
      </w:tr>
      <w:tr w:rsidR="00A91595" w:rsidRPr="00A7702B" w14:paraId="50400DF5" w14:textId="77777777" w:rsidTr="007450B1">
        <w:trPr>
          <w:cantSplit/>
        </w:trPr>
        <w:tc>
          <w:tcPr>
            <w:tcW w:w="3060" w:type="dxa"/>
            <w:hideMark/>
          </w:tcPr>
          <w:p w14:paraId="7185335F" w14:textId="50C15FEA" w:rsidR="00A91595" w:rsidRPr="00A7702B" w:rsidRDefault="00A91595" w:rsidP="00A9159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1E10AC30" w14:textId="77777777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AA7DD7" w14:textId="693DE606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7A006C"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 w:rsidR="007A006C"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27AA50C3" w14:textId="77777777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E91066" w14:textId="39084EC1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900,730</w:t>
            </w:r>
          </w:p>
        </w:tc>
        <w:tc>
          <w:tcPr>
            <w:tcW w:w="317" w:type="dxa"/>
          </w:tcPr>
          <w:p w14:paraId="4726E9F1" w14:textId="77777777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AE98C48" w14:textId="5575B8B3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649,349</w:t>
            </w:r>
          </w:p>
        </w:tc>
        <w:tc>
          <w:tcPr>
            <w:tcW w:w="283" w:type="dxa"/>
          </w:tcPr>
          <w:p w14:paraId="2CB775CE" w14:textId="77777777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2F3CE6" w14:textId="7B1249F5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715,787</w:t>
            </w:r>
          </w:p>
        </w:tc>
      </w:tr>
      <w:tr w:rsidR="00A91595" w:rsidRPr="00A7702B" w14:paraId="3E7C98FF" w14:textId="77777777" w:rsidTr="00437FE4">
        <w:trPr>
          <w:cantSplit/>
        </w:trPr>
        <w:tc>
          <w:tcPr>
            <w:tcW w:w="3060" w:type="dxa"/>
          </w:tcPr>
          <w:p w14:paraId="44645801" w14:textId="77777777" w:rsidR="00A91595" w:rsidRPr="00A7702B" w:rsidRDefault="00A91595" w:rsidP="00A91595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0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810" w:type="dxa"/>
          </w:tcPr>
          <w:p w14:paraId="5890FCB2" w14:textId="77777777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B2CCD" w14:textId="5574391E" w:rsidR="00A91595" w:rsidRPr="00A7702B" w:rsidRDefault="007A006C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1,058,643</w:t>
            </w:r>
          </w:p>
        </w:tc>
        <w:tc>
          <w:tcPr>
            <w:tcW w:w="270" w:type="dxa"/>
          </w:tcPr>
          <w:p w14:paraId="7232A324" w14:textId="77777777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A980C9" w14:textId="4569EBD3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900,730</w:t>
            </w:r>
          </w:p>
        </w:tc>
        <w:tc>
          <w:tcPr>
            <w:tcW w:w="317" w:type="dxa"/>
          </w:tcPr>
          <w:p w14:paraId="50BE574A" w14:textId="77777777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1279B88" w14:textId="592E4F7F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678,923</w:t>
            </w:r>
          </w:p>
        </w:tc>
        <w:tc>
          <w:tcPr>
            <w:tcW w:w="283" w:type="dxa"/>
          </w:tcPr>
          <w:p w14:paraId="57868E97" w14:textId="77777777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60191D0E" w14:textId="7588CF42" w:rsidR="00A91595" w:rsidRPr="00A7702B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744,927</w:t>
            </w:r>
          </w:p>
        </w:tc>
      </w:tr>
      <w:tr w:rsidR="00071CCC" w:rsidRPr="00A7702B" w14:paraId="50BAAA74" w14:textId="77777777" w:rsidTr="000A2F38">
        <w:trPr>
          <w:cantSplit/>
        </w:trPr>
        <w:tc>
          <w:tcPr>
            <w:tcW w:w="3060" w:type="dxa"/>
          </w:tcPr>
          <w:p w14:paraId="3E22348F" w14:textId="77777777" w:rsidR="00071CCC" w:rsidRPr="00A7702B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1472A4A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2E38A4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3FCAAA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4EA27E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</w:tcPr>
          <w:p w14:paraId="57BC813B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75B69CE1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9AD6BE1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0D109898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2F38" w:rsidRPr="00A7702B" w14:paraId="6E78822E" w14:textId="77777777" w:rsidTr="000A2F38">
        <w:trPr>
          <w:cantSplit/>
        </w:trPr>
        <w:tc>
          <w:tcPr>
            <w:tcW w:w="3060" w:type="dxa"/>
          </w:tcPr>
          <w:p w14:paraId="107A43B7" w14:textId="77777777" w:rsidR="000A2F38" w:rsidRPr="00A7702B" w:rsidRDefault="000A2F38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3D846D84" w14:textId="77777777" w:rsidR="000A2F38" w:rsidRPr="00A7702B" w:rsidRDefault="000A2F38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6A36F9" w14:textId="77777777" w:rsidR="000A2F38" w:rsidRPr="00A7702B" w:rsidRDefault="000A2F38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CBB604" w14:textId="77777777" w:rsidR="000A2F38" w:rsidRPr="00A7702B" w:rsidRDefault="000A2F38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127CD6" w14:textId="77777777" w:rsidR="000A2F38" w:rsidRPr="00A7702B" w:rsidRDefault="000A2F38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</w:tcPr>
          <w:p w14:paraId="334BFF3A" w14:textId="77777777" w:rsidR="000A2F38" w:rsidRPr="00A7702B" w:rsidRDefault="000A2F38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058B13B0" w14:textId="77777777" w:rsidR="000A2F38" w:rsidRPr="00A7702B" w:rsidRDefault="000A2F38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37F0295" w14:textId="77777777" w:rsidR="000A2F38" w:rsidRPr="00A7702B" w:rsidRDefault="000A2F38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7A92D814" w14:textId="77777777" w:rsidR="000A2F38" w:rsidRPr="00A7702B" w:rsidRDefault="000A2F38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1CCC" w:rsidRPr="00A7702B" w14:paraId="1003C7C8" w14:textId="77777777" w:rsidTr="00437FE4">
        <w:trPr>
          <w:cantSplit/>
        </w:trPr>
        <w:tc>
          <w:tcPr>
            <w:tcW w:w="3060" w:type="dxa"/>
          </w:tcPr>
          <w:p w14:paraId="66534884" w14:textId="77777777" w:rsidR="00071CCC" w:rsidRPr="00A7702B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411DD20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C5CE10D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7232940D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563" w:type="dxa"/>
            <w:gridSpan w:val="3"/>
          </w:tcPr>
          <w:p w14:paraId="196698E2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1CCC" w:rsidRPr="00A7702B" w14:paraId="66AAA24B" w14:textId="77777777" w:rsidTr="00605BC9">
        <w:trPr>
          <w:cantSplit/>
        </w:trPr>
        <w:tc>
          <w:tcPr>
            <w:tcW w:w="3060" w:type="dxa"/>
          </w:tcPr>
          <w:p w14:paraId="4A693DD3" w14:textId="77777777" w:rsidR="00071CCC" w:rsidRPr="00A7702B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27592BB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8AE9EC" w14:textId="27173298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14:paraId="733CE257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C41B1F" w14:textId="3FFCA764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5B511CF2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1D061F5" w14:textId="5AAE8DAE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3" w:type="dxa"/>
          </w:tcPr>
          <w:p w14:paraId="424AD004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4B1B0564" w14:textId="757E2AB1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71CCC" w:rsidRPr="00A7702B" w14:paraId="03D57478" w14:textId="77777777" w:rsidTr="007450B1">
        <w:trPr>
          <w:cantSplit/>
        </w:trPr>
        <w:tc>
          <w:tcPr>
            <w:tcW w:w="3060" w:type="dxa"/>
          </w:tcPr>
          <w:p w14:paraId="7C14078A" w14:textId="77777777" w:rsidR="00071CCC" w:rsidRPr="00A7702B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7228B4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9046B3" w14:textId="11B8AB4E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6F51B8A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2E6728" w14:textId="68B4C330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17" w:type="dxa"/>
          </w:tcPr>
          <w:p w14:paraId="73384444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09FE3A2" w14:textId="13D9B8F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20EC8C4E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DCF46A2" w14:textId="79CCA244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1CCC" w:rsidRPr="00A7702B" w14:paraId="64D0910D" w14:textId="77777777" w:rsidTr="007450B1">
        <w:trPr>
          <w:cantSplit/>
        </w:trPr>
        <w:tc>
          <w:tcPr>
            <w:tcW w:w="3060" w:type="dxa"/>
          </w:tcPr>
          <w:p w14:paraId="2EE1DB3D" w14:textId="77777777" w:rsidR="00071CCC" w:rsidRPr="00A7702B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9A47D1E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2660A617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7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770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71CCC" w:rsidRPr="00A7702B" w14:paraId="4BF1150E" w14:textId="77777777" w:rsidTr="007450B1">
        <w:trPr>
          <w:cantSplit/>
        </w:trPr>
        <w:tc>
          <w:tcPr>
            <w:tcW w:w="3060" w:type="dxa"/>
          </w:tcPr>
          <w:p w14:paraId="3059919D" w14:textId="77777777" w:rsidR="00071CCC" w:rsidRPr="00A7702B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7341178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8F15D7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45ACA7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FD4A73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2A1DF811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AC2794B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71B41945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14" w:hanging="30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53A62E8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8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1CCC" w:rsidRPr="00A7702B" w14:paraId="5AECB5A9" w14:textId="77777777" w:rsidTr="007450B1">
        <w:trPr>
          <w:cantSplit/>
        </w:trPr>
        <w:tc>
          <w:tcPr>
            <w:tcW w:w="3060" w:type="dxa"/>
          </w:tcPr>
          <w:p w14:paraId="7AC18B74" w14:textId="77777777" w:rsidR="00071CCC" w:rsidRPr="00A7702B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6E0FEB61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C5ED62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30C044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4CA753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5FBC04F3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4B16CA66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445F8904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0182FC1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1CCC" w:rsidRPr="00A7702B" w14:paraId="1DBFF865" w14:textId="77777777" w:rsidTr="007450B1">
        <w:trPr>
          <w:cantSplit/>
        </w:trPr>
        <w:tc>
          <w:tcPr>
            <w:tcW w:w="3060" w:type="dxa"/>
            <w:hideMark/>
          </w:tcPr>
          <w:p w14:paraId="4601F73A" w14:textId="77777777" w:rsidR="00071CCC" w:rsidRPr="00A7702B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547635F3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088DD" w14:textId="082266AA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8F5B1A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FA6E5F7" w14:textId="1184AE73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1,697</w:t>
            </w:r>
          </w:p>
        </w:tc>
        <w:tc>
          <w:tcPr>
            <w:tcW w:w="317" w:type="dxa"/>
          </w:tcPr>
          <w:p w14:paraId="30D0EF67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A7CFE82" w14:textId="3767BCB5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83" w:type="dxa"/>
          </w:tcPr>
          <w:p w14:paraId="083CB4FF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1BF8401A" w14:textId="6BBECEE1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1,697</w:t>
            </w:r>
          </w:p>
        </w:tc>
      </w:tr>
      <w:tr w:rsidR="00071CCC" w:rsidRPr="00A7702B" w14:paraId="7EE59E7D" w14:textId="77777777" w:rsidTr="007450B1">
        <w:trPr>
          <w:cantSplit/>
          <w:trHeight w:val="434"/>
        </w:trPr>
        <w:tc>
          <w:tcPr>
            <w:tcW w:w="3060" w:type="dxa"/>
            <w:hideMark/>
          </w:tcPr>
          <w:p w14:paraId="68A8F116" w14:textId="77777777" w:rsidR="00071CCC" w:rsidRPr="00A7702B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A77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A7702B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810" w:type="dxa"/>
          </w:tcPr>
          <w:p w14:paraId="3435D440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1C6D60" w14:textId="2AC946B3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9CB259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72DC31" w14:textId="71B65661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  <w:tc>
          <w:tcPr>
            <w:tcW w:w="317" w:type="dxa"/>
          </w:tcPr>
          <w:p w14:paraId="2476382B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655808B" w14:textId="31F205D3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93133CD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9D4178" w14:textId="1339284D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</w:tr>
      <w:tr w:rsidR="00071CCC" w:rsidRPr="00A7702B" w14:paraId="456FB940" w14:textId="77777777" w:rsidTr="007450B1">
        <w:trPr>
          <w:cantSplit/>
        </w:trPr>
        <w:tc>
          <w:tcPr>
            <w:tcW w:w="3060" w:type="dxa"/>
            <w:hideMark/>
          </w:tcPr>
          <w:p w14:paraId="49FE1207" w14:textId="77777777" w:rsidR="00071CCC" w:rsidRPr="00A7702B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330670AF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1DB0C2" w14:textId="06AA0AB0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12CB62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113E54" w14:textId="1B2A3FA5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1,498</w:t>
            </w:r>
          </w:p>
        </w:tc>
        <w:tc>
          <w:tcPr>
            <w:tcW w:w="317" w:type="dxa"/>
          </w:tcPr>
          <w:p w14:paraId="6790DA2E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B0F035C" w14:textId="2CD6303E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A00A26F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645724" w14:textId="2F5CB333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1,498</w:t>
            </w:r>
          </w:p>
        </w:tc>
      </w:tr>
      <w:tr w:rsidR="00071CCC" w:rsidRPr="00A7702B" w14:paraId="2072268C" w14:textId="77777777" w:rsidTr="007450B1">
        <w:trPr>
          <w:cantSplit/>
        </w:trPr>
        <w:tc>
          <w:tcPr>
            <w:tcW w:w="3060" w:type="dxa"/>
            <w:hideMark/>
          </w:tcPr>
          <w:p w14:paraId="6A22966D" w14:textId="77777777" w:rsidR="00071CCC" w:rsidRPr="00A7702B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BF1CD0E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547CC9" w14:textId="742BD72E" w:rsidR="00071CCC" w:rsidRPr="00A7702B" w:rsidRDefault="007A006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1,058,643</w:t>
            </w:r>
          </w:p>
        </w:tc>
        <w:tc>
          <w:tcPr>
            <w:tcW w:w="270" w:type="dxa"/>
          </w:tcPr>
          <w:p w14:paraId="4243F7AC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81545B" w14:textId="0BFF25A2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902,228</w:t>
            </w:r>
          </w:p>
        </w:tc>
        <w:tc>
          <w:tcPr>
            <w:tcW w:w="317" w:type="dxa"/>
          </w:tcPr>
          <w:p w14:paraId="308DFCDA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22A1036" w14:textId="2E783E53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678,92</w:t>
            </w:r>
            <w:r w:rsidR="00574E06"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32BCB95D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200525" w14:textId="2722307D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746,425</w:t>
            </w:r>
          </w:p>
        </w:tc>
      </w:tr>
    </w:tbl>
    <w:p w14:paraId="3DC9B939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1107"/>
        <w:gridCol w:w="265"/>
        <w:gridCol w:w="1102"/>
        <w:gridCol w:w="265"/>
        <w:gridCol w:w="1078"/>
        <w:gridCol w:w="263"/>
        <w:gridCol w:w="1094"/>
      </w:tblGrid>
      <w:tr w:rsidR="00523E37" w:rsidRPr="00A7702B" w14:paraId="45A3175D" w14:textId="77777777" w:rsidTr="006C085B">
        <w:trPr>
          <w:tblHeader/>
        </w:trPr>
        <w:tc>
          <w:tcPr>
            <w:tcW w:w="2187" w:type="pct"/>
          </w:tcPr>
          <w:p w14:paraId="7ED3A7DB" w14:textId="4F09AAA2" w:rsidR="00523E37" w:rsidRPr="00A7702B" w:rsidRDefault="009F0944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770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(กลับรายการ)</w:t>
            </w:r>
            <w:r w:rsidR="00893FDB"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523E37"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="00E80FFA" w:rsidRPr="00A770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ด้านเครดิตที่คาดว่าจะเกิดขึ้น</w:t>
            </w:r>
          </w:p>
        </w:tc>
        <w:tc>
          <w:tcPr>
            <w:tcW w:w="1345" w:type="pct"/>
            <w:gridSpan w:val="3"/>
          </w:tcPr>
          <w:p w14:paraId="18DB68D5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7702B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345178FD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49B51EF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A7702B" w14:paraId="132CA0C9" w14:textId="77777777" w:rsidTr="006C085B">
        <w:trPr>
          <w:tblHeader/>
        </w:trPr>
        <w:tc>
          <w:tcPr>
            <w:tcW w:w="2187" w:type="pct"/>
          </w:tcPr>
          <w:p w14:paraId="1CC426F3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770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770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2" w:type="pct"/>
            <w:shd w:val="clear" w:color="auto" w:fill="auto"/>
          </w:tcPr>
          <w:p w14:paraId="2C16FBCA" w14:textId="6D69A126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256</w:t>
            </w:r>
            <w:r w:rsidR="00F63EB2" w:rsidRPr="00A770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08C6411D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8BCA903" w14:textId="35BD835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256</w:t>
            </w:r>
            <w:r w:rsidR="00F63EB2" w:rsidRPr="00A770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38ACA9C3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2F9773A" w14:textId="220DEC5C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256</w:t>
            </w:r>
            <w:r w:rsidR="00F63EB2" w:rsidRPr="00A770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475FE0A9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43A7F26" w14:textId="7A58019C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256</w:t>
            </w:r>
            <w:r w:rsidR="00F63EB2" w:rsidRPr="00A770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23E37" w:rsidRPr="00A7702B" w14:paraId="6A56974F" w14:textId="77777777" w:rsidTr="006C085B">
        <w:trPr>
          <w:tblHeader/>
        </w:trPr>
        <w:tc>
          <w:tcPr>
            <w:tcW w:w="2187" w:type="pct"/>
          </w:tcPr>
          <w:p w14:paraId="3220F98A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3611F7A7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770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A770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A770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71CCC" w:rsidRPr="00A7702B" w14:paraId="4A3C0F2A" w14:textId="77777777" w:rsidTr="006C085B">
        <w:tc>
          <w:tcPr>
            <w:tcW w:w="2187" w:type="pct"/>
          </w:tcPr>
          <w:p w14:paraId="5FBCE0AF" w14:textId="47167DD9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2" w:type="pct"/>
          </w:tcPr>
          <w:p w14:paraId="6C047369" w14:textId="7578EFDF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10,196</w:t>
            </w:r>
          </w:p>
        </w:tc>
        <w:tc>
          <w:tcPr>
            <w:tcW w:w="144" w:type="pct"/>
          </w:tcPr>
          <w:p w14:paraId="01CC7B2F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C9E6D41" w14:textId="08B9BFC8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380" w:lineRule="exact"/>
              <w:ind w:left="-200" w:firstLine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 xml:space="preserve">         172</w:t>
            </w:r>
          </w:p>
        </w:tc>
        <w:tc>
          <w:tcPr>
            <w:tcW w:w="144" w:type="pct"/>
          </w:tcPr>
          <w:p w14:paraId="04D20C6B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9331906" w14:textId="1D677BD2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6,221</w:t>
            </w:r>
          </w:p>
        </w:tc>
        <w:tc>
          <w:tcPr>
            <w:tcW w:w="143" w:type="pct"/>
          </w:tcPr>
          <w:p w14:paraId="0853BED8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CD18C6" w14:textId="51834F38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8" w:hanging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A7702B"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071CCC" w:rsidRPr="00A7702B" w14:paraId="7B65CCFE" w14:textId="77777777" w:rsidTr="006C085B">
        <w:tc>
          <w:tcPr>
            <w:tcW w:w="2187" w:type="pct"/>
          </w:tcPr>
          <w:p w14:paraId="67F77995" w14:textId="4377D90D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602" w:type="pct"/>
          </w:tcPr>
          <w:p w14:paraId="1C0049B5" w14:textId="4DF839C0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(896)</w:t>
            </w:r>
          </w:p>
        </w:tc>
        <w:tc>
          <w:tcPr>
            <w:tcW w:w="144" w:type="pct"/>
          </w:tcPr>
          <w:p w14:paraId="521872E7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EFCF312" w14:textId="4BA100C6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0"/>
              </w:tabs>
              <w:spacing w:line="380" w:lineRule="exact"/>
              <w:ind w:left="80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144" w:type="pct"/>
          </w:tcPr>
          <w:p w14:paraId="1905A347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5594F1" w14:textId="4110F84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(896)</w:t>
            </w:r>
          </w:p>
        </w:tc>
        <w:tc>
          <w:tcPr>
            <w:tcW w:w="143" w:type="pct"/>
          </w:tcPr>
          <w:p w14:paraId="563F933A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0000251" w14:textId="7DEF4CC6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left="-108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071CCC" w:rsidRPr="00A7702B" w14:paraId="5FDC2F4C" w14:textId="77777777" w:rsidTr="006C085B">
        <w:tc>
          <w:tcPr>
            <w:tcW w:w="2187" w:type="pct"/>
          </w:tcPr>
          <w:p w14:paraId="0DCFF2A9" w14:textId="2143F30D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602" w:type="pct"/>
          </w:tcPr>
          <w:p w14:paraId="7D9CF7FC" w14:textId="46CC6646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(519)</w:t>
            </w:r>
          </w:p>
        </w:tc>
        <w:tc>
          <w:tcPr>
            <w:tcW w:w="144" w:type="pct"/>
          </w:tcPr>
          <w:p w14:paraId="09E28067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1649AA7" w14:textId="34342B93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</w:tabs>
              <w:spacing w:line="380" w:lineRule="exact"/>
              <w:ind w:left="170" w:right="-108" w:hanging="1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8DCB17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B503B4" w14:textId="63C2689D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(519)</w:t>
            </w:r>
          </w:p>
        </w:tc>
        <w:tc>
          <w:tcPr>
            <w:tcW w:w="143" w:type="pct"/>
          </w:tcPr>
          <w:p w14:paraId="205BDBC5" w14:textId="77777777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F0AE410" w14:textId="76CFE793" w:rsidR="00071CCC" w:rsidRPr="00A7702B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left="-108" w:hanging="177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F89319C" w14:textId="7D1E90AD" w:rsidR="00910305" w:rsidRPr="00A7702B" w:rsidRDefault="00910305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C7BC79" w14:textId="104EA80B" w:rsidR="00FA41AD" w:rsidRPr="00A7702B" w:rsidRDefault="00FA41AD" w:rsidP="00116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  <w:sectPr w:rsidR="00FA41AD" w:rsidRPr="00A7702B" w:rsidSect="00D166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42E6FE59" w14:textId="447BA16F" w:rsidR="00523E37" w:rsidRPr="00A7702B" w:rsidRDefault="000A6024" w:rsidP="00523E37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en-US" w:eastAsia="ja-JP"/>
        </w:rPr>
      </w:pPr>
      <w:r w:rsidRPr="00A7702B">
        <w:rPr>
          <w:rFonts w:ascii="Angsana New" w:hAnsi="Angsana New"/>
          <w:sz w:val="30"/>
          <w:szCs w:val="30"/>
          <w:lang w:val="en-US"/>
        </w:rPr>
        <w:lastRenderedPageBreak/>
        <w:t>4</w:t>
      </w:r>
      <w:r w:rsidR="00146D41" w:rsidRPr="00A7702B">
        <w:rPr>
          <w:rFonts w:ascii="Angsana New" w:hAnsi="Angsana New"/>
          <w:sz w:val="30"/>
          <w:szCs w:val="30"/>
          <w:lang w:val="en-US"/>
        </w:rPr>
        <w:tab/>
      </w:r>
      <w:r w:rsidR="00523E37" w:rsidRPr="00A7702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523E37" w:rsidRPr="00A7702B">
        <w:rPr>
          <w:rFonts w:ascii="Angsana New" w:hAnsi="Angsana New"/>
          <w:sz w:val="30"/>
          <w:szCs w:val="30"/>
          <w:lang w:val="en-US"/>
        </w:rPr>
        <w:t xml:space="preserve"> / </w:t>
      </w:r>
      <w:r w:rsidR="00523E37" w:rsidRPr="00A7702B">
        <w:rPr>
          <w:rFonts w:ascii="Angsana New" w:hAnsi="Angsana New" w:hint="cs"/>
          <w:sz w:val="30"/>
          <w:szCs w:val="30"/>
          <w:cs/>
          <w:lang w:val="en-US" w:eastAsia="ja-JP"/>
        </w:rPr>
        <w:t>สินทรัพย์สิทธิการใช้</w:t>
      </w:r>
    </w:p>
    <w:p w14:paraId="32B88562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515FE7" w:rsidRPr="00A7702B" w14:paraId="1E5ED170" w14:textId="77777777" w:rsidTr="00515FE7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44500B47" w14:textId="7F96C4A0" w:rsidR="00515FE7" w:rsidRPr="00A7702B" w:rsidRDefault="00515FE7" w:rsidP="00515F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639D1" w:rsidRPr="00A770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</w:t>
            </w:r>
            <w:r w:rsidR="00846B8B" w:rsidRPr="00A770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าม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B440B0"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B440B0" w:rsidRPr="00A770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B440B0" w:rsidRPr="00A770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CD792F" w14:textId="77777777" w:rsidR="00515FE7" w:rsidRPr="00A7702B" w:rsidRDefault="00515FE7" w:rsidP="0051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770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EAEEA79" w14:textId="77777777" w:rsidR="00515FE7" w:rsidRPr="00A7702B" w:rsidRDefault="00515FE7" w:rsidP="00515F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765FB18" w14:textId="77777777" w:rsidR="00515FE7" w:rsidRPr="00A7702B" w:rsidRDefault="00515FE7" w:rsidP="00515FE7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5FE7" w:rsidRPr="00A7702B" w14:paraId="512420BE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36958A22" w14:textId="77777777" w:rsidR="00515FE7" w:rsidRPr="00A7702B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21E10907" w14:textId="77777777" w:rsidR="00515FE7" w:rsidRPr="00A7702B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770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15FE7" w:rsidRPr="00A7702B" w14:paraId="2FDD63E9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7208F2A3" w14:textId="77777777" w:rsidR="00515FE7" w:rsidRPr="00A7702B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980" w:type="dxa"/>
            <w:shd w:val="clear" w:color="auto" w:fill="auto"/>
          </w:tcPr>
          <w:p w14:paraId="5C513A58" w14:textId="58A769AA" w:rsidR="00515FE7" w:rsidRPr="00A7702B" w:rsidRDefault="00242594" w:rsidP="00515FE7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28,162</w:t>
            </w:r>
          </w:p>
        </w:tc>
        <w:tc>
          <w:tcPr>
            <w:tcW w:w="180" w:type="dxa"/>
          </w:tcPr>
          <w:p w14:paraId="333827CC" w14:textId="77777777" w:rsidR="00515FE7" w:rsidRPr="00A7702B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C5B912F" w14:textId="0A372A02" w:rsidR="00515FE7" w:rsidRPr="00A7702B" w:rsidRDefault="003C7796" w:rsidP="00515FE7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16,425</w:t>
            </w:r>
          </w:p>
        </w:tc>
      </w:tr>
      <w:tr w:rsidR="00515FE7" w:rsidRPr="00A7702B" w14:paraId="567129D3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5B4E9F16" w14:textId="77777777" w:rsidR="00515FE7" w:rsidRPr="00A7702B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980" w:type="dxa"/>
            <w:shd w:val="clear" w:color="auto" w:fill="auto"/>
          </w:tcPr>
          <w:p w14:paraId="7239E6BB" w14:textId="5902C57F" w:rsidR="00515FE7" w:rsidRPr="00A7702B" w:rsidRDefault="005639D1" w:rsidP="00515FE7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</w:t>
            </w:r>
            <w:r w:rsidR="00297C89" w:rsidRPr="00A770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896</w:t>
            </w:r>
          </w:p>
        </w:tc>
        <w:tc>
          <w:tcPr>
            <w:tcW w:w="180" w:type="dxa"/>
          </w:tcPr>
          <w:p w14:paraId="325588AC" w14:textId="77777777" w:rsidR="00515FE7" w:rsidRPr="00A7702B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6690854" w14:textId="6EEAE404" w:rsidR="00515FE7" w:rsidRPr="00A7702B" w:rsidRDefault="005639D1" w:rsidP="00515F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13,375</w:t>
            </w:r>
          </w:p>
        </w:tc>
      </w:tr>
      <w:tr w:rsidR="00515FE7" w:rsidRPr="00A7702B" w14:paraId="29F7485A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4E5E5D0B" w14:textId="77777777" w:rsidR="00515FE7" w:rsidRPr="00A7702B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15243D39" w14:textId="3956021B" w:rsidR="00515FE7" w:rsidRPr="00A7702B" w:rsidRDefault="00242594" w:rsidP="00CF56E7">
            <w:pPr>
              <w:pStyle w:val="acctfourfigures"/>
              <w:tabs>
                <w:tab w:val="clear" w:pos="765"/>
                <w:tab w:val="left" w:pos="1455"/>
                <w:tab w:val="left" w:pos="1725"/>
              </w:tabs>
              <w:spacing w:line="240" w:lineRule="auto"/>
              <w:ind w:left="-79"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(340)</w:t>
            </w:r>
          </w:p>
        </w:tc>
        <w:tc>
          <w:tcPr>
            <w:tcW w:w="180" w:type="dxa"/>
          </w:tcPr>
          <w:p w14:paraId="2A4D7F76" w14:textId="77777777" w:rsidR="00515FE7" w:rsidRPr="00A7702B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A1F9DD7" w14:textId="5213D605" w:rsidR="00515FE7" w:rsidRPr="00A7702B" w:rsidRDefault="003C7796" w:rsidP="00515FE7">
            <w:pPr>
              <w:pStyle w:val="acctfourfigures"/>
              <w:tabs>
                <w:tab w:val="clear" w:pos="765"/>
                <w:tab w:val="left" w:pos="175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7702B">
              <w:rPr>
                <w:rFonts w:asciiTheme="majorBidi" w:hAnsiTheme="majorBidi" w:cstheme="majorBidi"/>
                <w:sz w:val="30"/>
                <w:szCs w:val="30"/>
              </w:rPr>
              <w:t>239)</w:t>
            </w:r>
          </w:p>
        </w:tc>
      </w:tr>
    </w:tbl>
    <w:p w14:paraId="5091C93A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24748A61" w14:textId="2FA297A7" w:rsidR="00515FE7" w:rsidRPr="00A7702B" w:rsidRDefault="00515FE7" w:rsidP="00515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7702B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A7702B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 w:rsidRPr="00A7702B">
        <w:rPr>
          <w:rFonts w:asciiTheme="majorBidi" w:hAnsiTheme="majorBidi" w:cstheme="majorBidi"/>
          <w:sz w:val="30"/>
          <w:szCs w:val="30"/>
          <w:lang w:eastAsia="x-none"/>
        </w:rPr>
        <w:t>56</w:t>
      </w:r>
      <w:r w:rsidR="00B440B0" w:rsidRPr="00A7702B">
        <w:rPr>
          <w:rFonts w:asciiTheme="majorBidi" w:hAnsiTheme="majorBidi" w:cstheme="majorBidi" w:hint="cs"/>
          <w:sz w:val="30"/>
          <w:szCs w:val="30"/>
          <w:cs/>
          <w:lang w:eastAsia="x-none"/>
        </w:rPr>
        <w:t>5</w:t>
      </w:r>
      <w:r w:rsidRPr="00A7702B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7702B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กลุ่มบริษัทได้ทำสัญญาเช่าอาคาร และเครื่องใช้สำนักงาน เป็นระยะเวลา</w:t>
      </w:r>
      <w:r w:rsidR="001A30FC" w:rsidRPr="00A7702B">
        <w:rPr>
          <w:rFonts w:asciiTheme="majorBidi" w:hAnsiTheme="majorBidi" w:cstheme="majorBidi"/>
          <w:sz w:val="30"/>
          <w:szCs w:val="30"/>
        </w:rPr>
        <w:t xml:space="preserve"> </w:t>
      </w:r>
      <w:r w:rsidR="001D619B" w:rsidRPr="00A7702B">
        <w:rPr>
          <w:rFonts w:asciiTheme="majorBidi" w:hAnsiTheme="majorBidi" w:cstheme="majorBidi"/>
          <w:sz w:val="30"/>
          <w:szCs w:val="30"/>
        </w:rPr>
        <w:t>2</w:t>
      </w:r>
      <w:r w:rsidRPr="00A7702B">
        <w:rPr>
          <w:rFonts w:asciiTheme="majorBidi" w:hAnsiTheme="majorBidi" w:cstheme="majorBidi"/>
          <w:sz w:val="30"/>
          <w:szCs w:val="30"/>
        </w:rPr>
        <w:t xml:space="preserve"> </w:t>
      </w:r>
      <w:r w:rsidRPr="00A7702B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71779B" w:rsidRPr="00A7702B">
        <w:rPr>
          <w:rFonts w:asciiTheme="majorBidi" w:hAnsiTheme="majorBidi" w:cstheme="majorBidi"/>
          <w:sz w:val="30"/>
          <w:szCs w:val="30"/>
        </w:rPr>
        <w:t>6</w:t>
      </w:r>
      <w:r w:rsidRPr="00A770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779B" w:rsidRPr="00A7702B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299AA1A4" w14:textId="30704C23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8393231" w14:textId="6F6C8811" w:rsidR="00523E37" w:rsidRPr="00A7702B" w:rsidRDefault="000A6024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lang w:val="en-US"/>
        </w:rPr>
        <w:t xml:space="preserve">    </w:t>
      </w:r>
      <w:r w:rsidR="00523E37" w:rsidRPr="00A7702B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154741CB" w14:textId="77777777" w:rsidR="00523E37" w:rsidRPr="00A7702B" w:rsidRDefault="00523E37" w:rsidP="00523E37">
      <w:pPr>
        <w:spacing w:line="240" w:lineRule="auto"/>
        <w:ind w:left="126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1007"/>
        <w:gridCol w:w="237"/>
        <w:gridCol w:w="1050"/>
        <w:gridCol w:w="236"/>
        <w:gridCol w:w="1080"/>
        <w:gridCol w:w="19"/>
      </w:tblGrid>
      <w:tr w:rsidR="00523E37" w:rsidRPr="00A7702B" w14:paraId="467E0FD9" w14:textId="77777777" w:rsidTr="006C085B">
        <w:trPr>
          <w:tblHeader/>
        </w:trPr>
        <w:tc>
          <w:tcPr>
            <w:tcW w:w="1890" w:type="dxa"/>
          </w:tcPr>
          <w:p w14:paraId="69B3C0DD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4" w:type="dxa"/>
            <w:gridSpan w:val="14"/>
          </w:tcPr>
          <w:p w14:paraId="2FFAE05D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3E37" w:rsidRPr="00A7702B" w14:paraId="56568034" w14:textId="77777777" w:rsidTr="006C085B">
        <w:trPr>
          <w:tblHeader/>
        </w:trPr>
        <w:tc>
          <w:tcPr>
            <w:tcW w:w="1890" w:type="dxa"/>
          </w:tcPr>
          <w:p w14:paraId="6D32DD48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355A4B6F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31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7702B">
              <w:rPr>
                <w:rFonts w:ascii="Angsana New" w:hAnsi="Angsana New"/>
                <w:sz w:val="30"/>
                <w:szCs w:val="30"/>
              </w:rPr>
              <w:t>256</w:t>
            </w:r>
            <w:r w:rsidR="00AA4A2A" w:rsidRPr="00A770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</w:tcPr>
          <w:p w14:paraId="277D460D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0BF52343" w14:textId="539278AD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7702B">
              <w:rPr>
                <w:rFonts w:ascii="Angsana New" w:hAnsi="Angsana New"/>
                <w:sz w:val="30"/>
                <w:szCs w:val="30"/>
              </w:rPr>
              <w:t>256</w:t>
            </w:r>
            <w:r w:rsidR="00AA4A2A" w:rsidRPr="00A770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23E37" w:rsidRPr="00A7702B" w14:paraId="73D6982F" w14:textId="77777777" w:rsidTr="006C085B">
        <w:trPr>
          <w:gridAfter w:val="1"/>
          <w:wAfter w:w="19" w:type="dxa"/>
          <w:tblHeader/>
        </w:trPr>
        <w:tc>
          <w:tcPr>
            <w:tcW w:w="1890" w:type="dxa"/>
          </w:tcPr>
          <w:p w14:paraId="4F8133F1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6C58D8EA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27867F65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104F699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750F3F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23E37" w:rsidRPr="00A7702B" w14:paraId="01902A86" w14:textId="77777777" w:rsidTr="006C085B">
        <w:trPr>
          <w:tblHeader/>
        </w:trPr>
        <w:tc>
          <w:tcPr>
            <w:tcW w:w="1890" w:type="dxa"/>
          </w:tcPr>
          <w:p w14:paraId="0A993B0A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4" w:type="dxa"/>
            <w:gridSpan w:val="14"/>
            <w:vAlign w:val="bottom"/>
          </w:tcPr>
          <w:p w14:paraId="337A9AC4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70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A770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4A2A" w:rsidRPr="00A7702B" w14:paraId="3EA667CC" w14:textId="77777777" w:rsidTr="006C085B">
        <w:trPr>
          <w:gridAfter w:val="1"/>
          <w:wAfter w:w="19" w:type="dxa"/>
        </w:trPr>
        <w:tc>
          <w:tcPr>
            <w:tcW w:w="1890" w:type="dxa"/>
          </w:tcPr>
          <w:p w14:paraId="12BBF794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59247" w14:textId="5E6B939D" w:rsidR="00AA4A2A" w:rsidRPr="00A7702B" w:rsidRDefault="006127ED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72,7</w:t>
            </w:r>
            <w:r w:rsidR="00D17A68" w:rsidRPr="00A7702B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36" w:type="dxa"/>
            <w:vAlign w:val="bottom"/>
          </w:tcPr>
          <w:p w14:paraId="669984E5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2AAC4BAF" w:rsidR="00AA4A2A" w:rsidRPr="00A7702B" w:rsidRDefault="006127ED" w:rsidP="003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1,953</w:t>
            </w:r>
          </w:p>
        </w:tc>
        <w:tc>
          <w:tcPr>
            <w:tcW w:w="236" w:type="dxa"/>
            <w:vAlign w:val="bottom"/>
          </w:tcPr>
          <w:p w14:paraId="6057FBFE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1AEA33CC" w:rsidR="00AA4A2A" w:rsidRPr="00A7702B" w:rsidRDefault="006127ED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74,69</w:t>
            </w:r>
            <w:r w:rsidR="00D17A68" w:rsidRPr="00A7702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1BF15F95" w14:textId="2406FA1A" w:rsidR="00AA4A2A" w:rsidRPr="00A7702B" w:rsidRDefault="00ED4C11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65,377</w:t>
            </w:r>
          </w:p>
        </w:tc>
        <w:tc>
          <w:tcPr>
            <w:tcW w:w="237" w:type="dxa"/>
            <w:vAlign w:val="bottom"/>
          </w:tcPr>
          <w:p w14:paraId="15ECA2E2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1FEBB951" w:rsidR="00AA4A2A" w:rsidRPr="00A7702B" w:rsidRDefault="00ED4C11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236" w:type="dxa"/>
            <w:vAlign w:val="bottom"/>
          </w:tcPr>
          <w:p w14:paraId="30A4D426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6B8A53" w14:textId="0B70D63B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66,693</w:t>
            </w:r>
          </w:p>
        </w:tc>
      </w:tr>
      <w:tr w:rsidR="00AA4A2A" w:rsidRPr="00A7702B" w14:paraId="44321E23" w14:textId="77777777" w:rsidTr="006C085B">
        <w:trPr>
          <w:gridAfter w:val="1"/>
          <w:wAfter w:w="19" w:type="dxa"/>
        </w:trPr>
        <w:tc>
          <w:tcPr>
            <w:tcW w:w="1890" w:type="dxa"/>
          </w:tcPr>
          <w:p w14:paraId="10E8C831" w14:textId="77777777" w:rsidR="00AA4A2A" w:rsidRPr="00A7702B" w:rsidRDefault="00AA4A2A" w:rsidP="00AA4A2A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A7702B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4B36D" w14:textId="553BC04C" w:rsidR="00AA4A2A" w:rsidRPr="00A7702B" w:rsidRDefault="006127ED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</w:t>
            </w:r>
            <w:r w:rsidR="00D17A68" w:rsidRPr="00A7702B">
              <w:rPr>
                <w:rFonts w:ascii="Angsana New" w:hAnsi="Angsana New"/>
                <w:sz w:val="30"/>
                <w:szCs w:val="30"/>
              </w:rPr>
              <w:t>48</w:t>
            </w:r>
            <w:r w:rsidR="00670952" w:rsidRPr="00A7702B">
              <w:rPr>
                <w:rFonts w:ascii="Angsana New" w:hAnsi="Angsana New"/>
                <w:sz w:val="30"/>
                <w:szCs w:val="30"/>
              </w:rPr>
              <w:t>,46</w:t>
            </w:r>
            <w:r w:rsidR="00D17A68" w:rsidRPr="00A7702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45743C35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54FD1270" w:rsidR="00AA4A2A" w:rsidRPr="00A7702B" w:rsidRDefault="003F0005" w:rsidP="003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9</w:t>
            </w:r>
            <w:r w:rsidR="00D17A68" w:rsidRPr="00A7702B">
              <w:rPr>
                <w:rFonts w:ascii="Angsana New" w:hAnsi="Angsana New"/>
                <w:sz w:val="30"/>
                <w:szCs w:val="30"/>
              </w:rPr>
              <w:t>4</w:t>
            </w:r>
            <w:r w:rsidRPr="00A7702B">
              <w:rPr>
                <w:rFonts w:ascii="Angsana New" w:hAnsi="Angsana New"/>
                <w:sz w:val="30"/>
                <w:szCs w:val="30"/>
              </w:rPr>
              <w:t>7,653</w:t>
            </w:r>
          </w:p>
        </w:tc>
        <w:tc>
          <w:tcPr>
            <w:tcW w:w="236" w:type="dxa"/>
            <w:vAlign w:val="bottom"/>
          </w:tcPr>
          <w:p w14:paraId="2301D465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1D9B76C6" w:rsidR="00AA4A2A" w:rsidRPr="00A7702B" w:rsidRDefault="006127ED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1,196,</w:t>
            </w:r>
            <w:r w:rsidR="00670952" w:rsidRPr="00A7702B">
              <w:rPr>
                <w:rFonts w:ascii="Angsana New" w:hAnsi="Angsana New"/>
                <w:sz w:val="30"/>
                <w:szCs w:val="30"/>
              </w:rPr>
              <w:t>1</w:t>
            </w:r>
            <w:r w:rsidR="00D17A68" w:rsidRPr="00A7702B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8CEBA7D" w14:textId="6B058D04" w:rsidR="00AA4A2A" w:rsidRPr="00A7702B" w:rsidRDefault="00ED4C11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171,838</w:t>
            </w:r>
          </w:p>
        </w:tc>
        <w:tc>
          <w:tcPr>
            <w:tcW w:w="237" w:type="dxa"/>
            <w:vAlign w:val="bottom"/>
          </w:tcPr>
          <w:p w14:paraId="6DD52513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53B76189" w:rsidR="00AA4A2A" w:rsidRPr="00A7702B" w:rsidRDefault="00ED4C11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952,340</w:t>
            </w:r>
          </w:p>
        </w:tc>
        <w:tc>
          <w:tcPr>
            <w:tcW w:w="236" w:type="dxa"/>
            <w:vAlign w:val="bottom"/>
          </w:tcPr>
          <w:p w14:paraId="7AF09F5E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1EC9D6" w14:textId="72CFB005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1,124,178</w:t>
            </w:r>
          </w:p>
        </w:tc>
      </w:tr>
      <w:tr w:rsidR="00AA4A2A" w:rsidRPr="00A7702B" w14:paraId="6278B30B" w14:textId="77777777" w:rsidTr="006C085B">
        <w:trPr>
          <w:gridAfter w:val="1"/>
          <w:wAfter w:w="19" w:type="dxa"/>
        </w:trPr>
        <w:tc>
          <w:tcPr>
            <w:tcW w:w="1890" w:type="dxa"/>
          </w:tcPr>
          <w:p w14:paraId="51BB073F" w14:textId="77777777" w:rsidR="00AA4A2A" w:rsidRPr="00A7702B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1D042" w14:textId="68031C2F" w:rsidR="00AA4A2A" w:rsidRPr="00A7702B" w:rsidRDefault="0071779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2,496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F3BAF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B517BE4" w14:textId="0D26852A" w:rsidR="00AA4A2A" w:rsidRPr="00A7702B" w:rsidRDefault="006127ED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AD96F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4437B0" w14:textId="6E9D5DD2" w:rsidR="00AA4A2A" w:rsidRPr="00A7702B" w:rsidRDefault="0071779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2,496</w:t>
            </w:r>
          </w:p>
        </w:tc>
        <w:tc>
          <w:tcPr>
            <w:tcW w:w="236" w:type="dxa"/>
            <w:gridSpan w:val="2"/>
            <w:vAlign w:val="bottom"/>
          </w:tcPr>
          <w:p w14:paraId="431935E7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935B3AA" w14:textId="62AAC23C" w:rsidR="00AA4A2A" w:rsidRPr="00A7702B" w:rsidRDefault="0071779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  <w:tc>
          <w:tcPr>
            <w:tcW w:w="237" w:type="dxa"/>
            <w:vAlign w:val="bottom"/>
          </w:tcPr>
          <w:p w14:paraId="5C3A44F1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273B6A1" w14:textId="5E7A4B91" w:rsidR="00AA4A2A" w:rsidRPr="00A7702B" w:rsidRDefault="00AA4A2A" w:rsidP="00C77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321999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0CFDFD" w14:textId="78C9FA9A" w:rsidR="00AA4A2A" w:rsidRPr="00A7702B" w:rsidRDefault="0071779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</w:tr>
      <w:tr w:rsidR="00AA4A2A" w:rsidRPr="00A7702B" w14:paraId="2540D57F" w14:textId="77777777" w:rsidTr="006C085B">
        <w:trPr>
          <w:gridAfter w:val="1"/>
          <w:wAfter w:w="19" w:type="dxa"/>
        </w:trPr>
        <w:tc>
          <w:tcPr>
            <w:tcW w:w="1890" w:type="dxa"/>
          </w:tcPr>
          <w:p w14:paraId="4B79888F" w14:textId="77777777" w:rsidR="00AA4A2A" w:rsidRPr="00A7702B" w:rsidRDefault="00AA4A2A" w:rsidP="00AA4A2A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A770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8AE71" w14:textId="3B9099B7" w:rsidR="00AA4A2A" w:rsidRPr="00A7702B" w:rsidRDefault="00023A4B" w:rsidP="00893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"/>
              </w:tabs>
              <w:ind w:right="-3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8EC63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214272" w14:textId="1F346DFD" w:rsidR="00AA4A2A" w:rsidRPr="00A7702B" w:rsidRDefault="00801DB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63,029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D6E6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86FF6E" w14:textId="552BB03A" w:rsidR="00AA4A2A" w:rsidRPr="00A7702B" w:rsidRDefault="00801DB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63,029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63021989" w14:textId="5CA6C6F7" w:rsidR="00AA4A2A" w:rsidRPr="00A7702B" w:rsidRDefault="00AA4A2A" w:rsidP="00C77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29A9554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7EE2328A" w:rsidR="00AA4A2A" w:rsidRPr="00A7702B" w:rsidRDefault="00AA4A2A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59,132</w:t>
            </w:r>
          </w:p>
        </w:tc>
        <w:tc>
          <w:tcPr>
            <w:tcW w:w="236" w:type="dxa"/>
            <w:vAlign w:val="bottom"/>
          </w:tcPr>
          <w:p w14:paraId="71D67087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A7DFC8" w14:textId="633FC6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59,132</w:t>
            </w:r>
          </w:p>
        </w:tc>
      </w:tr>
      <w:tr w:rsidR="00AA4A2A" w:rsidRPr="00A7702B" w14:paraId="500376D5" w14:textId="77777777" w:rsidTr="006C085B">
        <w:trPr>
          <w:gridAfter w:val="1"/>
          <w:wAfter w:w="19" w:type="dxa"/>
        </w:trPr>
        <w:tc>
          <w:tcPr>
            <w:tcW w:w="1890" w:type="dxa"/>
          </w:tcPr>
          <w:p w14:paraId="434B3ACF" w14:textId="77777777" w:rsidR="00AA4A2A" w:rsidRPr="00A7702B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F097" w14:textId="365C6549" w:rsidR="00AA4A2A" w:rsidRPr="00A7702B" w:rsidRDefault="00D17A68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323,</w:t>
            </w:r>
            <w:r w:rsidR="0071779B" w:rsidRPr="00A7702B">
              <w:rPr>
                <w:rFonts w:ascii="Angsana New" w:hAnsi="Angsana New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36" w:type="dxa"/>
            <w:vAlign w:val="bottom"/>
          </w:tcPr>
          <w:p w14:paraId="22E99F15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B461" w14:textId="24482455" w:rsidR="00AA4A2A" w:rsidRPr="00A7702B" w:rsidRDefault="00D17A68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1,012,635</w:t>
            </w:r>
          </w:p>
        </w:tc>
        <w:tc>
          <w:tcPr>
            <w:tcW w:w="236" w:type="dxa"/>
            <w:vAlign w:val="bottom"/>
          </w:tcPr>
          <w:p w14:paraId="527CDF94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11CD" w14:textId="781F3E4D" w:rsidR="00AA4A2A" w:rsidRPr="00A7702B" w:rsidRDefault="00D17A68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1,33</w:t>
            </w:r>
            <w:r w:rsidR="0071779B" w:rsidRPr="00A7702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79B" w:rsidRPr="00A7702B">
              <w:rPr>
                <w:rFonts w:ascii="Angsana New" w:hAnsi="Angsana New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0247C3EA" w:rsidR="00AA4A2A" w:rsidRPr="00A7702B" w:rsidRDefault="00ED4C11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</w:t>
            </w:r>
            <w:r w:rsidR="0071779B"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37" w:type="dxa"/>
            <w:vAlign w:val="bottom"/>
          </w:tcPr>
          <w:p w14:paraId="76D79C17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73556BBE" w:rsidR="00AA4A2A" w:rsidRPr="00A7702B" w:rsidRDefault="00ED4C11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1,012,788</w:t>
            </w:r>
          </w:p>
        </w:tc>
        <w:tc>
          <w:tcPr>
            <w:tcW w:w="236" w:type="dxa"/>
            <w:vAlign w:val="bottom"/>
          </w:tcPr>
          <w:p w14:paraId="432DBFC6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649CAA3D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</w:t>
            </w:r>
            <w:r w:rsidR="0071779B"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2,517</w:t>
            </w:r>
          </w:p>
        </w:tc>
      </w:tr>
    </w:tbl>
    <w:p w14:paraId="2FF2A372" w14:textId="348192A2" w:rsidR="0071779B" w:rsidRPr="00A7702B" w:rsidRDefault="0071779B" w:rsidP="00523E37">
      <w:pPr>
        <w:rPr>
          <w:rFonts w:asciiTheme="majorBidi" w:hAnsiTheme="majorBidi" w:cstheme="majorBidi"/>
          <w:sz w:val="30"/>
          <w:szCs w:val="30"/>
        </w:rPr>
      </w:pPr>
    </w:p>
    <w:p w14:paraId="69E32C43" w14:textId="77777777" w:rsidR="0071779B" w:rsidRPr="00A7702B" w:rsidRDefault="0071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02B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236"/>
        <w:gridCol w:w="1003"/>
        <w:gridCol w:w="242"/>
        <w:gridCol w:w="1068"/>
        <w:gridCol w:w="236"/>
        <w:gridCol w:w="1086"/>
      </w:tblGrid>
      <w:tr w:rsidR="00523E37" w:rsidRPr="00A7702B" w14:paraId="067B1C4E" w14:textId="77777777" w:rsidTr="006C085B">
        <w:trPr>
          <w:tblHeader/>
        </w:trPr>
        <w:tc>
          <w:tcPr>
            <w:tcW w:w="1890" w:type="dxa"/>
          </w:tcPr>
          <w:p w14:paraId="0A750CA2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1"/>
          </w:tcPr>
          <w:p w14:paraId="47724984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7702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A7702B"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AA4A2A" w:rsidRPr="00A7702B" w14:paraId="1EE95C0A" w14:textId="77777777" w:rsidTr="006C085B">
        <w:trPr>
          <w:tblHeader/>
        </w:trPr>
        <w:tc>
          <w:tcPr>
            <w:tcW w:w="1890" w:type="dxa"/>
          </w:tcPr>
          <w:p w14:paraId="3BF99D86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2C2570EF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31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7702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C78B92D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5"/>
          </w:tcPr>
          <w:p w14:paraId="1E64DFC5" w14:textId="12477BE1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7702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A4A2A" w:rsidRPr="00A7702B" w14:paraId="6B170849" w14:textId="77777777" w:rsidTr="006C085B">
        <w:trPr>
          <w:tblHeader/>
        </w:trPr>
        <w:tc>
          <w:tcPr>
            <w:tcW w:w="1890" w:type="dxa"/>
          </w:tcPr>
          <w:p w14:paraId="797CAC71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83EED79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1291B18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1011CEC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2BF3BDD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D68601E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83C4459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A4A2A" w:rsidRPr="00A7702B" w14:paraId="25D51245" w14:textId="77777777" w:rsidTr="006C085B">
        <w:trPr>
          <w:tblHeader/>
        </w:trPr>
        <w:tc>
          <w:tcPr>
            <w:tcW w:w="1890" w:type="dxa"/>
          </w:tcPr>
          <w:p w14:paraId="6DA5BF52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1"/>
            <w:vAlign w:val="bottom"/>
          </w:tcPr>
          <w:p w14:paraId="0AA98EB9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70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A770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4A2A" w:rsidRPr="00A7702B" w14:paraId="618360F9" w14:textId="77777777" w:rsidTr="006C085B">
        <w:tc>
          <w:tcPr>
            <w:tcW w:w="1890" w:type="dxa"/>
          </w:tcPr>
          <w:p w14:paraId="7A2AAA58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1D5E489" w14:textId="1F0C4A75" w:rsidR="00AA4A2A" w:rsidRPr="00A7702B" w:rsidRDefault="006E1DEF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  <w:tc>
          <w:tcPr>
            <w:tcW w:w="236" w:type="dxa"/>
            <w:vAlign w:val="bottom"/>
          </w:tcPr>
          <w:p w14:paraId="15AD2B45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480B5433" w:rsidR="00AA4A2A" w:rsidRPr="00A7702B" w:rsidRDefault="004D5269" w:rsidP="001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36" w:type="dxa"/>
            <w:vAlign w:val="bottom"/>
          </w:tcPr>
          <w:p w14:paraId="54D6BB72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1D945391" w:rsidR="00AA4A2A" w:rsidRPr="00A7702B" w:rsidRDefault="006F1C8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2,1</w:t>
            </w:r>
            <w:r w:rsidR="004D5269" w:rsidRPr="00A7702B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36" w:type="dxa"/>
            <w:vAlign w:val="bottom"/>
          </w:tcPr>
          <w:p w14:paraId="121ABE24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6FD1557" w14:textId="7C722BE9" w:rsidR="00AA4A2A" w:rsidRPr="00A7702B" w:rsidRDefault="00ED4C11" w:rsidP="00ED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56286F2A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83D7FD0" w14:textId="6E893D17" w:rsidR="00AA4A2A" w:rsidRPr="00A7702B" w:rsidRDefault="00ED4C11" w:rsidP="00ED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36" w:type="dxa"/>
            <w:vAlign w:val="bottom"/>
          </w:tcPr>
          <w:p w14:paraId="1A5D3B70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05BDE83F" w14:textId="34BC5311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FF1D23" w:rsidRPr="00A7702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A4A2A" w:rsidRPr="00A7702B" w14:paraId="62CE71C7" w14:textId="77777777" w:rsidTr="006C085B">
        <w:tc>
          <w:tcPr>
            <w:tcW w:w="1890" w:type="dxa"/>
          </w:tcPr>
          <w:p w14:paraId="082C111E" w14:textId="77777777" w:rsidR="00AA4A2A" w:rsidRPr="00A7702B" w:rsidRDefault="00AA4A2A" w:rsidP="00AA4A2A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A7702B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461E1036" w:rsidR="00AA4A2A" w:rsidRPr="00A7702B" w:rsidRDefault="006E1DEF" w:rsidP="006E1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41,010</w:t>
            </w:r>
          </w:p>
        </w:tc>
        <w:tc>
          <w:tcPr>
            <w:tcW w:w="236" w:type="dxa"/>
            <w:vAlign w:val="bottom"/>
          </w:tcPr>
          <w:p w14:paraId="21BE6299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5DF9CF77" w:rsidR="00AA4A2A" w:rsidRPr="00A7702B" w:rsidRDefault="006E1DEF" w:rsidP="001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947,653</w:t>
            </w:r>
          </w:p>
        </w:tc>
        <w:tc>
          <w:tcPr>
            <w:tcW w:w="236" w:type="dxa"/>
            <w:vAlign w:val="bottom"/>
          </w:tcPr>
          <w:p w14:paraId="6F19D952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743162B5" w:rsidR="00AA4A2A" w:rsidRPr="00A7702B" w:rsidRDefault="006F1C8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9</w:t>
            </w:r>
            <w:r w:rsidR="000B5C85" w:rsidRPr="00A7702B">
              <w:rPr>
                <w:rFonts w:ascii="Angsana New" w:hAnsi="Angsana New"/>
                <w:sz w:val="30"/>
                <w:szCs w:val="30"/>
              </w:rPr>
              <w:t>8</w:t>
            </w:r>
            <w:r w:rsidRPr="00A7702B">
              <w:rPr>
                <w:rFonts w:ascii="Angsana New" w:hAnsi="Angsana New"/>
                <w:sz w:val="30"/>
                <w:szCs w:val="30"/>
              </w:rPr>
              <w:t>8,663</w:t>
            </w:r>
          </w:p>
        </w:tc>
        <w:tc>
          <w:tcPr>
            <w:tcW w:w="236" w:type="dxa"/>
            <w:vAlign w:val="bottom"/>
          </w:tcPr>
          <w:p w14:paraId="6A5A17CC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D4FD184" w14:textId="13650B07" w:rsidR="00AA4A2A" w:rsidRPr="00A7702B" w:rsidRDefault="00ED4C11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41,176</w:t>
            </w:r>
          </w:p>
        </w:tc>
        <w:tc>
          <w:tcPr>
            <w:tcW w:w="242" w:type="dxa"/>
            <w:vAlign w:val="bottom"/>
          </w:tcPr>
          <w:p w14:paraId="1A2577B8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2A6E7B40" w14:textId="500A6D96" w:rsidR="00AA4A2A" w:rsidRPr="00A7702B" w:rsidRDefault="00ED4C11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952,340</w:t>
            </w:r>
          </w:p>
        </w:tc>
        <w:tc>
          <w:tcPr>
            <w:tcW w:w="236" w:type="dxa"/>
            <w:vAlign w:val="bottom"/>
          </w:tcPr>
          <w:p w14:paraId="6B7B22EF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DF81F1C" w14:textId="27C4A2D4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993,516</w:t>
            </w:r>
          </w:p>
        </w:tc>
      </w:tr>
      <w:tr w:rsidR="00AA4A2A" w:rsidRPr="00A7702B" w14:paraId="60D71DA6" w14:textId="77777777" w:rsidTr="006C085B">
        <w:tc>
          <w:tcPr>
            <w:tcW w:w="1890" w:type="dxa"/>
          </w:tcPr>
          <w:p w14:paraId="24EFBBD5" w14:textId="77777777" w:rsidR="00AA4A2A" w:rsidRPr="00A7702B" w:rsidRDefault="00AA4A2A" w:rsidP="00AA4A2A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A770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54267A8E" w:rsidR="00AA4A2A" w:rsidRPr="00A7702B" w:rsidRDefault="006F1C8A" w:rsidP="00930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DFFE6A3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3FB08F" w14:textId="560FEE23" w:rsidR="00AA4A2A" w:rsidRPr="00A7702B" w:rsidRDefault="006F1C8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60,352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56ABE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BCBA30" w14:textId="20989967" w:rsidR="00AA4A2A" w:rsidRPr="00A7702B" w:rsidRDefault="006F1C8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60,352</w:t>
            </w:r>
          </w:p>
        </w:tc>
        <w:tc>
          <w:tcPr>
            <w:tcW w:w="236" w:type="dxa"/>
            <w:vAlign w:val="bottom"/>
          </w:tcPr>
          <w:p w14:paraId="233FA200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5B369651" w14:textId="59284585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583183BB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E9782C2" w14:textId="0AE43D94" w:rsidR="00AA4A2A" w:rsidRPr="00A7702B" w:rsidRDefault="00AA4A2A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56,612</w:t>
            </w:r>
          </w:p>
        </w:tc>
        <w:tc>
          <w:tcPr>
            <w:tcW w:w="236" w:type="dxa"/>
            <w:vAlign w:val="bottom"/>
          </w:tcPr>
          <w:p w14:paraId="158046EA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52D2AFD" w14:textId="3365153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56,612</w:t>
            </w:r>
          </w:p>
        </w:tc>
      </w:tr>
      <w:tr w:rsidR="00AA4A2A" w:rsidRPr="00A7702B" w14:paraId="39B1A1C4" w14:textId="77777777" w:rsidTr="006C085B">
        <w:tc>
          <w:tcPr>
            <w:tcW w:w="1890" w:type="dxa"/>
          </w:tcPr>
          <w:p w14:paraId="37995F51" w14:textId="77777777" w:rsidR="00AA4A2A" w:rsidRPr="00A7702B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5A5D05F5" w:rsidR="00AA4A2A" w:rsidRPr="00A7702B" w:rsidRDefault="006E1DEF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42,267</w:t>
            </w:r>
          </w:p>
        </w:tc>
        <w:tc>
          <w:tcPr>
            <w:tcW w:w="236" w:type="dxa"/>
            <w:vAlign w:val="bottom"/>
          </w:tcPr>
          <w:p w14:paraId="6CC31CD0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3F91" w14:textId="2D39D53A" w:rsidR="00AA4A2A" w:rsidRPr="00A7702B" w:rsidRDefault="006E1DEF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1,008,</w:t>
            </w:r>
            <w:r w:rsidR="00066750" w:rsidRPr="00A7702B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455A5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68F15" w14:textId="51FC782A" w:rsidR="00AA4A2A" w:rsidRPr="00A7702B" w:rsidRDefault="006F1C8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0B5C85" w:rsidRPr="00A770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1,1</w:t>
            </w:r>
            <w:r w:rsidR="004D5269" w:rsidRPr="00A7702B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36" w:type="dxa"/>
            <w:vAlign w:val="bottom"/>
          </w:tcPr>
          <w:p w14:paraId="450BE0EF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5CD4B366" w:rsidR="00AA4A2A" w:rsidRPr="00A7702B" w:rsidRDefault="007543FE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AA4A2A"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242" w:type="dxa"/>
            <w:vAlign w:val="bottom"/>
          </w:tcPr>
          <w:p w14:paraId="5163BAAD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193BABFB" w:rsidR="00AA4A2A" w:rsidRPr="00A7702B" w:rsidRDefault="007543FE" w:rsidP="00CF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1,009,520</w:t>
            </w:r>
          </w:p>
        </w:tc>
        <w:tc>
          <w:tcPr>
            <w:tcW w:w="236" w:type="dxa"/>
            <w:vAlign w:val="bottom"/>
          </w:tcPr>
          <w:p w14:paraId="09A18E32" w14:textId="77777777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17F8F81A" w:rsidR="00AA4A2A" w:rsidRPr="00A7702B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1,050,69</w:t>
            </w:r>
            <w:r w:rsidR="00FF1D23" w:rsidRPr="00A77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3431C1B5" w14:textId="77777777" w:rsidR="00B91459" w:rsidRPr="00A7702B" w:rsidRDefault="00B91459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pacing w:val="-4"/>
          <w:sz w:val="30"/>
          <w:szCs w:val="30"/>
          <w:cs/>
          <w:lang w:bidi="th-TH"/>
        </w:rPr>
      </w:pPr>
    </w:p>
    <w:p w14:paraId="6E97B464" w14:textId="4FA7498F" w:rsidR="00523E37" w:rsidRPr="00A7702B" w:rsidRDefault="00523E37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A7702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A7702B">
        <w:rPr>
          <w:rFonts w:ascii="Angsana New" w:hAnsi="Angsana New" w:cs="Angsana New" w:hint="cs"/>
          <w:spacing w:val="-4"/>
          <w:sz w:val="30"/>
          <w:szCs w:val="30"/>
        </w:rPr>
        <w:t xml:space="preserve">31 </w:t>
      </w:r>
      <w:r w:rsidRPr="00A7702B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มีนาคม</w:t>
      </w:r>
      <w:r w:rsidRPr="00A7702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A7702B">
        <w:rPr>
          <w:rFonts w:ascii="Angsana New" w:hAnsi="Angsana New" w:cs="Angsana New" w:hint="cs"/>
          <w:spacing w:val="-4"/>
          <w:sz w:val="30"/>
          <w:szCs w:val="30"/>
        </w:rPr>
        <w:t>256</w:t>
      </w:r>
      <w:r w:rsidR="00AA4A2A" w:rsidRPr="00A7702B">
        <w:rPr>
          <w:rFonts w:ascii="Angsana New" w:hAnsi="Angsana New" w:cs="Angsana New"/>
          <w:spacing w:val="-4"/>
          <w:sz w:val="30"/>
          <w:szCs w:val="30"/>
        </w:rPr>
        <w:t>5</w:t>
      </w:r>
      <w:r w:rsidRPr="00A7702B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A7702B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Pr="00A7702B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A7702B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เงินกู้ยืมระยะสั้นและเงินกู้ยืมระยะยาว</w:t>
      </w:r>
      <w:r w:rsidRPr="00A7702B">
        <w:rPr>
          <w:rFonts w:ascii="Angsana New" w:hAnsi="Angsana New" w:cs="Angsana New" w:hint="cs"/>
          <w:sz w:val="30"/>
          <w:szCs w:val="30"/>
          <w:cs/>
        </w:rPr>
        <w:t>จากสถาบันการเงิน ดังนี้</w:t>
      </w:r>
    </w:p>
    <w:p w14:paraId="4CF05883" w14:textId="77777777" w:rsidR="00523E37" w:rsidRPr="00A7702B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A7702B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A7702B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3E7A9AA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31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964A2FA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D4C90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31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2FF1C82" w14:textId="77777777" w:rsidR="00523E37" w:rsidRPr="00A7702B" w:rsidRDefault="00523E37" w:rsidP="006C085B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58C27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31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A0EA7B5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4A830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31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3E37" w:rsidRPr="00A7702B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AB23C4D" w14:textId="6D73C72D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256</w:t>
            </w:r>
            <w:r w:rsidR="004313B9" w:rsidRPr="00A770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2C03880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4813D" w14:textId="4704407E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313B9" w:rsidRPr="00A770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61EA280" w14:textId="77777777" w:rsidR="00523E37" w:rsidRPr="00A7702B" w:rsidRDefault="00523E37" w:rsidP="006C085B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4D0230" w14:textId="3FDBD46C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256</w:t>
            </w:r>
            <w:r w:rsidR="004313B9" w:rsidRPr="00A770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559B564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90A1E3" w14:textId="50A78BD8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25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313B9" w:rsidRPr="00A7702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23E37" w:rsidRPr="00A7702B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4A2A" w:rsidRPr="00A7702B" w14:paraId="77681F6F" w14:textId="77777777" w:rsidTr="006C085B">
        <w:tc>
          <w:tcPr>
            <w:tcW w:w="4140" w:type="dxa"/>
          </w:tcPr>
          <w:p w14:paraId="45941620" w14:textId="77777777" w:rsidR="00AA4A2A" w:rsidRPr="00A7702B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A7702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 w:rsidRPr="00A7702B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shd w:val="clear" w:color="auto" w:fill="auto"/>
          </w:tcPr>
          <w:p w14:paraId="5D21B465" w14:textId="5100C7CF" w:rsidR="00AA4A2A" w:rsidRPr="00A7702B" w:rsidRDefault="005639D1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2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11280AC" w14:textId="77777777" w:rsidR="00AA4A2A" w:rsidRPr="00A7702B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F3B98" w14:textId="1020D9FF" w:rsidR="00AA4A2A" w:rsidRPr="00A7702B" w:rsidRDefault="00AA4A2A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7FE32D4" w14:textId="77777777" w:rsidR="00AA4A2A" w:rsidRPr="00A7702B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0A530" w14:textId="2F073A9B" w:rsidR="00AA4A2A" w:rsidRPr="00A7702B" w:rsidRDefault="006F1C8A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2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3FE08C9" w14:textId="77777777" w:rsidR="00AA4A2A" w:rsidRPr="00A7702B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40E7FF57" w:rsidR="00AA4A2A" w:rsidRPr="00A7702B" w:rsidRDefault="00AA4A2A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AA4A2A" w:rsidRPr="00A7702B" w14:paraId="0DD4104A" w14:textId="77777777" w:rsidTr="006C085B">
        <w:tc>
          <w:tcPr>
            <w:tcW w:w="4140" w:type="dxa"/>
          </w:tcPr>
          <w:p w14:paraId="708AD2CB" w14:textId="77777777" w:rsidR="00AA4A2A" w:rsidRPr="00A7702B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A7702B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7702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AA4A2A" w:rsidRPr="00A7702B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  <w:shd w:val="clear" w:color="auto" w:fill="auto"/>
          </w:tcPr>
          <w:p w14:paraId="25C18F3A" w14:textId="77777777" w:rsidR="00AA4A2A" w:rsidRPr="00A7702B" w:rsidRDefault="00AA4A2A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43D264F" w14:textId="445A4271" w:rsidR="005639D1" w:rsidRPr="00A7702B" w:rsidRDefault="005639D1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A2BBE" w:rsidRPr="00A7702B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78F36AC1" w14:textId="77777777" w:rsidR="00AA4A2A" w:rsidRPr="00A7702B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7963D" w14:textId="5757CC13" w:rsidR="00AA4A2A" w:rsidRPr="00A7702B" w:rsidRDefault="00AA4A2A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121</w:t>
            </w:r>
          </w:p>
        </w:tc>
        <w:tc>
          <w:tcPr>
            <w:tcW w:w="270" w:type="dxa"/>
          </w:tcPr>
          <w:p w14:paraId="4ADB8E82" w14:textId="77777777" w:rsidR="00AA4A2A" w:rsidRPr="00A7702B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2E6C76" w14:textId="77777777" w:rsidR="00AA4A2A" w:rsidRPr="00A7702B" w:rsidRDefault="00AA4A2A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AAD39D" w14:textId="7E03B3FE" w:rsidR="006F1C8A" w:rsidRPr="00A7702B" w:rsidRDefault="006F1C8A" w:rsidP="00C77F1D">
            <w:pPr>
              <w:pStyle w:val="3"/>
              <w:tabs>
                <w:tab w:val="clear" w:pos="360"/>
                <w:tab w:val="clear" w:pos="720"/>
                <w:tab w:val="decimal" w:pos="216"/>
              </w:tabs>
              <w:ind w:left="-108" w:right="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84DD78" w14:textId="77777777" w:rsidR="00AA4A2A" w:rsidRPr="00A7702B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9FDA3" w14:textId="46B91695" w:rsidR="00AA4A2A" w:rsidRPr="00A7702B" w:rsidRDefault="00AA4A2A" w:rsidP="00B91459">
            <w:pPr>
              <w:pStyle w:val="3"/>
              <w:tabs>
                <w:tab w:val="clear" w:pos="360"/>
                <w:tab w:val="clear" w:pos="720"/>
                <w:tab w:val="decimal" w:pos="58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</w:tr>
      <w:tr w:rsidR="00AA4A2A" w:rsidRPr="00A7702B" w14:paraId="18604302" w14:textId="77777777" w:rsidTr="006C085B">
        <w:tc>
          <w:tcPr>
            <w:tcW w:w="4140" w:type="dxa"/>
          </w:tcPr>
          <w:p w14:paraId="1B819198" w14:textId="77777777" w:rsidR="00AA4A2A" w:rsidRPr="00A7702B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 และส่วนปรับปรุงที่ดินที่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AA4A2A" w:rsidRPr="00A7702B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7702B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569CAE51" w14:textId="77777777" w:rsidR="00AA4A2A" w:rsidRPr="00A7702B" w:rsidRDefault="00AA4A2A" w:rsidP="00AA4A2A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84077AD" w14:textId="53D82BC5" w:rsidR="005639D1" w:rsidRPr="00A7702B" w:rsidRDefault="005639D1" w:rsidP="00AA4A2A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70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C3BE9A2" w14:textId="77777777" w:rsidR="00AA4A2A" w:rsidRPr="00A7702B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36FAC" w14:textId="77777777" w:rsidR="00AA4A2A" w:rsidRPr="00A7702B" w:rsidRDefault="00AA4A2A" w:rsidP="00AA4A2A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A360928" w14:textId="3190047C" w:rsidR="00AA4A2A" w:rsidRPr="00A7702B" w:rsidRDefault="00AA4A2A" w:rsidP="00AA4A2A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AA4A2A" w:rsidRPr="00A7702B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AA1137" w14:textId="77777777" w:rsidR="00AA4A2A" w:rsidRPr="00A7702B" w:rsidRDefault="00AA4A2A" w:rsidP="00AA4A2A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8CDFFA" w14:textId="4963627E" w:rsidR="006F1C8A" w:rsidRPr="00A7702B" w:rsidRDefault="006F1C8A" w:rsidP="00AA4A2A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A7940DB" w14:textId="77777777" w:rsidR="00AA4A2A" w:rsidRPr="00A7702B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89901" w14:textId="77777777" w:rsidR="00AA4A2A" w:rsidRPr="00A7702B" w:rsidRDefault="00AA4A2A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AE82F02" w14:textId="28C292CE" w:rsidR="00AA4A2A" w:rsidRPr="00A7702B" w:rsidRDefault="00AA4A2A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</w:tbl>
    <w:p w14:paraId="24B85020" w14:textId="77777777" w:rsidR="00682266" w:rsidRPr="00A7702B" w:rsidRDefault="00682266" w:rsidP="00682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274D4B" w14:textId="1BCD0EAA" w:rsidR="00682266" w:rsidRPr="00A7702B" w:rsidRDefault="00682266" w:rsidP="00682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เงินกู้ยืมระยะยาวบางส่วน</w:t>
      </w:r>
      <w:r w:rsidRPr="00A7702B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A7702B">
        <w:rPr>
          <w:rFonts w:ascii="Angsana New" w:hAnsi="Angsana New"/>
          <w:sz w:val="30"/>
          <w:szCs w:val="30"/>
          <w:cs/>
        </w:rPr>
        <w:t xml:space="preserve">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 </w:t>
      </w:r>
    </w:p>
    <w:p w14:paraId="3FF7710E" w14:textId="737EE829" w:rsidR="00523E37" w:rsidRPr="00A7702B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p w14:paraId="20EE4C5D" w14:textId="6FDAF7DE" w:rsidR="00E8281D" w:rsidRPr="00A7702B" w:rsidRDefault="00E8281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7702B">
        <w:rPr>
          <w:rFonts w:ascii="Angsana New" w:hAnsi="Angsana New" w:hint="cs"/>
          <w:sz w:val="30"/>
          <w:szCs w:val="30"/>
          <w:cs/>
        </w:rPr>
        <w:t>ณ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วันที่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="003C7ADE" w:rsidRPr="00A7702B">
        <w:rPr>
          <w:rFonts w:ascii="Angsana New" w:hAnsi="Angsana New"/>
          <w:sz w:val="30"/>
          <w:szCs w:val="30"/>
        </w:rPr>
        <w:t>31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="00A21C4A" w:rsidRPr="00A7702B">
        <w:rPr>
          <w:rFonts w:ascii="Angsana New" w:hAnsi="Angsana New" w:hint="cs"/>
          <w:sz w:val="30"/>
          <w:szCs w:val="30"/>
          <w:cs/>
        </w:rPr>
        <w:t>มีน</w:t>
      </w:r>
      <w:r w:rsidRPr="00A7702B">
        <w:rPr>
          <w:rFonts w:ascii="Angsana New" w:hAnsi="Angsana New" w:hint="cs"/>
          <w:sz w:val="30"/>
          <w:szCs w:val="30"/>
          <w:cs/>
        </w:rPr>
        <w:t>าคม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="003C7ADE" w:rsidRPr="00A7702B">
        <w:rPr>
          <w:rFonts w:ascii="Angsana New" w:hAnsi="Angsana New"/>
          <w:sz w:val="30"/>
          <w:szCs w:val="30"/>
        </w:rPr>
        <w:t>2565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="00F63309" w:rsidRPr="00A7702B">
        <w:rPr>
          <w:rFonts w:ascii="Angsana New" w:hAnsi="Angsana New"/>
          <w:sz w:val="30"/>
          <w:szCs w:val="30"/>
        </w:rPr>
        <w:t>3,396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/>
          <w:i/>
          <w:iCs/>
          <w:sz w:val="30"/>
          <w:szCs w:val="30"/>
          <w:cs/>
        </w:rPr>
        <w:t>(</w:t>
      </w:r>
      <w:r w:rsidR="00C53857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A7702B">
        <w:rPr>
          <w:rFonts w:ascii="Angsana New" w:hAnsi="Angsana New"/>
          <w:i/>
          <w:iCs/>
          <w:sz w:val="30"/>
          <w:szCs w:val="30"/>
        </w:rPr>
        <w:t>2564</w:t>
      </w:r>
      <w:r w:rsidRPr="00A7702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61B79" w:rsidRPr="00A7702B">
        <w:rPr>
          <w:rFonts w:ascii="Angsana New" w:hAnsi="Angsana New"/>
          <w:i/>
          <w:iCs/>
          <w:sz w:val="30"/>
          <w:szCs w:val="30"/>
        </w:rPr>
        <w:t>3,417</w:t>
      </w:r>
      <w:r w:rsidR="003C7ADE" w:rsidRPr="00A770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A7702B">
        <w:rPr>
          <w:rFonts w:ascii="Angsana New" w:hAnsi="Angsana New" w:hint="cs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และบริษัทมีวงเงินสินเชื่อซึ่งยังไม่ได้เบิกใช้เป็นจำนวนเงินรวม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="00F63309" w:rsidRPr="00A7702B">
        <w:rPr>
          <w:rFonts w:ascii="Angsana New" w:hAnsi="Angsana New"/>
          <w:sz w:val="30"/>
          <w:szCs w:val="30"/>
        </w:rPr>
        <w:t>2,501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/>
          <w:i/>
          <w:iCs/>
          <w:sz w:val="30"/>
          <w:szCs w:val="30"/>
          <w:cs/>
        </w:rPr>
        <w:t>(</w:t>
      </w:r>
      <w:r w:rsidR="00C53857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A7702B">
        <w:rPr>
          <w:rFonts w:ascii="Angsana New" w:hAnsi="Angsana New"/>
          <w:i/>
          <w:iCs/>
          <w:sz w:val="30"/>
          <w:szCs w:val="30"/>
        </w:rPr>
        <w:t>2564</w:t>
      </w:r>
      <w:r w:rsidRPr="00A7702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C7ADE" w:rsidRPr="00A7702B">
        <w:rPr>
          <w:rFonts w:ascii="Angsana New" w:hAnsi="Angsana New"/>
          <w:i/>
          <w:iCs/>
          <w:sz w:val="30"/>
          <w:szCs w:val="30"/>
          <w:cs/>
        </w:rPr>
        <w:t>2,617</w:t>
      </w:r>
      <w:r w:rsidR="003C7ADE" w:rsidRPr="00A7702B">
        <w:rPr>
          <w:rFonts w:ascii="Angsana New" w:hAnsi="Angsana New"/>
          <w:i/>
          <w:iCs/>
          <w:sz w:val="30"/>
          <w:szCs w:val="30"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B502188" w14:textId="1C231DCC" w:rsidR="00DE359D" w:rsidRPr="00A7702B" w:rsidRDefault="00DE359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E579C7" w14:textId="77777777" w:rsidR="00523E37" w:rsidRPr="00A7702B" w:rsidRDefault="00523E37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 w:hint="cs"/>
          <w:sz w:val="30"/>
          <w:szCs w:val="30"/>
          <w:cs/>
          <w:lang w:val="en-US"/>
        </w:rPr>
        <w:lastRenderedPageBreak/>
        <w:t>ส่วนงานดำเนินงานและการจำแนกรายได้</w:t>
      </w:r>
    </w:p>
    <w:p w14:paraId="0DB1B11D" w14:textId="77777777" w:rsidR="00B91459" w:rsidRPr="00A7702B" w:rsidRDefault="00B91459" w:rsidP="0061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AF5A9B" w14:textId="65751B3B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</w:t>
      </w:r>
      <w:r w:rsidR="00846B8B" w:rsidRPr="00A7702B">
        <w:rPr>
          <w:rFonts w:ascii="Angsana New" w:hAnsi="Angsana New"/>
          <w:sz w:val="30"/>
          <w:szCs w:val="30"/>
        </w:rPr>
        <w:t xml:space="preserve"> </w:t>
      </w:r>
      <w:r w:rsidRPr="00A7702B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ช่องทางการจัดจำหน่ายผลิตภัณฑ์ของ</w:t>
      </w:r>
      <w:r w:rsidRPr="00A7702B">
        <w:rPr>
          <w:rFonts w:ascii="Angsana New" w:hAnsi="Angsana New"/>
          <w:sz w:val="30"/>
          <w:szCs w:val="30"/>
          <w:cs/>
        </w:rPr>
        <w:br/>
        <w:t>กลุ่มบริษัทที่สำคัญแบ่งได้เป็น 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A7702B">
        <w:rPr>
          <w:rFonts w:ascii="Angsana New" w:hAnsi="Angsana New"/>
          <w:sz w:val="30"/>
          <w:szCs w:val="30"/>
        </w:rPr>
        <w:t xml:space="preserve"> </w:t>
      </w:r>
      <w:r w:rsidRPr="00A7702B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2804CF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174D2CC1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BA9A65" w14:textId="2F79424C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9F12DEE" w14:textId="147BF8E0" w:rsidR="00524336" w:rsidRPr="00A7702B" w:rsidRDefault="00524336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8A343B" w14:textId="229077C9" w:rsidR="00E80FFA" w:rsidRPr="00A7702B" w:rsidRDefault="00CD3A0C" w:rsidP="00E80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</w:t>
      </w:r>
      <w:r w:rsidR="004E04AA" w:rsidRPr="00A7702B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4E04AA" w:rsidRPr="00A7702B">
        <w:rPr>
          <w:rFonts w:ascii="Angsana New" w:hAnsi="Angsana New"/>
          <w:sz w:val="30"/>
          <w:szCs w:val="30"/>
        </w:rPr>
        <w:t xml:space="preserve">31 </w:t>
      </w:r>
      <w:r w:rsidR="004E04AA" w:rsidRPr="00A7702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E04AA" w:rsidRPr="00A7702B">
        <w:rPr>
          <w:rFonts w:ascii="Angsana New" w:hAnsi="Angsana New"/>
          <w:sz w:val="30"/>
          <w:szCs w:val="30"/>
        </w:rPr>
        <w:t>2565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คือ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ณ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เวลาใดเวลาหนึ่งจำนวน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="004E04AA" w:rsidRPr="00A7702B">
        <w:rPr>
          <w:rFonts w:ascii="Angsana New" w:hAnsi="Angsana New"/>
          <w:sz w:val="30"/>
          <w:szCs w:val="30"/>
        </w:rPr>
        <w:t>808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และ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="004E04AA" w:rsidRPr="00A7702B">
        <w:rPr>
          <w:rFonts w:ascii="Angsana New" w:hAnsi="Angsana New"/>
          <w:sz w:val="30"/>
          <w:szCs w:val="30"/>
        </w:rPr>
        <w:t>550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ตามลำดับ</w:t>
      </w:r>
      <w:r w:rsidRPr="00A7702B">
        <w:rPr>
          <w:rFonts w:ascii="Angsana New" w:hAnsi="Angsana New"/>
          <w:sz w:val="30"/>
          <w:szCs w:val="30"/>
          <w:cs/>
        </w:rPr>
        <w:t xml:space="preserve"> (</w:t>
      </w:r>
      <w:r w:rsidRPr="00A7702B">
        <w:rPr>
          <w:rFonts w:ascii="Angsana New" w:hAnsi="Angsana New"/>
          <w:i/>
          <w:iCs/>
          <w:sz w:val="30"/>
          <w:szCs w:val="30"/>
        </w:rPr>
        <w:t>2564</w:t>
      </w:r>
      <w:r w:rsidRPr="00A7702B">
        <w:rPr>
          <w:rFonts w:ascii="Angsana New" w:hAnsi="Angsana New"/>
          <w:i/>
          <w:iCs/>
          <w:sz w:val="30"/>
          <w:szCs w:val="30"/>
          <w:cs/>
        </w:rPr>
        <w:t>:</w:t>
      </w:r>
      <w:r w:rsidRPr="00A7702B">
        <w:rPr>
          <w:rFonts w:ascii="Angsana New" w:hAnsi="Angsana New"/>
          <w:i/>
          <w:iCs/>
          <w:sz w:val="30"/>
          <w:szCs w:val="30"/>
        </w:rPr>
        <w:t xml:space="preserve"> </w:t>
      </w:r>
      <w:r w:rsidR="004E04AA" w:rsidRPr="00A7702B">
        <w:rPr>
          <w:rFonts w:ascii="Angsana New" w:hAnsi="Angsana New"/>
          <w:i/>
          <w:iCs/>
          <w:sz w:val="30"/>
          <w:szCs w:val="30"/>
        </w:rPr>
        <w:t>554</w:t>
      </w:r>
      <w:r w:rsidRPr="00A770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A770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D319F" w:rsidRPr="00A7702B">
        <w:rPr>
          <w:rFonts w:ascii="Angsana New" w:hAnsi="Angsana New"/>
          <w:i/>
          <w:iCs/>
          <w:sz w:val="30"/>
          <w:szCs w:val="30"/>
        </w:rPr>
        <w:t>450</w:t>
      </w:r>
      <w:r w:rsidRPr="00A770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A7702B">
        <w:rPr>
          <w:rFonts w:ascii="Angsana New" w:hAnsi="Angsana New"/>
          <w:sz w:val="30"/>
          <w:szCs w:val="30"/>
          <w:cs/>
        </w:rPr>
        <w:t xml:space="preserve">) </w:t>
      </w:r>
      <w:r w:rsidRPr="00A7702B">
        <w:rPr>
          <w:rFonts w:ascii="Angsana New" w:hAnsi="Angsana New" w:hint="cs"/>
          <w:sz w:val="30"/>
          <w:szCs w:val="30"/>
          <w:cs/>
        </w:rPr>
        <w:t>และตลอดช่วงเวลาหนึ่งจำนวน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="00CF7886" w:rsidRPr="00A7702B">
        <w:rPr>
          <w:rFonts w:ascii="Angsana New" w:hAnsi="Angsana New"/>
          <w:sz w:val="30"/>
          <w:szCs w:val="30"/>
        </w:rPr>
        <w:t>1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และ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="00BD319F" w:rsidRPr="00A7702B">
        <w:rPr>
          <w:rFonts w:ascii="Angsana New" w:hAnsi="Angsana New"/>
          <w:sz w:val="30"/>
          <w:szCs w:val="30"/>
        </w:rPr>
        <w:t>1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ตามลำดับ</w:t>
      </w:r>
      <w:r w:rsidRPr="00A7702B">
        <w:rPr>
          <w:rFonts w:ascii="Angsana New" w:hAnsi="Angsana New"/>
          <w:sz w:val="30"/>
          <w:szCs w:val="30"/>
          <w:cs/>
        </w:rPr>
        <w:t xml:space="preserve"> (</w:t>
      </w:r>
      <w:r w:rsidRPr="00A7702B">
        <w:rPr>
          <w:rFonts w:ascii="Angsana New" w:hAnsi="Angsana New"/>
          <w:i/>
          <w:iCs/>
          <w:sz w:val="30"/>
          <w:szCs w:val="30"/>
        </w:rPr>
        <w:t>2564</w:t>
      </w:r>
      <w:r w:rsidRPr="00A7702B">
        <w:rPr>
          <w:rFonts w:ascii="Angsana New" w:hAnsi="Angsana New"/>
          <w:i/>
          <w:iCs/>
          <w:sz w:val="30"/>
          <w:szCs w:val="30"/>
          <w:cs/>
        </w:rPr>
        <w:t>:</w:t>
      </w:r>
      <w:r w:rsidRPr="00A7702B">
        <w:rPr>
          <w:rFonts w:ascii="Angsana New" w:hAnsi="Angsana New"/>
          <w:i/>
          <w:iCs/>
          <w:sz w:val="30"/>
          <w:szCs w:val="30"/>
        </w:rPr>
        <w:t xml:space="preserve"> </w:t>
      </w:r>
      <w:r w:rsidR="00CF7886" w:rsidRPr="00A7702B">
        <w:rPr>
          <w:rFonts w:ascii="Angsana New" w:hAnsi="Angsana New"/>
          <w:i/>
          <w:iCs/>
          <w:sz w:val="30"/>
          <w:szCs w:val="30"/>
        </w:rPr>
        <w:t>1</w:t>
      </w:r>
      <w:r w:rsidRPr="00A770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A770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D319F" w:rsidRPr="00A7702B">
        <w:rPr>
          <w:rFonts w:ascii="Angsana New" w:hAnsi="Angsana New"/>
          <w:i/>
          <w:iCs/>
          <w:sz w:val="30"/>
          <w:szCs w:val="30"/>
        </w:rPr>
        <w:t>1</w:t>
      </w:r>
      <w:r w:rsidRPr="00A770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A7702B">
        <w:rPr>
          <w:rFonts w:ascii="Angsana New" w:hAnsi="Angsana New"/>
          <w:sz w:val="30"/>
          <w:szCs w:val="30"/>
          <w:cs/>
        </w:rPr>
        <w:t>)  </w:t>
      </w:r>
    </w:p>
    <w:p w14:paraId="57DC6AAF" w14:textId="77777777" w:rsidR="00CD3A0C" w:rsidRPr="00A7702B" w:rsidRDefault="00CD3A0C" w:rsidP="00E80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103A4E" w14:textId="4C3EEC73" w:rsidR="00523E37" w:rsidRPr="00A7702B" w:rsidRDefault="00B91459" w:rsidP="00AF6421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540"/>
        <w:jc w:val="both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  <w:r w:rsidR="00846A29" w:rsidRPr="00A7702B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501C45B" w14:textId="77777777" w:rsidR="005639D1" w:rsidRPr="00A7702B" w:rsidRDefault="005639D1" w:rsidP="00563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sz w:val="30"/>
          <w:szCs w:val="30"/>
        </w:rPr>
      </w:pPr>
    </w:p>
    <w:p w14:paraId="47953704" w14:textId="4B25F742" w:rsidR="00E80FFA" w:rsidRPr="00A7702B" w:rsidRDefault="0080116C" w:rsidP="00E80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Pr="00A7702B">
        <w:rPr>
          <w:rFonts w:ascii="Angsana New" w:hAnsi="Angsana New" w:hint="cs"/>
          <w:sz w:val="30"/>
          <w:szCs w:val="30"/>
          <w:cs/>
        </w:rPr>
        <w:t>สาม</w:t>
      </w:r>
      <w:r w:rsidRPr="00A7702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7702B">
        <w:rPr>
          <w:rFonts w:ascii="Angsana New" w:hAnsi="Angsana New"/>
          <w:sz w:val="30"/>
          <w:szCs w:val="30"/>
        </w:rPr>
        <w:t xml:space="preserve">31 </w:t>
      </w:r>
      <w:r w:rsidRPr="00A7702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7702B">
        <w:rPr>
          <w:rFonts w:ascii="Angsana New" w:hAnsi="Angsana New"/>
          <w:sz w:val="30"/>
          <w:szCs w:val="30"/>
        </w:rPr>
        <w:t>256</w:t>
      </w:r>
      <w:r w:rsidR="005639D1" w:rsidRPr="00A7702B">
        <w:rPr>
          <w:rFonts w:ascii="Angsana New" w:hAnsi="Angsana New"/>
          <w:sz w:val="30"/>
          <w:szCs w:val="30"/>
        </w:rPr>
        <w:t>5</w:t>
      </w:r>
      <w:r w:rsidRPr="00A7702B">
        <w:rPr>
          <w:rFonts w:ascii="Angsana New" w:hAnsi="Angsana New"/>
          <w:sz w:val="30"/>
          <w:szCs w:val="30"/>
        </w:rPr>
        <w:t xml:space="preserve"> </w:t>
      </w:r>
      <w:r w:rsidR="00CD3A0C" w:rsidRPr="00A7702B">
        <w:rPr>
          <w:rFonts w:ascii="Angsana New" w:hAnsi="Angsana New" w:hint="cs"/>
          <w:sz w:val="30"/>
          <w:szCs w:val="30"/>
          <w:cs/>
        </w:rPr>
        <w:t>แตกต่างจากอัตราภาษีเงินได้นิติบุคคล</w:t>
      </w:r>
      <w:r w:rsidR="004E04AA" w:rsidRPr="00A7702B">
        <w:rPr>
          <w:rFonts w:ascii="Angsana New" w:hAnsi="Angsana New" w:hint="cs"/>
          <w:sz w:val="30"/>
          <w:szCs w:val="30"/>
          <w:cs/>
        </w:rPr>
        <w:t>ที่ประกาศใช้</w:t>
      </w:r>
      <w:r w:rsidR="00CD3A0C" w:rsidRPr="00A7702B">
        <w:rPr>
          <w:rFonts w:ascii="Angsana New" w:hAnsi="Angsana New"/>
          <w:sz w:val="30"/>
          <w:szCs w:val="30"/>
          <w:cs/>
        </w:rPr>
        <w:t xml:space="preserve"> </w:t>
      </w:r>
      <w:r w:rsidR="00CD3A0C" w:rsidRPr="00A7702B">
        <w:rPr>
          <w:rFonts w:ascii="Angsana New" w:hAnsi="Angsana New" w:hint="cs"/>
          <w:sz w:val="30"/>
          <w:szCs w:val="30"/>
          <w:cs/>
        </w:rPr>
        <w:t>มีสาเหตุหลักจากปัจจัยดังต่อไปนี้</w:t>
      </w:r>
    </w:p>
    <w:p w14:paraId="6D5A3BC2" w14:textId="77777777" w:rsidR="00CD3A0C" w:rsidRPr="00A7702B" w:rsidRDefault="00CD3A0C" w:rsidP="00E80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7A555BC" w14:textId="0D780451" w:rsidR="00E80FFA" w:rsidRPr="00A7702B" w:rsidRDefault="00386B98" w:rsidP="00E80FFA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 w:hint="cs"/>
          <w:sz w:val="30"/>
          <w:szCs w:val="30"/>
          <w:cs/>
        </w:rPr>
        <w:t>สิทธิประโยชน์</w:t>
      </w:r>
      <w:r w:rsidR="00FC7F66" w:rsidRPr="00A7702B">
        <w:rPr>
          <w:rFonts w:ascii="Angsana New" w:hAnsi="Angsana New" w:hint="cs"/>
          <w:sz w:val="30"/>
          <w:szCs w:val="30"/>
          <w:cs/>
        </w:rPr>
        <w:t>จาก</w:t>
      </w:r>
      <w:r w:rsidRPr="00A7702B">
        <w:rPr>
          <w:rFonts w:ascii="Angsana New" w:hAnsi="Angsana New" w:hint="cs"/>
          <w:sz w:val="30"/>
          <w:szCs w:val="30"/>
          <w:cs/>
        </w:rPr>
        <w:t>การส่งเสริมการลงทุน</w:t>
      </w:r>
    </w:p>
    <w:p w14:paraId="51CD923A" w14:textId="2A490153" w:rsidR="00386B98" w:rsidRPr="00A7702B" w:rsidRDefault="00386B98" w:rsidP="00386B98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 w:hint="cs"/>
          <w:sz w:val="30"/>
          <w:szCs w:val="30"/>
          <w:cs/>
        </w:rPr>
        <w:t>การใช้ประโยชน์จากขาดทุนสะสมยกมา</w:t>
      </w:r>
      <w:r w:rsidR="00FC7F66" w:rsidRPr="00A7702B">
        <w:rPr>
          <w:rFonts w:ascii="Angsana New" w:hAnsi="Angsana New" w:hint="cs"/>
          <w:sz w:val="30"/>
          <w:szCs w:val="30"/>
          <w:cs/>
        </w:rPr>
        <w:t>ที่เดิมไม่ได้บันทึก</w:t>
      </w:r>
    </w:p>
    <w:p w14:paraId="7BD7DAC2" w14:textId="22F035C5" w:rsidR="00A34A98" w:rsidRPr="00A7702B" w:rsidRDefault="00C77F1D" w:rsidP="00C77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/>
          <w:sz w:val="30"/>
          <w:szCs w:val="30"/>
        </w:rPr>
        <w:br w:type="page"/>
      </w:r>
    </w:p>
    <w:p w14:paraId="46C7BB06" w14:textId="77777777" w:rsidR="00523E37" w:rsidRPr="00A7702B" w:rsidRDefault="00523E37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7702B">
        <w:rPr>
          <w:rFonts w:ascii="Angsana New" w:hAnsi="Angsana New"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775EA99F" w14:textId="77777777" w:rsidR="00523E37" w:rsidRPr="00A7702B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59E2DCE" w14:textId="77777777" w:rsidR="00523E37" w:rsidRPr="00A7702B" w:rsidRDefault="00523E37" w:rsidP="00523E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7702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7702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04FE0D3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</w:p>
    <w:p w14:paraId="3370BFD7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02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7C75FF" w14:textId="77777777" w:rsidR="00523E37" w:rsidRPr="00A7702B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tbl>
      <w:tblPr>
        <w:tblpPr w:leftFromText="180" w:rightFromText="180" w:vertAnchor="text" w:horzAnchor="margin" w:tblpX="485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19"/>
        <w:gridCol w:w="180"/>
        <w:gridCol w:w="1349"/>
        <w:gridCol w:w="180"/>
        <w:gridCol w:w="1646"/>
        <w:gridCol w:w="180"/>
        <w:gridCol w:w="1326"/>
      </w:tblGrid>
      <w:tr w:rsidR="00523E37" w:rsidRPr="00A7702B" w14:paraId="158999BD" w14:textId="77777777" w:rsidTr="0091263E">
        <w:trPr>
          <w:trHeight w:val="363"/>
          <w:tblHeader/>
        </w:trPr>
        <w:tc>
          <w:tcPr>
            <w:tcW w:w="2700" w:type="dxa"/>
            <w:vMerge w:val="restart"/>
            <w:shd w:val="clear" w:color="auto" w:fill="auto"/>
            <w:vAlign w:val="bottom"/>
          </w:tcPr>
          <w:p w14:paraId="4CC777C6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48" w:type="dxa"/>
            <w:gridSpan w:val="3"/>
          </w:tcPr>
          <w:p w14:paraId="1B4AD35A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70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09AF72B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2" w:type="dxa"/>
            <w:gridSpan w:val="3"/>
          </w:tcPr>
          <w:p w14:paraId="7408ED6E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A770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770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A7702B" w14:paraId="108AD330" w14:textId="77777777" w:rsidTr="0091263E">
        <w:trPr>
          <w:trHeight w:val="363"/>
          <w:tblHeader/>
        </w:trPr>
        <w:tc>
          <w:tcPr>
            <w:tcW w:w="2700" w:type="dxa"/>
            <w:vMerge/>
            <w:shd w:val="clear" w:color="auto" w:fill="auto"/>
            <w:vAlign w:val="bottom"/>
          </w:tcPr>
          <w:p w14:paraId="5ADB960A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517E82F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4D7F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FD62F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</w:tcPr>
          <w:p w14:paraId="5A3882C5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44FD9429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9C581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A7702B" w14:paraId="26A87B40" w14:textId="77777777" w:rsidTr="0091263E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38D48C70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  <w:vMerge w:val="restart"/>
          </w:tcPr>
          <w:p w14:paraId="4D1C80C6" w14:textId="77777777" w:rsidR="00523E37" w:rsidRPr="00A7702B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A7702B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A7702B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A7702B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A7702B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6096F897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CB9253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vMerge w:val="restart"/>
            <w:shd w:val="clear" w:color="auto" w:fill="auto"/>
          </w:tcPr>
          <w:p w14:paraId="0EB928FC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A7702B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A7702B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A7702B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A7702B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7066132D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16FA9811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A7702B" w14:paraId="36461E68" w14:textId="77777777" w:rsidTr="0091263E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288D0D22" w14:textId="77777777" w:rsidR="00523E37" w:rsidRPr="00A7702B" w:rsidRDefault="00523E37" w:rsidP="006C085B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9" w:type="dxa"/>
            <w:vMerge/>
            <w:vAlign w:val="bottom"/>
          </w:tcPr>
          <w:p w14:paraId="463DA4BF" w14:textId="77777777" w:rsidR="00523E37" w:rsidRPr="00A7702B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268A90C0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770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770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5256EF8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vMerge/>
            <w:shd w:val="clear" w:color="auto" w:fill="auto"/>
          </w:tcPr>
          <w:p w14:paraId="281EF36A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6D02BF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14:paraId="5F0F4009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770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A7702B" w14:paraId="59EC8352" w14:textId="77777777" w:rsidTr="0091263E">
        <w:trPr>
          <w:tblHeader/>
        </w:trPr>
        <w:tc>
          <w:tcPr>
            <w:tcW w:w="2700" w:type="dxa"/>
            <w:shd w:val="clear" w:color="auto" w:fill="auto"/>
          </w:tcPr>
          <w:p w14:paraId="3B095326" w14:textId="77777777" w:rsidR="00523E37" w:rsidRPr="00A7702B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14:paraId="6FC7AAB3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770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A7702B" w14:paraId="1BC45D4B" w14:textId="77777777" w:rsidTr="0091263E">
        <w:trPr>
          <w:tblHeader/>
        </w:trPr>
        <w:tc>
          <w:tcPr>
            <w:tcW w:w="2700" w:type="dxa"/>
            <w:shd w:val="clear" w:color="auto" w:fill="auto"/>
          </w:tcPr>
          <w:p w14:paraId="6176C903" w14:textId="733AB307" w:rsidR="00523E37" w:rsidRPr="00A7702B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770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A4A2A"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480" w:type="dxa"/>
            <w:gridSpan w:val="7"/>
          </w:tcPr>
          <w:p w14:paraId="250A6B55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A7702B" w14:paraId="6186DCD9" w14:textId="77777777" w:rsidTr="0091263E">
        <w:trPr>
          <w:tblHeader/>
        </w:trPr>
        <w:tc>
          <w:tcPr>
            <w:tcW w:w="2700" w:type="dxa"/>
            <w:shd w:val="clear" w:color="auto" w:fill="auto"/>
          </w:tcPr>
          <w:p w14:paraId="573BCFAD" w14:textId="77777777" w:rsidR="00523E37" w:rsidRPr="00A7702B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770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A770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19" w:type="dxa"/>
          </w:tcPr>
          <w:p w14:paraId="2C9AF9FD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0752617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1" w:type="dxa"/>
            <w:gridSpan w:val="5"/>
            <w:shd w:val="clear" w:color="auto" w:fill="auto"/>
          </w:tcPr>
          <w:p w14:paraId="39432FA0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86B98" w:rsidRPr="00A7702B" w14:paraId="6A7A3214" w14:textId="77777777" w:rsidTr="0091263E">
        <w:trPr>
          <w:cantSplit/>
          <w:trHeight w:val="521"/>
        </w:trPr>
        <w:tc>
          <w:tcPr>
            <w:tcW w:w="2700" w:type="dxa"/>
            <w:shd w:val="clear" w:color="auto" w:fill="auto"/>
          </w:tcPr>
          <w:p w14:paraId="0DD354DD" w14:textId="77777777" w:rsidR="00386B98" w:rsidRPr="00A7702B" w:rsidRDefault="00386B98" w:rsidP="00386B98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A7702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A7702B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A7702B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19" w:type="dxa"/>
            <w:tcBorders>
              <w:bottom w:val="double" w:sz="4" w:space="0" w:color="auto"/>
            </w:tcBorders>
            <w:vAlign w:val="bottom"/>
          </w:tcPr>
          <w:p w14:paraId="7F6B6890" w14:textId="485EB531" w:rsidR="00386B98" w:rsidRPr="00A7702B" w:rsidRDefault="00386B98" w:rsidP="00386B9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80" w:type="dxa"/>
            <w:vAlign w:val="bottom"/>
          </w:tcPr>
          <w:p w14:paraId="56976B0D" w14:textId="77777777" w:rsidR="00386B98" w:rsidRPr="00A7702B" w:rsidRDefault="00386B98" w:rsidP="00386B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F2AC9D" w14:textId="3A5F4802" w:rsidR="00386B98" w:rsidRPr="00A7702B" w:rsidRDefault="00386B98" w:rsidP="00386B9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D4C32D" w14:textId="77777777" w:rsidR="00386B98" w:rsidRPr="00A7702B" w:rsidRDefault="00386B98" w:rsidP="00386B98">
            <w:pPr>
              <w:pStyle w:val="acctfourfigures"/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505B68" w14:textId="476263E6" w:rsidR="00386B98" w:rsidRPr="00A7702B" w:rsidRDefault="00386B98" w:rsidP="00386B9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CF7840" w14:textId="77777777" w:rsidR="00386B98" w:rsidRPr="00A7702B" w:rsidRDefault="00386B98" w:rsidP="00386B98">
            <w:pPr>
              <w:pStyle w:val="acctfourfigures"/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45166C" w14:textId="0F4709BE" w:rsidR="00386B98" w:rsidRPr="00A7702B" w:rsidRDefault="00386B98" w:rsidP="00386B9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</w:tr>
      <w:tr w:rsidR="00D60A3A" w:rsidRPr="00A7702B" w14:paraId="5B19FE5A" w14:textId="77777777" w:rsidTr="0091263E">
        <w:trPr>
          <w:cantSplit/>
          <w:trHeight w:val="521"/>
        </w:trPr>
        <w:tc>
          <w:tcPr>
            <w:tcW w:w="2700" w:type="dxa"/>
            <w:shd w:val="clear" w:color="auto" w:fill="auto"/>
          </w:tcPr>
          <w:p w14:paraId="3975241E" w14:textId="77777777" w:rsidR="00D60A3A" w:rsidRPr="00A7702B" w:rsidRDefault="00D60A3A" w:rsidP="006C085B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  <w:vAlign w:val="bottom"/>
          </w:tcPr>
          <w:p w14:paraId="5DF761F2" w14:textId="77777777" w:rsidR="00D60A3A" w:rsidRPr="00A7702B" w:rsidRDefault="00D60A3A" w:rsidP="006C085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67572F4" w14:textId="77777777" w:rsidR="00D60A3A" w:rsidRPr="00A7702B" w:rsidRDefault="00D60A3A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C7E604" w14:textId="77777777" w:rsidR="00D60A3A" w:rsidRPr="00A7702B" w:rsidRDefault="00D60A3A" w:rsidP="006C085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CFE62C" w14:textId="77777777" w:rsidR="00D60A3A" w:rsidRPr="00A7702B" w:rsidRDefault="00D60A3A" w:rsidP="006C085B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BDDABC" w14:textId="77777777" w:rsidR="00D60A3A" w:rsidRPr="00A7702B" w:rsidRDefault="00D60A3A" w:rsidP="006C085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7D3358" w14:textId="77777777" w:rsidR="00D60A3A" w:rsidRPr="00A7702B" w:rsidRDefault="00D60A3A" w:rsidP="006C085B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2770AA" w14:textId="77777777" w:rsidR="00D60A3A" w:rsidRPr="00A7702B" w:rsidRDefault="00D60A3A" w:rsidP="006C085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DBEC271" w14:textId="77777777" w:rsidR="00523E37" w:rsidRPr="00A7702B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tbl>
      <w:tblPr>
        <w:tblpPr w:leftFromText="180" w:rightFromText="180" w:vertAnchor="text" w:horzAnchor="margin" w:tblpX="485" w:tblpY="183"/>
        <w:tblW w:w="92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20"/>
        <w:gridCol w:w="180"/>
        <w:gridCol w:w="1323"/>
        <w:gridCol w:w="27"/>
        <w:gridCol w:w="153"/>
        <w:gridCol w:w="27"/>
        <w:gridCol w:w="1620"/>
        <w:gridCol w:w="27"/>
        <w:gridCol w:w="153"/>
        <w:gridCol w:w="27"/>
        <w:gridCol w:w="1345"/>
        <w:gridCol w:w="31"/>
      </w:tblGrid>
      <w:tr w:rsidR="00523E37" w:rsidRPr="00A7702B" w14:paraId="02978D2E" w14:textId="77777777" w:rsidTr="006C085B">
        <w:trPr>
          <w:trHeight w:val="363"/>
          <w:tblHeader/>
        </w:trPr>
        <w:tc>
          <w:tcPr>
            <w:tcW w:w="2700" w:type="dxa"/>
            <w:vMerge w:val="restart"/>
            <w:shd w:val="clear" w:color="auto" w:fill="auto"/>
            <w:vAlign w:val="bottom"/>
          </w:tcPr>
          <w:p w14:paraId="0A362A64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5B0500CA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70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69FC23A4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03" w:type="dxa"/>
            <w:gridSpan w:val="6"/>
          </w:tcPr>
          <w:p w14:paraId="08F037C1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A770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770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A7702B" w14:paraId="78218380" w14:textId="77777777" w:rsidTr="006C085B">
        <w:trPr>
          <w:trHeight w:val="363"/>
          <w:tblHeader/>
        </w:trPr>
        <w:tc>
          <w:tcPr>
            <w:tcW w:w="2700" w:type="dxa"/>
            <w:vMerge/>
            <w:shd w:val="clear" w:color="auto" w:fill="auto"/>
            <w:vAlign w:val="bottom"/>
          </w:tcPr>
          <w:p w14:paraId="0B0FDBAE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A6B5E01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4023B40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7CA5C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0B0989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7985A5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08B93E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78978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A7702B" w14:paraId="212412C5" w14:textId="77777777" w:rsidTr="006C085B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38BECD92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0AE12E7D" w14:textId="77777777" w:rsidR="00523E37" w:rsidRPr="00A7702B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A7702B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A7702B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A7702B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A7702B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7BC119B8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A049D68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E177878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 w:val="restart"/>
            <w:shd w:val="clear" w:color="auto" w:fill="auto"/>
          </w:tcPr>
          <w:p w14:paraId="45757DB1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A7702B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A7702B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A7702B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A7702B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763D0EF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532E4C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A7702B" w14:paraId="6A60F9D9" w14:textId="77777777" w:rsidTr="006C085B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7FF0DE63" w14:textId="77777777" w:rsidR="00523E37" w:rsidRPr="00A7702B" w:rsidRDefault="00523E37" w:rsidP="006C085B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6907F77" w14:textId="77777777" w:rsidR="00523E37" w:rsidRPr="00A7702B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076C9AF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823DCB1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2D67341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770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770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105AB5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/>
            <w:shd w:val="clear" w:color="auto" w:fill="auto"/>
          </w:tcPr>
          <w:p w14:paraId="6674A047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335AB6C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5CFE09BA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8C806F4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CBF8513" w14:textId="77777777" w:rsidR="00523E37" w:rsidRPr="00A7702B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A770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770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A7702B" w14:paraId="7F3F638B" w14:textId="77777777" w:rsidTr="006C085B">
        <w:trPr>
          <w:tblHeader/>
        </w:trPr>
        <w:tc>
          <w:tcPr>
            <w:tcW w:w="2700" w:type="dxa"/>
            <w:shd w:val="clear" w:color="auto" w:fill="auto"/>
          </w:tcPr>
          <w:p w14:paraId="255DF2C5" w14:textId="77777777" w:rsidR="00523E37" w:rsidRPr="00A7702B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33" w:type="dxa"/>
            <w:gridSpan w:val="12"/>
          </w:tcPr>
          <w:p w14:paraId="2037297D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7702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A7702B" w14:paraId="455C9148" w14:textId="77777777" w:rsidTr="006C085B">
        <w:trPr>
          <w:tblHeader/>
        </w:trPr>
        <w:tc>
          <w:tcPr>
            <w:tcW w:w="2700" w:type="dxa"/>
            <w:shd w:val="clear" w:color="auto" w:fill="auto"/>
          </w:tcPr>
          <w:p w14:paraId="3DDAC21C" w14:textId="360E58B5" w:rsidR="00523E37" w:rsidRPr="00A7702B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A4A2A"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533" w:type="dxa"/>
            <w:gridSpan w:val="12"/>
          </w:tcPr>
          <w:p w14:paraId="0C557455" w14:textId="77777777" w:rsidR="00523E37" w:rsidRPr="00A7702B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A4A2A" w:rsidRPr="00A7702B" w14:paraId="071D8D80" w14:textId="77777777" w:rsidTr="006C085B">
        <w:trPr>
          <w:gridAfter w:val="1"/>
          <w:wAfter w:w="31" w:type="dxa"/>
          <w:tblHeader/>
        </w:trPr>
        <w:tc>
          <w:tcPr>
            <w:tcW w:w="2700" w:type="dxa"/>
            <w:shd w:val="clear" w:color="auto" w:fill="auto"/>
          </w:tcPr>
          <w:p w14:paraId="20037861" w14:textId="77777777" w:rsidR="00AA4A2A" w:rsidRPr="00A7702B" w:rsidRDefault="00AA4A2A" w:rsidP="00AA4A2A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A770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A770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AA4A2A" w:rsidRPr="00A7702B" w:rsidRDefault="00AA4A2A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AA4A2A" w:rsidRPr="00A7702B" w:rsidRDefault="00AA4A2A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3B109B2B" w14:textId="77777777" w:rsidR="00AA4A2A" w:rsidRPr="00A7702B" w:rsidRDefault="00AA4A2A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A4A2A" w:rsidRPr="00A7702B" w14:paraId="449DF253" w14:textId="77777777" w:rsidTr="006C085B">
        <w:trPr>
          <w:gridAfter w:val="1"/>
          <w:wAfter w:w="31" w:type="dxa"/>
          <w:cantSplit/>
          <w:trHeight w:val="521"/>
        </w:trPr>
        <w:tc>
          <w:tcPr>
            <w:tcW w:w="2700" w:type="dxa"/>
            <w:shd w:val="clear" w:color="auto" w:fill="auto"/>
          </w:tcPr>
          <w:p w14:paraId="13CA28EA" w14:textId="77777777" w:rsidR="00AA4A2A" w:rsidRPr="00A7702B" w:rsidRDefault="00AA4A2A" w:rsidP="00AA4A2A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A7702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A7702B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A7702B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38442479" w:rsidR="00AA4A2A" w:rsidRPr="00A7702B" w:rsidRDefault="00AA4A2A" w:rsidP="009126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0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Pr="00A770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71D3CD4" w14:textId="77777777" w:rsidR="00AA4A2A" w:rsidRPr="00A7702B" w:rsidRDefault="00AA4A2A" w:rsidP="009126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35832" w14:textId="673E7138" w:rsidR="00AA4A2A" w:rsidRPr="00A7702B" w:rsidRDefault="00AA4A2A" w:rsidP="0091263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0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Pr="00A770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4B656F" w14:textId="77777777" w:rsidR="00AA4A2A" w:rsidRPr="00A7702B" w:rsidRDefault="00AA4A2A" w:rsidP="0091263E">
            <w:pPr>
              <w:pStyle w:val="acctfourfigures"/>
              <w:spacing w:line="240" w:lineRule="auto"/>
              <w:ind w:right="10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F2320" w14:textId="1392634E" w:rsidR="00AA4A2A" w:rsidRPr="00A7702B" w:rsidRDefault="00AA4A2A" w:rsidP="009126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734742" w14:textId="77777777" w:rsidR="00AA4A2A" w:rsidRPr="00A7702B" w:rsidRDefault="00AA4A2A" w:rsidP="0091263E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19780" w14:textId="63B1A1D7" w:rsidR="00AA4A2A" w:rsidRPr="00A7702B" w:rsidRDefault="00AA4A2A" w:rsidP="0091263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702B"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</w:tr>
    </w:tbl>
    <w:p w14:paraId="7A663869" w14:textId="77777777" w:rsidR="00523E37" w:rsidRPr="00A7702B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644719BE" w14:textId="1AF37387" w:rsidR="00A34A98" w:rsidRPr="00A7702B" w:rsidRDefault="00A34A98" w:rsidP="00A34A9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7702B">
        <w:rPr>
          <w:rFonts w:ascii="Angsana New" w:hAnsi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0F324CEE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:rsidRPr="00A7702B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77777777" w:rsidR="00523E37" w:rsidRPr="00A7702B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770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A7702B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A7702B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770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A7702B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A7702B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70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A7702B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77777777" w:rsidR="00523E37" w:rsidRPr="00A7702B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70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A770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5FCF814A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9FDC55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DD48AA9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 w:rsidRPr="00A7702B">
        <w:rPr>
          <w:rFonts w:ascii="Angsana New" w:hAnsi="Angsana New"/>
          <w:sz w:val="30"/>
          <w:szCs w:val="30"/>
          <w:cs/>
        </w:rPr>
        <w:br w:type="page"/>
      </w:r>
    </w:p>
    <w:p w14:paraId="4DD850CE" w14:textId="77777777" w:rsidR="00523E37" w:rsidRPr="00A7702B" w:rsidRDefault="00523E37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7702B">
        <w:rPr>
          <w:rFonts w:ascii="Angsana New" w:hAnsi="Angsana New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7EA0DFC0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02"/>
        <w:gridCol w:w="273"/>
        <w:gridCol w:w="2122"/>
      </w:tblGrid>
      <w:tr w:rsidR="00523E37" w:rsidRPr="00A7702B" w14:paraId="0E1252A6" w14:textId="77777777" w:rsidTr="006C085B">
        <w:tc>
          <w:tcPr>
            <w:tcW w:w="2550" w:type="pct"/>
          </w:tcPr>
          <w:p w14:paraId="7CB4BEAF" w14:textId="13DAD3EF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770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A4A2A" w:rsidRPr="00A770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45" w:type="pct"/>
          </w:tcPr>
          <w:p w14:paraId="3D043C2E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6858D3F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2C88903E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A7702B" w14:paraId="7FF42E3E" w14:textId="77777777" w:rsidTr="006C085B">
        <w:tc>
          <w:tcPr>
            <w:tcW w:w="2550" w:type="pct"/>
          </w:tcPr>
          <w:p w14:paraId="6FF95FA7" w14:textId="77777777" w:rsidR="00523E37" w:rsidRPr="00A7702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0" w:type="pct"/>
            <w:gridSpan w:val="3"/>
          </w:tcPr>
          <w:p w14:paraId="4CD77018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A7702B" w14:paraId="0CDC5D35" w14:textId="77777777" w:rsidTr="006C085B">
        <w:tc>
          <w:tcPr>
            <w:tcW w:w="2550" w:type="pct"/>
          </w:tcPr>
          <w:p w14:paraId="559F0572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45" w:type="pct"/>
          </w:tcPr>
          <w:p w14:paraId="50A0C93E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3553FC4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387C1FCA" w14:textId="77777777" w:rsidR="00523E37" w:rsidRPr="00A7702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A7702B" w14:paraId="5FB65D6E" w14:textId="77777777" w:rsidTr="006C085B">
        <w:tc>
          <w:tcPr>
            <w:tcW w:w="2550" w:type="pct"/>
          </w:tcPr>
          <w:p w14:paraId="77E21EF6" w14:textId="4D1D2625" w:rsidR="00016DE8" w:rsidRPr="00A7702B" w:rsidRDefault="00670952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45" w:type="pct"/>
          </w:tcPr>
          <w:p w14:paraId="38CABDA7" w14:textId="0B7F91AB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  <w:tc>
          <w:tcPr>
            <w:tcW w:w="149" w:type="pct"/>
          </w:tcPr>
          <w:p w14:paraId="54DA73ED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5B9E3725" w14:textId="003EAF13" w:rsidR="00016DE8" w:rsidRPr="00A7702B" w:rsidRDefault="00016DE8" w:rsidP="0038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DE8" w:rsidRPr="00A7702B" w14:paraId="4FF0817E" w14:textId="77777777" w:rsidTr="006C085B">
        <w:tc>
          <w:tcPr>
            <w:tcW w:w="2550" w:type="pct"/>
          </w:tcPr>
          <w:p w14:paraId="722B40BD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5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60168756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1,587</w:t>
            </w:r>
          </w:p>
        </w:tc>
        <w:tc>
          <w:tcPr>
            <w:tcW w:w="149" w:type="pct"/>
          </w:tcPr>
          <w:p w14:paraId="6DF97560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106858DA" w:rsidR="00016DE8" w:rsidRPr="00A7702B" w:rsidRDefault="00016DE8" w:rsidP="0038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16DE8" w:rsidRPr="00A7702B" w14:paraId="24B7C519" w14:textId="77777777" w:rsidTr="006C085B">
        <w:tc>
          <w:tcPr>
            <w:tcW w:w="2550" w:type="pct"/>
          </w:tcPr>
          <w:p w14:paraId="58A4A0C7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5" w:type="pct"/>
            <w:tcBorders>
              <w:top w:val="single" w:sz="4" w:space="0" w:color="auto"/>
            </w:tcBorders>
          </w:tcPr>
          <w:p w14:paraId="3EB8E29C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pct"/>
          </w:tcPr>
          <w:p w14:paraId="55DA5F3A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auto"/>
            </w:tcBorders>
          </w:tcPr>
          <w:p w14:paraId="358404C5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16DE8" w:rsidRPr="00A7702B" w14:paraId="6F2F2127" w14:textId="77777777" w:rsidTr="006C085B">
        <w:tc>
          <w:tcPr>
            <w:tcW w:w="2550" w:type="pct"/>
          </w:tcPr>
          <w:p w14:paraId="39110728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45" w:type="pct"/>
          </w:tcPr>
          <w:p w14:paraId="5D4C5069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3B5C5E7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7F760F1F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6DE8" w:rsidRPr="00A7702B" w14:paraId="005BC1BB" w14:textId="77777777" w:rsidTr="006C085B">
        <w:tc>
          <w:tcPr>
            <w:tcW w:w="2550" w:type="pct"/>
          </w:tcPr>
          <w:p w14:paraId="7E17CFF9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45" w:type="pct"/>
          </w:tcPr>
          <w:p w14:paraId="72927891" w14:textId="444B464D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148,208</w:t>
            </w:r>
          </w:p>
        </w:tc>
        <w:tc>
          <w:tcPr>
            <w:tcW w:w="149" w:type="pct"/>
          </w:tcPr>
          <w:p w14:paraId="78284F47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3D7659B1" w14:textId="67ECEBCF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146,516</w:t>
            </w:r>
          </w:p>
        </w:tc>
      </w:tr>
      <w:tr w:rsidR="00016DE8" w:rsidRPr="00A7702B" w14:paraId="05AC6AA0" w14:textId="77777777" w:rsidTr="006C085B">
        <w:tc>
          <w:tcPr>
            <w:tcW w:w="2550" w:type="pct"/>
          </w:tcPr>
          <w:p w14:paraId="5B23E206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45" w:type="pct"/>
          </w:tcPr>
          <w:p w14:paraId="0AA2D7C7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3C95C2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4349EA40" w14:textId="00FF822B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A7702B" w14:paraId="5E05DCDE" w14:textId="77777777" w:rsidTr="006C085B">
        <w:tc>
          <w:tcPr>
            <w:tcW w:w="2550" w:type="pct"/>
          </w:tcPr>
          <w:p w14:paraId="428339A4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45" w:type="pct"/>
          </w:tcPr>
          <w:p w14:paraId="3F47274A" w14:textId="0733549F" w:rsidR="00016DE8" w:rsidRPr="00A7702B" w:rsidRDefault="00023A4B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9,696</w:t>
            </w:r>
          </w:p>
        </w:tc>
        <w:tc>
          <w:tcPr>
            <w:tcW w:w="149" w:type="pct"/>
          </w:tcPr>
          <w:p w14:paraId="27BB0C23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4DCD74C7" w14:textId="7CB9DA7A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2,588</w:t>
            </w:r>
          </w:p>
        </w:tc>
      </w:tr>
      <w:tr w:rsidR="00016DE8" w:rsidRPr="00A7702B" w14:paraId="5A9B0A93" w14:textId="77777777" w:rsidTr="006C085B">
        <w:tc>
          <w:tcPr>
            <w:tcW w:w="2550" w:type="pct"/>
          </w:tcPr>
          <w:p w14:paraId="21F7240A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</w:t>
            </w:r>
          </w:p>
        </w:tc>
        <w:tc>
          <w:tcPr>
            <w:tcW w:w="1145" w:type="pct"/>
          </w:tcPr>
          <w:p w14:paraId="212E62FC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B981EBD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65DFED2F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A7702B" w14:paraId="5BDF09D3" w14:textId="77777777" w:rsidTr="006C085B">
        <w:tc>
          <w:tcPr>
            <w:tcW w:w="2550" w:type="pct"/>
          </w:tcPr>
          <w:p w14:paraId="08F195D4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  <w:cs/>
              </w:rPr>
              <w:t xml:space="preserve">   วัสดุที่</w:t>
            </w:r>
            <w:r w:rsidRPr="00A7702B">
              <w:rPr>
                <w:rFonts w:ascii="Angsana New" w:hAnsi="Angsana New" w:hint="cs"/>
                <w:sz w:val="30"/>
                <w:szCs w:val="30"/>
                <w:cs/>
              </w:rPr>
              <w:t>ยังไม่ได้ใช้</w:t>
            </w:r>
          </w:p>
        </w:tc>
        <w:tc>
          <w:tcPr>
            <w:tcW w:w="1145" w:type="pct"/>
          </w:tcPr>
          <w:p w14:paraId="370D9320" w14:textId="04F879EA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4,430</w:t>
            </w:r>
          </w:p>
        </w:tc>
        <w:tc>
          <w:tcPr>
            <w:tcW w:w="149" w:type="pct"/>
          </w:tcPr>
          <w:p w14:paraId="1ED1F371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7774EE18" w14:textId="65316B3C" w:rsidR="00016DE8" w:rsidRPr="00A7702B" w:rsidRDefault="00016DE8" w:rsidP="0038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DE8" w:rsidRPr="00A7702B" w14:paraId="15B12739" w14:textId="77777777" w:rsidTr="006C085B">
        <w:tc>
          <w:tcPr>
            <w:tcW w:w="2550" w:type="pct"/>
          </w:tcPr>
          <w:p w14:paraId="1688CE47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5" w:type="pct"/>
            <w:tcBorders>
              <w:top w:val="single" w:sz="4" w:space="0" w:color="auto"/>
              <w:bottom w:val="double" w:sz="4" w:space="0" w:color="auto"/>
            </w:tcBorders>
          </w:tcPr>
          <w:p w14:paraId="195E3F7B" w14:textId="612E509C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023A4B" w:rsidRPr="00A7702B">
              <w:rPr>
                <w:rFonts w:ascii="Angsana New" w:hAnsi="Angsana New"/>
                <w:b/>
                <w:bCs/>
                <w:sz w:val="30"/>
                <w:szCs w:val="30"/>
              </w:rPr>
              <w:t>2,334</w:t>
            </w:r>
          </w:p>
        </w:tc>
        <w:tc>
          <w:tcPr>
            <w:tcW w:w="149" w:type="pct"/>
          </w:tcPr>
          <w:p w14:paraId="4FB60250" w14:textId="77777777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38C7C" w14:textId="0D762451" w:rsidR="00016DE8" w:rsidRPr="00A7702B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02B">
              <w:rPr>
                <w:rFonts w:ascii="Angsana New" w:hAnsi="Angsana New"/>
                <w:b/>
                <w:bCs/>
                <w:sz w:val="30"/>
                <w:szCs w:val="30"/>
              </w:rPr>
              <w:t>149,104</w:t>
            </w:r>
          </w:p>
        </w:tc>
      </w:tr>
    </w:tbl>
    <w:p w14:paraId="483A75B2" w14:textId="77777777" w:rsidR="00523E37" w:rsidRPr="00A7702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14:paraId="05C20C27" w14:textId="04242DDC" w:rsidR="00523E37" w:rsidRPr="00A7702B" w:rsidRDefault="00523E37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7702B">
        <w:rPr>
          <w:rFonts w:ascii="Angsana New" w:hAnsi="Angsana New" w:hint="cs"/>
          <w:sz w:val="30"/>
          <w:szCs w:val="30"/>
          <w:cs/>
        </w:rPr>
        <w:t>กลุ่ม</w:t>
      </w:r>
      <w:r w:rsidRPr="00A7702B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A7702B">
        <w:rPr>
          <w:rFonts w:ascii="Angsana New" w:hAnsi="Angsana New" w:hint="cs"/>
          <w:sz w:val="30"/>
          <w:szCs w:val="30"/>
          <w:cs/>
        </w:rPr>
        <w:t>หลาย</w:t>
      </w:r>
      <w:r w:rsidRPr="00A7702B">
        <w:rPr>
          <w:rFonts w:ascii="Angsana New" w:hAnsi="Angsana New"/>
          <w:sz w:val="30"/>
          <w:szCs w:val="30"/>
          <w:cs/>
        </w:rPr>
        <w:t>แห่งเพื่อการใช้ไฟฟ้าเป็นจำนวนเงิน</w:t>
      </w:r>
      <w:bookmarkStart w:id="1" w:name="_Hlk15140887"/>
      <w:r w:rsidR="005639D1" w:rsidRPr="00A7702B">
        <w:rPr>
          <w:rFonts w:ascii="Angsana New" w:hAnsi="Angsana New"/>
          <w:sz w:val="30"/>
          <w:szCs w:val="30"/>
        </w:rPr>
        <w:t xml:space="preserve"> 14.7</w:t>
      </w:r>
      <w:r w:rsidRPr="00A7702B">
        <w:rPr>
          <w:rFonts w:ascii="Angsana New" w:hAnsi="Angsana New"/>
          <w:sz w:val="30"/>
          <w:szCs w:val="30"/>
        </w:rPr>
        <w:t xml:space="preserve"> </w:t>
      </w:r>
      <w:bookmarkEnd w:id="1"/>
      <w:r w:rsidRPr="00A7702B">
        <w:rPr>
          <w:rFonts w:ascii="Angsana New" w:hAnsi="Angsana New"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sz w:val="30"/>
          <w:szCs w:val="30"/>
        </w:rPr>
        <w:t> </w:t>
      </w:r>
      <w:r w:rsidRPr="00A7702B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A7702B">
        <w:rPr>
          <w:rFonts w:ascii="Angsana New" w:hAnsi="Angsana New"/>
          <w:i/>
          <w:iCs/>
          <w:sz w:val="30"/>
          <w:szCs w:val="30"/>
        </w:rPr>
        <w:t>256</w:t>
      </w:r>
      <w:r w:rsidR="00AA4A2A" w:rsidRPr="00A7702B">
        <w:rPr>
          <w:rFonts w:ascii="Angsana New" w:hAnsi="Angsana New"/>
          <w:i/>
          <w:iCs/>
          <w:sz w:val="30"/>
          <w:szCs w:val="30"/>
        </w:rPr>
        <w:t>4</w:t>
      </w:r>
      <w:r w:rsidRPr="00A7702B">
        <w:rPr>
          <w:rFonts w:ascii="Angsana New" w:hAnsi="Angsana New"/>
          <w:i/>
          <w:iCs/>
          <w:sz w:val="30"/>
          <w:szCs w:val="30"/>
        </w:rPr>
        <w:t>:</w:t>
      </w:r>
      <w:r w:rsidR="00A34A98" w:rsidRPr="00A7702B">
        <w:rPr>
          <w:rFonts w:ascii="Angsana New" w:hAnsi="Angsana New" w:hint="cs"/>
          <w:i/>
          <w:iCs/>
          <w:sz w:val="30"/>
          <w:szCs w:val="30"/>
          <w:cs/>
        </w:rPr>
        <w:t xml:space="preserve"> 14</w:t>
      </w:r>
      <w:r w:rsidR="005A6A3D" w:rsidRPr="00A7702B">
        <w:rPr>
          <w:rFonts w:ascii="Angsana New" w:hAnsi="Angsana New"/>
          <w:i/>
          <w:iCs/>
          <w:sz w:val="30"/>
          <w:szCs w:val="30"/>
        </w:rPr>
        <w:t xml:space="preserve">.7 </w:t>
      </w:r>
      <w:r w:rsidRPr="00A7702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และค้ำประกันผลงานเป็นจำนวนเงิน</w:t>
      </w:r>
      <w:bookmarkStart w:id="2" w:name="_Hlk15140898"/>
      <w:r w:rsidR="005639D1" w:rsidRPr="00A7702B">
        <w:rPr>
          <w:rFonts w:ascii="Angsana New" w:hAnsi="Angsana New"/>
          <w:sz w:val="30"/>
          <w:szCs w:val="30"/>
        </w:rPr>
        <w:t xml:space="preserve"> 133.5</w:t>
      </w:r>
      <w:r w:rsidRPr="00A7702B">
        <w:rPr>
          <w:rFonts w:ascii="Angsana New" w:hAnsi="Angsana New"/>
          <w:sz w:val="30"/>
          <w:szCs w:val="30"/>
        </w:rPr>
        <w:t xml:space="preserve"> </w:t>
      </w:r>
      <w:bookmarkEnd w:id="2"/>
      <w:r w:rsidRPr="00A7702B">
        <w:rPr>
          <w:rFonts w:ascii="Angsana New" w:hAnsi="Angsana New"/>
          <w:sz w:val="30"/>
          <w:szCs w:val="30"/>
        </w:rPr>
        <w:br/>
      </w:r>
      <w:r w:rsidRPr="00A7702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7702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A7702B">
        <w:rPr>
          <w:rFonts w:ascii="Angsana New" w:hAnsi="Angsana New"/>
          <w:i/>
          <w:iCs/>
          <w:sz w:val="30"/>
          <w:szCs w:val="30"/>
        </w:rPr>
        <w:t>256</w:t>
      </w:r>
      <w:r w:rsidR="00AA4A2A" w:rsidRPr="00A7702B">
        <w:rPr>
          <w:rFonts w:ascii="Angsana New" w:hAnsi="Angsana New"/>
          <w:i/>
          <w:iCs/>
          <w:sz w:val="30"/>
          <w:szCs w:val="30"/>
        </w:rPr>
        <w:t>4</w:t>
      </w:r>
      <w:r w:rsidRPr="00A7702B">
        <w:rPr>
          <w:rFonts w:ascii="Angsana New" w:hAnsi="Angsana New"/>
          <w:i/>
          <w:iCs/>
          <w:sz w:val="30"/>
          <w:szCs w:val="30"/>
        </w:rPr>
        <w:t xml:space="preserve">: </w:t>
      </w:r>
      <w:r w:rsidR="00A34A98" w:rsidRPr="00A7702B">
        <w:rPr>
          <w:rFonts w:ascii="Angsana New" w:hAnsi="Angsana New" w:hint="cs"/>
          <w:i/>
          <w:iCs/>
          <w:sz w:val="30"/>
          <w:szCs w:val="30"/>
          <w:cs/>
        </w:rPr>
        <w:t>93.</w:t>
      </w:r>
      <w:r w:rsidR="005A6A3D" w:rsidRPr="00A7702B">
        <w:rPr>
          <w:rFonts w:ascii="Angsana New" w:hAnsi="Angsana New"/>
          <w:i/>
          <w:iCs/>
          <w:sz w:val="30"/>
          <w:szCs w:val="30"/>
        </w:rPr>
        <w:t>3</w:t>
      </w:r>
      <w:r w:rsidRPr="00A7702B">
        <w:rPr>
          <w:rFonts w:ascii="Angsana New" w:hAnsi="Angsana New"/>
          <w:i/>
          <w:iCs/>
          <w:sz w:val="30"/>
          <w:szCs w:val="30"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A7702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8E985" w14:textId="77777777" w:rsidR="00523E37" w:rsidRPr="00A7702B" w:rsidRDefault="00523E37" w:rsidP="00A3400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E035361" w14:textId="04AEA014" w:rsidR="00523E37" w:rsidRPr="00A7702B" w:rsidRDefault="00523E37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A7702B">
        <w:rPr>
          <w:rFonts w:ascii="Angsana New" w:hAnsi="Angsana New" w:hint="cs"/>
          <w:sz w:val="30"/>
          <w:szCs w:val="30"/>
          <w:cs/>
        </w:rPr>
        <w:t>หลาย</w:t>
      </w:r>
      <w:r w:rsidRPr="00A7702B">
        <w:rPr>
          <w:rFonts w:ascii="Angsana New" w:hAnsi="Angsana New"/>
          <w:sz w:val="30"/>
          <w:szCs w:val="30"/>
          <w:cs/>
        </w:rPr>
        <w:t>แ</w:t>
      </w:r>
      <w:r w:rsidRPr="00A7702B">
        <w:rPr>
          <w:rFonts w:ascii="Angsana New" w:hAnsi="Angsana New" w:hint="cs"/>
          <w:sz w:val="30"/>
          <w:szCs w:val="30"/>
          <w:cs/>
        </w:rPr>
        <w:t>ห่</w:t>
      </w:r>
      <w:r w:rsidRPr="00A7702B">
        <w:rPr>
          <w:rFonts w:ascii="Angsana New" w:hAnsi="Angsana New"/>
          <w:sz w:val="30"/>
          <w:szCs w:val="30"/>
          <w:cs/>
        </w:rPr>
        <w:t>งเพื่อการใช้ไฟฟ้า</w:t>
      </w:r>
      <w:r w:rsidRPr="00A7702B">
        <w:rPr>
          <w:rFonts w:ascii="Angsana New" w:hAnsi="Angsana New" w:hint="cs"/>
          <w:sz w:val="30"/>
          <w:szCs w:val="30"/>
          <w:cs/>
        </w:rPr>
        <w:t>เ</w:t>
      </w:r>
      <w:r w:rsidRPr="00A7702B">
        <w:rPr>
          <w:rFonts w:ascii="Angsana New" w:hAnsi="Angsana New"/>
          <w:sz w:val="30"/>
          <w:szCs w:val="30"/>
          <w:cs/>
        </w:rPr>
        <w:t>ป็นจำนวนเงิน</w:t>
      </w:r>
      <w:bookmarkStart w:id="3" w:name="_Hlk15140909"/>
      <w:r w:rsidR="00982677" w:rsidRPr="00A7702B">
        <w:rPr>
          <w:rFonts w:ascii="Angsana New" w:hAnsi="Angsana New"/>
          <w:sz w:val="30"/>
          <w:szCs w:val="30"/>
        </w:rPr>
        <w:t xml:space="preserve"> 13</w:t>
      </w:r>
      <w:r w:rsidR="005639D1" w:rsidRPr="00A7702B">
        <w:rPr>
          <w:rFonts w:ascii="Angsana New" w:hAnsi="Angsana New"/>
          <w:sz w:val="30"/>
          <w:szCs w:val="30"/>
        </w:rPr>
        <w:t>.0</w:t>
      </w:r>
      <w:r w:rsidRPr="00A7702B">
        <w:rPr>
          <w:rFonts w:ascii="Angsana New" w:hAnsi="Angsana New"/>
          <w:sz w:val="30"/>
          <w:szCs w:val="30"/>
        </w:rPr>
        <w:t xml:space="preserve"> </w:t>
      </w:r>
      <w:bookmarkEnd w:id="3"/>
      <w:r w:rsidRPr="00A7702B">
        <w:rPr>
          <w:rFonts w:ascii="Angsana New" w:hAnsi="Angsana New"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sz w:val="30"/>
          <w:szCs w:val="30"/>
        </w:rPr>
        <w:t> </w:t>
      </w:r>
      <w:r w:rsidRPr="00A7702B">
        <w:rPr>
          <w:rFonts w:ascii="Angsana New" w:hAnsi="Angsana New"/>
          <w:i/>
          <w:iCs/>
          <w:sz w:val="30"/>
          <w:szCs w:val="30"/>
        </w:rPr>
        <w:t>(31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A7702B">
        <w:rPr>
          <w:rFonts w:ascii="Angsana New" w:hAnsi="Angsana New"/>
          <w:i/>
          <w:iCs/>
          <w:sz w:val="30"/>
          <w:szCs w:val="30"/>
        </w:rPr>
        <w:t>256</w:t>
      </w:r>
      <w:r w:rsidR="00AA4A2A" w:rsidRPr="00A7702B">
        <w:rPr>
          <w:rFonts w:ascii="Angsana New" w:hAnsi="Angsana New"/>
          <w:i/>
          <w:iCs/>
          <w:sz w:val="30"/>
          <w:szCs w:val="30"/>
        </w:rPr>
        <w:t>4</w:t>
      </w:r>
      <w:r w:rsidRPr="00A7702B">
        <w:rPr>
          <w:rFonts w:ascii="Angsana New" w:hAnsi="Angsana New"/>
          <w:i/>
          <w:iCs/>
          <w:sz w:val="30"/>
          <w:szCs w:val="30"/>
        </w:rPr>
        <w:t>:</w:t>
      </w:r>
      <w:r w:rsidR="00A34A98" w:rsidRPr="00A7702B">
        <w:rPr>
          <w:rFonts w:ascii="Angsana New" w:hAnsi="Angsana New" w:hint="cs"/>
          <w:i/>
          <w:iCs/>
          <w:sz w:val="30"/>
          <w:szCs w:val="30"/>
          <w:cs/>
        </w:rPr>
        <w:t xml:space="preserve"> 1</w:t>
      </w:r>
      <w:r w:rsidR="005A6A3D" w:rsidRPr="00A7702B">
        <w:rPr>
          <w:rFonts w:ascii="Angsana New" w:hAnsi="Angsana New"/>
          <w:i/>
          <w:iCs/>
          <w:sz w:val="30"/>
          <w:szCs w:val="30"/>
        </w:rPr>
        <w:t>3.0</w:t>
      </w:r>
      <w:r w:rsidRPr="00A7702B">
        <w:rPr>
          <w:rFonts w:ascii="Angsana New" w:hAnsi="Angsana New"/>
          <w:i/>
          <w:iCs/>
          <w:sz w:val="30"/>
          <w:szCs w:val="30"/>
        </w:rPr>
        <w:t xml:space="preserve"> </w:t>
      </w:r>
      <w:r w:rsidRPr="00A7702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 xml:space="preserve">และค้ำประกันผลงานเป็นจำนวนเงิน </w:t>
      </w:r>
      <w:r w:rsidR="00982677" w:rsidRPr="00A7702B">
        <w:rPr>
          <w:rFonts w:ascii="Angsana New" w:hAnsi="Angsana New"/>
          <w:sz w:val="30"/>
          <w:szCs w:val="30"/>
        </w:rPr>
        <w:t>133.5</w:t>
      </w:r>
      <w:r w:rsidR="00685E6C" w:rsidRPr="00A7702B">
        <w:rPr>
          <w:rFonts w:ascii="Angsana New" w:hAnsi="Angsana New"/>
          <w:sz w:val="30"/>
          <w:szCs w:val="30"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sz w:val="30"/>
          <w:szCs w:val="30"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7702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A7702B">
        <w:rPr>
          <w:rFonts w:ascii="Angsana New" w:hAnsi="Angsana New"/>
          <w:i/>
          <w:iCs/>
          <w:sz w:val="30"/>
          <w:szCs w:val="30"/>
        </w:rPr>
        <w:t>256</w:t>
      </w:r>
      <w:r w:rsidR="00AA4A2A" w:rsidRPr="00A7702B">
        <w:rPr>
          <w:rFonts w:ascii="Angsana New" w:hAnsi="Angsana New"/>
          <w:i/>
          <w:iCs/>
          <w:sz w:val="30"/>
          <w:szCs w:val="30"/>
        </w:rPr>
        <w:t>4</w:t>
      </w:r>
      <w:r w:rsidRPr="00A7702B">
        <w:rPr>
          <w:rFonts w:ascii="Angsana New" w:hAnsi="Angsana New"/>
          <w:i/>
          <w:iCs/>
          <w:sz w:val="30"/>
          <w:szCs w:val="30"/>
        </w:rPr>
        <w:t xml:space="preserve">: </w:t>
      </w:r>
      <w:r w:rsidR="005639D1" w:rsidRPr="00A7702B">
        <w:rPr>
          <w:rFonts w:ascii="Angsana New" w:hAnsi="Angsana New"/>
          <w:i/>
          <w:iCs/>
          <w:sz w:val="30"/>
          <w:szCs w:val="30"/>
        </w:rPr>
        <w:t>93.</w:t>
      </w:r>
      <w:r w:rsidR="005A6A3D" w:rsidRPr="00A7702B">
        <w:rPr>
          <w:rFonts w:ascii="Angsana New" w:hAnsi="Angsana New"/>
          <w:i/>
          <w:iCs/>
          <w:sz w:val="30"/>
          <w:szCs w:val="30"/>
        </w:rPr>
        <w:t>3</w:t>
      </w:r>
      <w:r w:rsidRPr="00A7702B">
        <w:rPr>
          <w:rFonts w:ascii="Angsana New" w:hAnsi="Angsana New"/>
          <w:i/>
          <w:iCs/>
          <w:sz w:val="30"/>
          <w:szCs w:val="30"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</w:p>
    <w:p w14:paraId="3A3FC062" w14:textId="3AC45461" w:rsidR="00B761D0" w:rsidRPr="00A7702B" w:rsidRDefault="00B761D0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2FD5732" w14:textId="67836D9B" w:rsidR="0071779B" w:rsidRPr="00A7702B" w:rsidRDefault="0071779B" w:rsidP="0071779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7702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7702B">
        <w:rPr>
          <w:rFonts w:ascii="Angsana New" w:hAnsi="Angsana New"/>
          <w:sz w:val="30"/>
          <w:szCs w:val="30"/>
        </w:rPr>
        <w:t xml:space="preserve">31 </w:t>
      </w:r>
      <w:r w:rsidRPr="00A7702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7702B">
        <w:rPr>
          <w:rFonts w:ascii="Angsana New" w:hAnsi="Angsana New"/>
          <w:sz w:val="30"/>
          <w:szCs w:val="30"/>
        </w:rPr>
        <w:t xml:space="preserve">2565 </w:t>
      </w:r>
      <w:r w:rsidR="00B761D0" w:rsidRPr="00A7702B">
        <w:rPr>
          <w:rFonts w:ascii="Angsana New" w:hAnsi="Angsana New" w:hint="cs"/>
          <w:sz w:val="30"/>
          <w:szCs w:val="30"/>
          <w:cs/>
        </w:rPr>
        <w:t>บริษัทให้การค้ำประกันทางการเงินแก่หนี้สินของบริษัทย่อย</w:t>
      </w:r>
      <w:r w:rsidRPr="00A7702B">
        <w:rPr>
          <w:rFonts w:ascii="Angsana New" w:hAnsi="Angsana New"/>
          <w:sz w:val="30"/>
          <w:szCs w:val="30"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จำนวน</w:t>
      </w:r>
      <w:r w:rsidRPr="00A7702B">
        <w:rPr>
          <w:rFonts w:ascii="Angsana New" w:hAnsi="Angsana New"/>
          <w:sz w:val="30"/>
          <w:szCs w:val="30"/>
        </w:rPr>
        <w:t xml:space="preserve"> </w:t>
      </w:r>
      <w:r w:rsidR="00763628" w:rsidRPr="00A7702B">
        <w:rPr>
          <w:rFonts w:ascii="Angsana New" w:hAnsi="Angsana New"/>
          <w:sz w:val="30"/>
          <w:szCs w:val="30"/>
        </w:rPr>
        <w:t>155</w:t>
      </w:r>
      <w:r w:rsidR="00F0686E" w:rsidRPr="00A7702B">
        <w:rPr>
          <w:rFonts w:ascii="Angsana New" w:hAnsi="Angsana New"/>
          <w:sz w:val="30"/>
          <w:szCs w:val="30"/>
        </w:rPr>
        <w:t>.6</w:t>
      </w:r>
      <w:r w:rsidRPr="00A7702B">
        <w:rPr>
          <w:rFonts w:ascii="Angsana New" w:hAnsi="Angsana New"/>
          <w:sz w:val="30"/>
          <w:szCs w:val="30"/>
        </w:rPr>
        <w:t xml:space="preserve"> </w:t>
      </w:r>
      <w:r w:rsidRPr="00A7702B">
        <w:rPr>
          <w:rFonts w:ascii="Angsana New" w:hAnsi="Angsana New" w:hint="cs"/>
          <w:sz w:val="30"/>
          <w:szCs w:val="30"/>
          <w:cs/>
        </w:rPr>
        <w:t>ล้านบาท</w:t>
      </w:r>
      <w:r w:rsidRPr="00A7702B">
        <w:rPr>
          <w:rFonts w:ascii="Angsana New" w:hAnsi="Angsana New"/>
          <w:sz w:val="30"/>
          <w:szCs w:val="30"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7702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A7702B">
        <w:rPr>
          <w:rFonts w:ascii="Angsana New" w:hAnsi="Angsana New"/>
          <w:i/>
          <w:iCs/>
          <w:sz w:val="30"/>
          <w:szCs w:val="30"/>
        </w:rPr>
        <w:t xml:space="preserve">2564: </w:t>
      </w:r>
      <w:r w:rsidR="00763628" w:rsidRPr="00A7702B">
        <w:rPr>
          <w:rFonts w:ascii="Angsana New" w:hAnsi="Angsana New"/>
          <w:i/>
          <w:iCs/>
          <w:sz w:val="30"/>
          <w:szCs w:val="30"/>
        </w:rPr>
        <w:t>12</w:t>
      </w:r>
      <w:r w:rsidR="00F0686E" w:rsidRPr="00A7702B">
        <w:rPr>
          <w:rFonts w:ascii="Angsana New" w:hAnsi="Angsana New"/>
          <w:i/>
          <w:iCs/>
          <w:sz w:val="30"/>
          <w:szCs w:val="30"/>
        </w:rPr>
        <w:t>5.9</w:t>
      </w:r>
      <w:r w:rsidRPr="00A7702B">
        <w:rPr>
          <w:rFonts w:ascii="Angsana New" w:hAnsi="Angsana New"/>
          <w:i/>
          <w:iCs/>
          <w:sz w:val="30"/>
          <w:szCs w:val="30"/>
        </w:rPr>
        <w:t xml:space="preserve"> 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</w:p>
    <w:p w14:paraId="1A7828C0" w14:textId="77777777" w:rsidR="00AA43CA" w:rsidRPr="00A7702B" w:rsidRDefault="00AA43CA" w:rsidP="004A1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CCA46D3" w14:textId="00554CCD" w:rsidR="00AA43CA" w:rsidRPr="00A7702B" w:rsidRDefault="00AA43CA" w:rsidP="00AA43CA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7702B">
        <w:rPr>
          <w:rFonts w:ascii="Angsan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63701270" w14:textId="77777777" w:rsidR="00AA43CA" w:rsidRPr="00A7702B" w:rsidRDefault="00AA43CA" w:rsidP="00AA43CA">
      <w:pPr>
        <w:rPr>
          <w:lang w:eastAsia="x-none"/>
        </w:rPr>
      </w:pPr>
    </w:p>
    <w:p w14:paraId="1F05AB41" w14:textId="59134891" w:rsidR="004A1F27" w:rsidRPr="00AA43CA" w:rsidRDefault="00AA43CA" w:rsidP="00B761D0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7702B">
        <w:rPr>
          <w:rFonts w:ascii="Angsana New" w:hAnsi="Angsana New"/>
          <w:sz w:val="30"/>
          <w:szCs w:val="30"/>
          <w:cs/>
        </w:rPr>
        <w:t>ในการประชุม</w:t>
      </w:r>
      <w:r w:rsidRPr="00A7702B">
        <w:rPr>
          <w:rFonts w:ascii="Angsana New" w:hAnsi="Angsana New" w:hint="cs"/>
          <w:sz w:val="30"/>
          <w:szCs w:val="30"/>
          <w:cs/>
        </w:rPr>
        <w:t>สามัญประจำปีของ</w:t>
      </w:r>
      <w:r w:rsidRPr="00A7702B">
        <w:rPr>
          <w:rFonts w:ascii="Angsana New" w:hAnsi="Angsana New"/>
          <w:sz w:val="30"/>
          <w:szCs w:val="30"/>
          <w:cs/>
        </w:rPr>
        <w:t>ผู้ถือหุ้น</w:t>
      </w:r>
      <w:r w:rsidRPr="00A7702B">
        <w:rPr>
          <w:rFonts w:ascii="Angsana New" w:hAnsi="Angsana New" w:hint="cs"/>
          <w:sz w:val="30"/>
          <w:szCs w:val="30"/>
          <w:cs/>
        </w:rPr>
        <w:t>ของบริษัท</w:t>
      </w:r>
      <w:r w:rsidRPr="00A7702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7702B">
        <w:rPr>
          <w:rFonts w:ascii="Angsana New" w:hAnsi="Angsana New"/>
          <w:sz w:val="30"/>
          <w:szCs w:val="30"/>
        </w:rPr>
        <w:t xml:space="preserve">20 </w:t>
      </w:r>
      <w:r w:rsidRPr="00A7702B">
        <w:rPr>
          <w:rFonts w:ascii="Angsana New" w:hAnsi="Angsana New" w:hint="cs"/>
          <w:sz w:val="30"/>
          <w:szCs w:val="30"/>
          <w:cs/>
          <w:lang w:eastAsia="ja-JP"/>
        </w:rPr>
        <w:t>เมษายน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/>
          <w:sz w:val="30"/>
          <w:szCs w:val="30"/>
        </w:rPr>
        <w:t xml:space="preserve">2565 </w:t>
      </w:r>
      <w:r w:rsidRPr="00A7702B">
        <w:rPr>
          <w:rFonts w:ascii="Angsana New" w:hAnsi="Angsana New"/>
          <w:sz w:val="30"/>
          <w:szCs w:val="30"/>
          <w:cs/>
        </w:rPr>
        <w:t>ผู้ถือหุ้น</w:t>
      </w:r>
      <w:r w:rsidRPr="00A7702B">
        <w:rPr>
          <w:rFonts w:ascii="Angsana New" w:hAnsi="Angsana New" w:hint="cs"/>
          <w:sz w:val="30"/>
          <w:szCs w:val="30"/>
          <w:cs/>
        </w:rPr>
        <w:t>มีมติ</w:t>
      </w:r>
      <w:r w:rsidRPr="00A7702B">
        <w:rPr>
          <w:rFonts w:ascii="Angsana New" w:hAnsi="Angsana New"/>
          <w:sz w:val="30"/>
          <w:szCs w:val="30"/>
          <w:cs/>
        </w:rPr>
        <w:t>อนุมัติ</w:t>
      </w:r>
      <w:r w:rsidRPr="00A7702B">
        <w:rPr>
          <w:rFonts w:ascii="Angsana New" w:hAnsi="Angsana New" w:hint="cs"/>
          <w:sz w:val="30"/>
          <w:szCs w:val="30"/>
          <w:cs/>
        </w:rPr>
        <w:t>จ่าย</w:t>
      </w:r>
      <w:r w:rsidRPr="00A7702B">
        <w:rPr>
          <w:rFonts w:ascii="Angsana New" w:hAnsi="Angsana New"/>
          <w:sz w:val="30"/>
          <w:szCs w:val="30"/>
          <w:cs/>
        </w:rPr>
        <w:t>เงินปันผลจากกำไรสำหรับปี</w:t>
      </w:r>
      <w:r w:rsidRPr="00A7702B">
        <w:rPr>
          <w:rFonts w:ascii="Angsana New" w:hAnsi="Angsana New" w:hint="cs"/>
          <w:sz w:val="30"/>
          <w:szCs w:val="30"/>
          <w:cs/>
        </w:rPr>
        <w:t xml:space="preserve"> </w:t>
      </w:r>
      <w:r w:rsidRPr="00A7702B">
        <w:rPr>
          <w:rFonts w:ascii="Angsana New" w:hAnsi="Angsana New"/>
          <w:sz w:val="30"/>
          <w:szCs w:val="30"/>
        </w:rPr>
        <w:t>2564</w:t>
      </w:r>
      <w:r w:rsidRPr="00A7702B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A7702B">
        <w:rPr>
          <w:rFonts w:ascii="Angsana New" w:hAnsi="Angsana New"/>
          <w:sz w:val="30"/>
          <w:szCs w:val="30"/>
        </w:rPr>
        <w:t xml:space="preserve">0.085 </w:t>
      </w:r>
      <w:r w:rsidRPr="00A7702B">
        <w:rPr>
          <w:rFonts w:ascii="Angsana New" w:hAnsi="Angsana New"/>
          <w:sz w:val="30"/>
          <w:szCs w:val="30"/>
          <w:cs/>
        </w:rPr>
        <w:t xml:space="preserve">บาท </w:t>
      </w:r>
      <w:r w:rsidRPr="00A7702B">
        <w:rPr>
          <w:rFonts w:ascii="Angsana New" w:hAnsi="Angsana New" w:hint="cs"/>
          <w:sz w:val="30"/>
          <w:szCs w:val="30"/>
          <w:cs/>
          <w:lang w:eastAsia="ja-JP"/>
        </w:rPr>
        <w:t>เป็น</w:t>
      </w:r>
      <w:r w:rsidRPr="00A7702B">
        <w:rPr>
          <w:rFonts w:ascii="Angsana New" w:hAnsi="Angsana New"/>
          <w:sz w:val="30"/>
          <w:szCs w:val="30"/>
          <w:cs/>
        </w:rPr>
        <w:t xml:space="preserve">จำนวน </w:t>
      </w:r>
      <w:r w:rsidRPr="00A7702B">
        <w:rPr>
          <w:rFonts w:ascii="Angsana New" w:hAnsi="Angsana New"/>
          <w:sz w:val="30"/>
          <w:szCs w:val="30"/>
        </w:rPr>
        <w:t xml:space="preserve">41.82 </w:t>
      </w:r>
      <w:r w:rsidRPr="00A7702B">
        <w:rPr>
          <w:rFonts w:ascii="Angsana New" w:hAnsi="Angsana New"/>
          <w:sz w:val="30"/>
          <w:szCs w:val="30"/>
          <w:cs/>
        </w:rPr>
        <w:t>ล้านบาท เงินปันผลดังกล่าวจะจ่ายในเดือน</w:t>
      </w:r>
      <w:r w:rsidR="00937F7C" w:rsidRPr="00A7702B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A7702B">
        <w:rPr>
          <w:rFonts w:ascii="Angsana New" w:hAnsi="Angsana New"/>
          <w:sz w:val="30"/>
          <w:szCs w:val="30"/>
          <w:cs/>
        </w:rPr>
        <w:t xml:space="preserve"> </w:t>
      </w:r>
      <w:r w:rsidRPr="00A7702B">
        <w:rPr>
          <w:rFonts w:ascii="Angsana New" w:hAnsi="Angsana New"/>
          <w:sz w:val="30"/>
          <w:szCs w:val="30"/>
        </w:rPr>
        <w:t>2565</w:t>
      </w:r>
      <w:r w:rsidRPr="00AA43CA">
        <w:rPr>
          <w:rFonts w:ascii="Angsana New" w:hAnsi="Angsana New"/>
          <w:sz w:val="30"/>
          <w:szCs w:val="30"/>
        </w:rPr>
        <w:t xml:space="preserve"> </w:t>
      </w:r>
    </w:p>
    <w:p w14:paraId="43B3A227" w14:textId="77777777" w:rsidR="00523E37" w:rsidRPr="00E67CE5" w:rsidRDefault="00523E37" w:rsidP="00386B98">
      <w:pPr>
        <w:jc w:val="thaiDistribute"/>
        <w:rPr>
          <w:cs/>
          <w:lang w:eastAsia="x-none"/>
        </w:rPr>
      </w:pPr>
    </w:p>
    <w:sectPr w:rsidR="00523E37" w:rsidRPr="00E67CE5" w:rsidSect="00D16668">
      <w:head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EF5D3" w14:textId="77777777" w:rsidR="0036691B" w:rsidRDefault="0036691B" w:rsidP="00FC04D5">
      <w:r>
        <w:separator/>
      </w:r>
    </w:p>
  </w:endnote>
  <w:endnote w:type="continuationSeparator" w:id="0">
    <w:p w14:paraId="1ED7C06A" w14:textId="77777777" w:rsidR="0036691B" w:rsidRDefault="0036691B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E1819" w14:textId="77777777" w:rsidR="00C53857" w:rsidRDefault="00C538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9562" w14:textId="77777777" w:rsidR="00DD77E4" w:rsidRPr="004D76EF" w:rsidRDefault="00DD77E4" w:rsidP="008673A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34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58C7C" w14:textId="77777777" w:rsidR="00C53857" w:rsidRDefault="00C538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2EBCB" w14:textId="77777777" w:rsidR="0036691B" w:rsidRDefault="0036691B" w:rsidP="00FC04D5">
      <w:r>
        <w:separator/>
      </w:r>
    </w:p>
  </w:footnote>
  <w:footnote w:type="continuationSeparator" w:id="0">
    <w:p w14:paraId="3DCB0FB3" w14:textId="77777777" w:rsidR="0036691B" w:rsidRDefault="0036691B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5E2CF" w14:textId="77777777" w:rsidR="00C53857" w:rsidRDefault="00C538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28A8F" w14:textId="77777777" w:rsidR="00DD77E4" w:rsidRPr="003B5EBA" w:rsidRDefault="00DD77E4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EBA6E36" w14:textId="77777777" w:rsidR="00DD77E4" w:rsidRPr="003B5EBA" w:rsidRDefault="00DD77E4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22D46D" w14:textId="621B4978" w:rsidR="00DD77E4" w:rsidRDefault="00DD77E4" w:rsidP="00037A1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5639D1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503C2606" w14:textId="77777777" w:rsidR="00DD77E4" w:rsidRDefault="00DD77E4" w:rsidP="00037A1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02A9A" w14:textId="77777777" w:rsidR="00C53857" w:rsidRDefault="00C538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5C615" w14:textId="77777777" w:rsidR="00DD77E4" w:rsidRPr="003B5EBA" w:rsidRDefault="00DD77E4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7D0B71" w14:textId="77777777" w:rsidR="00DD77E4" w:rsidRPr="003B5EBA" w:rsidRDefault="00DD77E4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52CB289" w14:textId="0CFC8606" w:rsidR="00DD77E4" w:rsidRDefault="00DD77E4" w:rsidP="00DF2A0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F0BACFF0"/>
    <w:lvl w:ilvl="0" w:tplc="46D2707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1"/>
  </w:num>
  <w:num w:numId="13">
    <w:abstractNumId w:val="40"/>
  </w:num>
  <w:num w:numId="14">
    <w:abstractNumId w:val="23"/>
  </w:num>
  <w:num w:numId="15">
    <w:abstractNumId w:val="27"/>
  </w:num>
  <w:num w:numId="16">
    <w:abstractNumId w:val="44"/>
  </w:num>
  <w:num w:numId="17">
    <w:abstractNumId w:val="42"/>
  </w:num>
  <w:num w:numId="18">
    <w:abstractNumId w:val="15"/>
  </w:num>
  <w:num w:numId="19">
    <w:abstractNumId w:val="29"/>
  </w:num>
  <w:num w:numId="20">
    <w:abstractNumId w:val="35"/>
  </w:num>
  <w:num w:numId="21">
    <w:abstractNumId w:val="14"/>
  </w:num>
  <w:num w:numId="22">
    <w:abstractNumId w:val="10"/>
  </w:num>
  <w:num w:numId="23">
    <w:abstractNumId w:val="17"/>
  </w:num>
  <w:num w:numId="24">
    <w:abstractNumId w:val="12"/>
  </w:num>
  <w:num w:numId="25">
    <w:abstractNumId w:val="11"/>
  </w:num>
  <w:num w:numId="26">
    <w:abstractNumId w:val="32"/>
  </w:num>
  <w:num w:numId="27">
    <w:abstractNumId w:val="24"/>
  </w:num>
  <w:num w:numId="28">
    <w:abstractNumId w:val="33"/>
  </w:num>
  <w:num w:numId="29">
    <w:abstractNumId w:val="18"/>
  </w:num>
  <w:num w:numId="30">
    <w:abstractNumId w:val="45"/>
  </w:num>
  <w:num w:numId="31">
    <w:abstractNumId w:val="39"/>
  </w:num>
  <w:num w:numId="32">
    <w:abstractNumId w:val="41"/>
  </w:num>
  <w:num w:numId="33">
    <w:abstractNumId w:val="31"/>
  </w:num>
  <w:num w:numId="34">
    <w:abstractNumId w:val="25"/>
  </w:num>
  <w:num w:numId="35">
    <w:abstractNumId w:val="34"/>
  </w:num>
  <w:num w:numId="36">
    <w:abstractNumId w:val="20"/>
  </w:num>
  <w:num w:numId="37">
    <w:abstractNumId w:val="28"/>
  </w:num>
  <w:num w:numId="38">
    <w:abstractNumId w:val="38"/>
  </w:num>
  <w:num w:numId="39">
    <w:abstractNumId w:val="19"/>
  </w:num>
  <w:num w:numId="40">
    <w:abstractNumId w:val="22"/>
  </w:num>
  <w:num w:numId="41">
    <w:abstractNumId w:val="13"/>
  </w:num>
  <w:num w:numId="42">
    <w:abstractNumId w:val="30"/>
  </w:num>
  <w:num w:numId="43">
    <w:abstractNumId w:val="43"/>
  </w:num>
  <w:num w:numId="44">
    <w:abstractNumId w:val="16"/>
  </w:num>
  <w:num w:numId="45">
    <w:abstractNumId w:val="36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9A6"/>
    <w:rsid w:val="00117C30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4829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7EA"/>
    <w:rsid w:val="00193AD7"/>
    <w:rsid w:val="00193CC1"/>
    <w:rsid w:val="00193F21"/>
    <w:rsid w:val="001941A8"/>
    <w:rsid w:val="0019465C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C6F88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FF"/>
    <w:rsid w:val="0028718B"/>
    <w:rsid w:val="002871E4"/>
    <w:rsid w:val="00290099"/>
    <w:rsid w:val="00290824"/>
    <w:rsid w:val="00290EF1"/>
    <w:rsid w:val="002912DB"/>
    <w:rsid w:val="00293054"/>
    <w:rsid w:val="00293A16"/>
    <w:rsid w:val="00293C8B"/>
    <w:rsid w:val="002941BD"/>
    <w:rsid w:val="002941BE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6A4F"/>
    <w:rsid w:val="00336B52"/>
    <w:rsid w:val="00336B69"/>
    <w:rsid w:val="00336B9B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88F"/>
    <w:rsid w:val="00364C8B"/>
    <w:rsid w:val="0036542E"/>
    <w:rsid w:val="00365A4D"/>
    <w:rsid w:val="00365BE7"/>
    <w:rsid w:val="0036691B"/>
    <w:rsid w:val="00367145"/>
    <w:rsid w:val="00367373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C9B"/>
    <w:rsid w:val="003C5259"/>
    <w:rsid w:val="003C5B3D"/>
    <w:rsid w:val="003C6606"/>
    <w:rsid w:val="003C663D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EFE"/>
    <w:rsid w:val="0041097F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7D9"/>
    <w:rsid w:val="00534BDA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DB8"/>
    <w:rsid w:val="005556B0"/>
    <w:rsid w:val="00555A95"/>
    <w:rsid w:val="00555B8F"/>
    <w:rsid w:val="00556BBD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758"/>
    <w:rsid w:val="005639D1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97428"/>
    <w:rsid w:val="005975B5"/>
    <w:rsid w:val="00597AE6"/>
    <w:rsid w:val="005A0333"/>
    <w:rsid w:val="005A0A8C"/>
    <w:rsid w:val="005A0FFC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4687"/>
    <w:rsid w:val="005A48AB"/>
    <w:rsid w:val="005A4B1B"/>
    <w:rsid w:val="005A4BEE"/>
    <w:rsid w:val="005A4FF7"/>
    <w:rsid w:val="005A56B6"/>
    <w:rsid w:val="005A5F8B"/>
    <w:rsid w:val="005A6531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BB"/>
    <w:rsid w:val="007A006C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1651"/>
    <w:rsid w:val="007C176F"/>
    <w:rsid w:val="007C19C5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4D7"/>
    <w:rsid w:val="008349DC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651"/>
    <w:rsid w:val="0085051A"/>
    <w:rsid w:val="008509BA"/>
    <w:rsid w:val="00850FD8"/>
    <w:rsid w:val="0085119B"/>
    <w:rsid w:val="00851295"/>
    <w:rsid w:val="008518B5"/>
    <w:rsid w:val="00851AAA"/>
    <w:rsid w:val="00851B97"/>
    <w:rsid w:val="00852C9C"/>
    <w:rsid w:val="00852CF7"/>
    <w:rsid w:val="008531AF"/>
    <w:rsid w:val="00853496"/>
    <w:rsid w:val="00853B6F"/>
    <w:rsid w:val="00854539"/>
    <w:rsid w:val="0085507A"/>
    <w:rsid w:val="00855C23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609"/>
    <w:rsid w:val="008B7D24"/>
    <w:rsid w:val="008B7FDB"/>
    <w:rsid w:val="008C0A03"/>
    <w:rsid w:val="008C0AC9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E6C"/>
    <w:rsid w:val="008C70B7"/>
    <w:rsid w:val="008C72ED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BC2"/>
    <w:rsid w:val="0090727F"/>
    <w:rsid w:val="009076A3"/>
    <w:rsid w:val="009079AF"/>
    <w:rsid w:val="00907C8C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52AA"/>
    <w:rsid w:val="00966B4B"/>
    <w:rsid w:val="00966B66"/>
    <w:rsid w:val="0096746A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3BF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5177"/>
    <w:rsid w:val="00A05257"/>
    <w:rsid w:val="00A05C84"/>
    <w:rsid w:val="00A05E99"/>
    <w:rsid w:val="00A06FD6"/>
    <w:rsid w:val="00A07F52"/>
    <w:rsid w:val="00A105DA"/>
    <w:rsid w:val="00A1114E"/>
    <w:rsid w:val="00A111F8"/>
    <w:rsid w:val="00A11244"/>
    <w:rsid w:val="00A116C4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9E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950"/>
    <w:rsid w:val="00AF5324"/>
    <w:rsid w:val="00AF6650"/>
    <w:rsid w:val="00AF6688"/>
    <w:rsid w:val="00AF6A1E"/>
    <w:rsid w:val="00AF6D73"/>
    <w:rsid w:val="00AF713C"/>
    <w:rsid w:val="00AF71E4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385"/>
    <w:rsid w:val="00B201ED"/>
    <w:rsid w:val="00B20667"/>
    <w:rsid w:val="00B20B0E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F68"/>
    <w:rsid w:val="00B25FCB"/>
    <w:rsid w:val="00B26587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FF2"/>
    <w:rsid w:val="00B75112"/>
    <w:rsid w:val="00B753A3"/>
    <w:rsid w:val="00B7542A"/>
    <w:rsid w:val="00B761D0"/>
    <w:rsid w:val="00B76607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99F"/>
    <w:rsid w:val="00B93D12"/>
    <w:rsid w:val="00B9421E"/>
    <w:rsid w:val="00B94250"/>
    <w:rsid w:val="00B9473C"/>
    <w:rsid w:val="00B94748"/>
    <w:rsid w:val="00B95704"/>
    <w:rsid w:val="00B957EB"/>
    <w:rsid w:val="00B96259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FF7"/>
    <w:rsid w:val="00C000EC"/>
    <w:rsid w:val="00C00435"/>
    <w:rsid w:val="00C00A87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29F"/>
    <w:rsid w:val="00C20359"/>
    <w:rsid w:val="00C20A2A"/>
    <w:rsid w:val="00C21018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3C68"/>
    <w:rsid w:val="00C84A53"/>
    <w:rsid w:val="00C84D77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31D3"/>
    <w:rsid w:val="00CC337E"/>
    <w:rsid w:val="00CC409F"/>
    <w:rsid w:val="00CC4574"/>
    <w:rsid w:val="00CC4AD7"/>
    <w:rsid w:val="00CC5507"/>
    <w:rsid w:val="00CC578C"/>
    <w:rsid w:val="00CC6107"/>
    <w:rsid w:val="00CC6ACA"/>
    <w:rsid w:val="00CC6F9F"/>
    <w:rsid w:val="00CC7539"/>
    <w:rsid w:val="00CC7C33"/>
    <w:rsid w:val="00CD07C8"/>
    <w:rsid w:val="00CD098E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E28"/>
    <w:rsid w:val="00D5321C"/>
    <w:rsid w:val="00D53D6B"/>
    <w:rsid w:val="00D53EB8"/>
    <w:rsid w:val="00D54183"/>
    <w:rsid w:val="00D54752"/>
    <w:rsid w:val="00D54B75"/>
    <w:rsid w:val="00D54D16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8B4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602C"/>
    <w:rsid w:val="00DE6321"/>
    <w:rsid w:val="00DE65B1"/>
    <w:rsid w:val="00DE6E5E"/>
    <w:rsid w:val="00DE739D"/>
    <w:rsid w:val="00DE7753"/>
    <w:rsid w:val="00DE7DDA"/>
    <w:rsid w:val="00DF069A"/>
    <w:rsid w:val="00DF0827"/>
    <w:rsid w:val="00DF0AD7"/>
    <w:rsid w:val="00DF13DE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F35"/>
    <w:rsid w:val="00E10407"/>
    <w:rsid w:val="00E10CF8"/>
    <w:rsid w:val="00E10F2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F6"/>
    <w:rsid w:val="00E717C2"/>
    <w:rsid w:val="00E71A27"/>
    <w:rsid w:val="00E71D3E"/>
    <w:rsid w:val="00E72432"/>
    <w:rsid w:val="00E72636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18"/>
    <w:rsid w:val="00F5534C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13</Pages>
  <Words>2519</Words>
  <Characters>10844</Characters>
  <Application>Microsoft Office Word</Application>
  <DocSecurity>0</DocSecurity>
  <Lines>90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Anchittha, Choojitngamwong</cp:lastModifiedBy>
  <cp:revision>4</cp:revision>
  <cp:lastPrinted>2022-05-10T07:59:00Z</cp:lastPrinted>
  <dcterms:created xsi:type="dcterms:W3CDTF">2022-05-10T08:31:00Z</dcterms:created>
  <dcterms:modified xsi:type="dcterms:W3CDTF">2022-05-10T09:16:00Z</dcterms:modified>
</cp:coreProperties>
</file>