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74EB32AA" w14:textId="77777777" w:rsidR="002D0AF0" w:rsidRPr="002D0AF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FC155B">
        <w:t>Commitments</w:t>
      </w:r>
    </w:p>
    <w:p w14:paraId="2A2A5720" w14:textId="77777777" w:rsidR="00A65C4C" w:rsidRDefault="00A65C4C" w:rsidP="00A65C4C">
      <w:pPr>
        <w:pStyle w:val="index"/>
        <w:tabs>
          <w:tab w:val="clear" w:pos="1134"/>
        </w:tabs>
        <w:spacing w:line="280" w:lineRule="atLeast"/>
        <w:ind w:left="0" w:firstLine="0"/>
        <w:jc w:val="thaiDistribute"/>
        <w:outlineLvl w:val="0"/>
      </w:pPr>
    </w:p>
    <w:p w14:paraId="355D2D35" w14:textId="77777777" w:rsidR="00A14605" w:rsidRDefault="00A14605" w:rsidP="00445031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</w:pPr>
    </w:p>
    <w:p w14:paraId="529C2823" w14:textId="77777777" w:rsidR="00ED364F" w:rsidRPr="00A14605" w:rsidRDefault="00ED364F" w:rsidP="00785AEE">
      <w:pPr>
        <w:pStyle w:val="index"/>
        <w:tabs>
          <w:tab w:val="clear" w:pos="1134"/>
          <w:tab w:val="num" w:pos="1170"/>
        </w:tabs>
        <w:spacing w:after="0" w:line="230" w:lineRule="exact"/>
        <w:ind w:left="340" w:firstLine="0"/>
        <w:outlineLvl w:val="0"/>
        <w:rPr>
          <w:lang w:val="en-US"/>
        </w:rPr>
      </w:pPr>
    </w:p>
    <w:p w14:paraId="4BBCB768" w14:textId="77777777" w:rsidR="004C33A5" w:rsidRPr="00127A8B" w:rsidRDefault="00967BC4" w:rsidP="0064123D">
      <w:pPr>
        <w:spacing w:after="20" w:line="280" w:lineRule="atLeast"/>
        <w:ind w:left="540"/>
        <w:jc w:val="thaiDistribute"/>
        <w:rPr>
          <w:rFonts w:cs="Times New Roman"/>
        </w:rPr>
      </w:pPr>
      <w:r w:rsidRPr="00127A8B">
        <w:rPr>
          <w:rFonts w:cs="Times New Roman"/>
        </w:rPr>
        <w:br w:type="page"/>
      </w:r>
      <w:r w:rsidR="004C33A5" w:rsidRPr="00127A8B">
        <w:rPr>
          <w:rFonts w:cs="Times New Roman"/>
        </w:rPr>
        <w:lastRenderedPageBreak/>
        <w:t xml:space="preserve">These notes form an integral part of the </w:t>
      </w:r>
      <w:r w:rsidR="008E2A74">
        <w:rPr>
          <w:rFonts w:cs="Times New Roman"/>
        </w:rPr>
        <w:t xml:space="preserve">interim </w:t>
      </w:r>
      <w:r w:rsidR="004C33A5" w:rsidRPr="00127A8B">
        <w:rPr>
          <w:rFonts w:cs="Times New Roman"/>
        </w:rPr>
        <w:t>financial statements.</w:t>
      </w:r>
    </w:p>
    <w:p w14:paraId="21D4F1D1" w14:textId="77777777" w:rsidR="009F0056" w:rsidRPr="00CD6E7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03FACBD7" w:rsidR="00032B56" w:rsidRPr="00433361" w:rsidRDefault="00433361" w:rsidP="00032B56">
      <w:pPr>
        <w:tabs>
          <w:tab w:val="left" w:pos="540"/>
        </w:tabs>
        <w:ind w:left="540"/>
        <w:jc w:val="both"/>
        <w:rPr>
          <w:rFonts w:cs="Times New Roman"/>
        </w:rPr>
      </w:pPr>
      <w:r w:rsidRPr="00615273">
        <w:rPr>
          <w:rFonts w:cs="Times New Roman"/>
          <w:spacing w:val="-2"/>
        </w:rPr>
        <w:t>The interim</w:t>
      </w:r>
      <w:r w:rsidR="00525B87">
        <w:rPr>
          <w:rFonts w:cs="Times New Roman"/>
          <w:spacing w:val="-2"/>
        </w:rPr>
        <w:t xml:space="preserve"> </w:t>
      </w:r>
      <w:r w:rsidRPr="00615273">
        <w:rPr>
          <w:rFonts w:cs="Times New Roman"/>
          <w:spacing w:val="-2"/>
        </w:rPr>
        <w:t xml:space="preserve">financial statements issued for Thai </w:t>
      </w:r>
      <w:r w:rsidR="00BD66A7" w:rsidRPr="00615273">
        <w:rPr>
          <w:rFonts w:cs="Times New Roman"/>
          <w:spacing w:val="-2"/>
        </w:rPr>
        <w:t xml:space="preserve">statutory and </w:t>
      </w:r>
      <w:r w:rsidRPr="00615273">
        <w:rPr>
          <w:rFonts w:cs="Times New Roman"/>
          <w:spacing w:val="-2"/>
        </w:rPr>
        <w:t>regulatory reporting purposes a</w:t>
      </w:r>
      <w:r w:rsidR="00B66B0D" w:rsidRPr="00615273">
        <w:rPr>
          <w:rFonts w:cs="Times New Roman"/>
          <w:spacing w:val="-2"/>
        </w:rPr>
        <w:t>re prepared</w:t>
      </w:r>
      <w:r w:rsidR="00B66B0D">
        <w:rPr>
          <w:rFonts w:cs="Times New Roman"/>
        </w:rPr>
        <w:t xml:space="preserve"> in the Thai </w:t>
      </w:r>
      <w:r w:rsidR="00145CB8">
        <w:rPr>
          <w:rFonts w:cs="Times New Roman"/>
        </w:rPr>
        <w:t>and English language</w:t>
      </w:r>
      <w:r w:rsidR="00B66B0D">
        <w:rPr>
          <w:rFonts w:cs="Times New Roman"/>
        </w:rPr>
        <w:t>s</w:t>
      </w:r>
      <w:r w:rsidR="00655849">
        <w:rPr>
          <w:rFonts w:cs="Times New Roman"/>
        </w:rPr>
        <w:t>,</w:t>
      </w:r>
      <w:r w:rsidR="00D023FA">
        <w:rPr>
          <w:rFonts w:cs="Times New Roman"/>
        </w:rPr>
        <w:t xml:space="preserve"> </w:t>
      </w:r>
      <w:r w:rsidR="00655849">
        <w:rPr>
          <w:rFonts w:cs="Times New Roman"/>
        </w:rPr>
        <w:t>and were approved and authoriz</w:t>
      </w:r>
      <w:r w:rsidRPr="00433361">
        <w:rPr>
          <w:rFonts w:cs="Times New Roman"/>
        </w:rPr>
        <w:t>ed for issue by the</w:t>
      </w:r>
      <w:r w:rsidR="00A01414">
        <w:rPr>
          <w:rFonts w:cs="Times New Roman"/>
        </w:rPr>
        <w:t xml:space="preserve"> audit committee, as appointed by the</w:t>
      </w:r>
      <w:r w:rsidRPr="00433361">
        <w:rPr>
          <w:rFonts w:cs="Times New Roman"/>
        </w:rPr>
        <w:t xml:space="preserve"> Board of Directors</w:t>
      </w:r>
      <w:r w:rsidR="00A01414">
        <w:rPr>
          <w:rFonts w:cs="Times New Roman"/>
        </w:rPr>
        <w:t xml:space="preserve"> of the Company,</w:t>
      </w:r>
      <w:r w:rsidRPr="00433361">
        <w:rPr>
          <w:rFonts w:cs="Times New Roman"/>
        </w:rPr>
        <w:t xml:space="preserve"> on </w:t>
      </w:r>
      <w:r w:rsidR="007D1210">
        <w:rPr>
          <w:rFonts w:cs="Cordia New"/>
          <w:lang w:bidi="th-TH"/>
        </w:rPr>
        <w:t>10</w:t>
      </w:r>
      <w:r w:rsidR="00A6708A" w:rsidRPr="007C26A7">
        <w:rPr>
          <w:rFonts w:cs="Cordia New"/>
          <w:lang w:bidi="th-TH"/>
        </w:rPr>
        <w:t xml:space="preserve"> </w:t>
      </w:r>
      <w:r w:rsidR="00121359">
        <w:rPr>
          <w:rFonts w:cs="Cordia New"/>
          <w:lang w:bidi="th-TH"/>
        </w:rPr>
        <w:t>May</w:t>
      </w:r>
      <w:r w:rsidR="00DC54CB" w:rsidRPr="007C26A7">
        <w:rPr>
          <w:rFonts w:cs="Cordia New"/>
          <w:lang w:bidi="th-TH"/>
        </w:rPr>
        <w:t xml:space="preserve"> 20</w:t>
      </w:r>
      <w:r w:rsidR="006D2559" w:rsidRPr="007C26A7">
        <w:rPr>
          <w:rFonts w:cs="Cordia New"/>
          <w:lang w:bidi="th-TH"/>
        </w:rPr>
        <w:t>2</w:t>
      </w:r>
      <w:r w:rsidR="007D1210">
        <w:rPr>
          <w:rFonts w:cs="Cordia New"/>
          <w:lang w:bidi="th-TH"/>
        </w:rPr>
        <w:t>2</w:t>
      </w:r>
      <w:r w:rsidR="00D84076" w:rsidRPr="007C26A7">
        <w:rPr>
          <w:rFonts w:cs="Cordia New"/>
          <w:lang w:bidi="th-TH"/>
        </w:rPr>
        <w:t>.</w:t>
      </w:r>
    </w:p>
    <w:p w14:paraId="1940DC38" w14:textId="77777777" w:rsidR="00C04BB2" w:rsidRPr="00CD6E7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5241F6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5241F6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cs/>
          <w:lang w:bidi="th-TH"/>
        </w:rPr>
      </w:pPr>
      <w:r w:rsidRPr="005241F6">
        <w:rPr>
          <w:rFonts w:cs="Times New Roman"/>
        </w:rPr>
        <w:t>Quality Construction Products Public Company Limited</w:t>
      </w:r>
      <w:r w:rsidR="002D25E4" w:rsidRPr="005241F6">
        <w:rPr>
          <w:rFonts w:cs="Times New Roman"/>
          <w:lang w:val="en-US"/>
        </w:rPr>
        <w:t xml:space="preserve">, </w:t>
      </w:r>
      <w:r w:rsidR="00B30CD7" w:rsidRPr="005241F6">
        <w:rPr>
          <w:rFonts w:cs="Times New Roman"/>
          <w:lang w:val="en-US"/>
        </w:rPr>
        <w:t>(</w:t>
      </w:r>
      <w:r w:rsidR="008B0380" w:rsidRPr="005241F6">
        <w:rPr>
          <w:rFonts w:cs="Times New Roman"/>
          <w:lang w:val="en-US"/>
        </w:rPr>
        <w:t xml:space="preserve">the </w:t>
      </w:r>
      <w:r w:rsidR="00134E65" w:rsidRPr="005241F6">
        <w:rPr>
          <w:rFonts w:cs="Times New Roman"/>
          <w:lang w:val="en-US"/>
        </w:rPr>
        <w:t>“Company”</w:t>
      </w:r>
      <w:r w:rsidR="008452EC" w:rsidRPr="005241F6">
        <w:rPr>
          <w:rFonts w:cs="Times New Roman"/>
          <w:lang w:val="en-US"/>
        </w:rPr>
        <w:t>)</w:t>
      </w:r>
      <w:r w:rsidR="0045076D" w:rsidRPr="005241F6">
        <w:rPr>
          <w:rFonts w:cs="Times New Roman"/>
          <w:lang w:val="en-US"/>
        </w:rPr>
        <w:t>, is incorporated</w:t>
      </w:r>
      <w:r w:rsidR="002D25E4" w:rsidRPr="005241F6">
        <w:rPr>
          <w:rFonts w:cs="Times New Roman"/>
          <w:lang w:val="en-US"/>
        </w:rPr>
        <w:t xml:space="preserve"> in Thailand</w:t>
      </w:r>
      <w:r w:rsidR="00C50A8D" w:rsidRPr="005241F6">
        <w:rPr>
          <w:lang w:val="en-US" w:bidi="th-TH"/>
        </w:rPr>
        <w:t>.</w:t>
      </w:r>
      <w:r w:rsidR="0045076D" w:rsidRPr="005241F6">
        <w:rPr>
          <w:rFonts w:cs="Times New Roman"/>
          <w:lang w:val="en-US"/>
        </w:rPr>
        <w:t xml:space="preserve"> </w:t>
      </w:r>
      <w:r w:rsidR="00C50A8D" w:rsidRPr="005241F6">
        <w:rPr>
          <w:lang w:val="en-US"/>
        </w:rPr>
        <w:t>The Company’s registered office is at</w:t>
      </w:r>
      <w:r w:rsidR="00C50A8D" w:rsidRPr="005241F6">
        <w:rPr>
          <w:rFonts w:cs="Times New Roman"/>
          <w:lang w:val="en-US"/>
        </w:rPr>
        <w:t xml:space="preserve"> </w:t>
      </w:r>
      <w:r w:rsidRPr="005241F6">
        <w:rPr>
          <w:rFonts w:cs="Times New Roman"/>
          <w:lang w:val="en-US"/>
        </w:rPr>
        <w:t xml:space="preserve">144 Moo 16, </w:t>
      </w:r>
      <w:proofErr w:type="spellStart"/>
      <w:r w:rsidRPr="005241F6">
        <w:rPr>
          <w:rFonts w:cs="Times New Roman"/>
          <w:lang w:val="en-US"/>
        </w:rPr>
        <w:t>Udomsorayuth</w:t>
      </w:r>
      <w:proofErr w:type="spellEnd"/>
      <w:r w:rsidRPr="005241F6">
        <w:rPr>
          <w:rFonts w:cs="Times New Roman"/>
          <w:lang w:val="en-US"/>
        </w:rPr>
        <w:t xml:space="preserve"> Road, </w:t>
      </w:r>
      <w:proofErr w:type="spellStart"/>
      <w:r w:rsidRPr="005241F6">
        <w:rPr>
          <w:rFonts w:cs="Times New Roman"/>
          <w:lang w:val="en-US"/>
        </w:rPr>
        <w:t>Tambol</w:t>
      </w:r>
      <w:proofErr w:type="spellEnd"/>
      <w:r w:rsidR="008452EC" w:rsidRPr="005241F6">
        <w:rPr>
          <w:rFonts w:cs="Times New Roman"/>
          <w:lang w:val="en-US"/>
        </w:rPr>
        <w:t xml:space="preserve"> </w:t>
      </w:r>
      <w:proofErr w:type="spellStart"/>
      <w:r w:rsidR="008452EC" w:rsidRPr="005241F6">
        <w:rPr>
          <w:rFonts w:cs="Times New Roman"/>
          <w:lang w:val="en-US"/>
        </w:rPr>
        <w:t>Bangkrasan</w:t>
      </w:r>
      <w:proofErr w:type="spellEnd"/>
      <w:r w:rsidR="008452EC" w:rsidRPr="005241F6">
        <w:rPr>
          <w:rFonts w:cs="Times New Roman"/>
          <w:lang w:val="en-US"/>
        </w:rPr>
        <w:t xml:space="preserve">, </w:t>
      </w:r>
      <w:proofErr w:type="spellStart"/>
      <w:r w:rsidR="008452EC" w:rsidRPr="005241F6">
        <w:rPr>
          <w:rFonts w:cs="Times New Roman"/>
          <w:lang w:val="en-US"/>
        </w:rPr>
        <w:t>Amphur</w:t>
      </w:r>
      <w:proofErr w:type="spellEnd"/>
      <w:r w:rsidR="008452EC" w:rsidRPr="005241F6">
        <w:rPr>
          <w:rFonts w:cs="Times New Roman"/>
          <w:lang w:val="en-US"/>
        </w:rPr>
        <w:t xml:space="preserve"> </w:t>
      </w:r>
      <w:r w:rsidRPr="005241F6">
        <w:rPr>
          <w:rFonts w:cs="Times New Roman"/>
          <w:lang w:val="en-US"/>
        </w:rPr>
        <w:t>Bang pa-in,</w:t>
      </w:r>
      <w:r w:rsidRPr="005241F6">
        <w:t xml:space="preserve"> </w:t>
      </w:r>
      <w:r w:rsidRPr="005241F6">
        <w:rPr>
          <w:rFonts w:cs="Times New Roman"/>
          <w:lang w:val="en-US"/>
        </w:rPr>
        <w:t>Ayutthaya</w:t>
      </w:r>
      <w:r w:rsidR="00655849" w:rsidRPr="005241F6">
        <w:rPr>
          <w:rFonts w:cs="Times New Roman"/>
          <w:lang w:val="en-US"/>
        </w:rPr>
        <w:t>,</w:t>
      </w:r>
      <w:r w:rsidR="00E54F09" w:rsidRPr="005241F6">
        <w:rPr>
          <w:rFonts w:cs="Times New Roman"/>
          <w:lang w:val="en-US"/>
        </w:rPr>
        <w:t xml:space="preserve"> </w:t>
      </w:r>
      <w:r w:rsidR="00E54F09" w:rsidRPr="005241F6">
        <w:rPr>
          <w:rFonts w:cs="Cordia New"/>
          <w:lang w:val="en-US" w:bidi="th-TH"/>
        </w:rPr>
        <w:t>13160</w:t>
      </w:r>
      <w:r w:rsidR="009C5CB1" w:rsidRPr="005241F6">
        <w:rPr>
          <w:rFonts w:cs="Cordia New"/>
          <w:lang w:val="en-US" w:bidi="th-TH"/>
        </w:rPr>
        <w:t>,</w:t>
      </w:r>
      <w:r w:rsidR="00E54F09" w:rsidRPr="005241F6">
        <w:rPr>
          <w:rFonts w:cs="Cordia New"/>
          <w:lang w:val="en-US" w:bidi="th-TH"/>
        </w:rPr>
        <w:t xml:space="preserve"> Thailand</w:t>
      </w:r>
      <w:r w:rsidRPr="005241F6">
        <w:rPr>
          <w:rFonts w:cs="Times New Roman"/>
          <w:lang w:val="en-US"/>
        </w:rPr>
        <w:t>.</w:t>
      </w:r>
    </w:p>
    <w:p w14:paraId="57DC1EE7" w14:textId="77777777" w:rsidR="00514CEF" w:rsidRPr="00CD6E7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642F89BA" w:rsidR="00A97B73" w:rsidRPr="00CD6E7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</w:rPr>
      </w:pPr>
      <w:r w:rsidRPr="00CD6E79">
        <w:rPr>
          <w:rFonts w:cs="Times New Roman"/>
          <w:spacing w:val="-4"/>
        </w:rPr>
        <w:t xml:space="preserve">The </w:t>
      </w:r>
      <w:r w:rsidR="00577F96">
        <w:rPr>
          <w:rFonts w:cs="Times New Roman"/>
          <w:spacing w:val="-4"/>
        </w:rPr>
        <w:t>parent</w:t>
      </w:r>
      <w:r w:rsidRPr="00CD6E79">
        <w:rPr>
          <w:rFonts w:cs="Times New Roman"/>
          <w:spacing w:val="-4"/>
        </w:rPr>
        <w:t xml:space="preserve"> and ultimate parent companies during the financial period were SCG Building Materials</w:t>
      </w:r>
      <w:r w:rsidRPr="00CD6E79">
        <w:rPr>
          <w:rFonts w:cs="Times New Roman"/>
        </w:rPr>
        <w:t xml:space="preserve"> Company Limited and The Siam Cement Public Company Limited. Both are incorporated</w:t>
      </w:r>
      <w:r w:rsidR="004C2842" w:rsidRPr="00CD6E79">
        <w:rPr>
          <w:rFonts w:cs="Times New Roman"/>
        </w:rPr>
        <w:t xml:space="preserve"> </w:t>
      </w:r>
      <w:r w:rsidRPr="00CD6E79">
        <w:rPr>
          <w:rFonts w:cs="Times New Roman"/>
        </w:rPr>
        <w:t>in Thailand.</w:t>
      </w:r>
    </w:p>
    <w:p w14:paraId="67A9C609" w14:textId="77777777" w:rsidR="00514CEF" w:rsidRPr="00CD6E7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771F242D" w14:textId="77777777" w:rsidR="00076ACB" w:rsidRDefault="002D25E4" w:rsidP="0064123D">
      <w:pPr>
        <w:pStyle w:val="BodyText"/>
        <w:spacing w:after="0" w:line="240" w:lineRule="atLeast"/>
        <w:ind w:left="547"/>
        <w:jc w:val="thaiDistribute"/>
        <w:rPr>
          <w:rFonts w:cs="Times New Roman"/>
          <w:lang w:val="en-US"/>
        </w:rPr>
      </w:pPr>
      <w:r w:rsidRPr="004C2842">
        <w:rPr>
          <w:rFonts w:cs="Times New Roman"/>
          <w:spacing w:val="-6"/>
          <w:lang w:val="en-US"/>
        </w:rPr>
        <w:t xml:space="preserve">The principal </w:t>
      </w:r>
      <w:r w:rsidR="00AC5A9E" w:rsidRPr="004C2842">
        <w:rPr>
          <w:rFonts w:cs="Times New Roman"/>
          <w:spacing w:val="-6"/>
          <w:lang w:val="en-US"/>
        </w:rPr>
        <w:t>business</w:t>
      </w:r>
      <w:r w:rsidR="00A97B73" w:rsidRPr="004C2842">
        <w:rPr>
          <w:rFonts w:cs="Times New Roman"/>
          <w:spacing w:val="-6"/>
          <w:lang w:val="en-US"/>
        </w:rPr>
        <w:t>es</w:t>
      </w:r>
      <w:r w:rsidR="00AC5A9E" w:rsidRPr="004C2842">
        <w:rPr>
          <w:rFonts w:cs="Times New Roman"/>
          <w:spacing w:val="-6"/>
          <w:lang w:val="en-US"/>
        </w:rPr>
        <w:t xml:space="preserve"> </w:t>
      </w:r>
      <w:r w:rsidRPr="004C2842">
        <w:rPr>
          <w:rFonts w:cs="Times New Roman"/>
          <w:spacing w:val="-6"/>
          <w:lang w:val="en-US"/>
        </w:rPr>
        <w:t xml:space="preserve">of the Company </w:t>
      </w:r>
      <w:r w:rsidR="00A97B73" w:rsidRPr="004C2842">
        <w:rPr>
          <w:rFonts w:cs="Times New Roman"/>
          <w:spacing w:val="-6"/>
          <w:lang w:val="en-US"/>
        </w:rPr>
        <w:t>are to produce and distribute of autoclaved aerated concrete blocks,</w:t>
      </w:r>
      <w:r w:rsidR="00A97B73" w:rsidRPr="004C2842">
        <w:rPr>
          <w:rFonts w:cs="Times New Roman"/>
          <w:lang w:val="en-US"/>
        </w:rPr>
        <w:t xml:space="preserve"> reinforced wall panels, floor panels, and lintels for construction uses</w:t>
      </w:r>
      <w:r w:rsidR="00A97B73" w:rsidRPr="00A97B73">
        <w:rPr>
          <w:rFonts w:cs="Times New Roman"/>
          <w:lang w:val="en-US"/>
        </w:rPr>
        <w:t>.</w:t>
      </w:r>
    </w:p>
    <w:p w14:paraId="00BBDB8C" w14:textId="77777777" w:rsidR="00290879" w:rsidRPr="00CD6E7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21EE4D80" w:rsidR="0029087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lang w:val="en-US"/>
        </w:rPr>
      </w:pPr>
      <w:r w:rsidRPr="009C7B7F">
        <w:rPr>
          <w:lang w:val="en-US"/>
        </w:rPr>
        <w:t>Detai</w:t>
      </w:r>
      <w:r w:rsidR="001B0B6C">
        <w:rPr>
          <w:lang w:val="en-US"/>
        </w:rPr>
        <w:t>ls of the Company’s subsidiary</w:t>
      </w:r>
      <w:r w:rsidRPr="009C7B7F">
        <w:rPr>
          <w:lang w:val="en-US"/>
        </w:rPr>
        <w:t xml:space="preserve"> </w:t>
      </w:r>
      <w:r>
        <w:rPr>
          <w:lang w:val="en-US"/>
        </w:rPr>
        <w:t xml:space="preserve">as at </w:t>
      </w:r>
      <w:r w:rsidR="004C1153">
        <w:rPr>
          <w:lang w:val="en-US"/>
        </w:rPr>
        <w:t>3</w:t>
      </w:r>
      <w:r w:rsidR="00121359">
        <w:rPr>
          <w:lang w:val="en-US"/>
        </w:rPr>
        <w:t>1</w:t>
      </w:r>
      <w:r w:rsidR="004C1153">
        <w:rPr>
          <w:lang w:val="en-US"/>
        </w:rPr>
        <w:t xml:space="preserve"> </w:t>
      </w:r>
      <w:r w:rsidR="00121359">
        <w:rPr>
          <w:lang w:val="en-US"/>
        </w:rPr>
        <w:t>M</w:t>
      </w:r>
      <w:r w:rsidR="00B30CD7">
        <w:rPr>
          <w:lang w:val="en-US"/>
        </w:rPr>
        <w:t xml:space="preserve">arch </w:t>
      </w:r>
      <w:r w:rsidR="004C1153">
        <w:rPr>
          <w:lang w:val="en-US"/>
        </w:rPr>
        <w:t>202</w:t>
      </w:r>
      <w:r w:rsidR="000B6F95">
        <w:rPr>
          <w:lang w:val="en-US"/>
        </w:rPr>
        <w:t>2</w:t>
      </w:r>
      <w:r w:rsidR="00FB3AE8">
        <w:rPr>
          <w:lang w:val="en-US"/>
        </w:rPr>
        <w:t xml:space="preserve"> </w:t>
      </w:r>
      <w:r w:rsidRPr="009C7B7F">
        <w:rPr>
          <w:lang w:val="en-US"/>
        </w:rPr>
        <w:t xml:space="preserve">and </w:t>
      </w:r>
      <w:r>
        <w:rPr>
          <w:lang w:val="en-US"/>
        </w:rPr>
        <w:t>31 December 20</w:t>
      </w:r>
      <w:r w:rsidR="00121359">
        <w:rPr>
          <w:lang w:val="en-US"/>
        </w:rPr>
        <w:t>2</w:t>
      </w:r>
      <w:r w:rsidR="000B6F95">
        <w:rPr>
          <w:lang w:val="en-US"/>
        </w:rPr>
        <w:t>1</w:t>
      </w:r>
      <w:r w:rsidR="00FB3AE8">
        <w:rPr>
          <w:lang w:val="en-US"/>
        </w:rPr>
        <w:t xml:space="preserve"> </w:t>
      </w:r>
      <w:r w:rsidRPr="009C7B7F">
        <w:rPr>
          <w:lang w:val="en-US"/>
        </w:rPr>
        <w:t xml:space="preserve">were as follows: </w:t>
      </w:r>
    </w:p>
    <w:p w14:paraId="1CF67956" w14:textId="77777777" w:rsidR="00C70938" w:rsidRPr="00CD6E7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556884" w:rsidRPr="008F1515" w14:paraId="43DDA92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429A8A49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3DB7F221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54D0AD2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648EE6B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934D902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5B761138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5B7F75F9" w14:textId="77777777" w:rsidR="00556884" w:rsidRPr="006C416F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Cordia New"/>
                <w:cs/>
                <w:lang w:bidi="th-TH"/>
              </w:rPr>
            </w:pP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77777777" w:rsidR="006822E2" w:rsidRPr="008F1515" w:rsidRDefault="006D2559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21359">
              <w:rPr>
                <w:rFonts w:cs="Times New Roman"/>
              </w:rPr>
              <w:t>1 M</w:t>
            </w:r>
            <w:r w:rsidR="00AD4130">
              <w:rPr>
                <w:rFonts w:cs="Times New Roman"/>
              </w:rPr>
              <w:t>arch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2AEC3351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8255EC">
              <w:rPr>
                <w:rFonts w:cs="Times New Roman"/>
              </w:rPr>
              <w:t>2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487291CB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8255EC">
              <w:rPr>
                <w:rFonts w:cs="Times New Roman"/>
              </w:rPr>
              <w:t>1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556884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556884" w:rsidRPr="006822E2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556884" w:rsidRPr="00E90D88" w:rsidRDefault="00556884" w:rsidP="003B31F3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77777777" w:rsidR="00556884" w:rsidRPr="008F1515" w:rsidRDefault="00CF7C08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556884" w:rsidRPr="008F1515" w:rsidRDefault="00147521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D6E79" w:rsidRDefault="00556884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szCs w:val="22"/>
          <w:cs/>
          <w:lang w:val="en-US" w:bidi="th-TH"/>
        </w:rPr>
      </w:pPr>
    </w:p>
    <w:p w14:paraId="5E0A915F" w14:textId="77777777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D6E79" w:rsidRDefault="00FE3037" w:rsidP="009D4858">
      <w:pPr>
        <w:pStyle w:val="BodyText"/>
        <w:spacing w:after="0" w:line="240" w:lineRule="auto"/>
        <w:ind w:left="540"/>
        <w:jc w:val="thaiDistribute"/>
        <w:rPr>
          <w:rFonts w:cstheme="minorBidi"/>
          <w:szCs w:val="22"/>
          <w:cs/>
          <w:lang w:val="en-US" w:bidi="th-TH"/>
        </w:rPr>
      </w:pPr>
    </w:p>
    <w:p w14:paraId="4BED0119" w14:textId="77777777" w:rsidR="007760B4" w:rsidRPr="00127A8B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</w:rPr>
      </w:pPr>
      <w:r w:rsidRPr="00127A8B">
        <w:rPr>
          <w:rFonts w:cs="Times New Roman"/>
          <w:b/>
          <w:bCs/>
          <w:i/>
          <w:iCs/>
        </w:rPr>
        <w:t>Statement of compliance</w:t>
      </w:r>
    </w:p>
    <w:p w14:paraId="5E5006EE" w14:textId="77777777" w:rsidR="007760B4" w:rsidRPr="00CD6E79" w:rsidRDefault="007760B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52E612B2" w14:textId="0FFE07C0" w:rsidR="001B4451" w:rsidRPr="0021454E" w:rsidRDefault="001B4451" w:rsidP="001B4451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>statements. Accordingly, these interim financial statements should be read in conjunction with 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2021.</w:t>
      </w:r>
    </w:p>
    <w:p w14:paraId="4AAFC45A" w14:textId="648B3E45" w:rsidR="000578A7" w:rsidRDefault="000578A7">
      <w:pPr>
        <w:spacing w:line="240" w:lineRule="auto"/>
        <w:rPr>
          <w:szCs w:val="22"/>
          <w:lang w:val="en-US"/>
        </w:rPr>
      </w:pPr>
      <w:r>
        <w:rPr>
          <w:szCs w:val="22"/>
          <w:lang w:val="en-US"/>
        </w:rPr>
        <w:br w:type="page"/>
      </w:r>
    </w:p>
    <w:p w14:paraId="080FD777" w14:textId="7961AE41" w:rsidR="001B4451" w:rsidRPr="00550C58" w:rsidRDefault="001B4451" w:rsidP="001B4451">
      <w:pPr>
        <w:ind w:left="540"/>
        <w:jc w:val="both"/>
        <w:rPr>
          <w:lang w:val="en-US"/>
        </w:rPr>
      </w:pPr>
      <w:r w:rsidRPr="00DA5EE6">
        <w:lastRenderedPageBreak/>
        <w:t xml:space="preserve">In preparing these interim financial statements, judgements and estimates are made by </w:t>
      </w:r>
      <w:r w:rsidRPr="00255DCE">
        <w:rPr>
          <w:spacing w:val="-2"/>
        </w:rPr>
        <w:t>management in applying the Group’s accounting policies. Actual results may differ from these estimates.</w:t>
      </w:r>
      <w:r w:rsidRPr="00DA5EE6">
        <w:t xml:space="preserve"> The accounting policies, methods of computation and the key sources of estimation uncertainty were the same as those</w:t>
      </w:r>
      <w:r w:rsidR="00B0534D">
        <w:t xml:space="preserve"> </w:t>
      </w:r>
      <w:r w:rsidRPr="00DA5EE6">
        <w:t>described in the</w:t>
      </w:r>
      <w:r w:rsidR="00D16C5B">
        <w:rPr>
          <w:rFonts w:hint="cs"/>
          <w:cs/>
          <w:lang w:bidi="th-TH"/>
        </w:rPr>
        <w:t xml:space="preserve"> </w:t>
      </w:r>
      <w:r w:rsidR="00D16C5B" w:rsidRPr="000578A7">
        <w:rPr>
          <w:lang w:val="en-US" w:bidi="th-TH"/>
        </w:rPr>
        <w:t>consolidated</w:t>
      </w:r>
      <w:r w:rsidR="00192605">
        <w:rPr>
          <w:lang w:val="en-US" w:bidi="th-TH"/>
        </w:rPr>
        <w:t xml:space="preserve"> and separate</w:t>
      </w:r>
      <w:r w:rsidRPr="00DA5EE6">
        <w:t xml:space="preserve"> financial statements for the year ended 31 December 2021</w:t>
      </w:r>
      <w:r>
        <w:t xml:space="preserve"> </w:t>
      </w:r>
      <w:r w:rsidRPr="00376773">
        <w:t>unless otherwise stated.</w:t>
      </w:r>
    </w:p>
    <w:p w14:paraId="7FAD0121" w14:textId="77777777" w:rsidR="009D4858" w:rsidRPr="001B4451" w:rsidRDefault="009D4858" w:rsidP="009D4858">
      <w:pPr>
        <w:spacing w:line="240" w:lineRule="auto"/>
        <w:ind w:left="540"/>
        <w:jc w:val="both"/>
        <w:rPr>
          <w:spacing w:val="4"/>
        </w:rPr>
      </w:pPr>
    </w:p>
    <w:p w14:paraId="5185BBD8" w14:textId="77777777" w:rsidR="0093633D" w:rsidRPr="00037937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cs/>
        </w:rPr>
      </w:pPr>
      <w:r w:rsidRPr="00037937">
        <w:rPr>
          <w:rFonts w:cs="Times New Roman"/>
          <w:b/>
          <w:bCs/>
          <w:i/>
          <w:iCs/>
        </w:rPr>
        <w:t>Functional and presentation currency</w:t>
      </w:r>
    </w:p>
    <w:p w14:paraId="12842909" w14:textId="77777777" w:rsidR="0093633D" w:rsidRPr="008B0481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Default="0093633D" w:rsidP="008B0481">
      <w:pPr>
        <w:pStyle w:val="BodyText"/>
        <w:spacing w:after="0" w:line="240" w:lineRule="auto"/>
        <w:ind w:left="540"/>
        <w:jc w:val="thaiDistribute"/>
      </w:pPr>
      <w:r>
        <w:t xml:space="preserve">The interim financial statements are </w:t>
      </w:r>
      <w:r w:rsidR="00AD0ABF">
        <w:t xml:space="preserve">prepared and </w:t>
      </w:r>
      <w:r>
        <w:t xml:space="preserve">presented in Thai Baht, which is the </w:t>
      </w:r>
      <w:r w:rsidR="00871FF3">
        <w:t>Company</w:t>
      </w:r>
      <w:r>
        <w:t xml:space="preserve">’s functional currency. All financial information presented in Thai Baht has been rounded in the notes to </w:t>
      </w:r>
      <w:r w:rsidR="001F2286">
        <w:t xml:space="preserve">the </w:t>
      </w:r>
      <w:r>
        <w:t xml:space="preserve">interim financial statements to the nearest thousand Baht unless otherwise stated. </w:t>
      </w:r>
    </w:p>
    <w:p w14:paraId="4337BA91" w14:textId="77777777" w:rsidR="00AF1BF1" w:rsidRPr="008B048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8B0481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8B0481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12261ADA" w:rsidR="003F33B1" w:rsidRPr="00970345" w:rsidRDefault="00B2324A" w:rsidP="0079072D">
      <w:pPr>
        <w:spacing w:line="240" w:lineRule="auto"/>
        <w:ind w:left="540" w:right="2"/>
        <w:jc w:val="thaiDistribute"/>
        <w:rPr>
          <w:spacing w:val="4"/>
          <w:lang w:val="en-US"/>
        </w:rPr>
      </w:pPr>
      <w:r w:rsidRPr="00B2324A">
        <w:t>Related parties which have no material changes in relationships with the Group during the three-month period ended 31 March 2022.</w:t>
      </w:r>
    </w:p>
    <w:p w14:paraId="7F35BE41" w14:textId="5C80B41E" w:rsidR="008B0481" w:rsidRDefault="008B0481">
      <w:pPr>
        <w:spacing w:line="240" w:lineRule="auto"/>
        <w:rPr>
          <w:rFonts w:cs="Times New Roman"/>
          <w:spacing w:val="-4"/>
          <w:szCs w:val="22"/>
        </w:rPr>
      </w:pPr>
    </w:p>
    <w:p w14:paraId="58EB0902" w14:textId="2A8D57EB" w:rsidR="00091846" w:rsidRPr="002F1DEE" w:rsidRDefault="00091846" w:rsidP="00BB7632">
      <w:pPr>
        <w:ind w:left="540" w:right="-79"/>
        <w:jc w:val="thaiDistribute"/>
        <w:rPr>
          <w:rFonts w:cs="Times New Roman"/>
          <w:szCs w:val="22"/>
        </w:rPr>
      </w:pPr>
      <w:r w:rsidRPr="002F1DEE">
        <w:rPr>
          <w:rFonts w:cs="Times New Roman"/>
          <w:szCs w:val="22"/>
        </w:rPr>
        <w:t>Significant transactions with related parties for the</w:t>
      </w:r>
      <w:r w:rsidR="00865D20" w:rsidRPr="002F1DEE">
        <w:rPr>
          <w:rFonts w:cs="Times New Roman"/>
          <w:szCs w:val="22"/>
        </w:rPr>
        <w:t xml:space="preserve"> three-month </w:t>
      </w:r>
      <w:r w:rsidRPr="002F1DEE">
        <w:rPr>
          <w:rFonts w:cs="Times New Roman"/>
          <w:szCs w:val="22"/>
        </w:rPr>
        <w:t>period</w:t>
      </w:r>
      <w:r w:rsidR="008F4A6E">
        <w:rPr>
          <w:rFonts w:cs="Times New Roman"/>
          <w:szCs w:val="22"/>
        </w:rPr>
        <w:t>s</w:t>
      </w:r>
      <w:r w:rsidRPr="002F1DEE">
        <w:rPr>
          <w:rFonts w:cs="Times New Roman"/>
          <w:szCs w:val="22"/>
        </w:rPr>
        <w:t xml:space="preserve"> ended </w:t>
      </w:r>
      <w:r w:rsidR="001A19C5" w:rsidRPr="002F1DEE">
        <w:rPr>
          <w:rFonts w:cs="Times New Roman"/>
          <w:szCs w:val="22"/>
        </w:rPr>
        <w:t>3</w:t>
      </w:r>
      <w:r w:rsidR="00D17686" w:rsidRPr="002F1DEE">
        <w:rPr>
          <w:rFonts w:cs="Times New Roman"/>
          <w:szCs w:val="22"/>
        </w:rPr>
        <w:t>1</w:t>
      </w:r>
      <w:r w:rsidR="001A19C5" w:rsidRPr="002F1DEE">
        <w:rPr>
          <w:rFonts w:cs="Times New Roman"/>
          <w:szCs w:val="22"/>
        </w:rPr>
        <w:t xml:space="preserve"> </w:t>
      </w:r>
      <w:r w:rsidR="00D17686" w:rsidRPr="002F1DEE">
        <w:rPr>
          <w:rFonts w:cs="Times New Roman"/>
          <w:szCs w:val="22"/>
        </w:rPr>
        <w:t>March</w:t>
      </w:r>
      <w:r w:rsidRPr="002F1DEE">
        <w:rPr>
          <w:rFonts w:cs="Times New Roman"/>
          <w:szCs w:val="22"/>
        </w:rPr>
        <w:t xml:space="preserve"> </w:t>
      </w:r>
      <w:r w:rsidR="001A19C5" w:rsidRPr="002F1DEE">
        <w:rPr>
          <w:rFonts w:cs="Times New Roman"/>
          <w:szCs w:val="22"/>
        </w:rPr>
        <w:t>are</w:t>
      </w:r>
      <w:r w:rsidRPr="002F1DEE">
        <w:rPr>
          <w:rFonts w:cs="Times New Roman"/>
          <w:szCs w:val="22"/>
        </w:rPr>
        <w:t xml:space="preserve"> summari</w:t>
      </w:r>
      <w:r w:rsidR="001B5786" w:rsidRPr="002F1DEE">
        <w:rPr>
          <w:rFonts w:cs="Times New Roman"/>
          <w:szCs w:val="22"/>
        </w:rPr>
        <w:t>z</w:t>
      </w:r>
      <w:r w:rsidRPr="002F1DEE">
        <w:rPr>
          <w:rFonts w:cs="Times New Roman"/>
          <w:szCs w:val="22"/>
        </w:rPr>
        <w:t>ed as follows:</w:t>
      </w:r>
    </w:p>
    <w:p w14:paraId="701E26F3" w14:textId="77777777" w:rsidR="00AF2713" w:rsidRPr="00C33DD1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5"/>
        <w:gridCol w:w="268"/>
        <w:gridCol w:w="1260"/>
        <w:gridCol w:w="264"/>
        <w:gridCol w:w="1182"/>
      </w:tblGrid>
      <w:tr w:rsidR="00B035BE" w:rsidRPr="003A4BC5" w14:paraId="27B9EACC" w14:textId="77777777" w:rsidTr="00800027">
        <w:tc>
          <w:tcPr>
            <w:tcW w:w="3690" w:type="dxa"/>
          </w:tcPr>
          <w:p w14:paraId="4FC91F0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71B74466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1EC7F17F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68" w:type="dxa"/>
          </w:tcPr>
          <w:p w14:paraId="77885319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6" w:type="dxa"/>
            <w:gridSpan w:val="3"/>
          </w:tcPr>
          <w:p w14:paraId="43E8EE9A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5A1661FC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B035BE" w:rsidRPr="003A4BC5" w14:paraId="2293F30A" w14:textId="77777777" w:rsidTr="00800027">
        <w:tc>
          <w:tcPr>
            <w:tcW w:w="3690" w:type="dxa"/>
          </w:tcPr>
          <w:p w14:paraId="22715D5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7215B1A8" w14:textId="5BA429E2" w:rsidR="00B035BE" w:rsidRPr="008F4A6E" w:rsidRDefault="00B035BE" w:rsidP="000D0B93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68" w:type="dxa"/>
          </w:tcPr>
          <w:p w14:paraId="454D73F1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06" w:type="dxa"/>
            <w:gridSpan w:val="3"/>
          </w:tcPr>
          <w:p w14:paraId="4765AC68" w14:textId="43E7B165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D429A" w:rsidRPr="003A4BC5" w14:paraId="74DDCA5E" w14:textId="77777777" w:rsidTr="00800027">
        <w:tc>
          <w:tcPr>
            <w:tcW w:w="3690" w:type="dxa"/>
          </w:tcPr>
          <w:p w14:paraId="20DF97A2" w14:textId="77777777" w:rsidR="009D429A" w:rsidRPr="0097174C" w:rsidRDefault="009D429A" w:rsidP="009D429A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CC8E2E4" w14:textId="15320AB0" w:rsidR="009D429A" w:rsidRPr="009D429A" w:rsidRDefault="009D429A" w:rsidP="009D429A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6547E9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57" w:type="dxa"/>
          </w:tcPr>
          <w:p w14:paraId="01B511C9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5" w:type="dxa"/>
          </w:tcPr>
          <w:p w14:paraId="1A77EE0A" w14:textId="50597A5A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6547E9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68" w:type="dxa"/>
          </w:tcPr>
          <w:p w14:paraId="05F3BAF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7257A110" w14:textId="5469F010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1D4CBF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64" w:type="dxa"/>
          </w:tcPr>
          <w:p w14:paraId="26CAEA2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2" w:type="dxa"/>
          </w:tcPr>
          <w:p w14:paraId="5184F5FD" w14:textId="42109833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1D4CBF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B035BE" w:rsidRPr="003A4BC5" w14:paraId="01D67282" w14:textId="77777777" w:rsidTr="00800027">
        <w:tc>
          <w:tcPr>
            <w:tcW w:w="3690" w:type="dxa"/>
          </w:tcPr>
          <w:p w14:paraId="7BA961B8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6" w:type="dxa"/>
            <w:gridSpan w:val="7"/>
          </w:tcPr>
          <w:p w14:paraId="2C16CD80" w14:textId="77777777" w:rsidR="00B035BE" w:rsidRPr="0097174C" w:rsidRDefault="00B035BE" w:rsidP="000D0B93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035BE" w:rsidRPr="003A4BC5" w14:paraId="3D894D51" w14:textId="77777777" w:rsidTr="007E55ED">
        <w:tc>
          <w:tcPr>
            <w:tcW w:w="3690" w:type="dxa"/>
          </w:tcPr>
          <w:p w14:paraId="1AF391E3" w14:textId="1EE6D556" w:rsidR="00B035BE" w:rsidRPr="0097174C" w:rsidRDefault="002B6751" w:rsidP="000D0B9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8"/>
                <w:lang w:val="en-US" w:bidi="th-TH"/>
              </w:rPr>
              <w:t>U</w:t>
            </w:r>
            <w:r w:rsidRPr="001008B8">
              <w:rPr>
                <w:rFonts w:cs="Times New Roman"/>
                <w:b/>
                <w:bCs/>
                <w:szCs w:val="22"/>
              </w:rPr>
              <w:t>ultimate</w:t>
            </w:r>
            <w:r w:rsidR="001008B8" w:rsidRPr="001008B8">
              <w:rPr>
                <w:rFonts w:cs="Times New Roman"/>
                <w:b/>
                <w:bCs/>
                <w:szCs w:val="22"/>
              </w:rPr>
              <w:t xml:space="preserve"> parent</w:t>
            </w:r>
            <w:r w:rsidR="002F1DEE">
              <w:rPr>
                <w:rFonts w:cs="Times New Roman"/>
                <w:b/>
                <w:bCs/>
                <w:szCs w:val="22"/>
              </w:rPr>
              <w:t xml:space="preserve"> company</w:t>
            </w:r>
          </w:p>
        </w:tc>
        <w:tc>
          <w:tcPr>
            <w:tcW w:w="1170" w:type="dxa"/>
            <w:vAlign w:val="bottom"/>
          </w:tcPr>
          <w:p w14:paraId="0D306ED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618C92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FE9CCF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768D381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86E96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31B52A0D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0E1B048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1D4CBF" w:rsidRPr="003A4BC5" w14:paraId="36493C5F" w14:textId="77777777" w:rsidTr="007E55ED">
        <w:tc>
          <w:tcPr>
            <w:tcW w:w="3690" w:type="dxa"/>
          </w:tcPr>
          <w:p w14:paraId="003D1E6D" w14:textId="2B9372E6" w:rsidR="001D4CBF" w:rsidRPr="0097174C" w:rsidRDefault="001D4CBF" w:rsidP="000D0B93">
            <w:pPr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  <w:vAlign w:val="bottom"/>
          </w:tcPr>
          <w:p w14:paraId="43C4F106" w14:textId="5A0B50BA" w:rsidR="001D4CBF" w:rsidRPr="00C83295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C83295">
              <w:t>8</w:t>
            </w:r>
          </w:p>
        </w:tc>
        <w:tc>
          <w:tcPr>
            <w:tcW w:w="257" w:type="dxa"/>
            <w:vAlign w:val="bottom"/>
          </w:tcPr>
          <w:p w14:paraId="755F3A36" w14:textId="77777777" w:rsidR="001D4CBF" w:rsidRPr="0097174C" w:rsidRDefault="001D4CBF" w:rsidP="007E55ED"/>
        </w:tc>
        <w:tc>
          <w:tcPr>
            <w:tcW w:w="1185" w:type="dxa"/>
            <w:vAlign w:val="bottom"/>
          </w:tcPr>
          <w:p w14:paraId="61491955" w14:textId="4A48129F" w:rsidR="001D4CBF" w:rsidRPr="00D17686" w:rsidRDefault="00873251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C5DCB7D" w14:textId="77777777" w:rsidR="001D4CBF" w:rsidRPr="0097174C" w:rsidRDefault="001D4CBF" w:rsidP="007E55ED"/>
        </w:tc>
        <w:tc>
          <w:tcPr>
            <w:tcW w:w="1260" w:type="dxa"/>
            <w:vAlign w:val="bottom"/>
          </w:tcPr>
          <w:p w14:paraId="45544CAE" w14:textId="6267C1A3" w:rsidR="001D4CBF" w:rsidRPr="00C83295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83295">
              <w:t>8</w:t>
            </w:r>
          </w:p>
        </w:tc>
        <w:tc>
          <w:tcPr>
            <w:tcW w:w="264" w:type="dxa"/>
            <w:vAlign w:val="bottom"/>
          </w:tcPr>
          <w:p w14:paraId="4E0E99FC" w14:textId="77777777" w:rsidR="001D4CBF" w:rsidRPr="0097174C" w:rsidRDefault="001D4CBF" w:rsidP="007E55ED"/>
        </w:tc>
        <w:tc>
          <w:tcPr>
            <w:tcW w:w="1182" w:type="dxa"/>
            <w:vAlign w:val="bottom"/>
          </w:tcPr>
          <w:p w14:paraId="21362C2B" w14:textId="49FF3128" w:rsidR="001D4CBF" w:rsidRPr="00C83295" w:rsidRDefault="00873251" w:rsidP="00B566B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-</w:t>
            </w:r>
          </w:p>
        </w:tc>
      </w:tr>
      <w:tr w:rsidR="00873251" w:rsidRPr="003A4BC5" w14:paraId="41BB30DC" w14:textId="77777777" w:rsidTr="00873251">
        <w:tc>
          <w:tcPr>
            <w:tcW w:w="3690" w:type="dxa"/>
          </w:tcPr>
          <w:p w14:paraId="5767DE96" w14:textId="77777777" w:rsidR="00873251" w:rsidRPr="0097174C" w:rsidRDefault="00873251" w:rsidP="00873251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  <w:vAlign w:val="bottom"/>
          </w:tcPr>
          <w:p w14:paraId="46D3093E" w14:textId="7F24DED6" w:rsidR="00873251" w:rsidRPr="00C83295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cs/>
                <w:lang w:bidi="th-TH"/>
              </w:rPr>
            </w:pPr>
            <w:r w:rsidRPr="00C83295">
              <w:t>1</w:t>
            </w:r>
          </w:p>
        </w:tc>
        <w:tc>
          <w:tcPr>
            <w:tcW w:w="257" w:type="dxa"/>
            <w:vAlign w:val="bottom"/>
          </w:tcPr>
          <w:p w14:paraId="291666D1" w14:textId="77777777" w:rsidR="00873251" w:rsidRPr="00873251" w:rsidRDefault="00873251" w:rsidP="00873251">
            <w:pPr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B732ADA" w14:textId="3ECDE428" w:rsidR="00873251" w:rsidRPr="0097174C" w:rsidRDefault="00873251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C3FDF9C" w14:textId="77777777" w:rsidR="00873251" w:rsidRPr="00873251" w:rsidRDefault="00873251" w:rsidP="00873251">
            <w:pPr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9724B85" w14:textId="417C74EA" w:rsidR="00873251" w:rsidRPr="00C83295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83295">
              <w:t>1</w:t>
            </w:r>
          </w:p>
        </w:tc>
        <w:tc>
          <w:tcPr>
            <w:tcW w:w="264" w:type="dxa"/>
            <w:vAlign w:val="bottom"/>
          </w:tcPr>
          <w:p w14:paraId="60C8243A" w14:textId="77777777" w:rsidR="00873251" w:rsidRPr="00873251" w:rsidRDefault="00873251" w:rsidP="00873251">
            <w:pPr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7922A906" w14:textId="5475BA40" w:rsidR="00873251" w:rsidRPr="0097174C" w:rsidRDefault="00873251" w:rsidP="00B566B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-</w:t>
            </w:r>
          </w:p>
        </w:tc>
      </w:tr>
      <w:tr w:rsidR="00873251" w:rsidRPr="003A4BC5" w14:paraId="16767908" w14:textId="77777777" w:rsidTr="007E55ED">
        <w:trPr>
          <w:trHeight w:val="200"/>
        </w:trPr>
        <w:tc>
          <w:tcPr>
            <w:tcW w:w="3690" w:type="dxa"/>
          </w:tcPr>
          <w:p w14:paraId="454E2E21" w14:textId="3362E373" w:rsidR="00873251" w:rsidRPr="0097174C" w:rsidRDefault="001861AD" w:rsidP="00873251">
            <w:pPr>
              <w:spacing w:line="240" w:lineRule="atLeast"/>
              <w:rPr>
                <w:rFonts w:cs="Times New Roman"/>
                <w:szCs w:val="22"/>
              </w:rPr>
            </w:pPr>
            <w:r w:rsidRPr="00F6655C">
              <w:rPr>
                <w:szCs w:val="22"/>
              </w:rPr>
              <w:t>Service fee</w:t>
            </w:r>
            <w:r w:rsidR="00E17F3A" w:rsidRPr="00F6655C">
              <w:rPr>
                <w:szCs w:val="22"/>
              </w:rPr>
              <w:t xml:space="preserve"> </w:t>
            </w:r>
            <w:r w:rsidRPr="00F6655C">
              <w:rPr>
                <w:szCs w:val="22"/>
              </w:rPr>
              <w:t>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70" w:type="dxa"/>
            <w:vAlign w:val="bottom"/>
          </w:tcPr>
          <w:p w14:paraId="634C8965" w14:textId="06F04675" w:rsidR="00873251" w:rsidRPr="0097174C" w:rsidRDefault="00C83295" w:rsidP="0087325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4,316</w:t>
            </w:r>
          </w:p>
        </w:tc>
        <w:tc>
          <w:tcPr>
            <w:tcW w:w="257" w:type="dxa"/>
            <w:vAlign w:val="bottom"/>
          </w:tcPr>
          <w:p w14:paraId="0A3FC6A1" w14:textId="77777777" w:rsidR="00873251" w:rsidRPr="0097174C" w:rsidRDefault="00873251" w:rsidP="00873251"/>
        </w:tc>
        <w:tc>
          <w:tcPr>
            <w:tcW w:w="1185" w:type="dxa"/>
            <w:vAlign w:val="bottom"/>
          </w:tcPr>
          <w:p w14:paraId="4BB3C749" w14:textId="2A9AC334" w:rsidR="00873251" w:rsidRPr="00FE1AF6" w:rsidRDefault="00873251" w:rsidP="0087325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17686">
              <w:t>3,047</w:t>
            </w:r>
          </w:p>
        </w:tc>
        <w:tc>
          <w:tcPr>
            <w:tcW w:w="268" w:type="dxa"/>
            <w:vAlign w:val="bottom"/>
          </w:tcPr>
          <w:p w14:paraId="4AF10938" w14:textId="77777777" w:rsidR="00873251" w:rsidRPr="0097174C" w:rsidRDefault="00873251" w:rsidP="00873251"/>
        </w:tc>
        <w:tc>
          <w:tcPr>
            <w:tcW w:w="1260" w:type="dxa"/>
            <w:vAlign w:val="bottom"/>
          </w:tcPr>
          <w:p w14:paraId="1BFB910C" w14:textId="7B45F231" w:rsidR="00873251" w:rsidRPr="0097174C" w:rsidRDefault="00C83295" w:rsidP="00873251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4,081</w:t>
            </w:r>
          </w:p>
        </w:tc>
        <w:tc>
          <w:tcPr>
            <w:tcW w:w="264" w:type="dxa"/>
            <w:vAlign w:val="bottom"/>
          </w:tcPr>
          <w:p w14:paraId="1CF83BD3" w14:textId="77777777" w:rsidR="00873251" w:rsidRPr="0097174C" w:rsidRDefault="00873251" w:rsidP="00873251"/>
        </w:tc>
        <w:tc>
          <w:tcPr>
            <w:tcW w:w="1182" w:type="dxa"/>
            <w:vAlign w:val="bottom"/>
          </w:tcPr>
          <w:p w14:paraId="7A1BC58C" w14:textId="466B2A4A" w:rsidR="00873251" w:rsidRPr="0097174C" w:rsidRDefault="00873251" w:rsidP="0087325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17686">
              <w:t>2,838</w:t>
            </w:r>
          </w:p>
        </w:tc>
      </w:tr>
      <w:tr w:rsidR="00B035BE" w:rsidRPr="003A4BC5" w14:paraId="2E223D89" w14:textId="77777777" w:rsidTr="007E55ED">
        <w:trPr>
          <w:trHeight w:val="200"/>
        </w:trPr>
        <w:tc>
          <w:tcPr>
            <w:tcW w:w="3690" w:type="dxa"/>
          </w:tcPr>
          <w:p w14:paraId="5A0DF468" w14:textId="77777777" w:rsidR="00B035BE" w:rsidRPr="0097174C" w:rsidRDefault="00B035BE" w:rsidP="000D0B93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662514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DA94E4D" w14:textId="77777777" w:rsidR="00B035BE" w:rsidRPr="0097174C" w:rsidRDefault="00B035BE" w:rsidP="007E55ED">
            <w:pPr>
              <w:spacing w:line="240" w:lineRule="auto"/>
              <w:rPr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232DB83E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C01D4F4" w14:textId="77777777" w:rsidR="00B035BE" w:rsidRPr="0097174C" w:rsidRDefault="00B035BE" w:rsidP="007E55ED">
            <w:pPr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53517B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6069C867" w14:textId="77777777" w:rsidR="00B035BE" w:rsidRPr="0097174C" w:rsidRDefault="00B035BE" w:rsidP="007E55ED">
            <w:pPr>
              <w:spacing w:line="240" w:lineRule="auto"/>
              <w:rPr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553A06C3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D429A" w:rsidRPr="003A4BC5" w14:paraId="308D74FE" w14:textId="77777777" w:rsidTr="007E55ED">
        <w:tc>
          <w:tcPr>
            <w:tcW w:w="3690" w:type="dxa"/>
          </w:tcPr>
          <w:p w14:paraId="0A3E946F" w14:textId="49036BF2" w:rsidR="009D429A" w:rsidRPr="0097174C" w:rsidRDefault="009D429A" w:rsidP="00A275BB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D429A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70" w:type="dxa"/>
            <w:vAlign w:val="bottom"/>
          </w:tcPr>
          <w:p w14:paraId="1DD11622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94AC57A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486E330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5C68AAC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C2A0FB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41A69560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2EBD55B3" w14:textId="77777777" w:rsidR="009D429A" w:rsidRPr="0097174C" w:rsidRDefault="009D429A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C83295" w:rsidRPr="003A4BC5" w14:paraId="77A548AF" w14:textId="77777777" w:rsidTr="007E55ED">
        <w:tc>
          <w:tcPr>
            <w:tcW w:w="3690" w:type="dxa"/>
          </w:tcPr>
          <w:p w14:paraId="25FD839A" w14:textId="5240B6AB" w:rsidR="00C83295" w:rsidRPr="0097174C" w:rsidRDefault="00C83295" w:rsidP="00C8329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  <w:vAlign w:val="bottom"/>
          </w:tcPr>
          <w:p w14:paraId="09AE67DE" w14:textId="037A3BC1" w:rsidR="00C83295" w:rsidRPr="00FE1AF6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6,751</w:t>
            </w:r>
          </w:p>
        </w:tc>
        <w:tc>
          <w:tcPr>
            <w:tcW w:w="257" w:type="dxa"/>
            <w:vAlign w:val="bottom"/>
          </w:tcPr>
          <w:p w14:paraId="02D3569D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00AE89E6" w14:textId="4D590806" w:rsidR="00C83295" w:rsidRPr="0097174C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D37EB">
              <w:t>6,026</w:t>
            </w:r>
          </w:p>
        </w:tc>
        <w:tc>
          <w:tcPr>
            <w:tcW w:w="268" w:type="dxa"/>
            <w:vAlign w:val="bottom"/>
          </w:tcPr>
          <w:p w14:paraId="42ECED43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1656F05D" w14:textId="6DDE3A99" w:rsidR="00C83295" w:rsidRPr="006F1F34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6,751</w:t>
            </w:r>
          </w:p>
        </w:tc>
        <w:tc>
          <w:tcPr>
            <w:tcW w:w="264" w:type="dxa"/>
            <w:vAlign w:val="bottom"/>
          </w:tcPr>
          <w:p w14:paraId="204FDC08" w14:textId="77777777" w:rsidR="00C83295" w:rsidRPr="006F1F34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2B8D3E2" w14:textId="15295348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D37EB">
              <w:t>6,026</w:t>
            </w:r>
          </w:p>
        </w:tc>
      </w:tr>
      <w:tr w:rsidR="00C83295" w:rsidRPr="003A4BC5" w14:paraId="35E63E07" w14:textId="77777777" w:rsidTr="007E55ED">
        <w:tc>
          <w:tcPr>
            <w:tcW w:w="3690" w:type="dxa"/>
          </w:tcPr>
          <w:p w14:paraId="2C7B8188" w14:textId="77777777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  <w:vAlign w:val="bottom"/>
          </w:tcPr>
          <w:p w14:paraId="1924FE79" w14:textId="37571992" w:rsidR="00C83295" w:rsidRPr="00FE1AF6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118</w:t>
            </w:r>
          </w:p>
        </w:tc>
        <w:tc>
          <w:tcPr>
            <w:tcW w:w="257" w:type="dxa"/>
            <w:vAlign w:val="bottom"/>
          </w:tcPr>
          <w:p w14:paraId="3B43270C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A3DCEF4" w14:textId="6A389882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D37EB">
              <w:t>158</w:t>
            </w:r>
          </w:p>
        </w:tc>
        <w:tc>
          <w:tcPr>
            <w:tcW w:w="268" w:type="dxa"/>
            <w:vAlign w:val="bottom"/>
          </w:tcPr>
          <w:p w14:paraId="50392714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9D0C33" w14:textId="017B03C2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118</w:t>
            </w:r>
          </w:p>
        </w:tc>
        <w:tc>
          <w:tcPr>
            <w:tcW w:w="264" w:type="dxa"/>
            <w:vAlign w:val="bottom"/>
          </w:tcPr>
          <w:p w14:paraId="12E9C384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2CFE6144" w14:textId="7B9E7066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D37EB">
              <w:t>158</w:t>
            </w:r>
          </w:p>
        </w:tc>
      </w:tr>
      <w:tr w:rsidR="00C83295" w:rsidRPr="003A4BC5" w14:paraId="26E50603" w14:textId="77777777" w:rsidTr="007E55ED">
        <w:trPr>
          <w:trHeight w:val="200"/>
        </w:trPr>
        <w:tc>
          <w:tcPr>
            <w:tcW w:w="3690" w:type="dxa"/>
          </w:tcPr>
          <w:p w14:paraId="15A49737" w14:textId="77777777" w:rsidR="00C83295" w:rsidRPr="0097174C" w:rsidRDefault="00C83295" w:rsidP="00C8329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49E2DC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3B90EF82" w14:textId="77777777" w:rsidR="00C83295" w:rsidRPr="0097174C" w:rsidRDefault="00C83295" w:rsidP="00C83295">
            <w:pPr>
              <w:spacing w:line="240" w:lineRule="auto"/>
              <w:rPr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241230C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7EA4E83" w14:textId="77777777" w:rsidR="00C83295" w:rsidRPr="0097174C" w:rsidRDefault="00C83295" w:rsidP="00C83295">
            <w:pPr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D2D88C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7DCA4E58" w14:textId="77777777" w:rsidR="00C83295" w:rsidRPr="00FE1AF6" w:rsidRDefault="00C83295" w:rsidP="00C83295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182" w:type="dxa"/>
            <w:vAlign w:val="bottom"/>
          </w:tcPr>
          <w:p w14:paraId="552C7DDA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83295" w:rsidRPr="003A4BC5" w14:paraId="160CF07F" w14:textId="77777777" w:rsidTr="007E55ED">
        <w:tc>
          <w:tcPr>
            <w:tcW w:w="3690" w:type="dxa"/>
          </w:tcPr>
          <w:p w14:paraId="729F6A50" w14:textId="77777777" w:rsidR="00C83295" w:rsidRPr="0097174C" w:rsidRDefault="00C83295" w:rsidP="00C8329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70" w:type="dxa"/>
            <w:vAlign w:val="bottom"/>
          </w:tcPr>
          <w:p w14:paraId="68BE6C15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6C45468E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38B0A920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C550E0F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160942B3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7C507A35" w14:textId="77777777" w:rsidR="00C83295" w:rsidRPr="0097174C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66D3166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83295" w:rsidRPr="003A4BC5" w14:paraId="581E46EC" w14:textId="77777777" w:rsidTr="007E55ED">
        <w:tc>
          <w:tcPr>
            <w:tcW w:w="3690" w:type="dxa"/>
          </w:tcPr>
          <w:p w14:paraId="43DEC2EA" w14:textId="09A3B603" w:rsidR="00C83295" w:rsidRPr="0097174C" w:rsidRDefault="00C83295" w:rsidP="00C8329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  <w:vAlign w:val="bottom"/>
          </w:tcPr>
          <w:p w14:paraId="53E8722F" w14:textId="637D50BC" w:rsidR="00C83295" w:rsidRPr="00FE1AF6" w:rsidRDefault="00C83295" w:rsidP="003D0C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771537D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719C90CA" w14:textId="653F211F" w:rsidR="00C83295" w:rsidRPr="0097174C" w:rsidRDefault="00C83295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E6B7FEF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1D17B2B1" w14:textId="35F90005" w:rsidR="00C83295" w:rsidRPr="006F1F34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110</w:t>
            </w:r>
          </w:p>
        </w:tc>
        <w:tc>
          <w:tcPr>
            <w:tcW w:w="264" w:type="dxa"/>
            <w:vAlign w:val="bottom"/>
          </w:tcPr>
          <w:p w14:paraId="312EF2FD" w14:textId="77777777" w:rsidR="00C83295" w:rsidRPr="006F1F34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712CA0B5" w14:textId="0090DDD2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91</w:t>
            </w:r>
          </w:p>
        </w:tc>
      </w:tr>
      <w:tr w:rsidR="00C83295" w:rsidRPr="003A4BC5" w14:paraId="1AA66B6E" w14:textId="77777777" w:rsidTr="007E55ED">
        <w:tc>
          <w:tcPr>
            <w:tcW w:w="3690" w:type="dxa"/>
          </w:tcPr>
          <w:p w14:paraId="6981FED4" w14:textId="688A5772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  <w:vAlign w:val="bottom"/>
          </w:tcPr>
          <w:p w14:paraId="3B1A0899" w14:textId="2670365D" w:rsidR="00C83295" w:rsidRPr="00FE1AF6" w:rsidRDefault="00C83295" w:rsidP="003D0C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70C8998A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5AB739AB" w14:textId="3D637A29" w:rsidR="00C83295" w:rsidRPr="0097174C" w:rsidRDefault="00C83295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2C3CBF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36234D3E" w14:textId="11149141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8,864</w:t>
            </w:r>
          </w:p>
        </w:tc>
        <w:tc>
          <w:tcPr>
            <w:tcW w:w="264" w:type="dxa"/>
            <w:vAlign w:val="bottom"/>
          </w:tcPr>
          <w:p w14:paraId="035725E9" w14:textId="77777777" w:rsidR="00C83295" w:rsidRPr="0097174C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4155FBB7" w14:textId="51FF838C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3,263</w:t>
            </w:r>
          </w:p>
        </w:tc>
      </w:tr>
      <w:tr w:rsidR="00C83295" w:rsidRPr="003A4BC5" w14:paraId="0141FADF" w14:textId="77777777" w:rsidTr="007E55ED">
        <w:tc>
          <w:tcPr>
            <w:tcW w:w="3690" w:type="dxa"/>
          </w:tcPr>
          <w:p w14:paraId="0972F4D5" w14:textId="77777777" w:rsidR="00C83295" w:rsidRPr="0097174C" w:rsidRDefault="00C83295" w:rsidP="00C8329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70" w:type="dxa"/>
            <w:vAlign w:val="bottom"/>
          </w:tcPr>
          <w:p w14:paraId="1A2747CD" w14:textId="362BE76C" w:rsidR="00C83295" w:rsidRPr="00FE1AF6" w:rsidRDefault="00C83295" w:rsidP="003D0C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FFA54B1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7190069B" w14:textId="0D6000D0" w:rsidR="00C83295" w:rsidRPr="0097174C" w:rsidRDefault="00C83295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D5A4F56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4CA266CA" w14:textId="28139B9B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2,355</w:t>
            </w:r>
          </w:p>
        </w:tc>
        <w:tc>
          <w:tcPr>
            <w:tcW w:w="264" w:type="dxa"/>
            <w:vAlign w:val="bottom"/>
          </w:tcPr>
          <w:p w14:paraId="0D4E3757" w14:textId="77777777" w:rsidR="00C83295" w:rsidRPr="0097174C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CADC3EC" w14:textId="3DA06AD0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2,790</w:t>
            </w:r>
          </w:p>
        </w:tc>
      </w:tr>
      <w:tr w:rsidR="00C83295" w:rsidRPr="003A4BC5" w14:paraId="0FF4947D" w14:textId="77777777" w:rsidTr="007E55ED">
        <w:tc>
          <w:tcPr>
            <w:tcW w:w="3690" w:type="dxa"/>
          </w:tcPr>
          <w:p w14:paraId="2FE2B966" w14:textId="77777777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70" w:type="dxa"/>
            <w:vAlign w:val="bottom"/>
          </w:tcPr>
          <w:p w14:paraId="27EF4829" w14:textId="3180D1CF" w:rsidR="00C83295" w:rsidRPr="00FE1AF6" w:rsidRDefault="00C83295" w:rsidP="00B566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1B01906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7BBCC3A2" w14:textId="61FA0ACA" w:rsidR="00C83295" w:rsidRPr="0097174C" w:rsidRDefault="00C83295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3AA107F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7E478850" w14:textId="5A69E23C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1,436</w:t>
            </w:r>
          </w:p>
        </w:tc>
        <w:tc>
          <w:tcPr>
            <w:tcW w:w="264" w:type="dxa"/>
            <w:vAlign w:val="bottom"/>
          </w:tcPr>
          <w:p w14:paraId="19455D66" w14:textId="77777777" w:rsidR="00C83295" w:rsidRPr="0097174C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151CE11B" w14:textId="6974F2F1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1,551</w:t>
            </w:r>
          </w:p>
        </w:tc>
      </w:tr>
      <w:tr w:rsidR="00C83295" w:rsidRPr="003A4BC5" w14:paraId="2F8059E1" w14:textId="77777777" w:rsidTr="007E55ED">
        <w:tc>
          <w:tcPr>
            <w:tcW w:w="3690" w:type="dxa"/>
          </w:tcPr>
          <w:p w14:paraId="34F1446C" w14:textId="77777777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  <w:vAlign w:val="bottom"/>
          </w:tcPr>
          <w:p w14:paraId="26DAA1E0" w14:textId="5EC2FDD5" w:rsidR="00C83295" w:rsidRPr="00FE1AF6" w:rsidRDefault="00C83295" w:rsidP="003D0C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C80E285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677EE17B" w14:textId="40A34A0F" w:rsidR="00C83295" w:rsidRPr="0097174C" w:rsidRDefault="00C83295" w:rsidP="003D0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99D0B5F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68C9ED43" w14:textId="2B18F130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3</w:t>
            </w:r>
          </w:p>
        </w:tc>
        <w:tc>
          <w:tcPr>
            <w:tcW w:w="264" w:type="dxa"/>
            <w:vAlign w:val="bottom"/>
          </w:tcPr>
          <w:p w14:paraId="25A0148F" w14:textId="77777777" w:rsidR="00C83295" w:rsidRPr="00FE1AF6" w:rsidRDefault="00C83295" w:rsidP="00C83295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9417709" w14:textId="75F6BDDD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3</w:t>
            </w:r>
          </w:p>
        </w:tc>
      </w:tr>
      <w:tr w:rsidR="00C83295" w:rsidRPr="003A4BC5" w14:paraId="5B970FFC" w14:textId="77777777" w:rsidTr="007E55ED">
        <w:tc>
          <w:tcPr>
            <w:tcW w:w="3690" w:type="dxa"/>
          </w:tcPr>
          <w:p w14:paraId="6A04DCC2" w14:textId="77777777" w:rsidR="00C83295" w:rsidRPr="0097174C" w:rsidRDefault="00C83295" w:rsidP="00C83295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95FE61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304CAB67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085851EF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F4BE430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7DDF46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40EB7877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10" w:right="-127"/>
            </w:pPr>
          </w:p>
        </w:tc>
        <w:tc>
          <w:tcPr>
            <w:tcW w:w="1182" w:type="dxa"/>
            <w:vAlign w:val="bottom"/>
          </w:tcPr>
          <w:p w14:paraId="2479469F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83295" w:rsidRPr="003A4BC5" w14:paraId="1656510E" w14:textId="77777777" w:rsidTr="007E55ED">
        <w:tc>
          <w:tcPr>
            <w:tcW w:w="3690" w:type="dxa"/>
          </w:tcPr>
          <w:p w14:paraId="4D4D28AA" w14:textId="3EDB21D1" w:rsidR="00C83295" w:rsidRPr="0097174C" w:rsidRDefault="00C83295" w:rsidP="00C8329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Other</w:t>
            </w:r>
            <w:r>
              <w:rPr>
                <w:rFonts w:cs="Times New Roman"/>
                <w:b/>
                <w:bCs/>
                <w:szCs w:val="22"/>
              </w:rPr>
              <w:t xml:space="preserve"> </w:t>
            </w:r>
            <w:r w:rsidRPr="009D429A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1170" w:type="dxa"/>
            <w:vAlign w:val="bottom"/>
          </w:tcPr>
          <w:p w14:paraId="241DCDBD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266A862E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FAA673A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7471814" w14:textId="77777777" w:rsidR="00C83295" w:rsidRPr="0097174C" w:rsidRDefault="00C83295" w:rsidP="00C8329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738257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035C43F6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</w:pPr>
          </w:p>
        </w:tc>
        <w:tc>
          <w:tcPr>
            <w:tcW w:w="1182" w:type="dxa"/>
            <w:vAlign w:val="bottom"/>
          </w:tcPr>
          <w:p w14:paraId="05A7EDB1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83295" w:rsidRPr="003A4BC5" w14:paraId="117888EA" w14:textId="77777777" w:rsidTr="007E55ED">
        <w:tc>
          <w:tcPr>
            <w:tcW w:w="3690" w:type="dxa"/>
          </w:tcPr>
          <w:p w14:paraId="087050F1" w14:textId="402C2296" w:rsidR="00C83295" w:rsidRPr="0097174C" w:rsidRDefault="00C83295" w:rsidP="00C8329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  <w:vAlign w:val="bottom"/>
          </w:tcPr>
          <w:p w14:paraId="57DDF2A2" w14:textId="49A226A0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278,813</w:t>
            </w:r>
          </w:p>
        </w:tc>
        <w:tc>
          <w:tcPr>
            <w:tcW w:w="257" w:type="dxa"/>
            <w:vAlign w:val="bottom"/>
          </w:tcPr>
          <w:p w14:paraId="78B21CD2" w14:textId="77777777" w:rsidR="00C83295" w:rsidRPr="0097174C" w:rsidRDefault="00C83295" w:rsidP="00C83295"/>
        </w:tc>
        <w:tc>
          <w:tcPr>
            <w:tcW w:w="1185" w:type="dxa"/>
            <w:vAlign w:val="bottom"/>
          </w:tcPr>
          <w:p w14:paraId="64089AAD" w14:textId="3316C4C5" w:rsidR="00C83295" w:rsidRPr="0097174C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280,796</w:t>
            </w:r>
          </w:p>
        </w:tc>
        <w:tc>
          <w:tcPr>
            <w:tcW w:w="268" w:type="dxa"/>
            <w:vAlign w:val="bottom"/>
          </w:tcPr>
          <w:p w14:paraId="3922B863" w14:textId="77777777" w:rsidR="00C83295" w:rsidRPr="0097174C" w:rsidRDefault="00C83295" w:rsidP="00C83295"/>
        </w:tc>
        <w:tc>
          <w:tcPr>
            <w:tcW w:w="1260" w:type="dxa"/>
            <w:vAlign w:val="bottom"/>
          </w:tcPr>
          <w:p w14:paraId="04088A21" w14:textId="16CDB5D3" w:rsidR="00C83295" w:rsidRPr="006F1F34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229,196</w:t>
            </w:r>
          </w:p>
        </w:tc>
        <w:tc>
          <w:tcPr>
            <w:tcW w:w="264" w:type="dxa"/>
            <w:vAlign w:val="bottom"/>
          </w:tcPr>
          <w:p w14:paraId="56A7D77F" w14:textId="77777777" w:rsidR="00C83295" w:rsidRPr="006F1F34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003163B" w14:textId="0D62B964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226,811</w:t>
            </w:r>
          </w:p>
        </w:tc>
      </w:tr>
      <w:tr w:rsidR="00C83295" w:rsidRPr="003A4BC5" w14:paraId="544846C1" w14:textId="77777777" w:rsidTr="007E55ED">
        <w:tc>
          <w:tcPr>
            <w:tcW w:w="3690" w:type="dxa"/>
          </w:tcPr>
          <w:p w14:paraId="58292451" w14:textId="1E499FC3" w:rsidR="00C83295" w:rsidRPr="0097174C" w:rsidRDefault="00C83295" w:rsidP="00C8329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  <w:vAlign w:val="bottom"/>
          </w:tcPr>
          <w:p w14:paraId="3D631EA4" w14:textId="6906281E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95,003</w:t>
            </w:r>
          </w:p>
        </w:tc>
        <w:tc>
          <w:tcPr>
            <w:tcW w:w="257" w:type="dxa"/>
            <w:vAlign w:val="bottom"/>
          </w:tcPr>
          <w:p w14:paraId="1E9B4841" w14:textId="77777777" w:rsidR="00C83295" w:rsidRPr="000D0B93" w:rsidRDefault="00C83295" w:rsidP="00C83295">
            <w:pPr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62FB4D0" w14:textId="6899AC32" w:rsidR="00C83295" w:rsidRPr="000D0B93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95,765</w:t>
            </w:r>
          </w:p>
        </w:tc>
        <w:tc>
          <w:tcPr>
            <w:tcW w:w="268" w:type="dxa"/>
            <w:vAlign w:val="bottom"/>
          </w:tcPr>
          <w:p w14:paraId="2F38692E" w14:textId="77777777" w:rsidR="00C83295" w:rsidRPr="000D0B93" w:rsidRDefault="00C83295" w:rsidP="00C83295">
            <w:pPr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27C67B" w14:textId="7A5B1A49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81,744</w:t>
            </w:r>
          </w:p>
        </w:tc>
        <w:tc>
          <w:tcPr>
            <w:tcW w:w="264" w:type="dxa"/>
            <w:vAlign w:val="bottom"/>
          </w:tcPr>
          <w:p w14:paraId="6AF61C12" w14:textId="77777777" w:rsidR="00C83295" w:rsidRPr="00FE1AF6" w:rsidRDefault="00C83295" w:rsidP="00C83295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7E9FD200" w14:textId="7A780516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78,626</w:t>
            </w:r>
          </w:p>
        </w:tc>
      </w:tr>
      <w:tr w:rsidR="00C83295" w:rsidRPr="00AD7F2B" w14:paraId="1BF9DAE8" w14:textId="77777777" w:rsidTr="007E55ED">
        <w:tc>
          <w:tcPr>
            <w:tcW w:w="3690" w:type="dxa"/>
          </w:tcPr>
          <w:p w14:paraId="73CF4495" w14:textId="77777777" w:rsidR="00C83295" w:rsidRPr="0097174C" w:rsidRDefault="00C83295" w:rsidP="00C83295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  <w:vAlign w:val="bottom"/>
          </w:tcPr>
          <w:p w14:paraId="71870C99" w14:textId="602ADE91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91</w:t>
            </w:r>
          </w:p>
        </w:tc>
        <w:tc>
          <w:tcPr>
            <w:tcW w:w="257" w:type="dxa"/>
            <w:vAlign w:val="bottom"/>
          </w:tcPr>
          <w:p w14:paraId="64FB4F2D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8196C75" w14:textId="63244DFE" w:rsidR="00C83295" w:rsidRPr="000D0B93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256</w:t>
            </w:r>
          </w:p>
        </w:tc>
        <w:tc>
          <w:tcPr>
            <w:tcW w:w="268" w:type="dxa"/>
            <w:vAlign w:val="bottom"/>
          </w:tcPr>
          <w:p w14:paraId="226288B1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922AD04" w14:textId="3914B1E3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89</w:t>
            </w:r>
          </w:p>
        </w:tc>
        <w:tc>
          <w:tcPr>
            <w:tcW w:w="264" w:type="dxa"/>
            <w:vAlign w:val="bottom"/>
          </w:tcPr>
          <w:p w14:paraId="02544D92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773088B7" w14:textId="598410D3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254</w:t>
            </w:r>
          </w:p>
        </w:tc>
      </w:tr>
      <w:tr w:rsidR="00C83295" w:rsidRPr="003A4BC5" w14:paraId="3E7C2B85" w14:textId="77777777" w:rsidTr="007E55ED">
        <w:tc>
          <w:tcPr>
            <w:tcW w:w="3690" w:type="dxa"/>
          </w:tcPr>
          <w:p w14:paraId="5B4FBB97" w14:textId="7757D0F6" w:rsidR="00C83295" w:rsidRPr="0097174C" w:rsidRDefault="00F6655C" w:rsidP="00C83295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70" w:type="dxa"/>
            <w:vAlign w:val="bottom"/>
          </w:tcPr>
          <w:p w14:paraId="1CDC6A5F" w14:textId="0653B7CF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4,158</w:t>
            </w:r>
          </w:p>
        </w:tc>
        <w:tc>
          <w:tcPr>
            <w:tcW w:w="257" w:type="dxa"/>
            <w:vAlign w:val="bottom"/>
          </w:tcPr>
          <w:p w14:paraId="4EE9822C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6F33ACA5" w14:textId="26EFAFCE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3,340</w:t>
            </w:r>
          </w:p>
        </w:tc>
        <w:tc>
          <w:tcPr>
            <w:tcW w:w="268" w:type="dxa"/>
            <w:vAlign w:val="bottom"/>
          </w:tcPr>
          <w:p w14:paraId="2C732DE7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9B4C96A" w14:textId="1BA72FDA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3,544</w:t>
            </w:r>
          </w:p>
        </w:tc>
        <w:tc>
          <w:tcPr>
            <w:tcW w:w="264" w:type="dxa"/>
            <w:vAlign w:val="bottom"/>
          </w:tcPr>
          <w:p w14:paraId="079FC0D3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16B525E9" w14:textId="5088CE0D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2,827</w:t>
            </w:r>
          </w:p>
        </w:tc>
      </w:tr>
      <w:tr w:rsidR="00C83295" w:rsidRPr="003A4BC5" w14:paraId="4CF34CD3" w14:textId="77777777" w:rsidTr="007E55ED">
        <w:tc>
          <w:tcPr>
            <w:tcW w:w="3690" w:type="dxa"/>
          </w:tcPr>
          <w:p w14:paraId="552D62F2" w14:textId="77777777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  <w:vAlign w:val="bottom"/>
          </w:tcPr>
          <w:p w14:paraId="4939C3BE" w14:textId="1C324650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1,488</w:t>
            </w:r>
          </w:p>
        </w:tc>
        <w:tc>
          <w:tcPr>
            <w:tcW w:w="257" w:type="dxa"/>
            <w:vAlign w:val="bottom"/>
          </w:tcPr>
          <w:p w14:paraId="48172418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AD07EEA" w14:textId="6146558B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2,758</w:t>
            </w:r>
          </w:p>
        </w:tc>
        <w:tc>
          <w:tcPr>
            <w:tcW w:w="268" w:type="dxa"/>
            <w:vAlign w:val="bottom"/>
          </w:tcPr>
          <w:p w14:paraId="6BA1BACF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88954E" w14:textId="6648B78A" w:rsidR="00C83295" w:rsidRPr="00FE1AF6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817</w:t>
            </w:r>
          </w:p>
        </w:tc>
        <w:tc>
          <w:tcPr>
            <w:tcW w:w="264" w:type="dxa"/>
            <w:vAlign w:val="bottom"/>
          </w:tcPr>
          <w:p w14:paraId="30D49FCA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6802C2AD" w14:textId="30C355D1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1,909</w:t>
            </w:r>
          </w:p>
        </w:tc>
      </w:tr>
      <w:tr w:rsidR="00C83295" w:rsidRPr="00AD7F2B" w14:paraId="5BF4CFA1" w14:textId="77777777" w:rsidTr="007E55ED">
        <w:tc>
          <w:tcPr>
            <w:tcW w:w="3690" w:type="dxa"/>
          </w:tcPr>
          <w:p w14:paraId="2CD71CA9" w14:textId="77777777" w:rsidR="00C83295" w:rsidRPr="0097174C" w:rsidRDefault="00C83295" w:rsidP="00C8329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  <w:vAlign w:val="bottom"/>
          </w:tcPr>
          <w:p w14:paraId="53734959" w14:textId="6E51239E" w:rsidR="00C83295" w:rsidRPr="00FE1AF6" w:rsidRDefault="006A76B6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>
              <w:t>1,057</w:t>
            </w:r>
          </w:p>
        </w:tc>
        <w:tc>
          <w:tcPr>
            <w:tcW w:w="257" w:type="dxa"/>
            <w:vAlign w:val="bottom"/>
          </w:tcPr>
          <w:p w14:paraId="08D1BFE4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71BB3829" w14:textId="32EF10B1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1,361</w:t>
            </w:r>
          </w:p>
        </w:tc>
        <w:tc>
          <w:tcPr>
            <w:tcW w:w="268" w:type="dxa"/>
            <w:vAlign w:val="bottom"/>
          </w:tcPr>
          <w:p w14:paraId="36666EC9" w14:textId="77777777" w:rsidR="00C83295" w:rsidRPr="000D0B93" w:rsidRDefault="00C83295" w:rsidP="00C8329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B4F275" w14:textId="58E1ECCD" w:rsidR="00C83295" w:rsidRPr="00030A35" w:rsidRDefault="006A76B6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>
              <w:rPr>
                <w:lang w:val="en-US" w:bidi="th-TH"/>
              </w:rPr>
              <w:t>285</w:t>
            </w:r>
          </w:p>
        </w:tc>
        <w:tc>
          <w:tcPr>
            <w:tcW w:w="264" w:type="dxa"/>
            <w:vAlign w:val="bottom"/>
          </w:tcPr>
          <w:p w14:paraId="42C63963" w14:textId="77777777" w:rsidR="00C83295" w:rsidRPr="00FE1AF6" w:rsidRDefault="00C83295" w:rsidP="00C8329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49945E5C" w14:textId="6ED119C0" w:rsidR="00C83295" w:rsidRPr="00FE1AF6" w:rsidRDefault="00C83295" w:rsidP="00C8329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3</w:t>
            </w:r>
            <w:r>
              <w:t>40</w:t>
            </w:r>
          </w:p>
        </w:tc>
      </w:tr>
    </w:tbl>
    <w:p w14:paraId="68C535E8" w14:textId="080D5A5E" w:rsidR="00966402" w:rsidRDefault="00966402" w:rsidP="004908DD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03508059" w14:textId="77777777" w:rsidR="00966402" w:rsidRDefault="00966402">
      <w:pPr>
        <w:spacing w:line="240" w:lineRule="auto"/>
        <w:rPr>
          <w:rFonts w:cs="Times New Roman"/>
          <w:b/>
          <w:bCs/>
          <w:szCs w:val="22"/>
          <w:lang w:val="en-US"/>
        </w:rPr>
      </w:pPr>
      <w:r>
        <w:rPr>
          <w:rFonts w:cs="Times New Roman"/>
          <w:b/>
          <w:bCs/>
          <w:szCs w:val="22"/>
          <w:lang w:val="en-US"/>
        </w:rPr>
        <w:br w:type="page"/>
      </w:r>
    </w:p>
    <w:p w14:paraId="70B1F572" w14:textId="7B87ED49" w:rsidR="009A61E0" w:rsidRDefault="003B61AC" w:rsidP="009A61E0">
      <w:pPr>
        <w:spacing w:line="240" w:lineRule="auto"/>
        <w:ind w:left="657" w:hanging="99"/>
        <w:rPr>
          <w:rFonts w:cs="Times New Roman"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lastRenderedPageBreak/>
        <w:t xml:space="preserve">Balances as at </w:t>
      </w:r>
      <w:r w:rsidR="004C1153">
        <w:rPr>
          <w:rFonts w:cstheme="minorBidi"/>
          <w:szCs w:val="28"/>
          <w:lang w:val="en-US" w:bidi="th-TH"/>
        </w:rPr>
        <w:t>3</w:t>
      </w:r>
      <w:r w:rsidR="00FC51E6">
        <w:rPr>
          <w:rFonts w:cstheme="minorBidi"/>
          <w:szCs w:val="28"/>
          <w:lang w:val="en-US" w:bidi="th-TH"/>
        </w:rPr>
        <w:t>1</w:t>
      </w:r>
      <w:r w:rsidR="004C1153">
        <w:rPr>
          <w:rFonts w:cstheme="minorBidi"/>
          <w:szCs w:val="28"/>
          <w:lang w:val="en-US" w:bidi="th-TH"/>
        </w:rPr>
        <w:t xml:space="preserve"> </w:t>
      </w:r>
      <w:r w:rsidR="00FC51E6">
        <w:rPr>
          <w:rFonts w:cstheme="minorBidi"/>
          <w:szCs w:val="28"/>
          <w:lang w:val="en-US" w:bidi="th-TH"/>
        </w:rPr>
        <w:t>March</w:t>
      </w:r>
      <w:r w:rsidR="004C1153">
        <w:rPr>
          <w:rFonts w:cstheme="minorBidi"/>
          <w:szCs w:val="28"/>
          <w:lang w:val="en-US" w:bidi="th-TH"/>
        </w:rPr>
        <w:t xml:space="preserve"> 202</w:t>
      </w:r>
      <w:r w:rsidR="00E4601F">
        <w:rPr>
          <w:rFonts w:cstheme="minorBidi"/>
          <w:szCs w:val="28"/>
          <w:lang w:val="en-US" w:bidi="th-TH"/>
        </w:rPr>
        <w:t>2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E4601F">
        <w:rPr>
          <w:rFonts w:cs="Times New Roman"/>
          <w:szCs w:val="22"/>
          <w:lang w:val="en-US"/>
        </w:rPr>
        <w:t>1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77777777" w:rsidR="00F262A0" w:rsidRPr="00C33DD1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B238F0" w:rsidRPr="008F1515" w14:paraId="597B0194" w14:textId="77777777" w:rsidTr="009C020D">
        <w:tc>
          <w:tcPr>
            <w:tcW w:w="3690" w:type="dxa"/>
          </w:tcPr>
          <w:p w14:paraId="144EE2A2" w14:textId="1CB06641" w:rsidR="00B238F0" w:rsidRPr="008F1515" w:rsidRDefault="00B238F0" w:rsidP="002B6751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1592BB5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44EE83D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D4494B8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1B0A0082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9C22E6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B238F0" w:rsidRPr="008F1515" w14:paraId="22162DA0" w14:textId="77777777" w:rsidTr="009C020D">
        <w:tc>
          <w:tcPr>
            <w:tcW w:w="3690" w:type="dxa"/>
          </w:tcPr>
          <w:p w14:paraId="5EF874A3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C9F844D" w14:textId="77777777" w:rsidR="00B238F0" w:rsidRPr="009C020D" w:rsidRDefault="006F2158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727BAC">
              <w:rPr>
                <w:rFonts w:cs="Times New Roman"/>
                <w:b w:val="0"/>
                <w:bCs/>
                <w:spacing w:val="-4"/>
                <w:szCs w:val="22"/>
              </w:rPr>
              <w:t>1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727BAC">
              <w:rPr>
                <w:rFonts w:cs="Times New Roman"/>
                <w:b w:val="0"/>
                <w:bCs/>
                <w:spacing w:val="-4"/>
                <w:szCs w:val="22"/>
              </w:rPr>
              <w:t>March</w:t>
            </w:r>
          </w:p>
        </w:tc>
        <w:tc>
          <w:tcPr>
            <w:tcW w:w="257" w:type="dxa"/>
          </w:tcPr>
          <w:p w14:paraId="0EA37E2E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312C5618" w14:textId="77777777" w:rsidR="006F2158" w:rsidRPr="009C020D" w:rsidRDefault="00B238F0" w:rsidP="006F215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</w:t>
            </w:r>
            <w:r w:rsidR="006C4D69"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Decembe</w:t>
            </w:r>
            <w:r w:rsidR="006F2158" w:rsidRPr="009C020D">
              <w:rPr>
                <w:rFonts w:cs="Times New Roman"/>
                <w:b w:val="0"/>
                <w:bCs/>
                <w:spacing w:val="-4"/>
                <w:szCs w:val="22"/>
              </w:rPr>
              <w:t>r</w:t>
            </w:r>
          </w:p>
        </w:tc>
        <w:tc>
          <w:tcPr>
            <w:tcW w:w="270" w:type="dxa"/>
          </w:tcPr>
          <w:p w14:paraId="0CEFB714" w14:textId="77777777" w:rsidR="00D214D3" w:rsidRPr="009C020D" w:rsidRDefault="00D214D3" w:rsidP="00D214D3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634F445E" w14:textId="77777777" w:rsidR="00B238F0" w:rsidRPr="009C020D" w:rsidRDefault="00727BAC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727BAC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72FEBCA3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3197A809" w14:textId="77777777" w:rsidR="00B238F0" w:rsidRPr="009C020D" w:rsidRDefault="00B238F0" w:rsidP="00B238F0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B238F0" w:rsidRPr="008F1515" w14:paraId="6ABA0BC6" w14:textId="77777777" w:rsidTr="009C020D">
        <w:tc>
          <w:tcPr>
            <w:tcW w:w="3690" w:type="dxa"/>
          </w:tcPr>
          <w:p w14:paraId="47E10A1F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4E2D8B" w14:textId="1DADBACD" w:rsidR="00B238F0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8E4E47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7" w:type="dxa"/>
          </w:tcPr>
          <w:p w14:paraId="1535DEA7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4EAB6623" w14:textId="45F61262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8E4E47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0" w:type="dxa"/>
          </w:tcPr>
          <w:p w14:paraId="207A32C5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0AFA722E" w14:textId="11DE88A2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8E4E47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70" w:type="dxa"/>
          </w:tcPr>
          <w:p w14:paraId="44FB148B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6F4FFD6C" w14:textId="3D46B363" w:rsidR="006F2158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8E4E47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B238F0" w:rsidRPr="008F1515" w14:paraId="62631773" w14:textId="77777777" w:rsidTr="00242858">
        <w:tc>
          <w:tcPr>
            <w:tcW w:w="3690" w:type="dxa"/>
          </w:tcPr>
          <w:p w14:paraId="7E62885D" w14:textId="77777777" w:rsidR="00B238F0" w:rsidRPr="008F1515" w:rsidRDefault="00B238F0" w:rsidP="00B238F0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25164508" w14:textId="77777777" w:rsidR="00B238F0" w:rsidRPr="008F1515" w:rsidRDefault="00B238F0" w:rsidP="00B238F0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D607CF" w:rsidRPr="008F1515" w14:paraId="7283883C" w14:textId="77777777" w:rsidTr="00242858">
        <w:tc>
          <w:tcPr>
            <w:tcW w:w="3690" w:type="dxa"/>
          </w:tcPr>
          <w:p w14:paraId="45F8AE92" w14:textId="77777777" w:rsidR="00F66C24" w:rsidRDefault="00242858" w:rsidP="00670880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Investment in short-term debt </w:t>
            </w:r>
          </w:p>
          <w:p w14:paraId="67B0CE10" w14:textId="4AEDC7CF" w:rsidR="00D607CF" w:rsidRPr="0030556D" w:rsidRDefault="00F66C24" w:rsidP="00670880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 xml:space="preserve">    </w:t>
            </w:r>
            <w:r w:rsidR="00242858" w:rsidRPr="0030556D">
              <w:rPr>
                <w:rFonts w:cs="Times New Roman"/>
                <w:i/>
                <w:iCs/>
                <w:szCs w:val="22"/>
                <w:lang w:val="en-US"/>
              </w:rPr>
              <w:t>instruments</w:t>
            </w:r>
          </w:p>
        </w:tc>
        <w:tc>
          <w:tcPr>
            <w:tcW w:w="1170" w:type="dxa"/>
            <w:vAlign w:val="bottom"/>
          </w:tcPr>
          <w:p w14:paraId="04DE31AE" w14:textId="77777777" w:rsidR="00D607CF" w:rsidRPr="00670880" w:rsidRDefault="00D607CF" w:rsidP="007907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B2488F8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23A78B1B" w14:textId="77777777" w:rsidR="00D607CF" w:rsidRDefault="00D607CF" w:rsidP="007E55E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904BB2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3B4D10B" w14:textId="77777777" w:rsidR="00D607CF" w:rsidRPr="00670880" w:rsidRDefault="00D607CF" w:rsidP="007E55E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C463B1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3B316F31" w14:textId="77777777" w:rsidR="00D607CF" w:rsidRDefault="00D607CF" w:rsidP="007E55E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670880" w:rsidRPr="008F1515" w14:paraId="0CE7C954" w14:textId="77777777" w:rsidTr="00242858">
        <w:tc>
          <w:tcPr>
            <w:tcW w:w="3690" w:type="dxa"/>
          </w:tcPr>
          <w:p w14:paraId="4FC75EF6" w14:textId="77777777" w:rsidR="00670880" w:rsidRPr="00612C6E" w:rsidRDefault="00670880" w:rsidP="00670880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92F5DC" w14:textId="6F4D51AC" w:rsidR="00670880" w:rsidRPr="00670880" w:rsidRDefault="006A76B6" w:rsidP="007907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470,000</w:t>
            </w:r>
          </w:p>
        </w:tc>
        <w:tc>
          <w:tcPr>
            <w:tcW w:w="257" w:type="dxa"/>
            <w:vAlign w:val="bottom"/>
          </w:tcPr>
          <w:p w14:paraId="56EEC160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207D7284" w14:textId="75AB641A" w:rsidR="00670880" w:rsidRPr="00670880" w:rsidRDefault="0088667A" w:rsidP="007E55E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56</w:t>
            </w:r>
            <w:r w:rsidR="00670880" w:rsidRPr="00670880">
              <w:rPr>
                <w:b/>
                <w:bCs/>
              </w:rPr>
              <w:t>0,000</w:t>
            </w:r>
          </w:p>
        </w:tc>
        <w:tc>
          <w:tcPr>
            <w:tcW w:w="270" w:type="dxa"/>
            <w:vAlign w:val="bottom"/>
          </w:tcPr>
          <w:p w14:paraId="079F0859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10025D" w14:textId="7E7586A1" w:rsidR="00670880" w:rsidRPr="00670880" w:rsidRDefault="006A76B6" w:rsidP="007E55E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50,000</w:t>
            </w:r>
          </w:p>
        </w:tc>
        <w:tc>
          <w:tcPr>
            <w:tcW w:w="270" w:type="dxa"/>
            <w:vAlign w:val="bottom"/>
          </w:tcPr>
          <w:p w14:paraId="3037A74B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219A550" w14:textId="4D539E47" w:rsidR="00670880" w:rsidRPr="00670880" w:rsidRDefault="0088667A" w:rsidP="007E55E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14</w:t>
            </w:r>
            <w:r w:rsidR="00670880" w:rsidRPr="00670880">
              <w:rPr>
                <w:b/>
                <w:bCs/>
              </w:rPr>
              <w:t>0,000</w:t>
            </w:r>
          </w:p>
        </w:tc>
      </w:tr>
      <w:tr w:rsidR="00F66C24" w:rsidRPr="008F1515" w14:paraId="3F231521" w14:textId="77777777" w:rsidTr="007E55ED">
        <w:tc>
          <w:tcPr>
            <w:tcW w:w="3690" w:type="dxa"/>
          </w:tcPr>
          <w:p w14:paraId="0B0B0FA7" w14:textId="77777777" w:rsidR="00F66C24" w:rsidRPr="004F513F" w:rsidRDefault="00F66C24" w:rsidP="0067667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6422CE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69807F7" w14:textId="77777777" w:rsidR="00F66C24" w:rsidRPr="0002589C" w:rsidRDefault="00F66C24" w:rsidP="00676678"/>
        </w:tc>
        <w:tc>
          <w:tcPr>
            <w:tcW w:w="1183" w:type="dxa"/>
            <w:vAlign w:val="bottom"/>
          </w:tcPr>
          <w:p w14:paraId="61763B03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FC2C958" w14:textId="77777777" w:rsidR="00F66C24" w:rsidRPr="0002589C" w:rsidRDefault="00F66C24" w:rsidP="00676678"/>
        </w:tc>
        <w:tc>
          <w:tcPr>
            <w:tcW w:w="1260" w:type="dxa"/>
            <w:vAlign w:val="bottom"/>
          </w:tcPr>
          <w:p w14:paraId="3EB2F3FC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246DB2B" w14:textId="77777777" w:rsidR="00F66C24" w:rsidRPr="0002589C" w:rsidRDefault="00F66C24" w:rsidP="00676678"/>
        </w:tc>
        <w:tc>
          <w:tcPr>
            <w:tcW w:w="1171" w:type="dxa"/>
            <w:vAlign w:val="bottom"/>
          </w:tcPr>
          <w:p w14:paraId="2352EB8C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</w:pPr>
          </w:p>
        </w:tc>
      </w:tr>
      <w:tr w:rsidR="00676678" w:rsidRPr="008F1515" w14:paraId="65C3E9A8" w14:textId="77777777" w:rsidTr="007E55ED">
        <w:tc>
          <w:tcPr>
            <w:tcW w:w="3690" w:type="dxa"/>
          </w:tcPr>
          <w:p w14:paraId="0F0F5929" w14:textId="0AABD6B5" w:rsidR="00676678" w:rsidRPr="004F513F" w:rsidRDefault="00676678" w:rsidP="00676678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5ADC2520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4A893569" w14:textId="77777777" w:rsidR="00676678" w:rsidRPr="0002589C" w:rsidRDefault="00676678" w:rsidP="00676678"/>
        </w:tc>
        <w:tc>
          <w:tcPr>
            <w:tcW w:w="1183" w:type="dxa"/>
            <w:vAlign w:val="bottom"/>
          </w:tcPr>
          <w:p w14:paraId="0CD2CF7F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E6EE028" w14:textId="77777777" w:rsidR="00676678" w:rsidRPr="0002589C" w:rsidRDefault="00676678" w:rsidP="00676678"/>
        </w:tc>
        <w:tc>
          <w:tcPr>
            <w:tcW w:w="1260" w:type="dxa"/>
            <w:vAlign w:val="bottom"/>
          </w:tcPr>
          <w:p w14:paraId="4E9A07AB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624FA40" w14:textId="77777777" w:rsidR="00676678" w:rsidRPr="0002589C" w:rsidRDefault="00676678" w:rsidP="00676678"/>
        </w:tc>
        <w:tc>
          <w:tcPr>
            <w:tcW w:w="1171" w:type="dxa"/>
            <w:vAlign w:val="bottom"/>
          </w:tcPr>
          <w:p w14:paraId="53A11588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</w:pPr>
          </w:p>
        </w:tc>
      </w:tr>
      <w:tr w:rsidR="00676678" w:rsidRPr="008F1515" w14:paraId="0C8B59B9" w14:textId="77777777" w:rsidTr="007E55ED">
        <w:tc>
          <w:tcPr>
            <w:tcW w:w="3690" w:type="dxa"/>
          </w:tcPr>
          <w:p w14:paraId="7BBB88BA" w14:textId="3BDC686D" w:rsidR="00676678" w:rsidRPr="008F1515" w:rsidRDefault="00676678" w:rsidP="00676678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  <w:vAlign w:val="bottom"/>
          </w:tcPr>
          <w:p w14:paraId="64793D48" w14:textId="2D60BA17" w:rsidR="00676678" w:rsidRPr="0002589C" w:rsidRDefault="001710EE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8,114</w:t>
            </w:r>
          </w:p>
        </w:tc>
        <w:tc>
          <w:tcPr>
            <w:tcW w:w="257" w:type="dxa"/>
            <w:vAlign w:val="bottom"/>
          </w:tcPr>
          <w:p w14:paraId="1A30DAC9" w14:textId="77777777" w:rsidR="00676678" w:rsidRPr="0002589C" w:rsidRDefault="00676678" w:rsidP="00676678"/>
        </w:tc>
        <w:tc>
          <w:tcPr>
            <w:tcW w:w="1183" w:type="dxa"/>
            <w:vAlign w:val="bottom"/>
          </w:tcPr>
          <w:p w14:paraId="5F460C83" w14:textId="495BAA02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02589C">
              <w:t>4,</w:t>
            </w:r>
            <w:r>
              <w:t>247</w:t>
            </w:r>
          </w:p>
        </w:tc>
        <w:tc>
          <w:tcPr>
            <w:tcW w:w="270" w:type="dxa"/>
            <w:vAlign w:val="bottom"/>
          </w:tcPr>
          <w:p w14:paraId="1D5ADFF9" w14:textId="77777777" w:rsidR="00676678" w:rsidRPr="0002589C" w:rsidRDefault="00676678" w:rsidP="00676678"/>
        </w:tc>
        <w:tc>
          <w:tcPr>
            <w:tcW w:w="1260" w:type="dxa"/>
            <w:vAlign w:val="bottom"/>
          </w:tcPr>
          <w:p w14:paraId="424F19E4" w14:textId="7291F705" w:rsidR="00676678" w:rsidRPr="0002589C" w:rsidRDefault="001710EE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8,114</w:t>
            </w:r>
          </w:p>
        </w:tc>
        <w:tc>
          <w:tcPr>
            <w:tcW w:w="270" w:type="dxa"/>
            <w:vAlign w:val="bottom"/>
          </w:tcPr>
          <w:p w14:paraId="6FA10FC6" w14:textId="77777777" w:rsidR="00676678" w:rsidRPr="0002589C" w:rsidRDefault="00676678" w:rsidP="00676678"/>
        </w:tc>
        <w:tc>
          <w:tcPr>
            <w:tcW w:w="1171" w:type="dxa"/>
            <w:vAlign w:val="bottom"/>
          </w:tcPr>
          <w:p w14:paraId="10E717DE" w14:textId="01054F49" w:rsidR="00676678" w:rsidRPr="0002589C" w:rsidRDefault="00676678" w:rsidP="0067667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</w:pPr>
            <w:r w:rsidRPr="0002589C">
              <w:t>4,</w:t>
            </w:r>
            <w:r>
              <w:t>247</w:t>
            </w:r>
          </w:p>
        </w:tc>
      </w:tr>
      <w:tr w:rsidR="00676678" w:rsidRPr="008F1515" w14:paraId="656F3523" w14:textId="77777777" w:rsidTr="007E55ED">
        <w:tc>
          <w:tcPr>
            <w:tcW w:w="3690" w:type="dxa"/>
          </w:tcPr>
          <w:p w14:paraId="58FDB8EA" w14:textId="77777777" w:rsidR="00676678" w:rsidRPr="00612C6E" w:rsidRDefault="00676678" w:rsidP="00676678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ABD761" w14:textId="31F7294E" w:rsidR="00676678" w:rsidRPr="0002589C" w:rsidRDefault="001710EE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61,030</w:t>
            </w:r>
          </w:p>
        </w:tc>
        <w:tc>
          <w:tcPr>
            <w:tcW w:w="257" w:type="dxa"/>
            <w:vAlign w:val="bottom"/>
          </w:tcPr>
          <w:p w14:paraId="13726D12" w14:textId="77777777" w:rsidR="00676678" w:rsidRPr="0002589C" w:rsidRDefault="00676678" w:rsidP="00676678"/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7CF144C" w14:textId="43882FEE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60</w:t>
            </w:r>
            <w:r w:rsidRPr="0002589C">
              <w:t>,</w:t>
            </w:r>
            <w:r>
              <w:t>034</w:t>
            </w:r>
          </w:p>
        </w:tc>
        <w:tc>
          <w:tcPr>
            <w:tcW w:w="270" w:type="dxa"/>
            <w:vAlign w:val="bottom"/>
          </w:tcPr>
          <w:p w14:paraId="4E4A6965" w14:textId="77777777" w:rsidR="00676678" w:rsidRPr="0002589C" w:rsidRDefault="00676678" w:rsidP="00676678"/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BA33F7" w14:textId="30035C51" w:rsidR="00676678" w:rsidRPr="0002589C" w:rsidRDefault="001710EE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>
              <w:t>50,860</w:t>
            </w:r>
          </w:p>
        </w:tc>
        <w:tc>
          <w:tcPr>
            <w:tcW w:w="270" w:type="dxa"/>
            <w:vAlign w:val="bottom"/>
          </w:tcPr>
          <w:p w14:paraId="5D685043" w14:textId="77777777" w:rsidR="00676678" w:rsidRPr="0002589C" w:rsidRDefault="00676678" w:rsidP="00676678"/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5DC09C3" w14:textId="24CC5940" w:rsidR="00676678" w:rsidRPr="0002589C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50</w:t>
            </w:r>
            <w:r w:rsidRPr="0002589C">
              <w:t>,</w:t>
            </w:r>
            <w:r>
              <w:t>251</w:t>
            </w:r>
          </w:p>
        </w:tc>
      </w:tr>
      <w:tr w:rsidR="00676678" w:rsidRPr="008F1515" w14:paraId="03B63D7A" w14:textId="77777777" w:rsidTr="0061170E">
        <w:tc>
          <w:tcPr>
            <w:tcW w:w="3690" w:type="dxa"/>
          </w:tcPr>
          <w:p w14:paraId="76565B80" w14:textId="77777777" w:rsidR="00676678" w:rsidRPr="00727BAC" w:rsidRDefault="00676678" w:rsidP="00676678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2AE5" w14:textId="2BC93A49" w:rsidR="00676678" w:rsidRPr="00A10083" w:rsidRDefault="001710EE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69,144</w:t>
            </w:r>
          </w:p>
        </w:tc>
        <w:tc>
          <w:tcPr>
            <w:tcW w:w="257" w:type="dxa"/>
            <w:vAlign w:val="bottom"/>
          </w:tcPr>
          <w:p w14:paraId="49D77486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10A5" w14:textId="5DC50794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  <w:r w:rsidRPr="0002589C">
              <w:rPr>
                <w:b/>
                <w:bCs/>
              </w:rPr>
              <w:t>,</w:t>
            </w:r>
            <w:r>
              <w:rPr>
                <w:b/>
                <w:bCs/>
              </w:rPr>
              <w:t>281</w:t>
            </w:r>
          </w:p>
        </w:tc>
        <w:tc>
          <w:tcPr>
            <w:tcW w:w="270" w:type="dxa"/>
            <w:vAlign w:val="bottom"/>
          </w:tcPr>
          <w:p w14:paraId="6FF16D38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F109" w14:textId="7D171EF6" w:rsidR="00676678" w:rsidRPr="0002589C" w:rsidRDefault="001710EE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58,974</w:t>
            </w:r>
          </w:p>
        </w:tc>
        <w:tc>
          <w:tcPr>
            <w:tcW w:w="270" w:type="dxa"/>
            <w:vAlign w:val="bottom"/>
          </w:tcPr>
          <w:p w14:paraId="11E6AB22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FE80E" w14:textId="6B26FA35" w:rsidR="00676678" w:rsidRPr="0002589C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  <w:r w:rsidRPr="0002589C">
              <w:rPr>
                <w:b/>
                <w:bCs/>
              </w:rPr>
              <w:t>,4</w:t>
            </w:r>
            <w:r>
              <w:rPr>
                <w:b/>
                <w:bCs/>
              </w:rPr>
              <w:t>98</w:t>
            </w:r>
          </w:p>
        </w:tc>
      </w:tr>
      <w:tr w:rsidR="00676678" w:rsidRPr="008F1515" w14:paraId="07288B04" w14:textId="77777777" w:rsidTr="0061170E">
        <w:tc>
          <w:tcPr>
            <w:tcW w:w="3690" w:type="dxa"/>
          </w:tcPr>
          <w:p w14:paraId="5BCA3547" w14:textId="77777777" w:rsidR="00676678" w:rsidRPr="00727BAC" w:rsidRDefault="00676678" w:rsidP="00676678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6ADB8D" w14:textId="77777777" w:rsidR="00676678" w:rsidRPr="00A10083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975AC9A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126B7DDE" w14:textId="77777777" w:rsidR="00676678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0C87308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F1DB63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D7A4ADE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79701B0" w14:textId="77777777" w:rsidR="00676678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676678" w:rsidRPr="008F1515" w14:paraId="3EE21A88" w14:textId="77777777" w:rsidTr="007E55ED">
        <w:tc>
          <w:tcPr>
            <w:tcW w:w="3690" w:type="dxa"/>
          </w:tcPr>
          <w:p w14:paraId="14AAEBF3" w14:textId="694BFA67" w:rsidR="00676678" w:rsidRPr="004F513F" w:rsidRDefault="00676678" w:rsidP="00676678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7C2A842B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061D5CFC" w14:textId="77777777" w:rsidR="00676678" w:rsidRPr="00CB736D" w:rsidRDefault="00676678" w:rsidP="00676678"/>
        </w:tc>
        <w:tc>
          <w:tcPr>
            <w:tcW w:w="1183" w:type="dxa"/>
            <w:vAlign w:val="bottom"/>
          </w:tcPr>
          <w:p w14:paraId="2F84F0A9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1A115751" w14:textId="77777777" w:rsidR="00676678" w:rsidRPr="00CB736D" w:rsidRDefault="00676678" w:rsidP="00676678"/>
        </w:tc>
        <w:tc>
          <w:tcPr>
            <w:tcW w:w="1260" w:type="dxa"/>
            <w:vAlign w:val="bottom"/>
          </w:tcPr>
          <w:p w14:paraId="264F82B0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3555F9F" w14:textId="77777777" w:rsidR="00676678" w:rsidRPr="00CB736D" w:rsidRDefault="00676678" w:rsidP="00676678"/>
        </w:tc>
        <w:tc>
          <w:tcPr>
            <w:tcW w:w="1171" w:type="dxa"/>
            <w:vAlign w:val="bottom"/>
          </w:tcPr>
          <w:p w14:paraId="0D422DC2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</w:tr>
      <w:tr w:rsidR="00676678" w:rsidRPr="008F1515" w14:paraId="00278312" w14:textId="77777777" w:rsidTr="007E55ED">
        <w:tc>
          <w:tcPr>
            <w:tcW w:w="3690" w:type="dxa"/>
          </w:tcPr>
          <w:p w14:paraId="500EAE8A" w14:textId="5C51F8C8" w:rsidR="00676678" w:rsidRPr="00520A07" w:rsidRDefault="00676678" w:rsidP="00676678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vAlign w:val="bottom"/>
          </w:tcPr>
          <w:p w14:paraId="5E4ACB62" w14:textId="1A8EA6EA" w:rsidR="00676678" w:rsidRPr="00CB736D" w:rsidRDefault="001710EE" w:rsidP="0067667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569</w:t>
            </w:r>
          </w:p>
        </w:tc>
        <w:tc>
          <w:tcPr>
            <w:tcW w:w="257" w:type="dxa"/>
            <w:vAlign w:val="bottom"/>
          </w:tcPr>
          <w:p w14:paraId="766953FA" w14:textId="77777777" w:rsidR="00676678" w:rsidRPr="00CB736D" w:rsidRDefault="00676678" w:rsidP="00676678"/>
        </w:tc>
        <w:tc>
          <w:tcPr>
            <w:tcW w:w="1183" w:type="dxa"/>
            <w:vAlign w:val="bottom"/>
          </w:tcPr>
          <w:p w14:paraId="41C794CF" w14:textId="3B91BB09" w:rsidR="00676678" w:rsidRPr="00CB736D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05688">
              <w:t>569</w:t>
            </w:r>
          </w:p>
        </w:tc>
        <w:tc>
          <w:tcPr>
            <w:tcW w:w="270" w:type="dxa"/>
            <w:vAlign w:val="bottom"/>
          </w:tcPr>
          <w:p w14:paraId="20A48DC3" w14:textId="77777777" w:rsidR="00676678" w:rsidRPr="00CB736D" w:rsidRDefault="00676678" w:rsidP="00676678"/>
        </w:tc>
        <w:tc>
          <w:tcPr>
            <w:tcW w:w="1260" w:type="dxa"/>
            <w:vAlign w:val="bottom"/>
          </w:tcPr>
          <w:p w14:paraId="63DF2D08" w14:textId="0D5CDC11" w:rsidR="00676678" w:rsidRPr="00CB736D" w:rsidRDefault="001710EE" w:rsidP="0067667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477</w:t>
            </w:r>
          </w:p>
        </w:tc>
        <w:tc>
          <w:tcPr>
            <w:tcW w:w="270" w:type="dxa"/>
            <w:vAlign w:val="bottom"/>
          </w:tcPr>
          <w:p w14:paraId="03CF78C8" w14:textId="77777777" w:rsidR="00676678" w:rsidRPr="00CB736D" w:rsidRDefault="00676678" w:rsidP="00676678"/>
        </w:tc>
        <w:tc>
          <w:tcPr>
            <w:tcW w:w="1171" w:type="dxa"/>
            <w:vAlign w:val="bottom"/>
          </w:tcPr>
          <w:p w14:paraId="49594136" w14:textId="334C68F8" w:rsidR="00676678" w:rsidRPr="00CB736D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05688">
              <w:t>477</w:t>
            </w:r>
          </w:p>
        </w:tc>
      </w:tr>
      <w:tr w:rsidR="00676678" w:rsidRPr="008F1515" w14:paraId="7C512016" w14:textId="77777777" w:rsidTr="007E55ED">
        <w:tc>
          <w:tcPr>
            <w:tcW w:w="3690" w:type="dxa"/>
          </w:tcPr>
          <w:p w14:paraId="06DC03D6" w14:textId="77777777" w:rsidR="00676678" w:rsidRPr="00520A07" w:rsidRDefault="00676678" w:rsidP="00676678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  <w:vAlign w:val="bottom"/>
          </w:tcPr>
          <w:p w14:paraId="418BE85C" w14:textId="1976278B" w:rsidR="001710EE" w:rsidRPr="00CB736D" w:rsidRDefault="001710EE" w:rsidP="00A963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2F5DDB71" w14:textId="77777777" w:rsidR="00676678" w:rsidRPr="00CB736D" w:rsidRDefault="00676678" w:rsidP="00676678"/>
        </w:tc>
        <w:tc>
          <w:tcPr>
            <w:tcW w:w="1183" w:type="dxa"/>
            <w:vAlign w:val="bottom"/>
          </w:tcPr>
          <w:p w14:paraId="3EB85A4A" w14:textId="5E53B5B3" w:rsidR="00676678" w:rsidRPr="00CB736D" w:rsidRDefault="00676678" w:rsidP="00A963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2930DE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C935D" w14:textId="77777777" w:rsidR="00676678" w:rsidRPr="00CB736D" w:rsidRDefault="00676678" w:rsidP="00676678"/>
        </w:tc>
        <w:tc>
          <w:tcPr>
            <w:tcW w:w="1260" w:type="dxa"/>
            <w:vAlign w:val="bottom"/>
          </w:tcPr>
          <w:p w14:paraId="7D5E1F63" w14:textId="5BA16626" w:rsidR="00676678" w:rsidRPr="002930DE" w:rsidRDefault="001710EE" w:rsidP="0067667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669</w:t>
            </w:r>
          </w:p>
        </w:tc>
        <w:tc>
          <w:tcPr>
            <w:tcW w:w="270" w:type="dxa"/>
            <w:vAlign w:val="bottom"/>
          </w:tcPr>
          <w:p w14:paraId="1EE7198B" w14:textId="77777777" w:rsidR="00676678" w:rsidRPr="00CB736D" w:rsidRDefault="00676678" w:rsidP="00676678"/>
        </w:tc>
        <w:tc>
          <w:tcPr>
            <w:tcW w:w="1171" w:type="dxa"/>
            <w:vAlign w:val="bottom"/>
          </w:tcPr>
          <w:p w14:paraId="22CBB7A6" w14:textId="725AE2CA" w:rsidR="00676678" w:rsidRPr="002930DE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05688">
              <w:t>4</w:t>
            </w:r>
            <w:r w:rsidR="00BE7C10">
              <w:t>63</w:t>
            </w:r>
          </w:p>
        </w:tc>
      </w:tr>
      <w:tr w:rsidR="00676678" w:rsidRPr="008F1515" w14:paraId="2EDACA35" w14:textId="77777777" w:rsidTr="007E55ED">
        <w:tc>
          <w:tcPr>
            <w:tcW w:w="3690" w:type="dxa"/>
          </w:tcPr>
          <w:p w14:paraId="4DD625E9" w14:textId="018DAB9B" w:rsidR="00676678" w:rsidRPr="00520A07" w:rsidRDefault="00676678" w:rsidP="00676678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vAlign w:val="bottom"/>
          </w:tcPr>
          <w:p w14:paraId="2B79369C" w14:textId="64D7B405" w:rsidR="00676678" w:rsidRPr="00CB736D" w:rsidRDefault="001710EE" w:rsidP="00A963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6430C5C7" w14:textId="77777777" w:rsidR="00676678" w:rsidRPr="00CB736D" w:rsidRDefault="00676678" w:rsidP="00676678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E204B98" w14:textId="6C7D9CA6" w:rsidR="00676678" w:rsidRPr="00CB736D" w:rsidRDefault="00BE7C10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szCs w:val="28"/>
                <w:lang w:val="en-US" w:bidi="th-TH"/>
              </w:rPr>
              <w:t>1</w:t>
            </w:r>
            <w:r w:rsidR="00676678" w:rsidRPr="002930DE">
              <w:rPr>
                <w:rFonts w:cs="Times New Roman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7800DA0F" w14:textId="77777777" w:rsidR="00676678" w:rsidRPr="00CB736D" w:rsidRDefault="00676678" w:rsidP="00676678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53BA7B77" w14:textId="59D8A628" w:rsidR="00676678" w:rsidRPr="002930DE" w:rsidRDefault="001710EE" w:rsidP="008E47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41F748D" w14:textId="77777777" w:rsidR="00676678" w:rsidRPr="00CB736D" w:rsidRDefault="00676678" w:rsidP="00676678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35C7036A" w14:textId="29EF901C" w:rsidR="00676678" w:rsidRPr="002930DE" w:rsidRDefault="00676678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05688">
              <w:t>13</w:t>
            </w:r>
          </w:p>
        </w:tc>
      </w:tr>
      <w:tr w:rsidR="00676678" w:rsidRPr="008F1515" w14:paraId="69767B26" w14:textId="77777777" w:rsidTr="007E55ED">
        <w:tc>
          <w:tcPr>
            <w:tcW w:w="3690" w:type="dxa"/>
          </w:tcPr>
          <w:p w14:paraId="4F48E274" w14:textId="77777777" w:rsidR="00676678" w:rsidRPr="006F067C" w:rsidRDefault="00676678" w:rsidP="00676678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CB9" w14:textId="2F9DA54E" w:rsidR="00676678" w:rsidRPr="002930DE" w:rsidRDefault="001710EE" w:rsidP="0067667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569</w:t>
            </w:r>
          </w:p>
        </w:tc>
        <w:tc>
          <w:tcPr>
            <w:tcW w:w="257" w:type="dxa"/>
            <w:vAlign w:val="bottom"/>
          </w:tcPr>
          <w:p w14:paraId="20060438" w14:textId="77777777" w:rsidR="00676678" w:rsidRPr="002930DE" w:rsidRDefault="00676678" w:rsidP="0067667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C981C" w14:textId="794AE607" w:rsidR="00676678" w:rsidRPr="002930DE" w:rsidRDefault="00BE7C10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582</w:t>
            </w:r>
          </w:p>
        </w:tc>
        <w:tc>
          <w:tcPr>
            <w:tcW w:w="270" w:type="dxa"/>
            <w:vAlign w:val="bottom"/>
          </w:tcPr>
          <w:p w14:paraId="26C433C1" w14:textId="77777777" w:rsidR="00676678" w:rsidRPr="002930DE" w:rsidRDefault="00676678" w:rsidP="0067667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234D3" w14:textId="56435E0D" w:rsidR="00676678" w:rsidRPr="002930DE" w:rsidRDefault="00791AA1" w:rsidP="0067667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1,146</w:t>
            </w:r>
          </w:p>
        </w:tc>
        <w:tc>
          <w:tcPr>
            <w:tcW w:w="270" w:type="dxa"/>
            <w:vAlign w:val="bottom"/>
          </w:tcPr>
          <w:p w14:paraId="7FB167F4" w14:textId="77777777" w:rsidR="00676678" w:rsidRPr="002930DE" w:rsidRDefault="00676678" w:rsidP="0067667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DEBA8" w14:textId="0E500025" w:rsidR="00676678" w:rsidRPr="002930DE" w:rsidRDefault="00BE7C10" w:rsidP="0067667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</w:tr>
      <w:tr w:rsidR="0050176F" w:rsidRPr="00CB736D" w14:paraId="6CA4E8C6" w14:textId="77777777" w:rsidTr="0050176F">
        <w:tc>
          <w:tcPr>
            <w:tcW w:w="3690" w:type="dxa"/>
          </w:tcPr>
          <w:p w14:paraId="4044BE97" w14:textId="77777777" w:rsidR="0050176F" w:rsidRPr="008F1515" w:rsidRDefault="0050176F" w:rsidP="00FD1D62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507FF2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3493FA1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C1ADFBA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E05AD0C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ACC9454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56334BB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69EAB815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50176F" w:rsidRPr="00CB736D" w14:paraId="44D8767C" w14:textId="77777777" w:rsidTr="00BE7C10">
        <w:tc>
          <w:tcPr>
            <w:tcW w:w="3690" w:type="dxa"/>
          </w:tcPr>
          <w:p w14:paraId="08C3996C" w14:textId="349B6F8E" w:rsidR="0050176F" w:rsidRPr="004F513F" w:rsidRDefault="0050176F" w:rsidP="00FD1D62">
            <w:pPr>
              <w:spacing w:line="240" w:lineRule="auto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52E17982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2EFF4FB0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3A0D627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C444706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2657525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4BB641" w14:textId="77777777" w:rsidR="0050176F" w:rsidRPr="002930DE" w:rsidRDefault="0050176F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389B9CBB" w14:textId="77777777" w:rsidR="0050176F" w:rsidRPr="002930DE" w:rsidRDefault="0050176F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FD1D62" w:rsidRPr="00CB736D" w14:paraId="155726A6" w14:textId="77777777" w:rsidTr="00BE7C10">
        <w:tc>
          <w:tcPr>
            <w:tcW w:w="3690" w:type="dxa"/>
          </w:tcPr>
          <w:p w14:paraId="1808EFB6" w14:textId="77777777" w:rsidR="00FD1D62" w:rsidRPr="00520A07" w:rsidRDefault="00FD1D62" w:rsidP="00FD1D62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E0E552" w14:textId="5F44E616" w:rsidR="00FD1D62" w:rsidRPr="002930DE" w:rsidRDefault="00791AA1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3,271</w:t>
            </w:r>
          </w:p>
        </w:tc>
        <w:tc>
          <w:tcPr>
            <w:tcW w:w="257" w:type="dxa"/>
            <w:vAlign w:val="bottom"/>
          </w:tcPr>
          <w:p w14:paraId="33CA4A37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728DE822" w14:textId="417A5D00" w:rsidR="00FD1D62" w:rsidRPr="002930DE" w:rsidRDefault="00FD1D62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30DE">
              <w:rPr>
                <w:b/>
                <w:bCs/>
              </w:rPr>
              <w:t>3,</w:t>
            </w:r>
            <w:r w:rsidR="006E2E76">
              <w:rPr>
                <w:b/>
                <w:bCs/>
              </w:rPr>
              <w:t>413</w:t>
            </w:r>
          </w:p>
        </w:tc>
        <w:tc>
          <w:tcPr>
            <w:tcW w:w="270" w:type="dxa"/>
            <w:vAlign w:val="bottom"/>
          </w:tcPr>
          <w:p w14:paraId="490F5D7B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821EB5" w14:textId="67EDC745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2,744</w:t>
            </w:r>
          </w:p>
        </w:tc>
        <w:tc>
          <w:tcPr>
            <w:tcW w:w="270" w:type="dxa"/>
            <w:vAlign w:val="bottom"/>
          </w:tcPr>
          <w:p w14:paraId="33E0FC97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94709FD" w14:textId="6780A688" w:rsidR="00FD1D62" w:rsidRPr="002930DE" w:rsidRDefault="006E2E76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2,863</w:t>
            </w:r>
          </w:p>
        </w:tc>
      </w:tr>
      <w:tr w:rsidR="00BE7C10" w:rsidRPr="008F1515" w14:paraId="1F422C9E" w14:textId="77777777" w:rsidTr="007E55ED">
        <w:tc>
          <w:tcPr>
            <w:tcW w:w="3690" w:type="dxa"/>
          </w:tcPr>
          <w:p w14:paraId="3E4E8562" w14:textId="77777777" w:rsidR="00BE7C10" w:rsidRPr="008F1515" w:rsidRDefault="00BE7C10" w:rsidP="00FD1D62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5FD472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2865FD12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BAA6557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2FEB797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00D5CE70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  <w:vAlign w:val="bottom"/>
          </w:tcPr>
          <w:p w14:paraId="255D431B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5E437ED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</w:tr>
      <w:tr w:rsidR="00BE7C10" w:rsidRPr="008F1515" w14:paraId="37891B61" w14:textId="77777777" w:rsidTr="007E55ED">
        <w:tc>
          <w:tcPr>
            <w:tcW w:w="3690" w:type="dxa"/>
          </w:tcPr>
          <w:p w14:paraId="37F8393D" w14:textId="7A03E987" w:rsidR="00BE7C10" w:rsidRPr="004F513F" w:rsidRDefault="00BE7C10" w:rsidP="00FD1D62">
            <w:pPr>
              <w:spacing w:line="240" w:lineRule="auto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48B8ACB4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6FC66388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28E5590F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19669A6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025FA694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  <w:vAlign w:val="bottom"/>
          </w:tcPr>
          <w:p w14:paraId="2A8621C2" w14:textId="77777777" w:rsidR="00BE7C10" w:rsidRPr="00CB736D" w:rsidRDefault="00BE7C10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6C9D1F8" w14:textId="77777777" w:rsidR="00BE7C10" w:rsidRPr="004A68F5" w:rsidRDefault="00BE7C10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</w:tr>
      <w:tr w:rsidR="00FD1D62" w:rsidRPr="008F1515" w14:paraId="45B678C1" w14:textId="77777777" w:rsidTr="007E55ED">
        <w:tc>
          <w:tcPr>
            <w:tcW w:w="3690" w:type="dxa"/>
          </w:tcPr>
          <w:p w14:paraId="6C380114" w14:textId="77777777" w:rsidR="00FD1D62" w:rsidRPr="00520A07" w:rsidRDefault="00FD1D62" w:rsidP="00FD1D62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  <w:vAlign w:val="bottom"/>
          </w:tcPr>
          <w:p w14:paraId="3B8E52CE" w14:textId="2802A03F" w:rsidR="00FD1D62" w:rsidRPr="002930DE" w:rsidRDefault="00791AA1" w:rsidP="003032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>
              <w:t>-</w:t>
            </w:r>
          </w:p>
        </w:tc>
        <w:tc>
          <w:tcPr>
            <w:tcW w:w="257" w:type="dxa"/>
            <w:vAlign w:val="bottom"/>
          </w:tcPr>
          <w:p w14:paraId="5E0B6A19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6F222EF" w14:textId="026A412D" w:rsidR="00FD1D62" w:rsidRPr="002930DE" w:rsidRDefault="00FD1D62" w:rsidP="003032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4A68F5">
              <w:t>-</w:t>
            </w:r>
          </w:p>
        </w:tc>
        <w:tc>
          <w:tcPr>
            <w:tcW w:w="270" w:type="dxa"/>
            <w:vAlign w:val="bottom"/>
          </w:tcPr>
          <w:p w14:paraId="42333392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414E2E8C" w14:textId="1D5EA5D1" w:rsidR="00FD1D62" w:rsidRPr="00CB736D" w:rsidRDefault="00791AA1" w:rsidP="00791AA1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8,109</w:t>
            </w:r>
          </w:p>
        </w:tc>
        <w:tc>
          <w:tcPr>
            <w:tcW w:w="270" w:type="dxa"/>
            <w:vAlign w:val="bottom"/>
          </w:tcPr>
          <w:p w14:paraId="6F5C87C6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BD1ABBE" w14:textId="5A057977" w:rsidR="00FD1D62" w:rsidRPr="002930DE" w:rsidRDefault="00FD1D62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4A68F5">
              <w:t>1</w:t>
            </w:r>
            <w:r w:rsidR="006E2E76">
              <w:t>33</w:t>
            </w:r>
          </w:p>
        </w:tc>
      </w:tr>
      <w:tr w:rsidR="00FD1D62" w:rsidRPr="008F1515" w14:paraId="6E0BA152" w14:textId="77777777" w:rsidTr="007E55ED">
        <w:tc>
          <w:tcPr>
            <w:tcW w:w="3690" w:type="dxa"/>
          </w:tcPr>
          <w:p w14:paraId="04437110" w14:textId="77777777" w:rsidR="00FD1D62" w:rsidRPr="00520A07" w:rsidRDefault="00FD1D62" w:rsidP="00FD1D62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vAlign w:val="bottom"/>
          </w:tcPr>
          <w:p w14:paraId="2A552A56" w14:textId="74DC16B4" w:rsidR="00FD1D62" w:rsidRPr="002930DE" w:rsidRDefault="00791AA1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21,618</w:t>
            </w:r>
          </w:p>
        </w:tc>
        <w:tc>
          <w:tcPr>
            <w:tcW w:w="257" w:type="dxa"/>
            <w:vAlign w:val="bottom"/>
          </w:tcPr>
          <w:p w14:paraId="2045EF93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6049512" w14:textId="0966C66D" w:rsidR="00FD1D62" w:rsidRPr="002930DE" w:rsidRDefault="006E2E76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11,243</w:t>
            </w:r>
          </w:p>
        </w:tc>
        <w:tc>
          <w:tcPr>
            <w:tcW w:w="270" w:type="dxa"/>
            <w:vAlign w:val="bottom"/>
          </w:tcPr>
          <w:p w14:paraId="68D7B5FE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66DC50A" w14:textId="605DF540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19,172</w:t>
            </w:r>
          </w:p>
        </w:tc>
        <w:tc>
          <w:tcPr>
            <w:tcW w:w="270" w:type="dxa"/>
            <w:vAlign w:val="bottom"/>
          </w:tcPr>
          <w:p w14:paraId="2C2CDC76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50126DD0" w14:textId="4B3FB8CF" w:rsidR="00FD1D62" w:rsidRPr="002930DE" w:rsidRDefault="006E2E76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10,074</w:t>
            </w:r>
          </w:p>
        </w:tc>
      </w:tr>
      <w:tr w:rsidR="00FD1D62" w:rsidRPr="008F1515" w14:paraId="22B196CF" w14:textId="77777777" w:rsidTr="007E55ED">
        <w:tc>
          <w:tcPr>
            <w:tcW w:w="3690" w:type="dxa"/>
          </w:tcPr>
          <w:p w14:paraId="4F38C20C" w14:textId="77777777" w:rsidR="00FD1D62" w:rsidRPr="006F067C" w:rsidRDefault="00FD1D62" w:rsidP="00FD1D62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9188E" w14:textId="3200F3BC" w:rsidR="00FD1D62" w:rsidRPr="002930DE" w:rsidRDefault="00791AA1" w:rsidP="002930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21,618</w:t>
            </w:r>
          </w:p>
        </w:tc>
        <w:tc>
          <w:tcPr>
            <w:tcW w:w="257" w:type="dxa"/>
            <w:vAlign w:val="bottom"/>
          </w:tcPr>
          <w:p w14:paraId="73AFE363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34B12" w14:textId="276F294A" w:rsidR="00FD1D62" w:rsidRPr="002930DE" w:rsidRDefault="006E2E76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11,243</w:t>
            </w:r>
          </w:p>
        </w:tc>
        <w:tc>
          <w:tcPr>
            <w:tcW w:w="270" w:type="dxa"/>
            <w:vAlign w:val="bottom"/>
          </w:tcPr>
          <w:p w14:paraId="2253BFFE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92D92" w14:textId="237DEBDC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27,281</w:t>
            </w:r>
          </w:p>
        </w:tc>
        <w:tc>
          <w:tcPr>
            <w:tcW w:w="270" w:type="dxa"/>
            <w:vAlign w:val="bottom"/>
          </w:tcPr>
          <w:p w14:paraId="4F55F9A7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5DAE" w14:textId="5BC17BFF" w:rsidR="00FD1D62" w:rsidRPr="002930DE" w:rsidRDefault="006E2E76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10,207</w:t>
            </w:r>
          </w:p>
        </w:tc>
      </w:tr>
      <w:tr w:rsidR="006E2E76" w:rsidRPr="008F1515" w14:paraId="59B71868" w14:textId="77777777" w:rsidTr="007E55ED">
        <w:tc>
          <w:tcPr>
            <w:tcW w:w="3690" w:type="dxa"/>
          </w:tcPr>
          <w:p w14:paraId="7A56647B" w14:textId="77777777" w:rsidR="006E2E76" w:rsidRPr="008F1515" w:rsidRDefault="006E2E76" w:rsidP="00FD1D62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59B027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0EC7B08C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1DCC9F50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4E08793B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61FBCFA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AA195EA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24011CB5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</w:tr>
      <w:tr w:rsidR="006E2E76" w:rsidRPr="008F1515" w14:paraId="53A9BB8E" w14:textId="77777777" w:rsidTr="007E55ED">
        <w:tc>
          <w:tcPr>
            <w:tcW w:w="3690" w:type="dxa"/>
          </w:tcPr>
          <w:p w14:paraId="18DDDAC0" w14:textId="50CEB012" w:rsidR="006E2E76" w:rsidRPr="004F513F" w:rsidRDefault="006E2E76" w:rsidP="00FD1D62">
            <w:pPr>
              <w:spacing w:line="240" w:lineRule="auto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121DC441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AFEB68D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8ADF6E5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4E58776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748A6C4B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D695C73" w14:textId="77777777" w:rsidR="006E2E76" w:rsidRPr="00CB736D" w:rsidRDefault="006E2E76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E0C947F" w14:textId="77777777" w:rsidR="006E2E76" w:rsidRPr="00CE716D" w:rsidRDefault="006E2E76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</w:tr>
      <w:tr w:rsidR="00FD1D62" w:rsidRPr="008F1515" w14:paraId="0C6A97EF" w14:textId="77777777" w:rsidTr="007E55ED">
        <w:tc>
          <w:tcPr>
            <w:tcW w:w="3690" w:type="dxa"/>
          </w:tcPr>
          <w:p w14:paraId="2341C6E1" w14:textId="77777777" w:rsidR="00FD1D62" w:rsidRPr="00520A07" w:rsidRDefault="00FD1D62" w:rsidP="00FD1D62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vAlign w:val="bottom"/>
          </w:tcPr>
          <w:p w14:paraId="2D777C48" w14:textId="45D1BE92" w:rsidR="00FD1D62" w:rsidRPr="002930DE" w:rsidRDefault="00791AA1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1,379</w:t>
            </w:r>
          </w:p>
        </w:tc>
        <w:tc>
          <w:tcPr>
            <w:tcW w:w="257" w:type="dxa"/>
            <w:vAlign w:val="bottom"/>
          </w:tcPr>
          <w:p w14:paraId="5BE7A820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129C8E3" w14:textId="19BC564F" w:rsidR="00FD1D62" w:rsidRPr="002930DE" w:rsidRDefault="00FD1D62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CE716D">
              <w:t>1,</w:t>
            </w:r>
            <w:r w:rsidR="006E2E76">
              <w:t>459</w:t>
            </w:r>
          </w:p>
        </w:tc>
        <w:tc>
          <w:tcPr>
            <w:tcW w:w="270" w:type="dxa"/>
            <w:vAlign w:val="bottom"/>
          </w:tcPr>
          <w:p w14:paraId="1B0C9092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4C12FE4A" w14:textId="184EB469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1,371</w:t>
            </w:r>
          </w:p>
        </w:tc>
        <w:tc>
          <w:tcPr>
            <w:tcW w:w="270" w:type="dxa"/>
            <w:vAlign w:val="bottom"/>
          </w:tcPr>
          <w:p w14:paraId="0FB24124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479B6E7" w14:textId="53B166D5" w:rsidR="00FD1D62" w:rsidRPr="002930DE" w:rsidRDefault="00FD1D62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CE716D">
              <w:t>1,</w:t>
            </w:r>
            <w:r w:rsidR="00944EC4">
              <w:t>41</w:t>
            </w:r>
            <w:r w:rsidRPr="00CE716D">
              <w:t>8</w:t>
            </w:r>
          </w:p>
        </w:tc>
      </w:tr>
      <w:tr w:rsidR="00FD1D62" w:rsidRPr="008F1515" w14:paraId="2A45F776" w14:textId="77777777" w:rsidTr="007E55ED">
        <w:tc>
          <w:tcPr>
            <w:tcW w:w="3690" w:type="dxa"/>
          </w:tcPr>
          <w:p w14:paraId="40A24C6E" w14:textId="77777777" w:rsidR="00FD1D62" w:rsidRPr="00520A07" w:rsidRDefault="00FD1D62" w:rsidP="00FD1D62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vAlign w:val="bottom"/>
          </w:tcPr>
          <w:p w14:paraId="2D5B0030" w14:textId="02C85E56" w:rsidR="00FD1D62" w:rsidRPr="002930DE" w:rsidRDefault="00791AA1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6,175</w:t>
            </w:r>
          </w:p>
        </w:tc>
        <w:tc>
          <w:tcPr>
            <w:tcW w:w="257" w:type="dxa"/>
            <w:vAlign w:val="bottom"/>
          </w:tcPr>
          <w:p w14:paraId="1722FE51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4832AD7" w14:textId="4D06E210" w:rsidR="00FD1D62" w:rsidRPr="002930DE" w:rsidRDefault="005E5071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6,628</w:t>
            </w:r>
          </w:p>
        </w:tc>
        <w:tc>
          <w:tcPr>
            <w:tcW w:w="270" w:type="dxa"/>
            <w:vAlign w:val="bottom"/>
          </w:tcPr>
          <w:p w14:paraId="270F4389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0F9EB8E9" w14:textId="6D7DB702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5,590</w:t>
            </w:r>
          </w:p>
        </w:tc>
        <w:tc>
          <w:tcPr>
            <w:tcW w:w="270" w:type="dxa"/>
            <w:vAlign w:val="bottom"/>
          </w:tcPr>
          <w:p w14:paraId="572889D3" w14:textId="77777777" w:rsidR="00FD1D62" w:rsidRPr="00CB736D" w:rsidRDefault="00FD1D62" w:rsidP="007E55ED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93C52EC" w14:textId="76800F20" w:rsidR="00FD1D62" w:rsidRPr="002930DE" w:rsidRDefault="00944EC4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6,301</w:t>
            </w:r>
          </w:p>
        </w:tc>
      </w:tr>
      <w:tr w:rsidR="00FD1D62" w:rsidRPr="008F1515" w14:paraId="74E48D45" w14:textId="77777777" w:rsidTr="007E55ED">
        <w:tc>
          <w:tcPr>
            <w:tcW w:w="3690" w:type="dxa"/>
          </w:tcPr>
          <w:p w14:paraId="59332788" w14:textId="77777777" w:rsidR="00FD1D62" w:rsidRPr="006F067C" w:rsidRDefault="00FD1D62" w:rsidP="00FD1D62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790E" w14:textId="4D038203" w:rsidR="00FD1D62" w:rsidRPr="002930DE" w:rsidRDefault="00791AA1" w:rsidP="002930D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7,554</w:t>
            </w:r>
          </w:p>
        </w:tc>
        <w:tc>
          <w:tcPr>
            <w:tcW w:w="257" w:type="dxa"/>
            <w:vAlign w:val="bottom"/>
          </w:tcPr>
          <w:p w14:paraId="4DB0D019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29E6" w14:textId="09574775" w:rsidR="00FD1D62" w:rsidRPr="002930DE" w:rsidRDefault="00944EC4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D1D62" w:rsidRPr="002930DE">
              <w:rPr>
                <w:b/>
                <w:bCs/>
              </w:rPr>
              <w:t>,0</w:t>
            </w:r>
            <w:r>
              <w:rPr>
                <w:b/>
                <w:bCs/>
              </w:rPr>
              <w:t>87</w:t>
            </w:r>
          </w:p>
        </w:tc>
        <w:tc>
          <w:tcPr>
            <w:tcW w:w="270" w:type="dxa"/>
            <w:vAlign w:val="bottom"/>
          </w:tcPr>
          <w:p w14:paraId="205015BA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AC0" w14:textId="6F9A1486" w:rsidR="00FD1D62" w:rsidRPr="002930DE" w:rsidRDefault="00791AA1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="008507A4">
              <w:rPr>
                <w:b/>
                <w:bCs/>
              </w:rPr>
              <w:t>961</w:t>
            </w:r>
          </w:p>
        </w:tc>
        <w:tc>
          <w:tcPr>
            <w:tcW w:w="270" w:type="dxa"/>
            <w:vAlign w:val="bottom"/>
          </w:tcPr>
          <w:p w14:paraId="2B667AD9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39B2B" w14:textId="3C5CF210" w:rsidR="00FD1D62" w:rsidRPr="002930DE" w:rsidRDefault="00944EC4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7,719</w:t>
            </w:r>
          </w:p>
        </w:tc>
      </w:tr>
      <w:tr w:rsidR="00944EC4" w:rsidRPr="008F1515" w14:paraId="36A75CB1" w14:textId="77777777" w:rsidTr="00297FA6">
        <w:tc>
          <w:tcPr>
            <w:tcW w:w="3690" w:type="dxa"/>
          </w:tcPr>
          <w:p w14:paraId="6E12A367" w14:textId="77777777" w:rsidR="00944EC4" w:rsidRDefault="00944EC4" w:rsidP="00D37BC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C1393D0" w14:textId="77777777" w:rsidR="00944EC4" w:rsidRPr="007577BA" w:rsidRDefault="00944EC4" w:rsidP="00D37B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61A73E4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FDCF028" w14:textId="77777777" w:rsidR="00944EC4" w:rsidRPr="00D37BC5" w:rsidRDefault="00944EC4" w:rsidP="00D37BC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9F611F7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260" w:type="dxa"/>
          </w:tcPr>
          <w:p w14:paraId="401BE5B5" w14:textId="77777777" w:rsidR="00944EC4" w:rsidRPr="0017752C" w:rsidRDefault="00944EC4" w:rsidP="00D37B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9481458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2D41214D" w14:textId="77777777" w:rsidR="00944EC4" w:rsidRPr="00D37BC5" w:rsidRDefault="00944EC4" w:rsidP="00D37BC5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108" w:right="-108"/>
            </w:pPr>
          </w:p>
        </w:tc>
      </w:tr>
      <w:tr w:rsidR="00944EC4" w:rsidRPr="008F1515" w14:paraId="67225936" w14:textId="77777777" w:rsidTr="00297FA6">
        <w:tc>
          <w:tcPr>
            <w:tcW w:w="3690" w:type="dxa"/>
          </w:tcPr>
          <w:p w14:paraId="560168F3" w14:textId="7B2C6DB7" w:rsidR="00944EC4" w:rsidRPr="004F513F" w:rsidRDefault="00944EC4" w:rsidP="00D37BC5">
            <w:pPr>
              <w:spacing w:line="240" w:lineRule="auto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Accrued dividends</w:t>
            </w:r>
          </w:p>
        </w:tc>
        <w:tc>
          <w:tcPr>
            <w:tcW w:w="1170" w:type="dxa"/>
          </w:tcPr>
          <w:p w14:paraId="0F241DF4" w14:textId="77777777" w:rsidR="00944EC4" w:rsidRPr="007577BA" w:rsidRDefault="00944EC4" w:rsidP="00D37BC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79DCDCA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BECA867" w14:textId="77777777" w:rsidR="00944EC4" w:rsidRPr="00D37BC5" w:rsidRDefault="00944EC4" w:rsidP="00D37BC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41057885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260" w:type="dxa"/>
          </w:tcPr>
          <w:p w14:paraId="09ED5EF6" w14:textId="77777777" w:rsidR="00944EC4" w:rsidRPr="0017752C" w:rsidRDefault="00944EC4" w:rsidP="00D37B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260B245" w14:textId="77777777" w:rsidR="00944EC4" w:rsidRPr="00CB736D" w:rsidRDefault="00944EC4" w:rsidP="00D37BC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2A3F609" w14:textId="77777777" w:rsidR="00944EC4" w:rsidRPr="00D37BC5" w:rsidRDefault="00944EC4" w:rsidP="00D37BC5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108" w:right="-108"/>
            </w:pPr>
          </w:p>
        </w:tc>
      </w:tr>
      <w:tr w:rsidR="008507A4" w:rsidRPr="008F1515" w14:paraId="6810CC00" w14:textId="77777777" w:rsidTr="00297FA6">
        <w:tc>
          <w:tcPr>
            <w:tcW w:w="3690" w:type="dxa"/>
          </w:tcPr>
          <w:p w14:paraId="4B6901FB" w14:textId="0F619E63" w:rsidR="008507A4" w:rsidRPr="00520A07" w:rsidRDefault="008507A4" w:rsidP="008507A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>
              <w:rPr>
                <w:rFonts w:cs="Times New Roman"/>
                <w:szCs w:val="22"/>
              </w:rPr>
              <w:t>P</w:t>
            </w:r>
            <w:r w:rsidRPr="009A463E">
              <w:rPr>
                <w:rFonts w:cs="Times New Roman"/>
                <w:szCs w:val="22"/>
              </w:rPr>
              <w:t>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167DD91F" w14:textId="62E35F36" w:rsidR="008507A4" w:rsidRPr="002930DE" w:rsidRDefault="008507A4" w:rsidP="008507A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75,658</w:t>
            </w:r>
          </w:p>
        </w:tc>
        <w:tc>
          <w:tcPr>
            <w:tcW w:w="257" w:type="dxa"/>
            <w:vAlign w:val="bottom"/>
          </w:tcPr>
          <w:p w14:paraId="74FF330E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D569425" w14:textId="6174EC1D" w:rsidR="008507A4" w:rsidRPr="00D37BC5" w:rsidRDefault="008507A4" w:rsidP="00FF3A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D37BC5">
              <w:t>-</w:t>
            </w:r>
          </w:p>
        </w:tc>
        <w:tc>
          <w:tcPr>
            <w:tcW w:w="270" w:type="dxa"/>
            <w:vAlign w:val="bottom"/>
          </w:tcPr>
          <w:p w14:paraId="7D7E5D94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260" w:type="dxa"/>
          </w:tcPr>
          <w:p w14:paraId="73D8E6A1" w14:textId="671EBDE9" w:rsidR="008507A4" w:rsidRPr="002930DE" w:rsidRDefault="008507A4" w:rsidP="008507A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75,658</w:t>
            </w:r>
          </w:p>
        </w:tc>
        <w:tc>
          <w:tcPr>
            <w:tcW w:w="270" w:type="dxa"/>
            <w:vAlign w:val="bottom"/>
          </w:tcPr>
          <w:p w14:paraId="6314B608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2C984160" w14:textId="6A4E7F59" w:rsidR="008507A4" w:rsidRPr="00D37BC5" w:rsidRDefault="008507A4" w:rsidP="00FF3AA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</w:pPr>
            <w:r w:rsidRPr="00D37BC5">
              <w:t>-</w:t>
            </w:r>
          </w:p>
        </w:tc>
      </w:tr>
      <w:tr w:rsidR="008507A4" w:rsidRPr="008F1515" w14:paraId="409DFFE7" w14:textId="77777777" w:rsidTr="00297FA6">
        <w:tc>
          <w:tcPr>
            <w:tcW w:w="3690" w:type="dxa"/>
          </w:tcPr>
          <w:p w14:paraId="676F0AD1" w14:textId="347E2FCE" w:rsidR="008507A4" w:rsidRPr="00520A07" w:rsidRDefault="008507A4" w:rsidP="008507A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D37BC5">
              <w:rPr>
                <w:rFonts w:cs="Times New Roman"/>
                <w:szCs w:val="22"/>
              </w:rPr>
              <w:t>Shareholder of the company</w:t>
            </w:r>
          </w:p>
        </w:tc>
        <w:tc>
          <w:tcPr>
            <w:tcW w:w="1170" w:type="dxa"/>
          </w:tcPr>
          <w:p w14:paraId="29FEE691" w14:textId="2E987BDB" w:rsidR="008507A4" w:rsidRPr="002930DE" w:rsidRDefault="008507A4" w:rsidP="008507A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26,235</w:t>
            </w:r>
          </w:p>
        </w:tc>
        <w:tc>
          <w:tcPr>
            <w:tcW w:w="257" w:type="dxa"/>
            <w:vAlign w:val="bottom"/>
          </w:tcPr>
          <w:p w14:paraId="32E01F12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5B14B993" w14:textId="376D1CAC" w:rsidR="008507A4" w:rsidRPr="00D37BC5" w:rsidRDefault="008507A4" w:rsidP="00FF3A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D37BC5">
              <w:t>-</w:t>
            </w:r>
          </w:p>
        </w:tc>
        <w:tc>
          <w:tcPr>
            <w:tcW w:w="270" w:type="dxa"/>
            <w:vAlign w:val="bottom"/>
          </w:tcPr>
          <w:p w14:paraId="4520138B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260" w:type="dxa"/>
          </w:tcPr>
          <w:p w14:paraId="7A9A9ED9" w14:textId="21688BFB" w:rsidR="008507A4" w:rsidRPr="002930DE" w:rsidRDefault="008507A4" w:rsidP="008507A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26,235</w:t>
            </w:r>
          </w:p>
        </w:tc>
        <w:tc>
          <w:tcPr>
            <w:tcW w:w="270" w:type="dxa"/>
            <w:vAlign w:val="bottom"/>
          </w:tcPr>
          <w:p w14:paraId="18CCE57E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78CD397" w14:textId="07967D0F" w:rsidR="008507A4" w:rsidRPr="00D37BC5" w:rsidRDefault="008507A4" w:rsidP="00FF3AA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</w:pPr>
            <w:r w:rsidRPr="00D37BC5">
              <w:t>-</w:t>
            </w:r>
          </w:p>
        </w:tc>
      </w:tr>
      <w:tr w:rsidR="008507A4" w:rsidRPr="008F1515" w14:paraId="5B0ABD99" w14:textId="77777777" w:rsidTr="00297FA6">
        <w:tc>
          <w:tcPr>
            <w:tcW w:w="3690" w:type="dxa"/>
          </w:tcPr>
          <w:p w14:paraId="15FBAEF8" w14:textId="77777777" w:rsidR="008507A4" w:rsidRPr="00520A07" w:rsidRDefault="008507A4" w:rsidP="008507A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3741630" w14:textId="2AD45A40" w:rsidR="008507A4" w:rsidRPr="002930DE" w:rsidRDefault="008507A4" w:rsidP="008507A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>
              <w:t>1</w:t>
            </w:r>
          </w:p>
        </w:tc>
        <w:tc>
          <w:tcPr>
            <w:tcW w:w="257" w:type="dxa"/>
            <w:vAlign w:val="bottom"/>
          </w:tcPr>
          <w:p w14:paraId="4784352F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5F92EC1" w14:textId="154D9ECB" w:rsidR="008507A4" w:rsidRPr="00D37BC5" w:rsidRDefault="008507A4" w:rsidP="00FF3A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D37BC5">
              <w:t>-</w:t>
            </w:r>
          </w:p>
        </w:tc>
        <w:tc>
          <w:tcPr>
            <w:tcW w:w="270" w:type="dxa"/>
            <w:vAlign w:val="bottom"/>
          </w:tcPr>
          <w:p w14:paraId="3383846C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260" w:type="dxa"/>
          </w:tcPr>
          <w:p w14:paraId="577BE2B3" w14:textId="42CEEB15" w:rsidR="008507A4" w:rsidRPr="002930DE" w:rsidRDefault="008507A4" w:rsidP="008507A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>
              <w:t>1</w:t>
            </w:r>
          </w:p>
        </w:tc>
        <w:tc>
          <w:tcPr>
            <w:tcW w:w="270" w:type="dxa"/>
            <w:vAlign w:val="bottom"/>
          </w:tcPr>
          <w:p w14:paraId="46B4C119" w14:textId="77777777" w:rsidR="008507A4" w:rsidRPr="00CB736D" w:rsidRDefault="008507A4" w:rsidP="008507A4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F60AE48" w14:textId="7AB63C5C" w:rsidR="008507A4" w:rsidRPr="00D37BC5" w:rsidRDefault="008507A4" w:rsidP="00FF3AA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</w:pPr>
            <w:r w:rsidRPr="00D37BC5">
              <w:t>-</w:t>
            </w:r>
          </w:p>
        </w:tc>
      </w:tr>
      <w:tr w:rsidR="008507A4" w:rsidRPr="008F1515" w14:paraId="21A77602" w14:textId="77777777" w:rsidTr="00297FA6">
        <w:tc>
          <w:tcPr>
            <w:tcW w:w="3690" w:type="dxa"/>
          </w:tcPr>
          <w:p w14:paraId="46186E53" w14:textId="77777777" w:rsidR="008507A4" w:rsidRPr="006F067C" w:rsidRDefault="008507A4" w:rsidP="008507A4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4D3487" w14:textId="5821B7ED" w:rsidR="008507A4" w:rsidRPr="00D37BC5" w:rsidRDefault="008507A4" w:rsidP="008507A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101,894</w:t>
            </w:r>
          </w:p>
        </w:tc>
        <w:tc>
          <w:tcPr>
            <w:tcW w:w="257" w:type="dxa"/>
            <w:vAlign w:val="bottom"/>
          </w:tcPr>
          <w:p w14:paraId="56E4F8BB" w14:textId="77777777" w:rsidR="008507A4" w:rsidRPr="00D37BC5" w:rsidRDefault="008507A4" w:rsidP="008507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70809" w14:textId="4FC57D62" w:rsidR="008507A4" w:rsidRPr="00FF3AA8" w:rsidRDefault="008507A4" w:rsidP="00FF3A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b/>
                <w:bCs/>
              </w:rPr>
            </w:pPr>
            <w:r w:rsidRPr="00FF3AA8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96BFC89" w14:textId="77777777" w:rsidR="008507A4" w:rsidRPr="00D37BC5" w:rsidRDefault="008507A4" w:rsidP="008507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C4079C" w14:textId="171D68BC" w:rsidR="008507A4" w:rsidRPr="00D37BC5" w:rsidRDefault="008507A4" w:rsidP="008507A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101,894</w:t>
            </w:r>
          </w:p>
        </w:tc>
        <w:tc>
          <w:tcPr>
            <w:tcW w:w="270" w:type="dxa"/>
            <w:vAlign w:val="bottom"/>
          </w:tcPr>
          <w:p w14:paraId="6164BE77" w14:textId="77777777" w:rsidR="008507A4" w:rsidRPr="00D37BC5" w:rsidRDefault="008507A4" w:rsidP="008507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BD06A" w14:textId="151F8C90" w:rsidR="008507A4" w:rsidRPr="00FF3AA8" w:rsidRDefault="008507A4" w:rsidP="00FF3AA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b/>
                <w:bCs/>
              </w:rPr>
            </w:pPr>
            <w:r w:rsidRPr="00FF3AA8">
              <w:rPr>
                <w:b/>
                <w:bCs/>
              </w:rPr>
              <w:t>-</w:t>
            </w:r>
          </w:p>
        </w:tc>
      </w:tr>
    </w:tbl>
    <w:p w14:paraId="65519BE6" w14:textId="77777777" w:rsidR="00D37BC5" w:rsidRDefault="00D37BC5" w:rsidP="00FD1D62">
      <w:pPr>
        <w:spacing w:line="240" w:lineRule="auto"/>
        <w:rPr>
          <w:szCs w:val="22"/>
        </w:rPr>
      </w:pPr>
    </w:p>
    <w:p w14:paraId="1D1E65B4" w14:textId="77777777" w:rsidR="00E440B6" w:rsidRDefault="00E440B6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7075B4E6" w14:textId="45DBD244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lastRenderedPageBreak/>
        <w:t>The Board of Directors and key management compensation</w:t>
      </w:r>
    </w:p>
    <w:p w14:paraId="3A4E9491" w14:textId="77777777" w:rsidR="00C801B6" w:rsidRPr="00651EA2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08"/>
        <w:gridCol w:w="254"/>
        <w:gridCol w:w="1155"/>
        <w:gridCol w:w="275"/>
        <w:gridCol w:w="1193"/>
        <w:gridCol w:w="240"/>
        <w:gridCol w:w="1133"/>
      </w:tblGrid>
      <w:tr w:rsidR="00297FA6" w:rsidRPr="008F1515" w14:paraId="713D7F71" w14:textId="77777777" w:rsidTr="00297FA6">
        <w:tc>
          <w:tcPr>
            <w:tcW w:w="3780" w:type="dxa"/>
          </w:tcPr>
          <w:p w14:paraId="7A5F76B3" w14:textId="5FB12605" w:rsidR="00297FA6" w:rsidRPr="00B17AC6" w:rsidRDefault="00297FA6" w:rsidP="00617952">
            <w:pPr>
              <w:tabs>
                <w:tab w:val="left" w:pos="524"/>
              </w:tabs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7" w:type="dxa"/>
            <w:gridSpan w:val="3"/>
          </w:tcPr>
          <w:p w14:paraId="3B59B67A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7BBA2D20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</w:tcPr>
          <w:p w14:paraId="3062176B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3E2921D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4B03F0E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97FA6" w:rsidRPr="008F1515" w14:paraId="4CF9FFBF" w14:textId="77777777" w:rsidTr="00297FA6">
        <w:tc>
          <w:tcPr>
            <w:tcW w:w="3780" w:type="dxa"/>
          </w:tcPr>
          <w:p w14:paraId="69C4411E" w14:textId="321172E6" w:rsidR="00297FA6" w:rsidRPr="002C50D7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29030DCB" w14:textId="615D360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944EC4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4" w:type="dxa"/>
          </w:tcPr>
          <w:p w14:paraId="7534DBD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07E1CE2D" w14:textId="0EF45746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944EC4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5" w:type="dxa"/>
          </w:tcPr>
          <w:p w14:paraId="7CAF4187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6A71C62F" w14:textId="6F31108E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944EC4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40" w:type="dxa"/>
          </w:tcPr>
          <w:p w14:paraId="29CCF9E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379AE96E" w14:textId="7FAD1E19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944EC4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297FA6" w:rsidRPr="008F1515" w14:paraId="39EA116A" w14:textId="77777777" w:rsidTr="00297FA6">
        <w:tc>
          <w:tcPr>
            <w:tcW w:w="3780" w:type="dxa"/>
          </w:tcPr>
          <w:p w14:paraId="625E1D9D" w14:textId="77777777" w:rsidR="00297FA6" w:rsidRPr="00454B75" w:rsidRDefault="00297FA6" w:rsidP="00297FA6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4FA2F6FC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297FA6" w:rsidRPr="008F1515" w14:paraId="0F16B603" w14:textId="77777777" w:rsidTr="00297FA6">
        <w:tc>
          <w:tcPr>
            <w:tcW w:w="3780" w:type="dxa"/>
          </w:tcPr>
          <w:p w14:paraId="02F153BA" w14:textId="77777777" w:rsidR="00B17AC6" w:rsidRPr="00720360" w:rsidRDefault="00B17AC6" w:rsidP="00B17AC6">
            <w:pPr>
              <w:spacing w:line="240" w:lineRule="auto"/>
              <w:ind w:left="102" w:hanging="102"/>
              <w:rPr>
                <w:b/>
                <w:bCs/>
                <w:i/>
                <w:iCs/>
                <w:lang w:val="en-US" w:bidi="th-TH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the three-month period ended </w:t>
            </w:r>
          </w:p>
          <w:p w14:paraId="2FDDA076" w14:textId="56ADD6BD" w:rsidR="00297FA6" w:rsidRPr="00454B75" w:rsidRDefault="00B17AC6" w:rsidP="00617952">
            <w:pPr>
              <w:tabs>
                <w:tab w:val="left" w:pos="228"/>
                <w:tab w:val="left" w:pos="429"/>
              </w:tabs>
              <w:spacing w:line="240" w:lineRule="auto"/>
              <w:rPr>
                <w:rFonts w:cs="Times New Roman"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="00617952"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31 March</w:t>
            </w:r>
          </w:p>
        </w:tc>
        <w:tc>
          <w:tcPr>
            <w:tcW w:w="5458" w:type="dxa"/>
            <w:gridSpan w:val="7"/>
          </w:tcPr>
          <w:p w14:paraId="64619825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944EC4" w:rsidRPr="008F1515" w14:paraId="32358E52" w14:textId="77777777" w:rsidTr="009F6D16">
        <w:trPr>
          <w:trHeight w:val="110"/>
        </w:trPr>
        <w:tc>
          <w:tcPr>
            <w:tcW w:w="3780" w:type="dxa"/>
          </w:tcPr>
          <w:p w14:paraId="4830B253" w14:textId="7B5A8D5F" w:rsidR="00944EC4" w:rsidRPr="00B17AC6" w:rsidRDefault="00944EC4" w:rsidP="00944EC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208" w:type="dxa"/>
          </w:tcPr>
          <w:p w14:paraId="0F35F0FF" w14:textId="153A9947" w:rsidR="00944EC4" w:rsidRPr="0024424D" w:rsidRDefault="008507A4" w:rsidP="00944EC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7,391</w:t>
            </w:r>
          </w:p>
        </w:tc>
        <w:tc>
          <w:tcPr>
            <w:tcW w:w="254" w:type="dxa"/>
          </w:tcPr>
          <w:p w14:paraId="236B2E1F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55" w:type="dxa"/>
          </w:tcPr>
          <w:p w14:paraId="61D519AD" w14:textId="531234C7" w:rsidR="00944EC4" w:rsidRPr="0024424D" w:rsidRDefault="00944EC4" w:rsidP="00944EC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C86F02">
              <w:t>5,964</w:t>
            </w:r>
          </w:p>
        </w:tc>
        <w:tc>
          <w:tcPr>
            <w:tcW w:w="275" w:type="dxa"/>
          </w:tcPr>
          <w:p w14:paraId="4746E773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93" w:type="dxa"/>
          </w:tcPr>
          <w:p w14:paraId="062A0C4F" w14:textId="325DA668" w:rsidR="00944EC4" w:rsidRPr="0024424D" w:rsidRDefault="008507A4" w:rsidP="00944EC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7,391</w:t>
            </w:r>
          </w:p>
        </w:tc>
        <w:tc>
          <w:tcPr>
            <w:tcW w:w="240" w:type="dxa"/>
          </w:tcPr>
          <w:p w14:paraId="1626EAE6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33" w:type="dxa"/>
          </w:tcPr>
          <w:p w14:paraId="6E0E35DF" w14:textId="526C158A" w:rsidR="00944EC4" w:rsidRPr="0024424D" w:rsidRDefault="00944EC4" w:rsidP="00944EC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C86F02">
              <w:t>5,964</w:t>
            </w:r>
          </w:p>
        </w:tc>
      </w:tr>
      <w:tr w:rsidR="00944EC4" w:rsidRPr="008F1515" w14:paraId="665DC917" w14:textId="77777777" w:rsidTr="00B17AC6">
        <w:tc>
          <w:tcPr>
            <w:tcW w:w="3780" w:type="dxa"/>
          </w:tcPr>
          <w:p w14:paraId="126754B0" w14:textId="5BEE7171" w:rsidR="00944EC4" w:rsidRPr="00B17AC6" w:rsidRDefault="00944EC4" w:rsidP="00944EC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1288FC6" w14:textId="572EFC7B" w:rsidR="00944EC4" w:rsidRPr="0024424D" w:rsidRDefault="008507A4" w:rsidP="00944EC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568</w:t>
            </w:r>
          </w:p>
        </w:tc>
        <w:tc>
          <w:tcPr>
            <w:tcW w:w="254" w:type="dxa"/>
          </w:tcPr>
          <w:p w14:paraId="2C205C5F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0848040" w14:textId="4430E0E1" w:rsidR="00944EC4" w:rsidRPr="0024424D" w:rsidRDefault="00944EC4" w:rsidP="00944EC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C86F02">
              <w:t>546</w:t>
            </w:r>
          </w:p>
        </w:tc>
        <w:tc>
          <w:tcPr>
            <w:tcW w:w="275" w:type="dxa"/>
          </w:tcPr>
          <w:p w14:paraId="26390BFD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58DC2BF" w14:textId="7E060F70" w:rsidR="00944EC4" w:rsidRPr="0024424D" w:rsidRDefault="008507A4" w:rsidP="00944EC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568</w:t>
            </w:r>
          </w:p>
        </w:tc>
        <w:tc>
          <w:tcPr>
            <w:tcW w:w="240" w:type="dxa"/>
          </w:tcPr>
          <w:p w14:paraId="5A75116C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82A35C6" w14:textId="1D409036" w:rsidR="00944EC4" w:rsidRPr="0024424D" w:rsidRDefault="00944EC4" w:rsidP="00944EC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C86F02">
              <w:t>546</w:t>
            </w:r>
          </w:p>
        </w:tc>
      </w:tr>
      <w:tr w:rsidR="00944EC4" w:rsidRPr="008F1515" w14:paraId="58D9DA80" w14:textId="77777777" w:rsidTr="00B17AC6">
        <w:tc>
          <w:tcPr>
            <w:tcW w:w="3780" w:type="dxa"/>
          </w:tcPr>
          <w:p w14:paraId="71B6E128" w14:textId="69D84087" w:rsidR="00944EC4" w:rsidRPr="00B17AC6" w:rsidRDefault="00944EC4" w:rsidP="00944EC4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FE8BBBD" w14:textId="6A8B67C8" w:rsidR="00944EC4" w:rsidRPr="00B17AC6" w:rsidRDefault="008507A4" w:rsidP="00944EC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7,959</w:t>
            </w:r>
          </w:p>
        </w:tc>
        <w:tc>
          <w:tcPr>
            <w:tcW w:w="254" w:type="dxa"/>
          </w:tcPr>
          <w:p w14:paraId="6E76ED0B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3709F5A" w14:textId="2281E164" w:rsidR="00944EC4" w:rsidRPr="00B17AC6" w:rsidRDefault="00944EC4" w:rsidP="00944EC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B17AC6">
              <w:rPr>
                <w:b/>
                <w:bCs/>
              </w:rPr>
              <w:t>6,510</w:t>
            </w:r>
          </w:p>
        </w:tc>
        <w:tc>
          <w:tcPr>
            <w:tcW w:w="275" w:type="dxa"/>
          </w:tcPr>
          <w:p w14:paraId="729E304F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39B04721" w14:textId="6A354827" w:rsidR="00944EC4" w:rsidRPr="00B17AC6" w:rsidRDefault="008507A4" w:rsidP="00944EC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7,959</w:t>
            </w:r>
          </w:p>
        </w:tc>
        <w:tc>
          <w:tcPr>
            <w:tcW w:w="240" w:type="dxa"/>
          </w:tcPr>
          <w:p w14:paraId="3AA57D5A" w14:textId="77777777" w:rsidR="00944EC4" w:rsidRPr="0024424D" w:rsidRDefault="00944EC4" w:rsidP="00944EC4">
            <w:pPr>
              <w:spacing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9C6C0A8" w14:textId="19F7D6F0" w:rsidR="00944EC4" w:rsidRPr="00B17AC6" w:rsidRDefault="00944EC4" w:rsidP="00944EC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17AC6">
              <w:rPr>
                <w:b/>
                <w:bCs/>
              </w:rPr>
              <w:t>6,510</w:t>
            </w:r>
          </w:p>
        </w:tc>
      </w:tr>
    </w:tbl>
    <w:p w14:paraId="0BC1AD01" w14:textId="47DC25E5" w:rsidR="00EE05E1" w:rsidRDefault="00EE05E1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77777777" w:rsidR="00E726AF" w:rsidRDefault="00E726AF" w:rsidP="00E726AF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4284508F" w14:textId="77777777" w:rsidR="00E726AF" w:rsidRDefault="00E726AF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2016AAAD" w14:textId="77777777" w:rsidR="00027D38" w:rsidRPr="00C33DD1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10354B" w:rsidRPr="008F1515" w14:paraId="2008A50C" w14:textId="77777777" w:rsidTr="0010354B">
        <w:tc>
          <w:tcPr>
            <w:tcW w:w="3060" w:type="dxa"/>
          </w:tcPr>
          <w:p w14:paraId="209E61E0" w14:textId="77777777" w:rsidR="0010354B" w:rsidRPr="008F1515" w:rsidRDefault="0010354B" w:rsidP="005032BA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1D9C99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460D8BB3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0B51E15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</w:tcPr>
          <w:p w14:paraId="0F4FCD1F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037CC84D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51CE1A0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10354B" w:rsidRPr="008F1515" w14:paraId="5C6C1187" w14:textId="77777777" w:rsidTr="0010354B">
        <w:tc>
          <w:tcPr>
            <w:tcW w:w="3060" w:type="dxa"/>
          </w:tcPr>
          <w:p w14:paraId="06B082BF" w14:textId="77777777" w:rsidR="0010354B" w:rsidRPr="008F1515" w:rsidRDefault="0010354B" w:rsidP="005032B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3C949481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2B11FEC4" w14:textId="77777777" w:rsidR="0010354B" w:rsidRPr="003E3A0A" w:rsidRDefault="00410F32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6C67803D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59AF9899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07E09E9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3E4F11CD" w14:textId="77777777" w:rsidR="0010354B" w:rsidRPr="003E3A0A" w:rsidRDefault="00410F32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40" w:type="dxa"/>
          </w:tcPr>
          <w:p w14:paraId="7A6ABD5C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6BEF7518" w14:textId="77777777" w:rsidR="0010354B" w:rsidRPr="003E3A0A" w:rsidRDefault="0010354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10354B" w:rsidRPr="008F1515" w14:paraId="7EFB20A4" w14:textId="77777777" w:rsidTr="0010354B">
        <w:tc>
          <w:tcPr>
            <w:tcW w:w="3060" w:type="dxa"/>
          </w:tcPr>
          <w:p w14:paraId="38E952F7" w14:textId="77777777" w:rsidR="0010354B" w:rsidRPr="008F1515" w:rsidRDefault="0010354B" w:rsidP="005032B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A20AF49" w14:textId="77777777" w:rsidR="0010354B" w:rsidRPr="002C50D7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02F17065" w14:textId="487FC71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60621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4" w:type="dxa"/>
          </w:tcPr>
          <w:p w14:paraId="03718340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34C4D657" w14:textId="15193244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10F32">
              <w:rPr>
                <w:rFonts w:cs="Times New Roman"/>
                <w:b w:val="0"/>
                <w:bCs/>
                <w:szCs w:val="22"/>
              </w:rPr>
              <w:t>2</w:t>
            </w:r>
            <w:r w:rsidR="0060621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5" w:type="dxa"/>
          </w:tcPr>
          <w:p w14:paraId="7E5F98E4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347956DB" w14:textId="53337242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60621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40" w:type="dxa"/>
          </w:tcPr>
          <w:p w14:paraId="2E05E0B5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328A4EBB" w14:textId="30B4D276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10F32">
              <w:rPr>
                <w:rFonts w:cs="Times New Roman"/>
                <w:b w:val="0"/>
                <w:bCs/>
                <w:szCs w:val="22"/>
              </w:rPr>
              <w:t>2</w:t>
            </w:r>
            <w:r w:rsidR="0060621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10354B" w:rsidRPr="008F1515" w14:paraId="3CA0B84A" w14:textId="77777777" w:rsidTr="0010354B">
        <w:tc>
          <w:tcPr>
            <w:tcW w:w="3060" w:type="dxa"/>
          </w:tcPr>
          <w:p w14:paraId="03202313" w14:textId="77777777" w:rsidR="0010354B" w:rsidRPr="008F1515" w:rsidRDefault="0010354B" w:rsidP="005032B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02EE4E2C" w14:textId="77777777" w:rsidR="0010354B" w:rsidRPr="00454B75" w:rsidRDefault="0010354B" w:rsidP="005032B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0B399F4B" w14:textId="77777777" w:rsidR="0010354B" w:rsidRPr="008F1515" w:rsidRDefault="0010354B" w:rsidP="005032B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596085" w:rsidRPr="008F1515" w14:paraId="2405C632" w14:textId="77777777" w:rsidTr="0010354B">
        <w:tc>
          <w:tcPr>
            <w:tcW w:w="3060" w:type="dxa"/>
          </w:tcPr>
          <w:p w14:paraId="7CCABC00" w14:textId="77777777" w:rsidR="00596085" w:rsidRPr="008F1515" w:rsidRDefault="00596085" w:rsidP="005032B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089B40D1" w14:textId="77777777" w:rsidR="00596085" w:rsidRPr="00454B75" w:rsidRDefault="00596085" w:rsidP="005032B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47124C4B" w14:textId="77777777" w:rsidR="00596085" w:rsidRPr="008F1515" w:rsidRDefault="00596085" w:rsidP="005032B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F5EC2" w:rsidRPr="008F1515" w14:paraId="2DCE20CC" w14:textId="77777777" w:rsidTr="00E24DDE">
        <w:tc>
          <w:tcPr>
            <w:tcW w:w="3060" w:type="dxa"/>
          </w:tcPr>
          <w:p w14:paraId="0C9123B0" w14:textId="77777777" w:rsidR="006F5EC2" w:rsidRPr="002C50D7" w:rsidRDefault="006F5EC2" w:rsidP="005032B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2C50D7">
              <w:rPr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3712E144" w14:textId="77777777" w:rsidR="006F5EC2" w:rsidRPr="0024424D" w:rsidRDefault="006F5EC2" w:rsidP="005032BA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vAlign w:val="bottom"/>
          </w:tcPr>
          <w:p w14:paraId="6A58CEBC" w14:textId="5DB514A6" w:rsidR="006F5EC2" w:rsidRPr="0024424D" w:rsidRDefault="008507A4" w:rsidP="0024424D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69,144</w:t>
            </w:r>
          </w:p>
        </w:tc>
        <w:tc>
          <w:tcPr>
            <w:tcW w:w="254" w:type="dxa"/>
            <w:vAlign w:val="bottom"/>
          </w:tcPr>
          <w:p w14:paraId="6BFFE4C0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2F78D83" w14:textId="74A4507C" w:rsidR="006F5EC2" w:rsidRPr="0024424D" w:rsidRDefault="00434E35" w:rsidP="0024424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64</w:t>
            </w:r>
            <w:r w:rsidR="006F5EC2" w:rsidRPr="0024424D">
              <w:rPr>
                <w:rFonts w:cs="Times New Roman"/>
                <w:szCs w:val="28"/>
                <w:lang w:val="en-US" w:bidi="th-TH"/>
              </w:rPr>
              <w:t>,</w:t>
            </w:r>
            <w:r>
              <w:rPr>
                <w:rFonts w:cs="Times New Roman"/>
                <w:szCs w:val="28"/>
                <w:lang w:val="en-US" w:bidi="th-TH"/>
              </w:rPr>
              <w:t>2</w:t>
            </w:r>
            <w:r w:rsidR="006F5EC2" w:rsidRPr="0024424D">
              <w:rPr>
                <w:rFonts w:cs="Times New Roman"/>
                <w:szCs w:val="28"/>
                <w:lang w:val="en-US" w:bidi="th-TH"/>
              </w:rPr>
              <w:t>8</w:t>
            </w:r>
            <w:r>
              <w:rPr>
                <w:rFonts w:cs="Times New Roman"/>
                <w:szCs w:val="28"/>
                <w:lang w:val="en-US" w:bidi="th-TH"/>
              </w:rPr>
              <w:t>1</w:t>
            </w:r>
          </w:p>
        </w:tc>
        <w:tc>
          <w:tcPr>
            <w:tcW w:w="275" w:type="dxa"/>
            <w:vAlign w:val="bottom"/>
          </w:tcPr>
          <w:p w14:paraId="7DFCCCDA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664BC778" w14:textId="02B6D6CB" w:rsidR="006F5EC2" w:rsidRPr="0024424D" w:rsidRDefault="00086868" w:rsidP="0024424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58,974</w:t>
            </w:r>
          </w:p>
        </w:tc>
        <w:tc>
          <w:tcPr>
            <w:tcW w:w="240" w:type="dxa"/>
            <w:vAlign w:val="bottom"/>
          </w:tcPr>
          <w:p w14:paraId="0430459A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AEAD3DA" w14:textId="6815287A" w:rsidR="006F5EC2" w:rsidRPr="0024424D" w:rsidRDefault="00434E35" w:rsidP="0024424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5</w:t>
            </w:r>
            <w:r w:rsidR="006F5EC2" w:rsidRPr="0024424D">
              <w:t>4,4</w:t>
            </w:r>
            <w:r>
              <w:t>98</w:t>
            </w:r>
          </w:p>
        </w:tc>
      </w:tr>
      <w:tr w:rsidR="006F5EC2" w:rsidRPr="008F1515" w14:paraId="6B3FA7BF" w14:textId="77777777" w:rsidTr="00E24DDE">
        <w:tc>
          <w:tcPr>
            <w:tcW w:w="3060" w:type="dxa"/>
          </w:tcPr>
          <w:p w14:paraId="57CCFA57" w14:textId="59077BC2" w:rsidR="006F5EC2" w:rsidRPr="0010354B" w:rsidRDefault="00CB18F5" w:rsidP="005032B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CB18F5">
              <w:rPr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6DACB957" w14:textId="77777777" w:rsidR="006F5EC2" w:rsidRPr="0024424D" w:rsidRDefault="006F5EC2" w:rsidP="005032B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64F215D" w14:textId="59DA6D31" w:rsidR="006F5EC2" w:rsidRPr="0024424D" w:rsidRDefault="008507A4" w:rsidP="0024424D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110,</w:t>
            </w:r>
            <w:r w:rsidR="00086868">
              <w:t>593</w:t>
            </w:r>
          </w:p>
        </w:tc>
        <w:tc>
          <w:tcPr>
            <w:tcW w:w="254" w:type="dxa"/>
            <w:vAlign w:val="bottom"/>
          </w:tcPr>
          <w:p w14:paraId="74BFAFD8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8C9E11C" w14:textId="1051AC7D" w:rsidR="006F5EC2" w:rsidRPr="0024424D" w:rsidRDefault="00434E35" w:rsidP="0024424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97</w:t>
            </w:r>
            <w:r w:rsidR="006F5EC2" w:rsidRPr="0024424D">
              <w:rPr>
                <w:rFonts w:cs="Times New Roman"/>
                <w:szCs w:val="28"/>
                <w:lang w:val="en-US" w:bidi="th-TH"/>
              </w:rPr>
              <w:t>,</w:t>
            </w:r>
            <w:r>
              <w:rPr>
                <w:rFonts w:cs="Times New Roman"/>
                <w:szCs w:val="28"/>
                <w:lang w:val="en-US" w:bidi="th-TH"/>
              </w:rPr>
              <w:t>819</w:t>
            </w:r>
          </w:p>
        </w:tc>
        <w:tc>
          <w:tcPr>
            <w:tcW w:w="275" w:type="dxa"/>
            <w:vAlign w:val="bottom"/>
          </w:tcPr>
          <w:p w14:paraId="73CDE1E2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3C5F9EE7" w14:textId="44E2EBA8" w:rsidR="006F5EC2" w:rsidRPr="0024424D" w:rsidRDefault="00086868" w:rsidP="0024424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109,457</w:t>
            </w:r>
          </w:p>
        </w:tc>
        <w:tc>
          <w:tcPr>
            <w:tcW w:w="240" w:type="dxa"/>
            <w:vAlign w:val="bottom"/>
          </w:tcPr>
          <w:p w14:paraId="3B5FCAE0" w14:textId="77777777" w:rsidR="006F5EC2" w:rsidRPr="0024424D" w:rsidRDefault="006F5EC2" w:rsidP="007E55ED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4F6CDBD" w14:textId="476DD765" w:rsidR="006F5EC2" w:rsidRPr="0024424D" w:rsidRDefault="00434E35" w:rsidP="0024424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96</w:t>
            </w:r>
            <w:r w:rsidR="006F5EC2" w:rsidRPr="0024424D">
              <w:t>,0</w:t>
            </w:r>
            <w:r>
              <w:t>69</w:t>
            </w:r>
          </w:p>
        </w:tc>
      </w:tr>
      <w:tr w:rsidR="00CC49BE" w:rsidRPr="008F1515" w14:paraId="5AC41D2D" w14:textId="77777777" w:rsidTr="00E06700">
        <w:tc>
          <w:tcPr>
            <w:tcW w:w="3060" w:type="dxa"/>
          </w:tcPr>
          <w:p w14:paraId="5FDD593E" w14:textId="744D7C74" w:rsidR="00CC49BE" w:rsidRPr="00CB18F5" w:rsidRDefault="00CC49BE" w:rsidP="00CC49BE">
            <w:pPr>
              <w:spacing w:line="240" w:lineRule="auto"/>
              <w:ind w:left="102" w:hanging="102"/>
              <w:rPr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49B57E15" w14:textId="77777777" w:rsidR="00CC49BE" w:rsidRPr="0024424D" w:rsidRDefault="00CC49BE" w:rsidP="00CC49BE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2B2CE4F" w14:textId="27E4B21D" w:rsidR="00CC49BE" w:rsidRPr="00086868" w:rsidRDefault="00086868" w:rsidP="00CC49B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086868">
              <w:rPr>
                <w:b/>
                <w:bCs/>
              </w:rPr>
              <w:t>179,737</w:t>
            </w:r>
          </w:p>
        </w:tc>
        <w:tc>
          <w:tcPr>
            <w:tcW w:w="254" w:type="dxa"/>
            <w:vAlign w:val="bottom"/>
          </w:tcPr>
          <w:p w14:paraId="30A18F02" w14:textId="77777777" w:rsidR="00CC49BE" w:rsidRPr="0024424D" w:rsidRDefault="00CC49BE" w:rsidP="00CC49BE">
            <w:pPr>
              <w:spacing w:line="240" w:lineRule="auto"/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0F7FF31" w14:textId="56DDBE68" w:rsidR="00CC49BE" w:rsidRPr="0024424D" w:rsidRDefault="00CC49BE" w:rsidP="00CC49B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4424D">
              <w:rPr>
                <w:b/>
                <w:bCs/>
              </w:rPr>
              <w:t>1</w:t>
            </w:r>
            <w:r w:rsidR="00434E35">
              <w:rPr>
                <w:b/>
                <w:bCs/>
              </w:rPr>
              <w:t>62</w:t>
            </w:r>
            <w:r w:rsidRPr="0024424D">
              <w:rPr>
                <w:b/>
                <w:bCs/>
              </w:rPr>
              <w:t>,1</w:t>
            </w:r>
            <w:r w:rsidR="00434E35">
              <w:rPr>
                <w:b/>
                <w:bCs/>
              </w:rPr>
              <w:t>00</w:t>
            </w:r>
          </w:p>
        </w:tc>
        <w:tc>
          <w:tcPr>
            <w:tcW w:w="275" w:type="dxa"/>
            <w:vAlign w:val="bottom"/>
          </w:tcPr>
          <w:p w14:paraId="0505CEE0" w14:textId="77777777" w:rsidR="00CC49BE" w:rsidRPr="0024424D" w:rsidRDefault="00CC49BE" w:rsidP="00CC49BE">
            <w:pPr>
              <w:spacing w:line="240" w:lineRule="auto"/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4ADE1335" w14:textId="25F9E326" w:rsidR="00CC49BE" w:rsidRPr="00086868" w:rsidRDefault="00086868" w:rsidP="00CC49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086868">
              <w:rPr>
                <w:b/>
                <w:bCs/>
              </w:rPr>
              <w:t>168,431</w:t>
            </w:r>
          </w:p>
        </w:tc>
        <w:tc>
          <w:tcPr>
            <w:tcW w:w="240" w:type="dxa"/>
            <w:vAlign w:val="bottom"/>
          </w:tcPr>
          <w:p w14:paraId="4493BC0F" w14:textId="77777777" w:rsidR="00CC49BE" w:rsidRPr="0024424D" w:rsidRDefault="00CC49BE" w:rsidP="00CC49BE">
            <w:pPr>
              <w:spacing w:line="240" w:lineRule="auto"/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2A26330" w14:textId="178BB87C" w:rsidR="00CC49BE" w:rsidRPr="0024424D" w:rsidRDefault="00CC49BE" w:rsidP="00CC49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24424D">
              <w:rPr>
                <w:b/>
                <w:bCs/>
              </w:rPr>
              <w:t>1</w:t>
            </w:r>
            <w:r w:rsidR="00434E35">
              <w:rPr>
                <w:b/>
                <w:bCs/>
              </w:rPr>
              <w:t>50</w:t>
            </w:r>
            <w:r w:rsidRPr="0024424D">
              <w:rPr>
                <w:b/>
                <w:bCs/>
              </w:rPr>
              <w:t>,</w:t>
            </w:r>
            <w:r w:rsidR="00434E35">
              <w:rPr>
                <w:b/>
                <w:bCs/>
              </w:rPr>
              <w:t>5</w:t>
            </w:r>
            <w:r w:rsidRPr="0024424D">
              <w:rPr>
                <w:b/>
                <w:bCs/>
              </w:rPr>
              <w:t>6</w:t>
            </w:r>
            <w:r w:rsidR="00434E35">
              <w:rPr>
                <w:b/>
                <w:bCs/>
              </w:rPr>
              <w:t>7</w:t>
            </w:r>
          </w:p>
        </w:tc>
      </w:tr>
      <w:tr w:rsidR="00CC49BE" w:rsidRPr="008F1515" w14:paraId="52EF0BFC" w14:textId="77777777" w:rsidTr="00E06700">
        <w:tc>
          <w:tcPr>
            <w:tcW w:w="3060" w:type="dxa"/>
          </w:tcPr>
          <w:p w14:paraId="04132D4C" w14:textId="7F49F026" w:rsidR="00CC49BE" w:rsidRPr="006133D5" w:rsidRDefault="00CC49BE" w:rsidP="00CC49BE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  <w:t xml:space="preserve">   </w:t>
            </w:r>
            <w:r w:rsidRPr="00DC4CE3">
              <w:t>credit loss</w:t>
            </w:r>
          </w:p>
        </w:tc>
        <w:tc>
          <w:tcPr>
            <w:tcW w:w="720" w:type="dxa"/>
          </w:tcPr>
          <w:p w14:paraId="6EBD6717" w14:textId="77777777" w:rsidR="00CC49BE" w:rsidRPr="0024424D" w:rsidRDefault="00CC49BE" w:rsidP="00CC49BE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328DD2E" w14:textId="672FDB06" w:rsidR="00CC49BE" w:rsidRPr="0024424D" w:rsidRDefault="00450DA3" w:rsidP="003B18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01BA296C" w14:textId="77777777" w:rsidR="00CC49BE" w:rsidRPr="0024424D" w:rsidRDefault="00CC49BE" w:rsidP="00CC49B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DD3C383" w14:textId="3EBB74EA" w:rsidR="00CC49BE" w:rsidRPr="003B1857" w:rsidRDefault="00CC49BE" w:rsidP="003B18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</w:pPr>
            <w:r w:rsidRPr="003B1857">
              <w:t>-</w:t>
            </w:r>
          </w:p>
        </w:tc>
        <w:tc>
          <w:tcPr>
            <w:tcW w:w="275" w:type="dxa"/>
            <w:vAlign w:val="bottom"/>
          </w:tcPr>
          <w:p w14:paraId="20006A09" w14:textId="77777777" w:rsidR="00CC49BE" w:rsidRPr="003B1857" w:rsidRDefault="00CC49BE" w:rsidP="003B18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AF0A5E6" w14:textId="2A510125" w:rsidR="00CC49BE" w:rsidRPr="0024424D" w:rsidRDefault="00450DA3" w:rsidP="003B18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0D193F1A" w14:textId="77777777" w:rsidR="00CC49BE" w:rsidRPr="003B1857" w:rsidRDefault="00CC49BE" w:rsidP="003B18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96740E" w14:textId="5FE030B2" w:rsidR="00CC49BE" w:rsidRPr="0024424D" w:rsidRDefault="00CC49BE" w:rsidP="003B185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</w:tr>
      <w:tr w:rsidR="00CC49BE" w:rsidRPr="008F1515" w14:paraId="106B60B1" w14:textId="77777777" w:rsidTr="00E06700">
        <w:tc>
          <w:tcPr>
            <w:tcW w:w="3060" w:type="dxa"/>
          </w:tcPr>
          <w:p w14:paraId="31BB0A49" w14:textId="50054368" w:rsidR="00CC49BE" w:rsidRPr="002C50D7" w:rsidRDefault="00E06700" w:rsidP="00CC49BE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2C50D7"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6F865B46" w14:textId="77777777" w:rsidR="00CC49BE" w:rsidRPr="0024424D" w:rsidRDefault="00CC49BE" w:rsidP="00CC49BE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87495" w14:textId="6AC88987" w:rsidR="00CC49BE" w:rsidRPr="0024424D" w:rsidRDefault="00450DA3" w:rsidP="00CC49B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179,737</w:t>
            </w:r>
          </w:p>
        </w:tc>
        <w:tc>
          <w:tcPr>
            <w:tcW w:w="254" w:type="dxa"/>
            <w:vAlign w:val="bottom"/>
          </w:tcPr>
          <w:p w14:paraId="124D3E31" w14:textId="77777777" w:rsidR="00CC49BE" w:rsidRPr="0024424D" w:rsidRDefault="00CC49BE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8AE9" w14:textId="1AD8034C" w:rsidR="00CC49BE" w:rsidRPr="0024424D" w:rsidRDefault="00CC49BE" w:rsidP="00CC49B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24424D">
              <w:rPr>
                <w:b/>
                <w:bCs/>
              </w:rPr>
              <w:t>1</w:t>
            </w:r>
            <w:r w:rsidR="00E06700">
              <w:rPr>
                <w:b/>
                <w:bCs/>
              </w:rPr>
              <w:t>62</w:t>
            </w:r>
            <w:r w:rsidRPr="0024424D">
              <w:rPr>
                <w:b/>
                <w:bCs/>
              </w:rPr>
              <w:t>,</w:t>
            </w:r>
            <w:r w:rsidR="00E06700">
              <w:rPr>
                <w:b/>
                <w:bCs/>
              </w:rPr>
              <w:t>100</w:t>
            </w:r>
          </w:p>
        </w:tc>
        <w:tc>
          <w:tcPr>
            <w:tcW w:w="275" w:type="dxa"/>
            <w:vAlign w:val="bottom"/>
          </w:tcPr>
          <w:p w14:paraId="1178CD76" w14:textId="77777777" w:rsidR="00CC49BE" w:rsidRPr="0024424D" w:rsidRDefault="00CC49BE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EDFE9" w14:textId="072E0E3D" w:rsidR="00CC49BE" w:rsidRPr="0024424D" w:rsidRDefault="00450DA3" w:rsidP="00CC49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168,431</w:t>
            </w:r>
          </w:p>
        </w:tc>
        <w:tc>
          <w:tcPr>
            <w:tcW w:w="240" w:type="dxa"/>
            <w:vAlign w:val="bottom"/>
          </w:tcPr>
          <w:p w14:paraId="5290E8C0" w14:textId="77777777" w:rsidR="00CC49BE" w:rsidRPr="0024424D" w:rsidRDefault="00CC49BE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DF84D" w14:textId="7E56EB16" w:rsidR="00CC49BE" w:rsidRPr="0024424D" w:rsidRDefault="00E06700" w:rsidP="00CC49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150,567</w:t>
            </w:r>
          </w:p>
        </w:tc>
      </w:tr>
      <w:tr w:rsidR="00E378C0" w:rsidRPr="008F1515" w14:paraId="220461CA" w14:textId="77777777" w:rsidTr="00E378C0">
        <w:tc>
          <w:tcPr>
            <w:tcW w:w="3060" w:type="dxa"/>
          </w:tcPr>
          <w:p w14:paraId="72DB2B73" w14:textId="77777777" w:rsidR="00E378C0" w:rsidRPr="002C50D7" w:rsidRDefault="00E378C0" w:rsidP="00CC49BE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D1ED5BC" w14:textId="77777777" w:rsidR="00E378C0" w:rsidRPr="002C7DDA" w:rsidRDefault="00E378C0" w:rsidP="00CC49BE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02FA69FD" w14:textId="77777777" w:rsidR="00E378C0" w:rsidRPr="00E378C0" w:rsidRDefault="00E378C0" w:rsidP="00CC49B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5BC0B679" w14:textId="77777777" w:rsidR="00E378C0" w:rsidRPr="0024424D" w:rsidRDefault="00E378C0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14:paraId="0B251635" w14:textId="77777777" w:rsidR="00E378C0" w:rsidRPr="0024424D" w:rsidRDefault="00E378C0" w:rsidP="00CC49B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28D195FE" w14:textId="77777777" w:rsidR="00E378C0" w:rsidRPr="0024424D" w:rsidRDefault="00E378C0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vAlign w:val="bottom"/>
          </w:tcPr>
          <w:p w14:paraId="0B740798" w14:textId="77777777" w:rsidR="00E378C0" w:rsidRPr="0024424D" w:rsidRDefault="00E378C0" w:rsidP="00CC49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D540F48" w14:textId="77777777" w:rsidR="00E378C0" w:rsidRPr="0024424D" w:rsidRDefault="00E378C0" w:rsidP="00CC49B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vAlign w:val="bottom"/>
          </w:tcPr>
          <w:p w14:paraId="1CDB3EC9" w14:textId="77777777" w:rsidR="00E378C0" w:rsidRPr="0024424D" w:rsidRDefault="00E378C0" w:rsidP="00CC49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E378C0" w:rsidRPr="008F1515" w14:paraId="7DF6968F" w14:textId="77777777" w:rsidTr="002A4685">
        <w:tc>
          <w:tcPr>
            <w:tcW w:w="3060" w:type="dxa"/>
          </w:tcPr>
          <w:p w14:paraId="7FE8C972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20851D3E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2617" w:type="dxa"/>
            <w:gridSpan w:val="3"/>
          </w:tcPr>
          <w:p w14:paraId="4C869DAC" w14:textId="3EA029B4" w:rsidR="00E378C0" w:rsidRPr="00E378C0" w:rsidRDefault="00E378C0" w:rsidP="00E378C0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1DC7FB91" w14:textId="635BAD38" w:rsidR="00E378C0" w:rsidRPr="00E378C0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jc w:val="center"/>
              <w:rPr>
                <w:rFonts w:cs="Times New Roman"/>
                <w:b/>
                <w:szCs w:val="28"/>
                <w:lang w:val="en-US" w:bidi="th-TH"/>
              </w:rPr>
            </w:pPr>
            <w:r w:rsidRPr="00E378C0">
              <w:rPr>
                <w:rFonts w:cs="Times New Roman"/>
                <w:b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1C0AAE03" w14:textId="77777777" w:rsidR="00E378C0" w:rsidRPr="00E378C0" w:rsidRDefault="00E378C0" w:rsidP="00E378C0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566" w:type="dxa"/>
            <w:gridSpan w:val="3"/>
          </w:tcPr>
          <w:p w14:paraId="1D401180" w14:textId="216CAB32" w:rsidR="00E378C0" w:rsidRPr="00E378C0" w:rsidRDefault="00E378C0" w:rsidP="00E378C0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6E6042FB" w14:textId="3DEC2AD9" w:rsidR="00E378C0" w:rsidRPr="00E378C0" w:rsidRDefault="00E378C0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jc w:val="center"/>
              <w:rPr>
                <w:rFonts w:cs="Times New Roman"/>
                <w:b/>
                <w:szCs w:val="22"/>
              </w:rPr>
            </w:pPr>
            <w:r w:rsidRPr="00E378C0">
              <w:rPr>
                <w:rFonts w:cs="Times New Roman"/>
                <w:b/>
                <w:szCs w:val="22"/>
              </w:rPr>
              <w:t>financial statements</w:t>
            </w:r>
          </w:p>
        </w:tc>
      </w:tr>
      <w:tr w:rsidR="00E378C0" w:rsidRPr="008F1515" w14:paraId="7039ACF2" w14:textId="77777777" w:rsidTr="00D026C8">
        <w:tc>
          <w:tcPr>
            <w:tcW w:w="3060" w:type="dxa"/>
          </w:tcPr>
          <w:p w14:paraId="08E6BCE7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6E9A93C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D0E28EF" w14:textId="71AF4986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43450CE6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4B0CB69C" w14:textId="6CA48BDE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1C65D75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71FC22B9" w14:textId="7F96BCF4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40" w:type="dxa"/>
          </w:tcPr>
          <w:p w14:paraId="70CD0F83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05D8FB9F" w14:textId="54DBDFD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E378C0" w:rsidRPr="008F1515" w14:paraId="1AE265A8" w14:textId="77777777" w:rsidTr="00D026C8">
        <w:tc>
          <w:tcPr>
            <w:tcW w:w="3060" w:type="dxa"/>
          </w:tcPr>
          <w:p w14:paraId="218A57BF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354EC96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7C052B27" w14:textId="1227170C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2022</w:t>
            </w:r>
          </w:p>
        </w:tc>
        <w:tc>
          <w:tcPr>
            <w:tcW w:w="254" w:type="dxa"/>
          </w:tcPr>
          <w:p w14:paraId="6D557040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01C03579" w14:textId="00ABD5F8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2021</w:t>
            </w:r>
          </w:p>
        </w:tc>
        <w:tc>
          <w:tcPr>
            <w:tcW w:w="275" w:type="dxa"/>
          </w:tcPr>
          <w:p w14:paraId="45D01DED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C18E510" w14:textId="5B3C3DD2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2022</w:t>
            </w:r>
          </w:p>
        </w:tc>
        <w:tc>
          <w:tcPr>
            <w:tcW w:w="240" w:type="dxa"/>
          </w:tcPr>
          <w:p w14:paraId="42189118" w14:textId="77777777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43833058" w14:textId="311C7A02" w:rsidR="00E378C0" w:rsidRPr="00E378C0" w:rsidRDefault="00E378C0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2021</w:t>
            </w:r>
          </w:p>
        </w:tc>
      </w:tr>
      <w:tr w:rsidR="00E378C0" w:rsidRPr="008F1515" w14:paraId="7FF42F7B" w14:textId="77777777" w:rsidTr="00F31571">
        <w:tc>
          <w:tcPr>
            <w:tcW w:w="3060" w:type="dxa"/>
          </w:tcPr>
          <w:p w14:paraId="2665DD47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2CE6B999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5458" w:type="dxa"/>
            <w:gridSpan w:val="7"/>
          </w:tcPr>
          <w:p w14:paraId="7E82EE12" w14:textId="56A8E21F" w:rsidR="00E378C0" w:rsidRPr="0024424D" w:rsidRDefault="00E378C0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jc w:val="center"/>
              <w:rPr>
                <w:rFonts w:cs="Times New Roman"/>
                <w:b/>
                <w:b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E378C0" w:rsidRPr="008F1515" w14:paraId="1199F4F4" w14:textId="77777777" w:rsidTr="007E55ED">
        <w:tc>
          <w:tcPr>
            <w:tcW w:w="3060" w:type="dxa"/>
          </w:tcPr>
          <w:p w14:paraId="413F58C0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363C895B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4B6E2619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5BB87634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E9BA306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43C9F9DE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6838793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6EF4E8A4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48DDE67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E378C0" w:rsidRPr="008F1515" w14:paraId="13507F60" w14:textId="77777777" w:rsidTr="007E55ED">
        <w:tc>
          <w:tcPr>
            <w:tcW w:w="3060" w:type="dxa"/>
          </w:tcPr>
          <w:p w14:paraId="5A56FED1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567A9162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728474D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F4421A0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3CACA00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5B4116D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480D81FA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9402591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CEE0C09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E378C0" w:rsidRPr="008F1515" w14:paraId="15068E09" w14:textId="77777777" w:rsidTr="007E55ED">
        <w:tc>
          <w:tcPr>
            <w:tcW w:w="3060" w:type="dxa"/>
          </w:tcPr>
          <w:p w14:paraId="12335201" w14:textId="77777777" w:rsidR="00E378C0" w:rsidRPr="00D8319E" w:rsidRDefault="00E378C0" w:rsidP="00E378C0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55DDB8D1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6081C91" w14:textId="6ECE8607" w:rsidR="00E378C0" w:rsidRPr="0024424D" w:rsidRDefault="00450DA3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69,144</w:t>
            </w:r>
          </w:p>
        </w:tc>
        <w:tc>
          <w:tcPr>
            <w:tcW w:w="254" w:type="dxa"/>
            <w:vAlign w:val="bottom"/>
          </w:tcPr>
          <w:p w14:paraId="703CBD11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52E1F92" w14:textId="4ED7CEE6" w:rsidR="00E378C0" w:rsidRPr="0024424D" w:rsidRDefault="00A23A8B" w:rsidP="00A23A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</w:pPr>
            <w:r>
              <w:t>63</w:t>
            </w:r>
            <w:r w:rsidR="00E378C0" w:rsidRPr="0024424D">
              <w:t>,</w:t>
            </w:r>
            <w:r>
              <w:t>939</w:t>
            </w:r>
          </w:p>
        </w:tc>
        <w:tc>
          <w:tcPr>
            <w:tcW w:w="275" w:type="dxa"/>
            <w:vAlign w:val="bottom"/>
          </w:tcPr>
          <w:p w14:paraId="357E218B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42D9B4DA" w14:textId="3615EAFC" w:rsidR="00E378C0" w:rsidRPr="0024424D" w:rsidRDefault="00450DA3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58,974</w:t>
            </w:r>
          </w:p>
        </w:tc>
        <w:tc>
          <w:tcPr>
            <w:tcW w:w="240" w:type="dxa"/>
            <w:vAlign w:val="bottom"/>
          </w:tcPr>
          <w:p w14:paraId="34FBE37E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E531983" w14:textId="2A983B9E" w:rsidR="00E378C0" w:rsidRPr="0024424D" w:rsidRDefault="00A23A8B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54</w:t>
            </w:r>
            <w:r w:rsidR="00E378C0" w:rsidRPr="0024424D">
              <w:t>,</w:t>
            </w:r>
            <w:r>
              <w:t>186</w:t>
            </w:r>
          </w:p>
        </w:tc>
      </w:tr>
      <w:tr w:rsidR="00E378C0" w:rsidRPr="008F1515" w14:paraId="3451D1C2" w14:textId="77777777" w:rsidTr="007E55ED">
        <w:tc>
          <w:tcPr>
            <w:tcW w:w="3060" w:type="dxa"/>
          </w:tcPr>
          <w:p w14:paraId="3783A1C6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FE1ECBD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2943F743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2F718EB2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327C15D6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5D5E7E0B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0D165AE5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2DA9B013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1D49B2C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E378C0" w:rsidRPr="008F1515" w14:paraId="223680C0" w14:textId="77777777" w:rsidTr="007E55ED">
        <w:tc>
          <w:tcPr>
            <w:tcW w:w="3060" w:type="dxa"/>
          </w:tcPr>
          <w:p w14:paraId="41E8D319" w14:textId="77777777" w:rsidR="00E378C0" w:rsidRPr="00D8319E" w:rsidRDefault="00E378C0" w:rsidP="00E378C0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1BF734D6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5B2A58B" w14:textId="03F8AB50" w:rsidR="00E378C0" w:rsidRPr="0024424D" w:rsidRDefault="00450DA3" w:rsidP="005D6F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6185C15A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3577D46" w14:textId="11665FF1" w:rsidR="00E378C0" w:rsidRPr="0024424D" w:rsidRDefault="00A23A8B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312</w:t>
            </w:r>
          </w:p>
        </w:tc>
        <w:tc>
          <w:tcPr>
            <w:tcW w:w="275" w:type="dxa"/>
            <w:vAlign w:val="bottom"/>
          </w:tcPr>
          <w:p w14:paraId="2E6DCFA1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5C32E3A" w14:textId="01E48D1C" w:rsidR="00E378C0" w:rsidRPr="0024424D" w:rsidRDefault="00450DA3" w:rsidP="005D6F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6BD13FA2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5831E84" w14:textId="7E26B172" w:rsidR="00E378C0" w:rsidRPr="0024424D" w:rsidRDefault="00A23A8B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312</w:t>
            </w:r>
          </w:p>
        </w:tc>
      </w:tr>
      <w:tr w:rsidR="00E378C0" w:rsidRPr="008F1515" w14:paraId="5D20D34D" w14:textId="77777777" w:rsidTr="007E55ED">
        <w:tc>
          <w:tcPr>
            <w:tcW w:w="3060" w:type="dxa"/>
          </w:tcPr>
          <w:p w14:paraId="1FF61494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3E80288A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5A00781" w14:textId="1DC717FD" w:rsidR="00E378C0" w:rsidRPr="0024424D" w:rsidRDefault="00450DA3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69,144</w:t>
            </w:r>
          </w:p>
        </w:tc>
        <w:tc>
          <w:tcPr>
            <w:tcW w:w="254" w:type="dxa"/>
            <w:vAlign w:val="bottom"/>
          </w:tcPr>
          <w:p w14:paraId="774CC3BD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6FE2EBB" w14:textId="2414A928" w:rsidR="00E378C0" w:rsidRPr="0024424D" w:rsidRDefault="00A23A8B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</w:rPr>
              <w:t>64,281</w:t>
            </w:r>
          </w:p>
        </w:tc>
        <w:tc>
          <w:tcPr>
            <w:tcW w:w="275" w:type="dxa"/>
            <w:vAlign w:val="bottom"/>
          </w:tcPr>
          <w:p w14:paraId="7053AC8C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550F7749" w14:textId="73D31179" w:rsidR="00E378C0" w:rsidRPr="0024424D" w:rsidRDefault="00450DA3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58,974</w:t>
            </w:r>
          </w:p>
        </w:tc>
        <w:tc>
          <w:tcPr>
            <w:tcW w:w="240" w:type="dxa"/>
            <w:vAlign w:val="bottom"/>
          </w:tcPr>
          <w:p w14:paraId="4D60123F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9A8D5D9" w14:textId="1C46499E" w:rsidR="00E378C0" w:rsidRPr="0024424D" w:rsidRDefault="00A23A8B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54,498</w:t>
            </w:r>
          </w:p>
        </w:tc>
      </w:tr>
      <w:tr w:rsidR="00DB2C4C" w:rsidRPr="008F1515" w14:paraId="2B5F7258" w14:textId="77777777" w:rsidTr="007E55ED">
        <w:tc>
          <w:tcPr>
            <w:tcW w:w="3060" w:type="dxa"/>
          </w:tcPr>
          <w:p w14:paraId="407EF92D" w14:textId="77777777" w:rsidR="00DB2C4C" w:rsidRPr="00CB18F5" w:rsidRDefault="00DB2C4C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622A1654" w14:textId="77777777" w:rsidR="00DB2C4C" w:rsidRPr="002C7DDA" w:rsidRDefault="00DB2C4C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03A78357" w14:textId="77777777" w:rsidR="00DB2C4C" w:rsidRPr="0024424D" w:rsidRDefault="00DB2C4C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4C664685" w14:textId="77777777" w:rsidR="00DB2C4C" w:rsidRPr="0024424D" w:rsidRDefault="00DB2C4C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0AAC32B6" w14:textId="77777777" w:rsidR="00DB2C4C" w:rsidRPr="0024424D" w:rsidRDefault="00DB2C4C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B223428" w14:textId="77777777" w:rsidR="00DB2C4C" w:rsidRPr="0024424D" w:rsidRDefault="00DB2C4C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A37934F" w14:textId="77777777" w:rsidR="00DB2C4C" w:rsidRPr="0024424D" w:rsidRDefault="00DB2C4C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011B210F" w14:textId="77777777" w:rsidR="00DB2C4C" w:rsidRPr="0024424D" w:rsidRDefault="00DB2C4C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08CFEA62" w14:textId="77777777" w:rsidR="00DB2C4C" w:rsidRPr="0024424D" w:rsidRDefault="00DB2C4C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E378C0" w:rsidRPr="008F1515" w14:paraId="1A6AC09C" w14:textId="77777777" w:rsidTr="007E55ED">
        <w:tc>
          <w:tcPr>
            <w:tcW w:w="3060" w:type="dxa"/>
          </w:tcPr>
          <w:p w14:paraId="57039D57" w14:textId="3F556610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40B7F2F7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6BF0B7D5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CC958DF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23632B78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2E8766DF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1B824F68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12D0CD0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8518511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E378C0" w:rsidRPr="008F1515" w14:paraId="1E2DA844" w14:textId="77777777" w:rsidTr="007E55ED">
        <w:tc>
          <w:tcPr>
            <w:tcW w:w="3060" w:type="dxa"/>
          </w:tcPr>
          <w:p w14:paraId="0C6BD593" w14:textId="77777777" w:rsidR="00E378C0" w:rsidRPr="00D8319E" w:rsidRDefault="00E378C0" w:rsidP="00E378C0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1FED2506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67B208A1" w14:textId="6026ADC7" w:rsidR="00E378C0" w:rsidRPr="0024424D" w:rsidRDefault="00450DA3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110,176</w:t>
            </w:r>
          </w:p>
        </w:tc>
        <w:tc>
          <w:tcPr>
            <w:tcW w:w="254" w:type="dxa"/>
            <w:vAlign w:val="bottom"/>
          </w:tcPr>
          <w:p w14:paraId="34020432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C67C7BB" w14:textId="58F04F89" w:rsidR="00E378C0" w:rsidRPr="0024424D" w:rsidRDefault="003364E1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97</w:t>
            </w:r>
            <w:r w:rsidR="00E378C0" w:rsidRPr="0024424D">
              <w:t>,</w:t>
            </w:r>
            <w:r>
              <w:t>372</w:t>
            </w:r>
          </w:p>
        </w:tc>
        <w:tc>
          <w:tcPr>
            <w:tcW w:w="275" w:type="dxa"/>
            <w:vAlign w:val="bottom"/>
          </w:tcPr>
          <w:p w14:paraId="44663B68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2101E2E5" w14:textId="6D2BEB84" w:rsidR="00E378C0" w:rsidRPr="0024424D" w:rsidRDefault="00450DA3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109,040</w:t>
            </w:r>
          </w:p>
        </w:tc>
        <w:tc>
          <w:tcPr>
            <w:tcW w:w="240" w:type="dxa"/>
            <w:vAlign w:val="bottom"/>
          </w:tcPr>
          <w:p w14:paraId="606A240F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2F64E7B" w14:textId="25514292" w:rsidR="00E378C0" w:rsidRPr="0024424D" w:rsidRDefault="003364E1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95</w:t>
            </w:r>
            <w:r w:rsidR="00E378C0" w:rsidRPr="0024424D">
              <w:t>,62</w:t>
            </w:r>
            <w:r>
              <w:t>2</w:t>
            </w:r>
          </w:p>
        </w:tc>
      </w:tr>
      <w:tr w:rsidR="00E378C0" w:rsidRPr="008F1515" w14:paraId="5C75B498" w14:textId="77777777" w:rsidTr="007E55ED">
        <w:tc>
          <w:tcPr>
            <w:tcW w:w="3060" w:type="dxa"/>
          </w:tcPr>
          <w:p w14:paraId="589CFB8A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196AB7E0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2E1CBE94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FC80211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70418E5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533BF769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E8F5867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1C3F386B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06421E9" w14:textId="77777777" w:rsidR="00E378C0" w:rsidRPr="0024424D" w:rsidRDefault="00E378C0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E378C0" w:rsidRPr="008F1515" w14:paraId="3EBB6D83" w14:textId="77777777" w:rsidTr="007E55ED">
        <w:tc>
          <w:tcPr>
            <w:tcW w:w="3060" w:type="dxa"/>
          </w:tcPr>
          <w:p w14:paraId="2A9E19F7" w14:textId="77777777" w:rsidR="00E378C0" w:rsidRPr="00ED6197" w:rsidRDefault="00E378C0" w:rsidP="00E378C0">
            <w:pPr>
              <w:spacing w:line="240" w:lineRule="auto"/>
              <w:ind w:left="102" w:hanging="102"/>
              <w:rPr>
                <w:rFonts w:cs="Times New Roman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E56DE0B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5910026" w14:textId="5B7021B0" w:rsidR="00E378C0" w:rsidRPr="0024424D" w:rsidRDefault="00450DA3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417</w:t>
            </w:r>
          </w:p>
        </w:tc>
        <w:tc>
          <w:tcPr>
            <w:tcW w:w="254" w:type="dxa"/>
            <w:vAlign w:val="bottom"/>
          </w:tcPr>
          <w:p w14:paraId="16BF7578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A0A30E5" w14:textId="0F81A24A" w:rsidR="00E378C0" w:rsidRPr="0024424D" w:rsidRDefault="003364E1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447</w:t>
            </w:r>
          </w:p>
        </w:tc>
        <w:tc>
          <w:tcPr>
            <w:tcW w:w="275" w:type="dxa"/>
            <w:vAlign w:val="bottom"/>
          </w:tcPr>
          <w:p w14:paraId="040292CB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71C621CD" w14:textId="64268CC9" w:rsidR="00E378C0" w:rsidRPr="0024424D" w:rsidRDefault="00450DA3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417</w:t>
            </w:r>
          </w:p>
        </w:tc>
        <w:tc>
          <w:tcPr>
            <w:tcW w:w="240" w:type="dxa"/>
            <w:vAlign w:val="bottom"/>
          </w:tcPr>
          <w:p w14:paraId="590BAE2E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0260C87" w14:textId="5B65E3B2" w:rsidR="00E378C0" w:rsidRPr="0024424D" w:rsidRDefault="003364E1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447</w:t>
            </w:r>
          </w:p>
        </w:tc>
      </w:tr>
      <w:tr w:rsidR="00E378C0" w:rsidRPr="008F1515" w14:paraId="1862AB26" w14:textId="77777777" w:rsidTr="007E55ED">
        <w:tc>
          <w:tcPr>
            <w:tcW w:w="3060" w:type="dxa"/>
          </w:tcPr>
          <w:p w14:paraId="79163EBC" w14:textId="3306568D" w:rsidR="00E378C0" w:rsidRPr="002C50D7" w:rsidRDefault="00DB2C4C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6571AC6E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4F0D4CC" w14:textId="7C3336A5" w:rsidR="00E378C0" w:rsidRPr="0024424D" w:rsidRDefault="006D7D4A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110,593</w:t>
            </w:r>
          </w:p>
        </w:tc>
        <w:tc>
          <w:tcPr>
            <w:tcW w:w="254" w:type="dxa"/>
            <w:vAlign w:val="bottom"/>
          </w:tcPr>
          <w:p w14:paraId="362071F9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5C12B76" w14:textId="0A60DF66" w:rsidR="00E378C0" w:rsidRPr="0024424D" w:rsidRDefault="003364E1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97,819</w:t>
            </w:r>
          </w:p>
        </w:tc>
        <w:tc>
          <w:tcPr>
            <w:tcW w:w="275" w:type="dxa"/>
            <w:vAlign w:val="bottom"/>
          </w:tcPr>
          <w:p w14:paraId="2EAD04B7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E9AB8D2" w14:textId="3F82E44E" w:rsidR="00E378C0" w:rsidRPr="0024424D" w:rsidRDefault="006D7D4A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109,457</w:t>
            </w:r>
          </w:p>
        </w:tc>
        <w:tc>
          <w:tcPr>
            <w:tcW w:w="240" w:type="dxa"/>
            <w:vAlign w:val="bottom"/>
          </w:tcPr>
          <w:p w14:paraId="50B1300C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8D1B72" w14:textId="3A00224A" w:rsidR="00E378C0" w:rsidRPr="0024424D" w:rsidRDefault="003364E1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96,069</w:t>
            </w:r>
          </w:p>
        </w:tc>
      </w:tr>
      <w:tr w:rsidR="00E378C0" w:rsidRPr="008F1515" w14:paraId="792D5DED" w14:textId="77777777" w:rsidTr="00363270">
        <w:tc>
          <w:tcPr>
            <w:tcW w:w="3060" w:type="dxa"/>
          </w:tcPr>
          <w:p w14:paraId="1C4C9644" w14:textId="3430AD84" w:rsidR="00E378C0" w:rsidRPr="002C50D7" w:rsidRDefault="00E378C0" w:rsidP="00E378C0">
            <w:pPr>
              <w:spacing w:line="240" w:lineRule="auto"/>
              <w:ind w:left="291" w:hanging="291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  <w:t xml:space="preserve">   </w:t>
            </w:r>
            <w:r w:rsidRPr="00DC4CE3">
              <w:t>credit loss</w:t>
            </w:r>
          </w:p>
        </w:tc>
        <w:tc>
          <w:tcPr>
            <w:tcW w:w="720" w:type="dxa"/>
          </w:tcPr>
          <w:p w14:paraId="412D70CA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74CD72B" w14:textId="1B7D64C5" w:rsidR="00E378C0" w:rsidRPr="0024424D" w:rsidRDefault="006D7D4A" w:rsidP="005D6F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29E741AC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7CF2E0A" w14:textId="61905E15" w:rsidR="00E378C0" w:rsidRPr="0024424D" w:rsidRDefault="00E378C0" w:rsidP="005D6F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  <w:tc>
          <w:tcPr>
            <w:tcW w:w="275" w:type="dxa"/>
            <w:vAlign w:val="bottom"/>
          </w:tcPr>
          <w:p w14:paraId="52260535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17A29859" w14:textId="348FAAA4" w:rsidR="00E378C0" w:rsidRPr="0024424D" w:rsidRDefault="006D7D4A" w:rsidP="005D6F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53BB5CDB" w14:textId="77777777" w:rsidR="00E378C0" w:rsidRPr="0024424D" w:rsidRDefault="00E378C0" w:rsidP="00E378C0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5E6252F" w14:textId="2BEB0888" w:rsidR="00E378C0" w:rsidRPr="0024424D" w:rsidRDefault="00E378C0" w:rsidP="005D6F9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</w:tr>
      <w:tr w:rsidR="00E378C0" w:rsidRPr="008F1515" w14:paraId="5FD80F78" w14:textId="77777777" w:rsidTr="00363270">
        <w:tc>
          <w:tcPr>
            <w:tcW w:w="3060" w:type="dxa"/>
          </w:tcPr>
          <w:p w14:paraId="5C7955D7" w14:textId="77777777" w:rsidR="00E378C0" w:rsidRPr="002C50D7" w:rsidRDefault="00E378C0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35DF05FA" w14:textId="77777777" w:rsidR="00E378C0" w:rsidRPr="002C7DDA" w:rsidRDefault="00E378C0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1EBD" w14:textId="0FECF4F0" w:rsidR="00E378C0" w:rsidRPr="0024424D" w:rsidRDefault="006D7D4A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110,593</w:t>
            </w:r>
          </w:p>
        </w:tc>
        <w:tc>
          <w:tcPr>
            <w:tcW w:w="254" w:type="dxa"/>
            <w:vAlign w:val="bottom"/>
          </w:tcPr>
          <w:p w14:paraId="21A9071D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29DD4" w14:textId="4B7178E6" w:rsidR="00E378C0" w:rsidRPr="0024424D" w:rsidRDefault="00D25F61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  <w:r w:rsidR="00E378C0" w:rsidRPr="0024424D">
              <w:rPr>
                <w:b/>
                <w:bCs/>
              </w:rPr>
              <w:t>,</w:t>
            </w:r>
            <w:r>
              <w:rPr>
                <w:b/>
                <w:bCs/>
              </w:rPr>
              <w:t>819</w:t>
            </w:r>
          </w:p>
        </w:tc>
        <w:tc>
          <w:tcPr>
            <w:tcW w:w="275" w:type="dxa"/>
            <w:vAlign w:val="bottom"/>
          </w:tcPr>
          <w:p w14:paraId="69EDB3FE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F95A" w14:textId="736E1ECC" w:rsidR="00E378C0" w:rsidRPr="0024424D" w:rsidRDefault="006D7D4A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109,457</w:t>
            </w:r>
          </w:p>
        </w:tc>
        <w:tc>
          <w:tcPr>
            <w:tcW w:w="240" w:type="dxa"/>
            <w:vAlign w:val="bottom"/>
          </w:tcPr>
          <w:p w14:paraId="4250E8FB" w14:textId="77777777" w:rsidR="00E378C0" w:rsidRPr="0024424D" w:rsidRDefault="00E378C0" w:rsidP="00E378C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6C59E" w14:textId="69F4CA4C" w:rsidR="00E378C0" w:rsidRPr="0024424D" w:rsidRDefault="00D25F61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  <w:r w:rsidR="00E378C0" w:rsidRPr="0024424D">
              <w:rPr>
                <w:b/>
                <w:bCs/>
              </w:rPr>
              <w:t>,0</w:t>
            </w:r>
            <w:r>
              <w:rPr>
                <w:b/>
                <w:bCs/>
              </w:rPr>
              <w:t>69</w:t>
            </w:r>
          </w:p>
        </w:tc>
      </w:tr>
      <w:tr w:rsidR="00A72E3E" w:rsidRPr="008F1515" w14:paraId="032FCE6B" w14:textId="77777777" w:rsidTr="00363270">
        <w:tc>
          <w:tcPr>
            <w:tcW w:w="3060" w:type="dxa"/>
          </w:tcPr>
          <w:p w14:paraId="5FF61CDC" w14:textId="77777777" w:rsidR="00A72E3E" w:rsidRDefault="00A72E3E" w:rsidP="00E378C0">
            <w:pPr>
              <w:spacing w:line="240" w:lineRule="atLeast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7FBE0D31" w14:textId="77777777" w:rsidR="00A72E3E" w:rsidRPr="002C7DDA" w:rsidRDefault="00A72E3E" w:rsidP="00E378C0">
            <w:pPr>
              <w:spacing w:line="240" w:lineRule="exact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390D18DF" w14:textId="77777777" w:rsidR="00A72E3E" w:rsidRPr="0024424D" w:rsidRDefault="00A72E3E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467FF775" w14:textId="77777777" w:rsidR="00A72E3E" w:rsidRPr="0024424D" w:rsidRDefault="00A72E3E" w:rsidP="00E378C0">
            <w:pPr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645122E" w14:textId="77777777" w:rsidR="00A72E3E" w:rsidRPr="0024424D" w:rsidRDefault="00A72E3E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5" w:type="dxa"/>
            <w:vAlign w:val="bottom"/>
          </w:tcPr>
          <w:p w14:paraId="12D73DEA" w14:textId="77777777" w:rsidR="00A72E3E" w:rsidRPr="0024424D" w:rsidRDefault="00A72E3E" w:rsidP="00E378C0">
            <w:pPr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666EED42" w14:textId="77777777" w:rsidR="00A72E3E" w:rsidRPr="0024424D" w:rsidRDefault="00A72E3E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890E01B" w14:textId="77777777" w:rsidR="00A72E3E" w:rsidRPr="0024424D" w:rsidRDefault="00A72E3E" w:rsidP="00E378C0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8F2518F" w14:textId="77777777" w:rsidR="00A72E3E" w:rsidRPr="0024424D" w:rsidRDefault="00A72E3E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E378C0" w:rsidRPr="008F1515" w14:paraId="3BA391B0" w14:textId="77777777" w:rsidTr="00A72E3E">
        <w:tc>
          <w:tcPr>
            <w:tcW w:w="3060" w:type="dxa"/>
          </w:tcPr>
          <w:p w14:paraId="288C78AE" w14:textId="77777777" w:rsidR="00E378C0" w:rsidRPr="002C50D7" w:rsidRDefault="00E378C0" w:rsidP="00E378C0">
            <w:pPr>
              <w:spacing w:line="240" w:lineRule="atLeast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FFE7A90" w14:textId="77777777" w:rsidR="00E378C0" w:rsidRPr="002C7DDA" w:rsidRDefault="00E378C0" w:rsidP="00E378C0">
            <w:pPr>
              <w:spacing w:line="240" w:lineRule="exact"/>
              <w:ind w:left="67"/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50B0A780" w14:textId="08A76B2E" w:rsidR="00E378C0" w:rsidRPr="0024424D" w:rsidRDefault="006D7D4A" w:rsidP="00E378C0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179,737</w:t>
            </w:r>
          </w:p>
        </w:tc>
        <w:tc>
          <w:tcPr>
            <w:tcW w:w="254" w:type="dxa"/>
            <w:vAlign w:val="bottom"/>
          </w:tcPr>
          <w:p w14:paraId="2416B464" w14:textId="77777777" w:rsidR="00E378C0" w:rsidRPr="0024424D" w:rsidRDefault="00E378C0" w:rsidP="00E378C0">
            <w:pPr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16132078" w14:textId="484A16A9" w:rsidR="00E378C0" w:rsidRPr="0024424D" w:rsidRDefault="00E378C0" w:rsidP="00E378C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24424D">
              <w:rPr>
                <w:b/>
                <w:bCs/>
              </w:rPr>
              <w:t>1</w:t>
            </w:r>
            <w:r w:rsidR="006C719E">
              <w:rPr>
                <w:b/>
                <w:bCs/>
              </w:rPr>
              <w:t>62</w:t>
            </w:r>
            <w:r w:rsidRPr="0024424D">
              <w:rPr>
                <w:b/>
                <w:bCs/>
              </w:rPr>
              <w:t>,</w:t>
            </w:r>
            <w:r w:rsidR="00EA0150">
              <w:rPr>
                <w:b/>
                <w:bCs/>
              </w:rPr>
              <w:t>100</w:t>
            </w:r>
          </w:p>
        </w:tc>
        <w:tc>
          <w:tcPr>
            <w:tcW w:w="275" w:type="dxa"/>
            <w:vAlign w:val="bottom"/>
          </w:tcPr>
          <w:p w14:paraId="76D161A6" w14:textId="77777777" w:rsidR="00E378C0" w:rsidRPr="0024424D" w:rsidRDefault="00E378C0" w:rsidP="00E378C0">
            <w:pPr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599C1723" w14:textId="76461387" w:rsidR="00E378C0" w:rsidRPr="0024424D" w:rsidRDefault="006D7D4A" w:rsidP="00E378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168,431</w:t>
            </w:r>
          </w:p>
        </w:tc>
        <w:tc>
          <w:tcPr>
            <w:tcW w:w="240" w:type="dxa"/>
            <w:vAlign w:val="bottom"/>
          </w:tcPr>
          <w:p w14:paraId="5430810A" w14:textId="77777777" w:rsidR="00E378C0" w:rsidRPr="0024424D" w:rsidRDefault="00E378C0" w:rsidP="00E378C0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3D348FA" w14:textId="5CA8AEE0" w:rsidR="00E378C0" w:rsidRPr="0024424D" w:rsidRDefault="00E378C0" w:rsidP="00E378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24424D">
              <w:rPr>
                <w:b/>
                <w:bCs/>
              </w:rPr>
              <w:t>1</w:t>
            </w:r>
            <w:r w:rsidR="00EE2093">
              <w:rPr>
                <w:b/>
                <w:bCs/>
              </w:rPr>
              <w:t>50</w:t>
            </w:r>
            <w:r w:rsidRPr="0024424D">
              <w:rPr>
                <w:b/>
                <w:bCs/>
              </w:rPr>
              <w:t>,</w:t>
            </w:r>
            <w:r w:rsidR="0040239D">
              <w:rPr>
                <w:b/>
                <w:bCs/>
              </w:rPr>
              <w:t>567</w:t>
            </w:r>
          </w:p>
        </w:tc>
      </w:tr>
    </w:tbl>
    <w:p w14:paraId="0D18D1E0" w14:textId="77777777" w:rsidR="002C7DDA" w:rsidRPr="00C33DD1" w:rsidRDefault="002C7DDA" w:rsidP="00027D38">
      <w:pPr>
        <w:pStyle w:val="BodyText"/>
        <w:tabs>
          <w:tab w:val="left" w:pos="540"/>
        </w:tabs>
        <w:spacing w:after="0" w:line="240" w:lineRule="atLeast"/>
        <w:jc w:val="thaiDistribute"/>
        <w:rPr>
          <w:rFonts w:cs="Times New Roman"/>
          <w:b/>
          <w:bCs/>
          <w:szCs w:val="22"/>
          <w:lang w:val="en-US"/>
        </w:rPr>
      </w:pPr>
    </w:p>
    <w:p w14:paraId="0C38360D" w14:textId="77777777" w:rsidR="00C2141C" w:rsidRPr="002A1E3F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C2141C" w:rsidRPr="002A1E3F" w:rsidSect="00385B8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16" w:bottom="576" w:left="1152" w:header="720" w:footer="720" w:gutter="0"/>
          <w:paperSrc w:first="7" w:other="7"/>
          <w:pgNumType w:start="14"/>
          <w:cols w:space="737"/>
          <w:docGrid w:linePitch="299"/>
        </w:sect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Pr="00D86E6D">
        <w:rPr>
          <w:lang w:val="en-US"/>
        </w:rPr>
        <w:t xml:space="preserve">to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lastRenderedPageBreak/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596DD3B9" w:rsidR="0082741A" w:rsidRPr="00BA1954" w:rsidRDefault="00DF102C" w:rsidP="00E11C6C">
      <w:pPr>
        <w:ind w:left="547" w:right="43"/>
        <w:jc w:val="thaiDistribute"/>
        <w:rPr>
          <w:spacing w:val="-6"/>
          <w:lang w:val="en-US"/>
        </w:rPr>
      </w:pPr>
      <w:r w:rsidRPr="00533311">
        <w:rPr>
          <w:spacing w:val="-6"/>
          <w:lang w:val="en-US"/>
        </w:rPr>
        <w:t>Investments in subsidiary</w:t>
      </w:r>
      <w:r w:rsidR="0082741A" w:rsidRPr="00533311">
        <w:rPr>
          <w:spacing w:val="-6"/>
          <w:lang w:val="en-US"/>
        </w:rPr>
        <w:t xml:space="preserve"> as at </w:t>
      </w:r>
      <w:r w:rsidR="004C1153">
        <w:rPr>
          <w:spacing w:val="-6"/>
          <w:lang w:val="en-US"/>
        </w:rPr>
        <w:t>3</w:t>
      </w:r>
      <w:r w:rsidR="00E42619">
        <w:rPr>
          <w:spacing w:val="-6"/>
          <w:lang w:val="en-US"/>
        </w:rPr>
        <w:t>1</w:t>
      </w:r>
      <w:r w:rsidR="004C1153">
        <w:rPr>
          <w:spacing w:val="-6"/>
          <w:lang w:val="en-US"/>
        </w:rPr>
        <w:t xml:space="preserve"> </w:t>
      </w:r>
      <w:r w:rsidR="00E42619">
        <w:rPr>
          <w:spacing w:val="-6"/>
          <w:lang w:val="en-US"/>
        </w:rPr>
        <w:t>March</w:t>
      </w:r>
      <w:r w:rsidR="004C1153">
        <w:rPr>
          <w:spacing w:val="-6"/>
          <w:lang w:val="en-US"/>
        </w:rPr>
        <w:t xml:space="preserve"> 202</w:t>
      </w:r>
      <w:r w:rsidR="003D3620">
        <w:rPr>
          <w:spacing w:val="-6"/>
          <w:lang w:val="en-US"/>
        </w:rPr>
        <w:t>2</w:t>
      </w:r>
      <w:r w:rsidR="006B2993" w:rsidRPr="00533311">
        <w:rPr>
          <w:spacing w:val="-6"/>
          <w:lang w:val="en-US"/>
        </w:rPr>
        <w:t xml:space="preserve"> </w:t>
      </w:r>
      <w:r w:rsidR="0082741A" w:rsidRPr="00533311">
        <w:rPr>
          <w:spacing w:val="-6"/>
          <w:lang w:val="en-US"/>
        </w:rPr>
        <w:t>and 31 December 20</w:t>
      </w:r>
      <w:r w:rsidR="00E42619">
        <w:rPr>
          <w:spacing w:val="-6"/>
          <w:lang w:val="en-US"/>
        </w:rPr>
        <w:t>2</w:t>
      </w:r>
      <w:r w:rsidR="003D3620">
        <w:rPr>
          <w:spacing w:val="-6"/>
          <w:lang w:val="en-US"/>
        </w:rPr>
        <w:t>1</w:t>
      </w:r>
      <w:r w:rsidR="0082741A" w:rsidRPr="00533311">
        <w:rPr>
          <w:spacing w:val="-6"/>
          <w:lang w:val="en-US"/>
        </w:rPr>
        <w:t>, and di</w:t>
      </w:r>
      <w:r w:rsidR="00861F4A" w:rsidRPr="00533311">
        <w:rPr>
          <w:spacing w:val="-6"/>
          <w:lang w:val="en-US"/>
        </w:rPr>
        <w:t>vidend</w:t>
      </w:r>
      <w:r w:rsidR="0082741A" w:rsidRPr="00533311">
        <w:rPr>
          <w:spacing w:val="-6"/>
          <w:lang w:val="en-US"/>
        </w:rPr>
        <w:t xml:space="preserve"> from </w:t>
      </w:r>
      <w:r w:rsidR="00415197" w:rsidRPr="00533311">
        <w:rPr>
          <w:spacing w:val="-6"/>
          <w:lang w:val="en-US"/>
        </w:rPr>
        <w:t>those investment</w:t>
      </w:r>
      <w:r w:rsidR="00091846" w:rsidRPr="00533311">
        <w:rPr>
          <w:spacing w:val="-6"/>
          <w:lang w:val="en-US"/>
        </w:rPr>
        <w:t xml:space="preserve"> for the </w:t>
      </w:r>
      <w:r w:rsidR="00273E53">
        <w:rPr>
          <w:spacing w:val="-6"/>
          <w:lang w:val="en-US"/>
        </w:rPr>
        <w:t>three</w:t>
      </w:r>
      <w:r w:rsidR="00C10000" w:rsidRPr="00533311">
        <w:rPr>
          <w:spacing w:val="-6"/>
          <w:lang w:val="en-US"/>
        </w:rPr>
        <w:t>-</w:t>
      </w:r>
      <w:r w:rsidR="0082741A" w:rsidRPr="00533311">
        <w:rPr>
          <w:spacing w:val="-6"/>
          <w:lang w:val="en-US"/>
        </w:rPr>
        <w:t>month period ended</w:t>
      </w:r>
      <w:r w:rsidR="004F096C" w:rsidRPr="00533311">
        <w:rPr>
          <w:spacing w:val="-6"/>
          <w:lang w:val="en-US"/>
        </w:rPr>
        <w:t xml:space="preserve"> </w:t>
      </w:r>
      <w:r w:rsidR="00B36969">
        <w:rPr>
          <w:spacing w:val="-6"/>
          <w:lang w:val="en-US"/>
        </w:rPr>
        <w:t>3</w:t>
      </w:r>
      <w:r w:rsidR="00273E53">
        <w:rPr>
          <w:spacing w:val="-6"/>
          <w:lang w:val="en-US"/>
        </w:rPr>
        <w:t>1</w:t>
      </w:r>
      <w:r w:rsidR="00B36969">
        <w:rPr>
          <w:spacing w:val="-6"/>
          <w:lang w:val="en-US"/>
        </w:rPr>
        <w:t xml:space="preserve"> </w:t>
      </w:r>
      <w:r w:rsidR="00273E53">
        <w:rPr>
          <w:spacing w:val="-6"/>
          <w:lang w:val="en-US"/>
        </w:rPr>
        <w:t>March</w:t>
      </w:r>
      <w:r w:rsidR="00533311" w:rsidRPr="00533311">
        <w:rPr>
          <w:spacing w:val="-6"/>
          <w:lang w:val="en-US"/>
        </w:rPr>
        <w:t xml:space="preserve"> </w:t>
      </w:r>
      <w:r w:rsidR="0082741A" w:rsidRPr="00533311">
        <w:rPr>
          <w:spacing w:val="-6"/>
          <w:lang w:val="en-US"/>
        </w:rPr>
        <w:t>w</w:t>
      </w:r>
      <w:r w:rsidR="00C253A2" w:rsidRPr="00533311">
        <w:rPr>
          <w:spacing w:val="-6"/>
          <w:lang w:val="en-US"/>
        </w:rPr>
        <w:t>as</w:t>
      </w:r>
      <w:r w:rsidR="0082741A" w:rsidRPr="00533311">
        <w:rPr>
          <w:spacing w:val="-6"/>
          <w:lang w:val="en-US"/>
        </w:rPr>
        <w:t xml:space="preserve"> as follows</w:t>
      </w:r>
      <w:r w:rsidR="0082741A" w:rsidRPr="00BA1954">
        <w:rPr>
          <w:spacing w:val="-6"/>
          <w:lang w:val="en-US"/>
        </w:rPr>
        <w:t>:</w:t>
      </w:r>
    </w:p>
    <w:p w14:paraId="41B2D457" w14:textId="77777777" w:rsidR="00AD7250" w:rsidRPr="008F1515" w:rsidRDefault="00AD7250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tbl>
      <w:tblPr>
        <w:tblW w:w="1454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350"/>
        <w:gridCol w:w="270"/>
        <w:gridCol w:w="1260"/>
        <w:gridCol w:w="270"/>
        <w:gridCol w:w="1350"/>
        <w:gridCol w:w="241"/>
        <w:gridCol w:w="1260"/>
        <w:gridCol w:w="254"/>
        <w:gridCol w:w="1305"/>
        <w:gridCol w:w="270"/>
        <w:gridCol w:w="1260"/>
        <w:gridCol w:w="270"/>
        <w:gridCol w:w="1350"/>
        <w:gridCol w:w="270"/>
        <w:gridCol w:w="1350"/>
      </w:tblGrid>
      <w:tr w:rsidR="00AD7250" w:rsidRPr="008F1515" w14:paraId="76142A31" w14:textId="77777777" w:rsidTr="008F0DC6">
        <w:trPr>
          <w:trHeight w:val="180"/>
        </w:trPr>
        <w:tc>
          <w:tcPr>
            <w:tcW w:w="2214" w:type="dxa"/>
            <w:vAlign w:val="bottom"/>
          </w:tcPr>
          <w:p w14:paraId="0488D697" w14:textId="77777777" w:rsidR="00AD7250" w:rsidRPr="008F1515" w:rsidRDefault="00AD7250" w:rsidP="0087102D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330" w:type="dxa"/>
            <w:gridSpan w:val="15"/>
            <w:vAlign w:val="bottom"/>
          </w:tcPr>
          <w:p w14:paraId="109D1AA7" w14:textId="77777777" w:rsidR="00AD7250" w:rsidRPr="008F1515" w:rsidRDefault="00AD7250" w:rsidP="0087102D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D7250" w:rsidRPr="008F1515" w14:paraId="6546D689" w14:textId="77777777" w:rsidTr="008F0DC6">
        <w:trPr>
          <w:trHeight w:val="378"/>
        </w:trPr>
        <w:tc>
          <w:tcPr>
            <w:tcW w:w="2214" w:type="dxa"/>
            <w:vAlign w:val="bottom"/>
          </w:tcPr>
          <w:p w14:paraId="7EA39C79" w14:textId="77777777" w:rsidR="00AD7250" w:rsidRPr="008F1515" w:rsidRDefault="00AD7250" w:rsidP="0087102D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5B6C5C4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direct/indirect holding</w:t>
            </w:r>
          </w:p>
        </w:tc>
        <w:tc>
          <w:tcPr>
            <w:tcW w:w="270" w:type="dxa"/>
            <w:vAlign w:val="bottom"/>
          </w:tcPr>
          <w:p w14:paraId="2FCDDB21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1" w:type="dxa"/>
            <w:gridSpan w:val="3"/>
            <w:vAlign w:val="bottom"/>
          </w:tcPr>
          <w:p w14:paraId="075C3C2F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787D9D94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0613340D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9C07ED0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8CDABDB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br/>
              <w:t>Dividend income</w:t>
            </w:r>
          </w:p>
        </w:tc>
      </w:tr>
      <w:tr w:rsidR="00AD7250" w:rsidRPr="008F1515" w14:paraId="5FB011CF" w14:textId="77777777" w:rsidTr="008F0DC6">
        <w:trPr>
          <w:trHeight w:val="191"/>
        </w:trPr>
        <w:tc>
          <w:tcPr>
            <w:tcW w:w="2214" w:type="dxa"/>
            <w:vAlign w:val="bottom"/>
          </w:tcPr>
          <w:p w14:paraId="69A127C6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7FC73F" w14:textId="77777777" w:rsidR="00AD7250" w:rsidRPr="008F0DC6" w:rsidRDefault="00B36969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8F0DC6">
              <w:rPr>
                <w:rFonts w:cstheme="minorBidi"/>
                <w:color w:val="000000"/>
                <w:spacing w:val="-6"/>
                <w:szCs w:val="28"/>
              </w:rPr>
              <w:t>3</w:t>
            </w:r>
            <w:r w:rsidR="00420B32">
              <w:rPr>
                <w:rFonts w:cstheme="minorBidi"/>
                <w:color w:val="000000"/>
                <w:spacing w:val="-6"/>
                <w:szCs w:val="28"/>
              </w:rPr>
              <w:t>1</w:t>
            </w:r>
            <w:r w:rsidRPr="008F0DC6">
              <w:rPr>
                <w:rFonts w:cstheme="minorBidi"/>
                <w:color w:val="000000"/>
                <w:spacing w:val="-6"/>
                <w:szCs w:val="28"/>
              </w:rPr>
              <w:t xml:space="preserve"> </w:t>
            </w:r>
            <w:r w:rsidR="00420B32">
              <w:rPr>
                <w:rFonts w:cstheme="minorBidi"/>
                <w:color w:val="000000"/>
                <w:spacing w:val="-6"/>
                <w:szCs w:val="28"/>
              </w:rPr>
              <w:t>March</w:t>
            </w:r>
          </w:p>
        </w:tc>
        <w:tc>
          <w:tcPr>
            <w:tcW w:w="270" w:type="dxa"/>
            <w:vAlign w:val="bottom"/>
          </w:tcPr>
          <w:p w14:paraId="4F0BA071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16DFC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64929447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4F453A" w14:textId="77777777" w:rsidR="00AD7250" w:rsidRPr="008F0DC6" w:rsidRDefault="00420B32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  <w:tc>
          <w:tcPr>
            <w:tcW w:w="241" w:type="dxa"/>
            <w:vAlign w:val="bottom"/>
          </w:tcPr>
          <w:p w14:paraId="0A1FAF5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9589D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0FD51D8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DD973AA" w14:textId="44713792" w:rsidR="00AD7250" w:rsidRPr="008F0DC6" w:rsidRDefault="00B36969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8F0DC6">
              <w:rPr>
                <w:rFonts w:cstheme="minorBidi"/>
                <w:color w:val="000000"/>
                <w:spacing w:val="-6"/>
                <w:szCs w:val="28"/>
              </w:rPr>
              <w:t>3</w:t>
            </w:r>
            <w:r w:rsidR="00420B32" w:rsidRPr="00420B32">
              <w:rPr>
                <w:rFonts w:cstheme="minorBidi"/>
                <w:color w:val="000000"/>
                <w:spacing w:val="-6"/>
                <w:szCs w:val="28"/>
              </w:rPr>
              <w:t>1 March</w:t>
            </w:r>
          </w:p>
        </w:tc>
        <w:tc>
          <w:tcPr>
            <w:tcW w:w="270" w:type="dxa"/>
            <w:vAlign w:val="bottom"/>
          </w:tcPr>
          <w:p w14:paraId="1A373B7E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F218A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09A7B9C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28DA563" w14:textId="77777777" w:rsidR="00AD7250" w:rsidRPr="008F0DC6" w:rsidRDefault="00420B32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  <w:tc>
          <w:tcPr>
            <w:tcW w:w="270" w:type="dxa"/>
            <w:vAlign w:val="bottom"/>
          </w:tcPr>
          <w:p w14:paraId="0F0E880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845B51" w14:textId="77777777" w:rsidR="00AD7250" w:rsidRPr="008F0DC6" w:rsidRDefault="00420B32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</w:tr>
      <w:tr w:rsidR="00AD7250" w:rsidRPr="008F1515" w14:paraId="37E9B375" w14:textId="77777777" w:rsidTr="008F0DC6">
        <w:trPr>
          <w:trHeight w:val="205"/>
        </w:trPr>
        <w:tc>
          <w:tcPr>
            <w:tcW w:w="2214" w:type="dxa"/>
            <w:vAlign w:val="bottom"/>
          </w:tcPr>
          <w:p w14:paraId="00A814CF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32FE2C" w14:textId="36FEB746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E4DC7EE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FBFAFD" w14:textId="2D9A327B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5D86366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96A0F55" w14:textId="0BDBDF5B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41" w:type="dxa"/>
            <w:vAlign w:val="bottom"/>
          </w:tcPr>
          <w:p w14:paraId="14DAEA1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53A018" w14:textId="6350D0B2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54" w:type="dxa"/>
            <w:vAlign w:val="bottom"/>
          </w:tcPr>
          <w:p w14:paraId="7C31787B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0E7F6A1" w14:textId="2C0111EA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DED405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CA8993" w14:textId="1AF19152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20C8DD0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6A9545C" w14:textId="59D228F5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9161833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FAB4102" w14:textId="5E5419EA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3D3620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</w:tr>
      <w:tr w:rsidR="00AD7250" w:rsidRPr="008F1515" w14:paraId="15676ED2" w14:textId="77777777" w:rsidTr="008F0DC6">
        <w:trPr>
          <w:trHeight w:val="180"/>
        </w:trPr>
        <w:tc>
          <w:tcPr>
            <w:tcW w:w="2214" w:type="dxa"/>
            <w:vAlign w:val="bottom"/>
          </w:tcPr>
          <w:p w14:paraId="1B965F28" w14:textId="77777777" w:rsidR="00AD7250" w:rsidRPr="008F1515" w:rsidRDefault="00AD7250" w:rsidP="00AD7250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2CD383A" w14:textId="77777777" w:rsidR="00AD7250" w:rsidRPr="008F1515" w:rsidRDefault="00AD7250" w:rsidP="00AD7250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450" w:type="dxa"/>
            <w:gridSpan w:val="12"/>
            <w:vAlign w:val="bottom"/>
          </w:tcPr>
          <w:p w14:paraId="45F2F9D6" w14:textId="77777777" w:rsidR="00AD7250" w:rsidRPr="008F1515" w:rsidRDefault="00AD7250" w:rsidP="00AD7250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AD7250" w:rsidRPr="008F1515" w14:paraId="2D86D748" w14:textId="77777777" w:rsidTr="008F0DC6">
        <w:trPr>
          <w:trHeight w:val="283"/>
        </w:trPr>
        <w:tc>
          <w:tcPr>
            <w:tcW w:w="2214" w:type="dxa"/>
            <w:vAlign w:val="bottom"/>
          </w:tcPr>
          <w:p w14:paraId="3C132D3B" w14:textId="77777777" w:rsidR="00AD7250" w:rsidRPr="008F1515" w:rsidRDefault="00AD7250" w:rsidP="00AD7250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6BAFA17" w14:textId="77777777" w:rsidR="00AD7250" w:rsidRPr="008F1515" w:rsidRDefault="00AD7250" w:rsidP="00AD7250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190D0A" w14:textId="77777777" w:rsidR="00AD7250" w:rsidRPr="008F1515" w:rsidRDefault="00AD7250" w:rsidP="00AD7250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15F373" w14:textId="77777777" w:rsidR="00AD7250" w:rsidRPr="008F1515" w:rsidRDefault="00AD7250" w:rsidP="00AD7250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29732B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342426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F5B6C04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4BC7B8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339B7C2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84B661E" w14:textId="77777777" w:rsidR="00AD7250" w:rsidRPr="008F1515" w:rsidRDefault="00AD7250" w:rsidP="00AD7250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99622B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57DA38" w14:textId="77777777" w:rsidR="00AD7250" w:rsidRPr="008F1515" w:rsidRDefault="00AD7250" w:rsidP="00AD7250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75B84F1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07C8ED" w14:textId="77777777" w:rsidR="00AD7250" w:rsidRPr="008F1515" w:rsidRDefault="00AD7250" w:rsidP="00AD7250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B3E87E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EAECAE" w14:textId="77777777" w:rsidR="00AD7250" w:rsidRPr="008F1515" w:rsidRDefault="00AD7250" w:rsidP="00AD7250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5C6FCE" w:rsidRPr="008F1515" w14:paraId="6A52C444" w14:textId="77777777" w:rsidTr="008F0DC6">
        <w:trPr>
          <w:trHeight w:val="283"/>
        </w:trPr>
        <w:tc>
          <w:tcPr>
            <w:tcW w:w="2214" w:type="dxa"/>
            <w:vAlign w:val="bottom"/>
          </w:tcPr>
          <w:p w14:paraId="28FDB99A" w14:textId="77777777" w:rsidR="005C6FCE" w:rsidRPr="008F0DC6" w:rsidRDefault="005C6FCE" w:rsidP="005C6FCE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350" w:type="dxa"/>
            <w:vAlign w:val="bottom"/>
          </w:tcPr>
          <w:p w14:paraId="28C6179F" w14:textId="77777777" w:rsidR="005C6FCE" w:rsidRPr="008F1515" w:rsidRDefault="005A7C3D" w:rsidP="005C6FCE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5284FDF6" w14:textId="77777777" w:rsidR="005C6FCE" w:rsidRPr="008F1515" w:rsidRDefault="005C6FCE" w:rsidP="005C6FCE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0F9FFB" w14:textId="77777777" w:rsidR="005C6FCE" w:rsidRPr="008F1515" w:rsidRDefault="005C6FCE" w:rsidP="005C6FCE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9794351" w14:textId="77777777" w:rsidR="005C6FCE" w:rsidRPr="008F1515" w:rsidRDefault="005C6FCE" w:rsidP="005C6FCE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1839D0" w14:textId="77777777" w:rsidR="005C6FCE" w:rsidRPr="008F1515" w:rsidRDefault="00F06F96" w:rsidP="005C6FCE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41" w:type="dxa"/>
            <w:vAlign w:val="bottom"/>
          </w:tcPr>
          <w:p w14:paraId="286ED407" w14:textId="77777777" w:rsidR="005C6FCE" w:rsidRPr="008F1515" w:rsidRDefault="005C6FCE" w:rsidP="005C6FCE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C8E6DC" w14:textId="77777777" w:rsidR="005C6FCE" w:rsidRPr="008F1515" w:rsidRDefault="005C6FCE" w:rsidP="005C6FCE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3C4D695A" w14:textId="77777777" w:rsidR="005C6FCE" w:rsidRPr="008F1515" w:rsidRDefault="005C6FCE" w:rsidP="005C6FCE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CF7CF6" w14:textId="77777777" w:rsidR="005C6FCE" w:rsidRPr="00AC314E" w:rsidRDefault="00DA506D" w:rsidP="005C6FCE">
            <w:pPr>
              <w:tabs>
                <w:tab w:val="decimal" w:pos="882"/>
              </w:tabs>
              <w:spacing w:line="240" w:lineRule="auto"/>
              <w:ind w:right="-18"/>
            </w:pPr>
            <w:r>
              <w:t>590,000</w:t>
            </w:r>
          </w:p>
        </w:tc>
        <w:tc>
          <w:tcPr>
            <w:tcW w:w="270" w:type="dxa"/>
            <w:vAlign w:val="bottom"/>
          </w:tcPr>
          <w:p w14:paraId="32F9A5FC" w14:textId="77777777" w:rsidR="005C6FCE" w:rsidRPr="008F1515" w:rsidRDefault="005C6FCE" w:rsidP="005C6FCE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18C5E" w14:textId="77777777" w:rsidR="005C6FCE" w:rsidRPr="00AC314E" w:rsidRDefault="005C6FCE" w:rsidP="005C6FCE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6F52ACA1" w14:textId="77777777" w:rsidR="005C6FCE" w:rsidRPr="008F1515" w:rsidRDefault="005C6FCE" w:rsidP="005C6FCE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0B4" w14:textId="77777777" w:rsidR="005C6FCE" w:rsidRPr="00FA21F7" w:rsidRDefault="00DA506D" w:rsidP="004E66A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FA21F7"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B176450" w14:textId="77777777" w:rsidR="005C6FCE" w:rsidRPr="00FA21F7" w:rsidRDefault="005C6FCE" w:rsidP="005C6FCE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70329F" w14:textId="77777777" w:rsidR="005C6FCE" w:rsidRPr="00FA21F7" w:rsidRDefault="005C6FCE" w:rsidP="004E66A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FA21F7"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</w:tr>
      <w:tr w:rsidR="005C6FCE" w:rsidRPr="008F1515" w14:paraId="7560C858" w14:textId="77777777" w:rsidTr="008F0DC6">
        <w:trPr>
          <w:trHeight w:val="273"/>
        </w:trPr>
        <w:tc>
          <w:tcPr>
            <w:tcW w:w="2214" w:type="dxa"/>
            <w:vAlign w:val="bottom"/>
          </w:tcPr>
          <w:p w14:paraId="044061FD" w14:textId="77777777" w:rsidR="005C6FCE" w:rsidRPr="008F1515" w:rsidRDefault="005C6FCE" w:rsidP="005C6FCE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350" w:type="dxa"/>
            <w:vAlign w:val="bottom"/>
          </w:tcPr>
          <w:p w14:paraId="34FBCEFF" w14:textId="77777777" w:rsidR="005C6FCE" w:rsidRPr="008F1515" w:rsidRDefault="005C6FCE" w:rsidP="005C6FCE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40ED4B" w14:textId="77777777" w:rsidR="005C6FCE" w:rsidRPr="008F1515" w:rsidRDefault="005C6FCE" w:rsidP="005C6FCE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DC3C39" w14:textId="77777777" w:rsidR="005C6FCE" w:rsidRPr="008F1515" w:rsidRDefault="005C6FCE" w:rsidP="005C6FCE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FF38B6" w14:textId="77777777" w:rsidR="005C6FCE" w:rsidRPr="008F1515" w:rsidRDefault="005C6FCE" w:rsidP="005C6FCE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2F8E70" w14:textId="77777777" w:rsidR="005C6FCE" w:rsidRPr="008F1515" w:rsidRDefault="005C6FCE" w:rsidP="005C6FCE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4781CE0" w14:textId="77777777" w:rsidR="005C6FCE" w:rsidRPr="008F1515" w:rsidRDefault="005C6FCE" w:rsidP="005C6FCE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F8B470" w14:textId="77777777" w:rsidR="005C6FCE" w:rsidRPr="008F1515" w:rsidRDefault="005C6FCE" w:rsidP="005C6FCE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62EF84A" w14:textId="77777777" w:rsidR="005C6FCE" w:rsidRPr="008F1515" w:rsidRDefault="005C6FCE" w:rsidP="005C6FCE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2F8134A" w14:textId="77777777" w:rsidR="005C6FCE" w:rsidRPr="007D0957" w:rsidRDefault="00DA506D" w:rsidP="005C6FCE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>
              <w:rPr>
                <w:b/>
                <w:bCs/>
              </w:rPr>
              <w:t>590,000</w:t>
            </w:r>
          </w:p>
        </w:tc>
        <w:tc>
          <w:tcPr>
            <w:tcW w:w="270" w:type="dxa"/>
            <w:vAlign w:val="bottom"/>
          </w:tcPr>
          <w:p w14:paraId="7208C0A4" w14:textId="77777777" w:rsidR="005C6FCE" w:rsidRPr="008F1515" w:rsidRDefault="005C6FCE" w:rsidP="005C6FCE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34DB6" w14:textId="77777777" w:rsidR="005C6FCE" w:rsidRPr="007D0957" w:rsidRDefault="005C6FCE" w:rsidP="005C6FCE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49591BF4" w14:textId="77777777" w:rsidR="005C6FCE" w:rsidRPr="008F1515" w:rsidRDefault="005C6FCE" w:rsidP="005C6FCE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3B80" w14:textId="77777777" w:rsidR="005C6FCE" w:rsidRPr="0079072D" w:rsidRDefault="00DA506D" w:rsidP="004E66A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79072D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0191DD" w14:textId="77777777" w:rsidR="005C6FCE" w:rsidRPr="0079072D" w:rsidRDefault="005C6FCE" w:rsidP="005C6FCE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A891" w14:textId="77777777" w:rsidR="005C6FCE" w:rsidRPr="004E66A8" w:rsidRDefault="005C6FCE" w:rsidP="004E66A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4E66A8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</w:tr>
    </w:tbl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8F6830">
          <w:headerReference w:type="default" r:id="rId12"/>
          <w:footerReference w:type="default" r:id="rId13"/>
          <w:pgSz w:w="16834" w:h="11909" w:orient="landscape" w:code="9"/>
          <w:pgMar w:top="691" w:right="751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lastRenderedPageBreak/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5B540A72" w:rsidR="008E35BF" w:rsidRPr="00FA1ED7" w:rsidRDefault="008E35BF" w:rsidP="0079072D">
      <w:pPr>
        <w:pStyle w:val="BodyText"/>
        <w:tabs>
          <w:tab w:val="left" w:pos="630"/>
        </w:tabs>
        <w:spacing w:after="0" w:line="240" w:lineRule="auto"/>
        <w:ind w:left="540" w:right="-72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</w:p>
    <w:p w14:paraId="6B0D82DC" w14:textId="77777777" w:rsidR="006726A8" w:rsidRPr="004B2DC4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00622B29" w14:textId="7777777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7777777" w:rsidR="00432FEE" w:rsidRPr="004B2DC4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350"/>
        <w:gridCol w:w="270"/>
        <w:gridCol w:w="1620"/>
      </w:tblGrid>
      <w:tr w:rsidR="00220F89" w14:paraId="6131431E" w14:textId="77777777" w:rsidTr="00F24952">
        <w:tc>
          <w:tcPr>
            <w:tcW w:w="2790" w:type="dxa"/>
            <w:vAlign w:val="bottom"/>
          </w:tcPr>
          <w:p w14:paraId="5C42CBC0" w14:textId="77777777" w:rsidR="00220F89" w:rsidRPr="004B388F" w:rsidRDefault="00220F89" w:rsidP="00A275BB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0" w:type="dxa"/>
            <w:vAlign w:val="bottom"/>
          </w:tcPr>
          <w:p w14:paraId="098F5F7E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C4F16F9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432FEE" w14:paraId="4853C21C" w14:textId="77777777" w:rsidTr="00F24952">
        <w:tc>
          <w:tcPr>
            <w:tcW w:w="2790" w:type="dxa"/>
          </w:tcPr>
          <w:p w14:paraId="39E8CEFC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3596167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20" w:type="dxa"/>
            <w:vAlign w:val="bottom"/>
            <w:hideMark/>
          </w:tcPr>
          <w:p w14:paraId="06FA8DA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350" w:type="dxa"/>
            <w:vAlign w:val="bottom"/>
            <w:hideMark/>
          </w:tcPr>
          <w:p w14:paraId="5519F6D8" w14:textId="77777777" w:rsidR="007D2C46" w:rsidRPr="004B388F" w:rsidRDefault="007D2C46" w:rsidP="00A275BB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1FA3D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8DE6EF7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432FEE" w14:paraId="5D630714" w14:textId="77777777" w:rsidTr="00F24952">
        <w:tc>
          <w:tcPr>
            <w:tcW w:w="2790" w:type="dxa"/>
          </w:tcPr>
          <w:p w14:paraId="504A97D8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58B013FB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5FB6E34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9BFC1EB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70" w:type="dxa"/>
            <w:vAlign w:val="bottom"/>
          </w:tcPr>
          <w:p w14:paraId="5C7F261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14E62D42" w14:textId="4E2EBAAE" w:rsidR="007D2C46" w:rsidRPr="00220F89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 w:rsidR="004440F8"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432FEE" w14:paraId="5A9EBBFE" w14:textId="77777777" w:rsidTr="00F24952">
        <w:tc>
          <w:tcPr>
            <w:tcW w:w="2790" w:type="dxa"/>
            <w:vAlign w:val="bottom"/>
            <w:hideMark/>
          </w:tcPr>
          <w:p w14:paraId="3B137CC2" w14:textId="0398A073" w:rsidR="007D2C46" w:rsidRPr="004B388F" w:rsidRDefault="007D2C46" w:rsidP="00AB28E3">
            <w:pPr>
              <w:pStyle w:val="block"/>
              <w:spacing w:after="0" w:line="240" w:lineRule="auto"/>
              <w:ind w:left="-13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 w:rsidR="00C72A32"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6A768B">
              <w:rPr>
                <w:rFonts w:cstheme="minorBidi"/>
                <w:i/>
                <w:iCs/>
                <w:lang w:val="en-US" w:eastAsia="en-GB" w:bidi="th-TH"/>
              </w:rPr>
              <w:t>2</w:t>
            </w:r>
          </w:p>
        </w:tc>
        <w:tc>
          <w:tcPr>
            <w:tcW w:w="1620" w:type="dxa"/>
            <w:vAlign w:val="bottom"/>
          </w:tcPr>
          <w:p w14:paraId="75A5E6E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78992B19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7175AFD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60A6DF5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192925E0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432FEE" w:rsidRPr="00487D23" w14:paraId="2BB16277" w14:textId="77777777" w:rsidTr="00F24952">
        <w:tc>
          <w:tcPr>
            <w:tcW w:w="2790" w:type="dxa"/>
          </w:tcPr>
          <w:p w14:paraId="169EF344" w14:textId="49C766DE" w:rsidR="007D2C46" w:rsidRPr="00E76EEC" w:rsidRDefault="00E2754D" w:rsidP="00AB28E3">
            <w:pPr>
              <w:pStyle w:val="block"/>
              <w:spacing w:after="0" w:line="240" w:lineRule="auto"/>
              <w:ind w:left="-13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 xml:space="preserve">Annual </w:t>
            </w:r>
            <w:r w:rsidR="007D2C46" w:rsidRPr="00E76EEC">
              <w:rPr>
                <w:lang w:eastAsia="en-GB"/>
              </w:rPr>
              <w:t>dividend</w:t>
            </w:r>
            <w:r w:rsidR="00E76EEC"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="00E76EEC"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>2</w:t>
            </w:r>
            <w:r w:rsidR="006A768B">
              <w:rPr>
                <w:lang w:val="en-US" w:eastAsia="en-GB" w:bidi="th-TH"/>
              </w:rPr>
              <w:t>1</w:t>
            </w:r>
            <w:r>
              <w:rPr>
                <w:lang w:val="en-US" w:eastAsia="en-GB" w:bidi="th-TH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AE73212" w14:textId="625FAE38" w:rsidR="007D2C46" w:rsidRPr="004B388F" w:rsidRDefault="00E2754D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  <w:r w:rsidR="00584937">
              <w:rPr>
                <w:lang w:eastAsia="en-GB"/>
              </w:rPr>
              <w:t>5</w:t>
            </w:r>
            <w:r w:rsidR="00555F44">
              <w:rPr>
                <w:lang w:eastAsia="en-GB"/>
              </w:rPr>
              <w:t xml:space="preserve"> March 202</w:t>
            </w:r>
            <w:r w:rsidR="00584937">
              <w:rPr>
                <w:lang w:eastAsia="en-GB"/>
              </w:rPr>
              <w:t>2</w:t>
            </w:r>
          </w:p>
        </w:tc>
        <w:tc>
          <w:tcPr>
            <w:tcW w:w="1620" w:type="dxa"/>
            <w:vAlign w:val="bottom"/>
          </w:tcPr>
          <w:p w14:paraId="4278C97C" w14:textId="3AD3AD58" w:rsidR="007D2C46" w:rsidRPr="004B388F" w:rsidRDefault="00143545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  <w:r w:rsidR="00E2754D"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="00E2754D" w:rsidRPr="00E2754D">
              <w:rPr>
                <w:lang w:eastAsia="en-GB"/>
              </w:rPr>
              <w:t xml:space="preserve"> 202</w:t>
            </w:r>
            <w:r w:rsidR="00080160">
              <w:rPr>
                <w:lang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D67815" w14:textId="042F1077" w:rsidR="007D2C46" w:rsidRPr="00432FEE" w:rsidRDefault="00555F44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</w:t>
            </w:r>
            <w:r w:rsidR="005C3AF7">
              <w:rPr>
                <w:b/>
                <w:bCs/>
              </w:rPr>
              <w:t>31</w:t>
            </w:r>
          </w:p>
        </w:tc>
        <w:tc>
          <w:tcPr>
            <w:tcW w:w="270" w:type="dxa"/>
            <w:vAlign w:val="bottom"/>
          </w:tcPr>
          <w:p w14:paraId="74C995E4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4884AFB" w14:textId="5FB3ED2E" w:rsidR="007D2C46" w:rsidRPr="00432FEE" w:rsidRDefault="00A275BB" w:rsidP="007E66C9">
            <w:pPr>
              <w:tabs>
                <w:tab w:val="decimal" w:pos="1321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C3AF7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="004440F8">
              <w:rPr>
                <w:b/>
                <w:bCs/>
              </w:rPr>
              <w:t>,000</w:t>
            </w:r>
          </w:p>
        </w:tc>
      </w:tr>
      <w:tr w:rsidR="00432FEE" w:rsidRPr="004B2DC4" w14:paraId="6C4E0524" w14:textId="77777777" w:rsidTr="00F24952">
        <w:trPr>
          <w:trHeight w:val="38"/>
        </w:trPr>
        <w:tc>
          <w:tcPr>
            <w:tcW w:w="2790" w:type="dxa"/>
          </w:tcPr>
          <w:p w14:paraId="4F1B3CA1" w14:textId="77777777" w:rsidR="007D2C46" w:rsidRPr="004B2DC4" w:rsidRDefault="007D2C46" w:rsidP="00AB28E3">
            <w:pPr>
              <w:pStyle w:val="block"/>
              <w:spacing w:after="0" w:line="240" w:lineRule="auto"/>
              <w:ind w:left="-13" w:right="-146"/>
              <w:rPr>
                <w:szCs w:val="22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62F1DEAD" w14:textId="77777777" w:rsidR="007D2C46" w:rsidRPr="004B2DC4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3F88C27" w14:textId="77777777" w:rsidR="007D2C46" w:rsidRPr="004B2DC4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25B74B" w14:textId="77777777" w:rsidR="007D2C46" w:rsidRPr="004B2DC4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F58D4A" w14:textId="77777777" w:rsidR="007D2C46" w:rsidRPr="004B2DC4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3A2FF0" w14:textId="77777777" w:rsidR="007D2C46" w:rsidRPr="004B2DC4" w:rsidRDefault="007D2C46" w:rsidP="007E66C9">
            <w:pPr>
              <w:tabs>
                <w:tab w:val="decimal" w:pos="985"/>
                <w:tab w:val="decimal" w:pos="1321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432FEE" w14:paraId="44C35DCB" w14:textId="77777777" w:rsidTr="00F24952">
        <w:trPr>
          <w:trHeight w:val="80"/>
        </w:trPr>
        <w:tc>
          <w:tcPr>
            <w:tcW w:w="2790" w:type="dxa"/>
            <w:hideMark/>
          </w:tcPr>
          <w:p w14:paraId="08283922" w14:textId="126DBADC" w:rsidR="007D2C46" w:rsidRPr="004B388F" w:rsidRDefault="007D2C46" w:rsidP="00AB28E3">
            <w:pPr>
              <w:pStyle w:val="block"/>
              <w:spacing w:after="0" w:line="240" w:lineRule="auto"/>
              <w:ind w:left="-13" w:right="-146"/>
              <w:rPr>
                <w:i/>
                <w:iCs/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20</w:t>
            </w:r>
            <w:r w:rsidR="00E2754D">
              <w:rPr>
                <w:i/>
                <w:iCs/>
                <w:lang w:eastAsia="en-GB"/>
              </w:rPr>
              <w:t>2</w:t>
            </w:r>
            <w:r w:rsidR="006A768B">
              <w:rPr>
                <w:i/>
                <w:iCs/>
                <w:lang w:eastAsia="en-GB"/>
              </w:rPr>
              <w:t>1</w:t>
            </w:r>
          </w:p>
        </w:tc>
        <w:tc>
          <w:tcPr>
            <w:tcW w:w="1620" w:type="dxa"/>
            <w:vAlign w:val="bottom"/>
          </w:tcPr>
          <w:p w14:paraId="0A2474F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33A8EB1F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250DC99" w14:textId="77777777" w:rsidR="007D2C46" w:rsidRPr="00432FEE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32BDFB5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6531DB9F" w14:textId="77777777" w:rsidR="007D2C46" w:rsidRPr="00432FEE" w:rsidRDefault="007D2C46" w:rsidP="007E66C9">
            <w:pPr>
              <w:tabs>
                <w:tab w:val="decimal" w:pos="985"/>
                <w:tab w:val="decimal" w:pos="1321"/>
              </w:tabs>
              <w:spacing w:line="240" w:lineRule="auto"/>
              <w:rPr>
                <w:b/>
                <w:bCs/>
              </w:rPr>
            </w:pPr>
          </w:p>
        </w:tc>
      </w:tr>
      <w:tr w:rsidR="005C3AF7" w14:paraId="18C7E8FA" w14:textId="77777777" w:rsidTr="00F24952">
        <w:tc>
          <w:tcPr>
            <w:tcW w:w="2790" w:type="dxa"/>
            <w:hideMark/>
          </w:tcPr>
          <w:p w14:paraId="15F21854" w14:textId="49F95D26" w:rsidR="005C3AF7" w:rsidRPr="00247293" w:rsidRDefault="00A54198" w:rsidP="00AB28E3">
            <w:pPr>
              <w:pStyle w:val="block"/>
              <w:spacing w:after="0" w:line="240" w:lineRule="auto"/>
              <w:ind w:left="-13" w:right="-146"/>
              <w:rPr>
                <w:highlight w:val="yellow"/>
                <w:lang w:eastAsia="en-GB"/>
              </w:rPr>
            </w:pPr>
            <w:r w:rsidRPr="00E76EEC">
              <w:rPr>
                <w:lang w:eastAsia="en-GB"/>
              </w:rPr>
              <w:t>Annual</w:t>
            </w:r>
            <w:r w:rsidR="005C3AF7" w:rsidRPr="00E76EEC">
              <w:rPr>
                <w:lang w:eastAsia="en-GB"/>
              </w:rPr>
              <w:t xml:space="preserve"> dividend 20</w:t>
            </w:r>
            <w:r w:rsidR="005C3AF7">
              <w:rPr>
                <w:lang w:eastAsia="en-GB"/>
              </w:rPr>
              <w:t>20</w:t>
            </w:r>
          </w:p>
        </w:tc>
        <w:tc>
          <w:tcPr>
            <w:tcW w:w="1620" w:type="dxa"/>
            <w:vAlign w:val="bottom"/>
          </w:tcPr>
          <w:p w14:paraId="039C115B" w14:textId="373823BA" w:rsidR="005C3AF7" w:rsidRPr="004B388F" w:rsidRDefault="005C3AF7" w:rsidP="005C3AF7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  <w:r w:rsidRPr="00E2754D">
              <w:rPr>
                <w:lang w:eastAsia="en-GB"/>
              </w:rPr>
              <w:t>9 March 202</w:t>
            </w:r>
            <w:r>
              <w:rPr>
                <w:lang w:eastAsia="en-GB"/>
              </w:rPr>
              <w:t>1</w:t>
            </w:r>
          </w:p>
        </w:tc>
        <w:tc>
          <w:tcPr>
            <w:tcW w:w="1620" w:type="dxa"/>
            <w:vAlign w:val="bottom"/>
          </w:tcPr>
          <w:p w14:paraId="15528470" w14:textId="546499A5" w:rsidR="005C3AF7" w:rsidRPr="004B388F" w:rsidRDefault="005C3AF7" w:rsidP="005C3AF7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AF6EE4" w14:textId="11A94B07" w:rsidR="005C3AF7" w:rsidRPr="00432FEE" w:rsidRDefault="005C3AF7" w:rsidP="005C3AF7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0.46</w:t>
            </w:r>
          </w:p>
        </w:tc>
        <w:tc>
          <w:tcPr>
            <w:tcW w:w="270" w:type="dxa"/>
            <w:vAlign w:val="bottom"/>
          </w:tcPr>
          <w:p w14:paraId="7A3DEF20" w14:textId="77777777" w:rsidR="005C3AF7" w:rsidRPr="00432FEE" w:rsidRDefault="005C3AF7" w:rsidP="005C3AF7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50B97B6" w14:textId="05AF0FAA" w:rsidR="005C3AF7" w:rsidRPr="004B2DC4" w:rsidRDefault="005C3AF7" w:rsidP="007E66C9">
            <w:pPr>
              <w:tabs>
                <w:tab w:val="decimal" w:pos="1321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184</w:t>
            </w:r>
            <w:r w:rsidR="004440F8">
              <w:rPr>
                <w:b/>
                <w:bCs/>
              </w:rPr>
              <w:t>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7777777" w:rsidR="00E30886" w:rsidRPr="004B2DC4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6A245A" w:rsidRPr="008F1515" w14:paraId="4B78E576" w14:textId="77777777" w:rsidTr="005903A8">
        <w:tc>
          <w:tcPr>
            <w:tcW w:w="3816" w:type="dxa"/>
          </w:tcPr>
          <w:p w14:paraId="6BE6DB28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12727C47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4D167540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719D00B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2F30B4C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7A9544A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641D87" w:rsidRPr="008F1515" w14:paraId="316C18D5" w14:textId="77777777" w:rsidTr="005903A8">
        <w:tc>
          <w:tcPr>
            <w:tcW w:w="3816" w:type="dxa"/>
          </w:tcPr>
          <w:p w14:paraId="7807AB51" w14:textId="77777777" w:rsidR="00641D87" w:rsidRPr="008F1515" w:rsidRDefault="00641D87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59443F41" w14:textId="77777777" w:rsidR="00641D87" w:rsidRPr="003E3A0A" w:rsidRDefault="00DB0961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2A3B922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4A61DCF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27660B67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10D03FF1" w14:textId="77777777" w:rsidR="00641D87" w:rsidRPr="003E3A0A" w:rsidRDefault="00DB0961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DB0961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1373" w:type="dxa"/>
            <w:gridSpan w:val="2"/>
          </w:tcPr>
          <w:p w14:paraId="2031CC01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6A245A" w:rsidRPr="008F1515" w14:paraId="244008AD" w14:textId="77777777" w:rsidTr="005903A8">
        <w:tc>
          <w:tcPr>
            <w:tcW w:w="3816" w:type="dxa"/>
          </w:tcPr>
          <w:p w14:paraId="1B016E62" w14:textId="77777777" w:rsidR="006A245A" w:rsidRPr="008F1515" w:rsidRDefault="006A245A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20F478A0" w14:textId="509034B6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147C5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4" w:type="dxa"/>
          </w:tcPr>
          <w:p w14:paraId="5DC44F7D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4F2A658C" w14:textId="7154D2AB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147C5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5" w:type="dxa"/>
          </w:tcPr>
          <w:p w14:paraId="28867E5B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4AAA425F" w14:textId="79316A2D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147C5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40" w:type="dxa"/>
          </w:tcPr>
          <w:p w14:paraId="00C1242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0C93FC3B" w14:textId="185F553F" w:rsidR="006A245A" w:rsidRPr="001C0075" w:rsidRDefault="006A245A" w:rsidP="00A275BB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147C5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6A245A" w:rsidRPr="008F1515" w14:paraId="17F3ADE2" w14:textId="77777777" w:rsidTr="005903A8">
        <w:tc>
          <w:tcPr>
            <w:tcW w:w="3816" w:type="dxa"/>
          </w:tcPr>
          <w:p w14:paraId="47999E64" w14:textId="77777777" w:rsidR="006A245A" w:rsidRPr="008F1515" w:rsidRDefault="006A245A" w:rsidP="00A275BB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B5E33BC" w14:textId="77777777" w:rsidR="006A245A" w:rsidRPr="008F1515" w:rsidRDefault="006A245A" w:rsidP="00A275BB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A245A" w:rsidRPr="00EA0218" w14:paraId="6141E308" w14:textId="77777777" w:rsidTr="005903A8">
        <w:tc>
          <w:tcPr>
            <w:tcW w:w="3816" w:type="dxa"/>
          </w:tcPr>
          <w:p w14:paraId="7A6270DE" w14:textId="77777777" w:rsidR="006A245A" w:rsidRPr="0097789D" w:rsidRDefault="006A245A" w:rsidP="00A275B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2D90F69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D503E0B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7A69014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9625C4E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7BE4A4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4FF4C48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11E44CA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050A97" w:rsidRPr="00EA0218" w14:paraId="7E08D7D1" w14:textId="77777777" w:rsidTr="005903A8">
        <w:tc>
          <w:tcPr>
            <w:tcW w:w="3816" w:type="dxa"/>
          </w:tcPr>
          <w:p w14:paraId="37AF8818" w14:textId="77777777" w:rsidR="00050A97" w:rsidRPr="0097789D" w:rsidRDefault="00050A97" w:rsidP="00736A06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404C08E" w14:textId="276765B5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lang w:val="en-US" w:bidi="th-TH"/>
              </w:rPr>
              <w:t>9</w:t>
            </w:r>
            <w:r w:rsidRPr="00777DC2">
              <w:t>,</w:t>
            </w:r>
            <w:r>
              <w:t>9</w:t>
            </w:r>
            <w:r w:rsidRPr="00777DC2">
              <w:t>41</w:t>
            </w:r>
          </w:p>
        </w:tc>
        <w:tc>
          <w:tcPr>
            <w:tcW w:w="254" w:type="dxa"/>
          </w:tcPr>
          <w:p w14:paraId="255BFE80" w14:textId="77777777" w:rsidR="00050A97" w:rsidRPr="00ED27C9" w:rsidRDefault="00050A97" w:rsidP="00050A97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53F3217" w14:textId="603A2D90" w:rsidR="00050A97" w:rsidRPr="0097789D" w:rsidRDefault="001C0075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lang w:val="en-US" w:bidi="th-TH"/>
              </w:rPr>
              <w:t>9</w:t>
            </w:r>
            <w:r w:rsidR="00050A97" w:rsidRPr="00777DC2">
              <w:t>,</w:t>
            </w:r>
            <w:r>
              <w:t>9</w:t>
            </w:r>
            <w:r w:rsidR="00050A97" w:rsidRPr="00777DC2">
              <w:t>41</w:t>
            </w:r>
          </w:p>
        </w:tc>
        <w:tc>
          <w:tcPr>
            <w:tcW w:w="275" w:type="dxa"/>
          </w:tcPr>
          <w:p w14:paraId="74718208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41965967" w14:textId="3333F775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1</w:t>
            </w:r>
            <w:r w:rsidRPr="00777DC2">
              <w:t>,</w:t>
            </w:r>
            <w:r>
              <w:t>4</w:t>
            </w:r>
            <w:r w:rsidRPr="00777DC2">
              <w:t>00</w:t>
            </w:r>
          </w:p>
        </w:tc>
        <w:tc>
          <w:tcPr>
            <w:tcW w:w="240" w:type="dxa"/>
          </w:tcPr>
          <w:p w14:paraId="3FF09EDB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D0B1A9E" w14:textId="64435CC3" w:rsidR="00050A97" w:rsidRPr="0097789D" w:rsidRDefault="001C0075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1</w:t>
            </w:r>
            <w:r w:rsidR="00050A97" w:rsidRPr="00777DC2">
              <w:t>,</w:t>
            </w:r>
            <w:r>
              <w:t>4</w:t>
            </w:r>
            <w:r w:rsidR="00050A97" w:rsidRPr="00777DC2">
              <w:t>00</w:t>
            </w:r>
          </w:p>
        </w:tc>
      </w:tr>
      <w:tr w:rsidR="006A245A" w:rsidRPr="00EA0218" w14:paraId="5CB9893D" w14:textId="77777777" w:rsidTr="005903A8">
        <w:trPr>
          <w:trHeight w:val="68"/>
        </w:trPr>
        <w:tc>
          <w:tcPr>
            <w:tcW w:w="3816" w:type="dxa"/>
          </w:tcPr>
          <w:p w14:paraId="344C6483" w14:textId="77777777" w:rsidR="006A245A" w:rsidRPr="00B013ED" w:rsidRDefault="006A245A" w:rsidP="00A275BB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71B8CB88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5965075B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13D81E14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6506ADF2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4C4BFE18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1A5FCF1D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689950B1" w14:textId="77777777" w:rsidR="006A245A" w:rsidRPr="00B013ED" w:rsidRDefault="006A245A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050A97" w:rsidRPr="00EA0218" w14:paraId="563A8C09" w14:textId="77777777" w:rsidTr="005903A8">
        <w:tc>
          <w:tcPr>
            <w:tcW w:w="3816" w:type="dxa"/>
          </w:tcPr>
          <w:p w14:paraId="54D2DB6D" w14:textId="77777777" w:rsidR="00050A97" w:rsidRPr="0097789D" w:rsidRDefault="00050A97" w:rsidP="00050A9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3838BE83" w14:textId="04CFBBAD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6,016</w:t>
            </w:r>
          </w:p>
        </w:tc>
        <w:tc>
          <w:tcPr>
            <w:tcW w:w="254" w:type="dxa"/>
          </w:tcPr>
          <w:p w14:paraId="73F1803A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2D12CB5" w14:textId="05A11D52" w:rsidR="00050A97" w:rsidRPr="0097789D" w:rsidRDefault="001C0075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</w:t>
            </w:r>
            <w:r w:rsidR="00050A97" w:rsidRPr="00570BB2">
              <w:t>,</w:t>
            </w:r>
            <w:r>
              <w:t>165</w:t>
            </w:r>
          </w:p>
        </w:tc>
        <w:tc>
          <w:tcPr>
            <w:tcW w:w="275" w:type="dxa"/>
          </w:tcPr>
          <w:p w14:paraId="7DACC423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7ED6F3E" w14:textId="7002B5B4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6,016</w:t>
            </w:r>
          </w:p>
        </w:tc>
        <w:tc>
          <w:tcPr>
            <w:tcW w:w="240" w:type="dxa"/>
          </w:tcPr>
          <w:p w14:paraId="1AD19988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75FBC17B" w14:textId="4CFD2C09" w:rsidR="00050A97" w:rsidRPr="0097789D" w:rsidRDefault="001C0075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5,745</w:t>
            </w:r>
          </w:p>
        </w:tc>
      </w:tr>
      <w:tr w:rsidR="006A245A" w:rsidRPr="004B2DC4" w14:paraId="1A859610" w14:textId="77777777" w:rsidTr="005903A8">
        <w:trPr>
          <w:trHeight w:val="68"/>
        </w:trPr>
        <w:tc>
          <w:tcPr>
            <w:tcW w:w="3816" w:type="dxa"/>
          </w:tcPr>
          <w:p w14:paraId="1F1B14F5" w14:textId="77777777" w:rsidR="006A245A" w:rsidRPr="004B2DC4" w:rsidRDefault="006A245A" w:rsidP="00A275BB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6CFFACC1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935955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AD6D709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7F046735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66F84E84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EE91E4E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03C75F2" w14:textId="77777777" w:rsidR="006A245A" w:rsidRPr="004B2DC4" w:rsidRDefault="006A245A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A245A" w:rsidRPr="00EA0218" w14:paraId="1411C9C5" w14:textId="77777777" w:rsidTr="005903A8">
        <w:tc>
          <w:tcPr>
            <w:tcW w:w="3816" w:type="dxa"/>
          </w:tcPr>
          <w:p w14:paraId="11DAB2CA" w14:textId="77777777" w:rsidR="006A245A" w:rsidRPr="0097789D" w:rsidRDefault="006A245A" w:rsidP="00A275B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0E09B418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54EC5DA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5A08FA76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57D5889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54BA472D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496729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0075341" w14:textId="77777777" w:rsidR="006A245A" w:rsidRPr="0097789D" w:rsidRDefault="006A245A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162694" w:rsidRPr="00EA0218" w14:paraId="150CCE0C" w14:textId="77777777" w:rsidTr="005903A8">
        <w:tc>
          <w:tcPr>
            <w:tcW w:w="3816" w:type="dxa"/>
            <w:vAlign w:val="center"/>
          </w:tcPr>
          <w:p w14:paraId="0976464A" w14:textId="77777777" w:rsidR="00162694" w:rsidRPr="0097789D" w:rsidRDefault="00162694" w:rsidP="00A275BB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19732F72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72EFE27B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7D0801E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4CFED6C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7D3F8B7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69F94BF6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1BE40126" w14:textId="77777777" w:rsidR="00162694" w:rsidRPr="0097789D" w:rsidRDefault="00162694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50A97" w:rsidRPr="00EA0218" w14:paraId="7A252C40" w14:textId="77777777" w:rsidTr="005903A8">
        <w:tc>
          <w:tcPr>
            <w:tcW w:w="3816" w:type="dxa"/>
            <w:vAlign w:val="center"/>
          </w:tcPr>
          <w:p w14:paraId="27496187" w14:textId="77777777" w:rsidR="00050A97" w:rsidRPr="0097789D" w:rsidRDefault="00050A97" w:rsidP="00610A6B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452F303D" w14:textId="4EBEAC24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27,292</w:t>
            </w:r>
          </w:p>
        </w:tc>
        <w:tc>
          <w:tcPr>
            <w:tcW w:w="254" w:type="dxa"/>
          </w:tcPr>
          <w:p w14:paraId="3E5A76D7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2F8DF86A" w14:textId="5C10E1B2" w:rsidR="00050A97" w:rsidRPr="0097789D" w:rsidRDefault="001C0075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27</w:t>
            </w:r>
            <w:r w:rsidR="00050A97" w:rsidRPr="00C901B4">
              <w:t>,</w:t>
            </w:r>
            <w:r>
              <w:t>309</w:t>
            </w:r>
          </w:p>
        </w:tc>
        <w:tc>
          <w:tcPr>
            <w:tcW w:w="275" w:type="dxa"/>
          </w:tcPr>
          <w:p w14:paraId="747FB9F8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30E5986" w14:textId="2FD74E33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24,206</w:t>
            </w:r>
          </w:p>
        </w:tc>
        <w:tc>
          <w:tcPr>
            <w:tcW w:w="240" w:type="dxa"/>
          </w:tcPr>
          <w:p w14:paraId="388D6264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230461B5" w14:textId="0906D858" w:rsidR="00050A97" w:rsidRPr="0097789D" w:rsidRDefault="00012BE4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24,168</w:t>
            </w:r>
          </w:p>
        </w:tc>
      </w:tr>
      <w:tr w:rsidR="006A245A" w:rsidRPr="00EA0218" w14:paraId="7C3B0658" w14:textId="77777777" w:rsidTr="005903A8">
        <w:tc>
          <w:tcPr>
            <w:tcW w:w="3816" w:type="dxa"/>
          </w:tcPr>
          <w:p w14:paraId="7F1F88BC" w14:textId="77777777" w:rsidR="006A245A" w:rsidRPr="00162694" w:rsidRDefault="006A245A" w:rsidP="00A275BB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77CD8D4E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3B2D0AA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DFBCFD1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0605865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B2C01DE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12508010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54D9432" w14:textId="77777777" w:rsidR="006A245A" w:rsidRPr="0097789D" w:rsidRDefault="006A245A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50A97" w:rsidRPr="00EA0218" w14:paraId="70CF73C0" w14:textId="77777777" w:rsidTr="005903A8">
        <w:tc>
          <w:tcPr>
            <w:tcW w:w="3816" w:type="dxa"/>
          </w:tcPr>
          <w:p w14:paraId="7F6F6968" w14:textId="77777777" w:rsidR="00050A97" w:rsidRPr="0097789D" w:rsidRDefault="00050A97" w:rsidP="00610A6B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702BBC54" w14:textId="5F253939" w:rsidR="00050A97" w:rsidRPr="0097789D" w:rsidRDefault="006D7D4A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7,784</w:t>
            </w:r>
          </w:p>
        </w:tc>
        <w:tc>
          <w:tcPr>
            <w:tcW w:w="254" w:type="dxa"/>
          </w:tcPr>
          <w:p w14:paraId="58E4E4F7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030BAB6" w14:textId="3BA4D948" w:rsidR="00050A97" w:rsidRPr="0097789D" w:rsidRDefault="001C0075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8,109</w:t>
            </w:r>
          </w:p>
        </w:tc>
        <w:tc>
          <w:tcPr>
            <w:tcW w:w="275" w:type="dxa"/>
          </w:tcPr>
          <w:p w14:paraId="4877AFEF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2A5392B" w14:textId="195C12C0" w:rsidR="00050A97" w:rsidRPr="0097789D" w:rsidRDefault="00C0610C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7,784</w:t>
            </w:r>
          </w:p>
        </w:tc>
        <w:tc>
          <w:tcPr>
            <w:tcW w:w="240" w:type="dxa"/>
          </w:tcPr>
          <w:p w14:paraId="078EFC31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36DA7EA" w14:textId="59CCFA0C" w:rsidR="00050A97" w:rsidRPr="0097789D" w:rsidRDefault="00012BE4" w:rsidP="007E66C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8,109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5333514" w14:textId="52FD2082" w:rsidR="004C7677" w:rsidRDefault="009C3DB8" w:rsidP="0079072D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9" w:right="-81" w:hanging="369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T</w:t>
      </w:r>
      <w:r w:rsidR="007D707F" w:rsidRPr="0097789D">
        <w:rPr>
          <w:rFonts w:cs="Times New Roman"/>
          <w:szCs w:val="22"/>
        </w:rPr>
        <w:t>he Company entered into long-term agreements with</w:t>
      </w:r>
      <w:r w:rsidR="00F24952">
        <w:rPr>
          <w:rFonts w:cs="Times New Roman"/>
          <w:szCs w:val="22"/>
        </w:rPr>
        <w:t xml:space="preserve"> se</w:t>
      </w:r>
      <w:r w:rsidR="007E66C9">
        <w:rPr>
          <w:szCs w:val="28"/>
          <w:lang w:val="en-US" w:bidi="th-TH"/>
        </w:rPr>
        <w:t>v</w:t>
      </w:r>
      <w:proofErr w:type="spellStart"/>
      <w:r w:rsidR="00F24952">
        <w:rPr>
          <w:rFonts w:cs="Times New Roman"/>
          <w:szCs w:val="22"/>
        </w:rPr>
        <w:t>e</w:t>
      </w:r>
      <w:r w:rsidR="007E66C9">
        <w:rPr>
          <w:rFonts w:cs="Times New Roman"/>
          <w:szCs w:val="22"/>
        </w:rPr>
        <w:t>r</w:t>
      </w:r>
      <w:r w:rsidR="00F24952">
        <w:rPr>
          <w:rFonts w:cs="Times New Roman"/>
          <w:szCs w:val="22"/>
        </w:rPr>
        <w:t>al</w:t>
      </w:r>
      <w:proofErr w:type="spellEnd"/>
      <w:r w:rsidR="007E66C9">
        <w:rPr>
          <w:rFonts w:cs="Times New Roman"/>
          <w:szCs w:val="22"/>
        </w:rPr>
        <w:t xml:space="preserve"> </w:t>
      </w:r>
      <w:r w:rsidR="007D707F" w:rsidRPr="0097789D">
        <w:rPr>
          <w:rFonts w:cs="Times New Roman"/>
          <w:szCs w:val="22"/>
        </w:rPr>
        <w:t xml:space="preserve">local companies to purchase steam </w:t>
      </w:r>
      <w:r w:rsidR="0079072D">
        <w:rPr>
          <w:rFonts w:cs="Times New Roman"/>
          <w:szCs w:val="22"/>
          <w:cs/>
        </w:rPr>
        <w:br/>
      </w:r>
      <w:r w:rsidR="007D707F" w:rsidRPr="00EC2B71">
        <w:rPr>
          <w:rFonts w:cs="Times New Roman"/>
          <w:spacing w:val="-2"/>
          <w:szCs w:val="22"/>
        </w:rPr>
        <w:t xml:space="preserve">for 10 years </w:t>
      </w:r>
      <w:r w:rsidR="00D12639">
        <w:rPr>
          <w:rFonts w:cs="Times New Roman"/>
          <w:spacing w:val="-2"/>
          <w:szCs w:val="22"/>
        </w:rPr>
        <w:t xml:space="preserve">and 15 years </w:t>
      </w:r>
      <w:r w:rsidR="007D707F" w:rsidRPr="00EC2B71">
        <w:rPr>
          <w:rFonts w:cs="Times New Roman"/>
          <w:spacing w:val="-2"/>
          <w:szCs w:val="22"/>
        </w:rPr>
        <w:t>from the date of transaction occurs</w:t>
      </w:r>
      <w:r w:rsidR="007D707F" w:rsidRPr="0097789D">
        <w:rPr>
          <w:rFonts w:cs="Times New Roman"/>
          <w:szCs w:val="22"/>
        </w:rPr>
        <w:t>. The prices</w:t>
      </w:r>
      <w:r w:rsidR="00220F89" w:rsidRPr="0097789D">
        <w:rPr>
          <w:rFonts w:cs="Times New Roman"/>
          <w:szCs w:val="22"/>
        </w:rPr>
        <w:t xml:space="preserve"> </w:t>
      </w:r>
      <w:r w:rsidR="007D707F" w:rsidRPr="0097789D">
        <w:rPr>
          <w:rFonts w:cs="Times New Roman"/>
          <w:szCs w:val="22"/>
        </w:rPr>
        <w:t>in agreements are agreed based on market price.</w:t>
      </w:r>
    </w:p>
    <w:p w14:paraId="3820CA3D" w14:textId="77777777" w:rsidR="00DE09EB" w:rsidRDefault="00DE09EB" w:rsidP="00DE09EB">
      <w:pPr>
        <w:autoSpaceDE w:val="0"/>
        <w:autoSpaceDN w:val="0"/>
        <w:adjustRightInd w:val="0"/>
        <w:spacing w:line="240" w:lineRule="auto"/>
        <w:ind w:right="-81"/>
        <w:jc w:val="both"/>
        <w:rPr>
          <w:rFonts w:cs="Times New Roman"/>
          <w:szCs w:val="22"/>
        </w:rPr>
      </w:pPr>
    </w:p>
    <w:sectPr w:rsidR="00DE09EB" w:rsidSect="00702216">
      <w:headerReference w:type="default" r:id="rId14"/>
      <w:footerReference w:type="default" r:id="rId15"/>
      <w:pgSz w:w="11909" w:h="16834" w:code="9"/>
      <w:pgMar w:top="691" w:right="1109" w:bottom="576" w:left="1152" w:header="720" w:footer="720" w:gutter="0"/>
      <w:paperSrc w:first="7" w:other="7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1A7A2" w14:textId="77777777" w:rsidR="00F73AA2" w:rsidRDefault="00F73AA2">
      <w:r>
        <w:separator/>
      </w:r>
    </w:p>
  </w:endnote>
  <w:endnote w:type="continuationSeparator" w:id="0">
    <w:p w14:paraId="68F60998" w14:textId="77777777" w:rsidR="00F73AA2" w:rsidRDefault="00F7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FEC" w14:textId="77777777" w:rsidR="00297FA6" w:rsidRDefault="00297FA6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5FE2" w14:textId="77777777" w:rsidR="00297FA6" w:rsidRDefault="00297FA6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297FA6" w:rsidRDefault="00297FA6" w:rsidP="008C45BE">
    <w:pPr>
      <w:pStyle w:val="Footer"/>
      <w:ind w:right="360"/>
    </w:pPr>
  </w:p>
  <w:p w14:paraId="04B818F7" w14:textId="77777777" w:rsidR="00297FA6" w:rsidRDefault="00297FA6"/>
  <w:p w14:paraId="25A27A39" w14:textId="77777777" w:rsidR="00297FA6" w:rsidRDefault="00297FA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C8B2" w14:textId="77777777" w:rsidR="00297FA6" w:rsidRPr="00E40049" w:rsidRDefault="00297FA6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1762" w14:textId="6705655C" w:rsidR="005744FF" w:rsidRPr="005744FF" w:rsidRDefault="005744FF" w:rsidP="00766A77">
    <w:pPr>
      <w:pStyle w:val="Footer"/>
      <w:jc w:val="center"/>
      <w:rPr>
        <w:rFonts w:ascii="Angsana New"/>
        <w:sz w:val="26"/>
        <w:szCs w:val="26"/>
        <w:lang w:val="en-US" w:bidi="th-TH"/>
      </w:rPr>
    </w:pPr>
    <w:r>
      <w:rPr>
        <w:sz w:val="22"/>
        <w:szCs w:val="24"/>
        <w:lang w:val="en-US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0413" w14:textId="77777777" w:rsidR="00F73AA2" w:rsidRDefault="00F73AA2">
      <w:r>
        <w:separator/>
      </w:r>
    </w:p>
  </w:footnote>
  <w:footnote w:type="continuationSeparator" w:id="0">
    <w:p w14:paraId="28389C51" w14:textId="77777777" w:rsidR="00F73AA2" w:rsidRDefault="00F7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79C2" w14:textId="77777777" w:rsidR="00297FA6" w:rsidRPr="00494920" w:rsidRDefault="00297FA6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297FA6" w:rsidRPr="005516ED" w:rsidRDefault="00297FA6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605FF3D7" w:rsidR="00297FA6" w:rsidRDefault="00297FA6" w:rsidP="003A089A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</w:t>
    </w:r>
    <w:r w:rsidR="00DA2F45"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t xml:space="preserve"> (Unaudited)</w:t>
    </w:r>
  </w:p>
  <w:p w14:paraId="2DB69E5E" w14:textId="77777777" w:rsidR="00297FA6" w:rsidRDefault="00297FA6">
    <w:pPr>
      <w:rPr>
        <w:sz w:val="24"/>
        <w:szCs w:val="24"/>
      </w:rPr>
    </w:pPr>
  </w:p>
  <w:p w14:paraId="51E65457" w14:textId="77777777" w:rsidR="00297FA6" w:rsidRPr="00E93CE0" w:rsidRDefault="00297FA6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1079" w14:textId="77777777" w:rsidR="00297FA6" w:rsidRDefault="00297FA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C6B" w14:textId="77777777" w:rsidR="00297FA6" w:rsidRPr="00E40049" w:rsidRDefault="00297FA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297FA6" w:rsidRPr="00494920" w:rsidRDefault="00297FA6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297FA6" w:rsidRPr="005516ED" w:rsidRDefault="00297FA6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1B2299EA" w:rsidR="00297FA6" w:rsidRPr="002F7386" w:rsidRDefault="00297FA6" w:rsidP="00EE4243">
    <w:pPr>
      <w:spacing w:line="240" w:lineRule="auto"/>
      <w:ind w:right="389"/>
      <w:rPr>
        <w:b/>
        <w:bCs/>
        <w:sz w:val="24"/>
        <w:szCs w:val="24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31 March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>2</w:t>
    </w:r>
    <w:r w:rsidR="00E776C7"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t xml:space="preserve"> </w:t>
    </w:r>
    <w:r w:rsidRPr="002F7386">
      <w:rPr>
        <w:b/>
        <w:bCs/>
        <w:sz w:val="24"/>
        <w:szCs w:val="24"/>
      </w:rPr>
      <w:t>(Unaudited)</w:t>
    </w:r>
  </w:p>
  <w:p w14:paraId="027E6222" w14:textId="77777777" w:rsidR="00297FA6" w:rsidRDefault="00297FA6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297FA6" w:rsidRPr="008C45BE" w:rsidRDefault="00297FA6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297FA6" w:rsidRPr="00E40049" w:rsidRDefault="00297FA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297FA6" w:rsidRPr="00494920" w:rsidRDefault="00297FA6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297FA6" w:rsidRPr="005516ED" w:rsidRDefault="00297FA6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09460E64" w:rsidR="00297FA6" w:rsidRPr="002F7386" w:rsidRDefault="00297FA6" w:rsidP="007B7FAC">
    <w:pPr>
      <w:spacing w:line="240" w:lineRule="auto"/>
      <w:ind w:right="389"/>
      <w:rPr>
        <w:b/>
        <w:bCs/>
        <w:sz w:val="24"/>
        <w:szCs w:val="24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31 March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>2</w:t>
    </w:r>
    <w:r w:rsidR="00E776C7"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t xml:space="preserve"> </w:t>
    </w:r>
    <w:r w:rsidRPr="002F7386">
      <w:rPr>
        <w:b/>
        <w:bCs/>
        <w:sz w:val="24"/>
        <w:szCs w:val="24"/>
      </w:rPr>
      <w:t>(Unaudited)</w:t>
    </w:r>
  </w:p>
  <w:p w14:paraId="5FC44B1B" w14:textId="77777777" w:rsidR="00297FA6" w:rsidRPr="008C45BE" w:rsidRDefault="00297FA6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297FA6" w:rsidRPr="008C45BE" w:rsidRDefault="00297FA6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7075"/>
    <w:rsid w:val="00017EBF"/>
    <w:rsid w:val="00017F2B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7735"/>
    <w:rsid w:val="00077962"/>
    <w:rsid w:val="000800C5"/>
    <w:rsid w:val="00080160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709A3"/>
    <w:rsid w:val="001710EE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A8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407"/>
    <w:rsid w:val="0054763E"/>
    <w:rsid w:val="00547753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48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AF7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27E53"/>
    <w:rsid w:val="00627F10"/>
    <w:rsid w:val="00630A27"/>
    <w:rsid w:val="00631748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3EB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E0E"/>
    <w:rsid w:val="006E0EEB"/>
    <w:rsid w:val="006E13F7"/>
    <w:rsid w:val="006E26C0"/>
    <w:rsid w:val="006E2E76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3D3A"/>
    <w:rsid w:val="00834A26"/>
    <w:rsid w:val="00835188"/>
    <w:rsid w:val="00835762"/>
    <w:rsid w:val="00835ADA"/>
    <w:rsid w:val="00837821"/>
    <w:rsid w:val="00837F51"/>
    <w:rsid w:val="008408F5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23E0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79B"/>
    <w:rsid w:val="00B67E28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E7C10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18F"/>
    <w:rsid w:val="00CE133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D2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724E"/>
    <w:rsid w:val="00FC7466"/>
    <w:rsid w:val="00FC784D"/>
    <w:rsid w:val="00FC795F"/>
    <w:rsid w:val="00FC7C81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7</Pages>
  <Words>1321</Words>
  <Characters>8119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Klinsukon, Yendee</cp:lastModifiedBy>
  <cp:revision>2</cp:revision>
  <cp:lastPrinted>2021-04-29T12:32:00Z</cp:lastPrinted>
  <dcterms:created xsi:type="dcterms:W3CDTF">2022-05-09T09:05:00Z</dcterms:created>
  <dcterms:modified xsi:type="dcterms:W3CDTF">2022-05-09T09:05:00Z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