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7777777" w:rsidR="00804175" w:rsidRPr="00CF3746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CF37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F3746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F37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CF374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3CBD4A71" w14:textId="7A64273A" w:rsidR="007D2B7F" w:rsidRPr="00CF3746" w:rsidRDefault="00804175" w:rsidP="00A64D4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CF3746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  <w:r w:rsidR="00A64D41" w:rsidRPr="00CF3746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3F04CD16" w14:textId="0BFF1DEC" w:rsidR="001943FB" w:rsidRPr="00CF3746" w:rsidRDefault="001943F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 xml:space="preserve">2019 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(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>C</w:t>
      </w:r>
      <w:r w:rsidR="00E9051F" w:rsidRPr="00CF3746">
        <w:rPr>
          <w:rFonts w:asciiTheme="majorBidi" w:hAnsiTheme="majorBidi" w:cstheme="majorBidi"/>
          <w:sz w:val="28"/>
          <w:szCs w:val="28"/>
          <w:lang w:val="en-US" w:bidi="th-TH"/>
        </w:rPr>
        <w:t>ovid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-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>19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</w:p>
    <w:p w14:paraId="1D4D000D" w14:textId="450CE217" w:rsidR="00694F10" w:rsidRPr="00CF3746" w:rsidRDefault="00694F10" w:rsidP="00694F1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บุคคลหรือกิจการที่เกี่ยวข้องกัน </w:t>
      </w:r>
    </w:p>
    <w:p w14:paraId="5FC50E22" w14:textId="5E7752B3" w:rsidR="00620796" w:rsidRPr="00CF3746" w:rsidRDefault="00476D6C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</w:p>
    <w:p w14:paraId="1CC2CFE6" w14:textId="77777777" w:rsidR="00620796" w:rsidRPr="00CF3746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</w:t>
      </w:r>
    </w:p>
    <w:p w14:paraId="0824C302" w14:textId="77777777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bookmarkStart w:id="0" w:name="_Hlk36852650"/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bookmarkEnd w:id="0"/>
    <w:p w14:paraId="63D549B9" w14:textId="60239CD9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1D09550" w14:textId="59DDBFEF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2CBABE3F" w14:textId="20ADB596" w:rsidR="00620796" w:rsidRPr="00CF3746" w:rsidRDefault="00620796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5250C" w:rsidRPr="00CF3746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300D15A9" w14:textId="77777777" w:rsidR="00E7567D" w:rsidRPr="00CF3746" w:rsidRDefault="00E7567D" w:rsidP="00E7567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2490237" w14:textId="0816D9ED" w:rsidR="00620796" w:rsidRPr="00CF3746" w:rsidRDefault="58797FFF" w:rsidP="3C7A975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B48A4D4" w14:textId="0CFD4DD6" w:rsidR="007E386C" w:rsidRPr="00582707" w:rsidRDefault="00945BAA" w:rsidP="0058270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007CD67" w14:textId="77777777" w:rsidR="00804175" w:rsidRPr="00CF3746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CF37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CF374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CF3746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798911F7" w:rsidR="00804175" w:rsidRPr="00CF3746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CF374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CF3746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CF2912">
        <w:rPr>
          <w:rFonts w:asciiTheme="majorBidi" w:hAnsiTheme="majorBidi" w:cstheme="majorBidi"/>
          <w:sz w:val="28"/>
          <w:szCs w:val="28"/>
        </w:rPr>
        <w:t xml:space="preserve"> 10</w:t>
      </w:r>
      <w:r w:rsidR="00BC5B69">
        <w:rPr>
          <w:rFonts w:asciiTheme="majorBidi" w:hAnsiTheme="majorBidi" w:cstheme="majorBidi"/>
          <w:sz w:val="28"/>
          <w:szCs w:val="28"/>
        </w:rPr>
        <w:t xml:space="preserve"> </w:t>
      </w:r>
      <w:r w:rsidR="00BC5B69" w:rsidRPr="004717D0">
        <w:rPr>
          <w:rFonts w:asciiTheme="majorBidi" w:hAnsiTheme="majorBidi" w:cstheme="majorBidi"/>
          <w:sz w:val="28"/>
          <w:szCs w:val="28"/>
          <w:cs/>
        </w:rPr>
        <w:t>พฤษภาคม</w:t>
      </w:r>
      <w:r w:rsidR="00BC5B69" w:rsidRPr="00CF37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C5B69" w:rsidRPr="00CF3746">
        <w:rPr>
          <w:rFonts w:asciiTheme="majorBidi" w:hAnsiTheme="majorBidi" w:cstheme="majorBidi"/>
          <w:sz w:val="28"/>
          <w:szCs w:val="28"/>
        </w:rPr>
        <w:t>256</w:t>
      </w:r>
      <w:r w:rsidR="00BC5B69" w:rsidRPr="005F4F73">
        <w:rPr>
          <w:rFonts w:asciiTheme="majorBidi" w:hAnsiTheme="majorBidi" w:cstheme="majorBidi"/>
          <w:sz w:val="28"/>
          <w:szCs w:val="28"/>
        </w:rPr>
        <w:t>5</w:t>
      </w:r>
    </w:p>
    <w:p w14:paraId="75C2EBFE" w14:textId="77777777" w:rsidR="00804175" w:rsidRPr="00CF3746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ACD1FC" w14:textId="682E0248" w:rsidR="00804175" w:rsidRPr="00CF3746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CF374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773E7E37" w:rsidR="00F808FC" w:rsidRPr="00CF3746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66464858"/>
      <w:r w:rsidRPr="00CF3746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F3746">
        <w:rPr>
          <w:rFonts w:ascii="Angsana New" w:hAnsi="Angsana New" w:cs="Angsana New"/>
          <w:sz w:val="28"/>
          <w:szCs w:val="28"/>
        </w:rPr>
        <w:t xml:space="preserve">34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1"/>
      <w:r w:rsidRPr="00CF3746">
        <w:rPr>
          <w:rFonts w:ascii="Angsana New" w:hAnsi="Angsana New" w:cs="Angsana New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เหตุการณ์และสถานการณ์ใหม่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ๆ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/>
          <w:sz w:val="28"/>
          <w:szCs w:val="28"/>
        </w:rPr>
        <w:br/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/>
          <w:sz w:val="28"/>
          <w:szCs w:val="28"/>
        </w:rPr>
        <w:br/>
      </w:r>
      <w:r w:rsidR="003E43C4" w:rsidRPr="00CF3746">
        <w:rPr>
          <w:rFonts w:ascii="Angsana New" w:eastAsia="Calibri" w:hAnsi="Angsana New" w:cs="Angsana New"/>
          <w:sz w:val="28"/>
          <w:szCs w:val="28"/>
        </w:rPr>
        <w:t>31</w:t>
      </w:r>
      <w:r w:rsidR="003E43C4" w:rsidRPr="00CF3746">
        <w:rPr>
          <w:rFonts w:ascii="Angsana New" w:hAnsi="Angsana New" w:cs="Angsana New"/>
          <w:sz w:val="28"/>
          <w:szCs w:val="28"/>
        </w:rPr>
        <w:t xml:space="preserve"> </w:t>
      </w:r>
      <w:r w:rsidR="003E43C4" w:rsidRPr="00CF3746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="003E43C4" w:rsidRPr="00CF3746">
        <w:rPr>
          <w:rFonts w:ascii="Angsana New" w:eastAsia="Calibri" w:hAnsi="Angsana New" w:cs="Angsana New"/>
          <w:sz w:val="28"/>
          <w:szCs w:val="28"/>
        </w:rPr>
        <w:t>256</w:t>
      </w:r>
      <w:r w:rsidR="003E43C4">
        <w:rPr>
          <w:rFonts w:ascii="Angsana New" w:eastAsia="Calibri" w:hAnsi="Angsana New" w:cs="Angsana New"/>
          <w:sz w:val="28"/>
          <w:szCs w:val="28"/>
        </w:rPr>
        <w:t>4</w:t>
      </w:r>
    </w:p>
    <w:p w14:paraId="67602EDE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971D4" w14:textId="521934E4" w:rsidR="00927A47" w:rsidRPr="00CF3746" w:rsidRDefault="00F651F3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กลุ่มบริษัทและบริษัท </w:t>
      </w:r>
      <w:r w:rsidRPr="00CF3746">
        <w:rPr>
          <w:rFonts w:ascii="Angsana New" w:hAnsi="Angsana New" w:cs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CF3746">
        <w:rPr>
          <w:rFonts w:ascii="Angsana New" w:hAnsi="Angsana New" w:cs="Angsana New" w:hint="cs"/>
          <w:sz w:val="28"/>
          <w:szCs w:val="28"/>
          <w:cs/>
        </w:rPr>
        <w:t>ไว้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ในงบการเงินสำหรับปีสิ้นสุดวันที่ </w:t>
      </w:r>
      <w:bookmarkStart w:id="2" w:name="_Hlk99203210"/>
      <w:r w:rsidR="00456BC5" w:rsidRPr="00CF3746">
        <w:rPr>
          <w:rFonts w:ascii="Angsana New" w:eastAsia="Calibri" w:hAnsi="Angsana New" w:cs="Angsana New"/>
          <w:sz w:val="28"/>
          <w:szCs w:val="28"/>
        </w:rPr>
        <w:t>3</w:t>
      </w:r>
      <w:r w:rsidR="00195790" w:rsidRPr="00CF3746">
        <w:rPr>
          <w:rFonts w:ascii="Angsana New" w:eastAsia="Calibri" w:hAnsi="Angsana New" w:cs="Angsana New"/>
          <w:sz w:val="28"/>
          <w:szCs w:val="28"/>
        </w:rPr>
        <w:t>1</w:t>
      </w:r>
      <w:r w:rsidRPr="00CF3746">
        <w:rPr>
          <w:rFonts w:ascii="Angsana New" w:hAnsi="Angsana New" w:cs="Angsana New"/>
          <w:sz w:val="28"/>
          <w:szCs w:val="28"/>
        </w:rPr>
        <w:t xml:space="preserve">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Pr="00CF3746">
        <w:rPr>
          <w:rFonts w:ascii="Angsana New" w:eastAsia="Calibri" w:hAnsi="Angsana New" w:cs="Angsana New"/>
          <w:sz w:val="28"/>
          <w:szCs w:val="28"/>
        </w:rPr>
        <w:t>256</w:t>
      </w:r>
      <w:r w:rsidR="003E43C4">
        <w:rPr>
          <w:rFonts w:ascii="Angsana New" w:eastAsia="Calibri" w:hAnsi="Angsana New" w:cs="Angsana New"/>
          <w:sz w:val="28"/>
          <w:szCs w:val="28"/>
        </w:rPr>
        <w:t>4</w:t>
      </w:r>
      <w:bookmarkEnd w:id="2"/>
    </w:p>
    <w:p w14:paraId="13BE869D" w14:textId="77777777" w:rsidR="00B109E8" w:rsidRPr="00CF3746" w:rsidRDefault="00B109E8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DA1DAC7" w14:textId="1BE312F6" w:rsidR="00D34CA4" w:rsidRPr="004F3207" w:rsidRDefault="00D34CA4" w:rsidP="004F320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ผลกระทบจากการแพร่ระบาดของโรคติดเชื้อไวรัสโคโรนา</w:t>
      </w:r>
      <w:r w:rsidR="00A676FA" w:rsidRPr="00263156">
        <w:rPr>
          <w:rFonts w:asciiTheme="majorBidi" w:hAnsiTheme="majorBidi" w:cstheme="majorBidi"/>
          <w:sz w:val="28"/>
          <w:szCs w:val="28"/>
          <w:u w:val="none"/>
          <w:lang w:val="th-TH"/>
        </w:rPr>
        <w:t xml:space="preserve"> 2019</w:t>
      </w:r>
      <w:r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(</w:t>
      </w:r>
      <w:r w:rsidRPr="0026315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C</w:t>
      </w:r>
      <w:r w:rsidR="007F1F83"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ovid</w:t>
      </w:r>
      <w:r w:rsidRPr="0026315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-19)</w:t>
      </w:r>
    </w:p>
    <w:p w14:paraId="188DAE96" w14:textId="77777777" w:rsidR="002F0A22" w:rsidRPr="00E60E18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  <w:highlight w:val="yellow"/>
        </w:rPr>
      </w:pPr>
    </w:p>
    <w:p w14:paraId="5116CB41" w14:textId="3534081A" w:rsidR="00780B13" w:rsidRDefault="00EE609C" w:rsidP="00780B13">
      <w:pPr>
        <w:tabs>
          <w:tab w:val="clear" w:pos="680"/>
        </w:tabs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สถานการณ์การแพร่ระบาดของ </w:t>
      </w:r>
      <w:r>
        <w:rPr>
          <w:rFonts w:ascii="Angsana New" w:hAnsi="Angsana New" w:cs="Angsana New"/>
          <w:sz w:val="28"/>
          <w:szCs w:val="28"/>
        </w:rPr>
        <w:t xml:space="preserve">Covid-19 </w:t>
      </w:r>
      <w:r>
        <w:rPr>
          <w:rFonts w:ascii="Angsana New" w:hAnsi="Angsana New" w:cs="Angsana New" w:hint="cs"/>
          <w:sz w:val="28"/>
          <w:szCs w:val="28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>
        <w:rPr>
          <w:rFonts w:ascii="Angsana New" w:hAnsi="Angsana New" w:cs="Angsana New"/>
          <w:sz w:val="28"/>
          <w:szCs w:val="28"/>
        </w:rPr>
        <w:t xml:space="preserve">2563 </w:t>
      </w:r>
      <w:r>
        <w:rPr>
          <w:rFonts w:ascii="Angsana New" w:hAnsi="Angsana New" w:cs="Angsana New" w:hint="cs"/>
          <w:sz w:val="28"/>
          <w:szCs w:val="28"/>
          <w:cs/>
        </w:rPr>
        <w:t>ธนาคารแห่งประเทศไทย (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ธปท.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>) ได้ออกมาต</w:t>
      </w:r>
      <w:r w:rsidR="00780B13">
        <w:rPr>
          <w:rFonts w:ascii="Angsana New" w:hAnsi="Angsana New" w:cs="Angsana New" w:hint="cs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การต่า</w:t>
      </w:r>
      <w:r w:rsidR="00780B13">
        <w:rPr>
          <w:rFonts w:ascii="Angsana New" w:hAnsi="Angsana New" w:cs="Angsana New" w:hint="cs"/>
          <w:sz w:val="28"/>
          <w:szCs w:val="28"/>
          <w:cs/>
        </w:rPr>
        <w:t>ง</w:t>
      </w:r>
      <w:r w:rsidR="00753B0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ๆ เพื่อ</w:t>
      </w:r>
      <w:r w:rsidR="00780B13">
        <w:rPr>
          <w:rFonts w:ascii="Angsana New" w:hAnsi="Angsana New" w:cs="Angsana New" w:hint="cs"/>
          <w:sz w:val="28"/>
          <w:szCs w:val="28"/>
          <w:cs/>
        </w:rPr>
        <w:t>ส</w:t>
      </w:r>
      <w:r>
        <w:rPr>
          <w:rFonts w:ascii="Angsana New" w:hAnsi="Angsana New" w:cs="Angsana New" w:hint="cs"/>
          <w:sz w:val="28"/>
          <w:szCs w:val="28"/>
          <w:cs/>
        </w:rPr>
        <w:t>นับ</w:t>
      </w:r>
      <w:r w:rsidR="00780B13">
        <w:rPr>
          <w:rFonts w:ascii="Angsana New" w:hAnsi="Angsana New" w:cs="Angsana New" w:hint="cs"/>
          <w:sz w:val="28"/>
          <w:szCs w:val="28"/>
          <w:cs/>
        </w:rPr>
        <w:t>ส</w:t>
      </w:r>
      <w:r>
        <w:rPr>
          <w:rFonts w:ascii="Angsana New" w:hAnsi="Angsana New" w:cs="Angsana New" w:hint="cs"/>
          <w:sz w:val="28"/>
          <w:szCs w:val="28"/>
          <w:cs/>
        </w:rPr>
        <w:t>นุนสถาบันการเงิน</w:t>
      </w:r>
      <w:r w:rsidR="00780B13">
        <w:rPr>
          <w:rFonts w:ascii="Angsana New" w:hAnsi="Angsana New" w:cs="Angsana New" w:hint="cs"/>
          <w:sz w:val="28"/>
          <w:szCs w:val="28"/>
          <w:cs/>
        </w:rPr>
        <w:t>แ</w:t>
      </w:r>
      <w:r>
        <w:rPr>
          <w:rFonts w:ascii="Angsana New" w:hAnsi="Angsana New" w:cs="Angsana New" w:hint="cs"/>
          <w:sz w:val="28"/>
          <w:szCs w:val="28"/>
          <w:cs/>
        </w:rPr>
        <w:t>ละธุรกิจ</w:t>
      </w:r>
      <w:r w:rsidR="00780B13">
        <w:rPr>
          <w:rFonts w:ascii="Angsana New" w:hAnsi="Angsana New" w:cs="Angsana New" w:hint="cs"/>
          <w:sz w:val="28"/>
          <w:szCs w:val="28"/>
          <w:cs/>
        </w:rPr>
        <w:t>ก</w:t>
      </w:r>
      <w:r>
        <w:rPr>
          <w:rFonts w:ascii="Angsana New" w:hAnsi="Angsana New" w:cs="Angsana New" w:hint="cs"/>
          <w:sz w:val="28"/>
          <w:szCs w:val="28"/>
          <w:cs/>
        </w:rPr>
        <w:t>ารเงินช่วยเหลือลูกหนี้ที่ได้รับผลกระทบ และยังมีมาตรการช่วยเหลือเพิ่มเติมอย่างต่อเนื่อ</w:t>
      </w:r>
      <w:r w:rsidR="00780B13">
        <w:rPr>
          <w:rFonts w:ascii="Angsana New" w:hAnsi="Angsana New" w:cs="Angsana New" w:hint="cs"/>
          <w:sz w:val="28"/>
          <w:szCs w:val="28"/>
          <w:cs/>
        </w:rPr>
        <w:t>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549174DD" w14:textId="0013E7C9" w:rsidR="00780B13" w:rsidRPr="00B16B49" w:rsidRDefault="00780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25FE4120" w14:textId="683B4757" w:rsidR="00B861DF" w:rsidRPr="00827F81" w:rsidRDefault="00EE609C" w:rsidP="0086361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th-TH"/>
        </w:rPr>
      </w:pPr>
      <w:r w:rsidRPr="00827F81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Pr="00827F81">
        <w:rPr>
          <w:rFonts w:ascii="Angsana New" w:hAnsi="Angsana New" w:cs="Angsana New"/>
          <w:sz w:val="28"/>
          <w:szCs w:val="28"/>
          <w:cs/>
        </w:rPr>
        <w:t>กลุ่มบริษัทและบริษัทถือปฎิบัติตาม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แนวปฏิบัติทางการบัญชีที่ </w:t>
      </w:r>
      <w:r w:rsidR="00863618">
        <w:rPr>
          <w:rFonts w:ascii="Angsana New" w:hAnsi="Angsana New" w:cs="Angsana New"/>
          <w:sz w:val="28"/>
          <w:szCs w:val="28"/>
        </w:rPr>
        <w:t>37/2564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63618">
        <w:rPr>
          <w:rFonts w:ascii="Angsana New" w:hAnsi="Angsana New" w:cs="Angsana New"/>
          <w:sz w:val="28"/>
          <w:szCs w:val="28"/>
        </w:rPr>
        <w:t>3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br/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780B13" w:rsidRPr="00827F81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="00780B13" w:rsidRPr="00827F8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863618">
        <w:rPr>
          <w:rFonts w:ascii="Angsana New" w:hAnsi="Angsana New" w:cs="Angsana New"/>
          <w:i/>
          <w:iCs/>
          <w:sz w:val="28"/>
          <w:szCs w:val="28"/>
        </w:rPr>
        <w:t>2019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โดยแนวปฏิบัติทาง</w:t>
      </w:r>
      <w:r w:rsidR="00863618">
        <w:rPr>
          <w:rFonts w:ascii="Angsana New" w:hAnsi="Angsana New" w:cs="Angsana New"/>
          <w:sz w:val="28"/>
          <w:szCs w:val="28"/>
        </w:rPr>
        <w:br/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2019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ระหว่างวันที่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2566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หรือจนกว่า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ธปท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.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จะมีการเปลี่ยนแปลง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ตั้งแต่วันที่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 xml:space="preserve">2566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โดยหลักเกณฑ์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>ดังกล่าว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ขึ้นอยู่กับวิธีการปรับปรุงโครงสร้างหนี้ ซึ่งสามารถจำแนกได้เป็น</w:t>
      </w:r>
      <w:r w:rsidR="009A472A"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</w:rPr>
        <w:t xml:space="preserve">2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กลุ่ม</w:t>
      </w:r>
      <w:r w:rsidR="009A472A"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ดังต่อไปนี้ ซึ่งสอดคล้องกับหนังสือเวียนของ ธปท. ที่ ธปท.ฝนส.</w:t>
      </w:r>
      <w:r w:rsidR="00863618">
        <w:rPr>
          <w:rFonts w:ascii="Angsana New" w:hAnsi="Angsana New" w:cs="Angsana New"/>
          <w:sz w:val="28"/>
          <w:szCs w:val="28"/>
        </w:rPr>
        <w:t>2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ว. </w:t>
      </w:r>
      <w:r w:rsidR="00863618">
        <w:rPr>
          <w:rFonts w:ascii="Angsana New" w:hAnsi="Angsana New" w:cs="Angsana New"/>
          <w:sz w:val="28"/>
          <w:szCs w:val="28"/>
        </w:rPr>
        <w:t>802/2564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 ลงวันที่ </w:t>
      </w:r>
      <w:r w:rsidR="00863618">
        <w:rPr>
          <w:rFonts w:ascii="Angsana New" w:hAnsi="Angsana New" w:cs="Angsana New"/>
          <w:sz w:val="28"/>
          <w:szCs w:val="28"/>
        </w:rPr>
        <w:t>3</w:t>
      </w:r>
      <w:r w:rsidR="00B861DF" w:rsidRPr="00827F81">
        <w:rPr>
          <w:rFonts w:ascii="Angsana New" w:hAnsi="Angsana New" w:cs="Angsana New"/>
          <w:sz w:val="28"/>
          <w:szCs w:val="28"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</w:t>
      </w:r>
      <w:r w:rsidR="00863618">
        <w:rPr>
          <w:rFonts w:ascii="Angsana New" w:hAnsi="Angsana New" w:cs="Angsana New"/>
          <w:i/>
          <w:iCs/>
          <w:sz w:val="28"/>
          <w:szCs w:val="28"/>
        </w:rPr>
        <w:br/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 xml:space="preserve">โคโรนา </w:t>
      </w:r>
      <w:r w:rsidR="00863618">
        <w:rPr>
          <w:rFonts w:ascii="Angsana New" w:hAnsi="Angsana New" w:cs="Angsana New"/>
          <w:i/>
          <w:iCs/>
          <w:sz w:val="28"/>
          <w:szCs w:val="28"/>
        </w:rPr>
        <w:t>2019</w:t>
      </w:r>
      <w:r w:rsidR="00B861DF" w:rsidRPr="00827F8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022888" w:rsidRPr="00827F81">
        <w:rPr>
          <w:rFonts w:ascii="Angsana New" w:hAnsi="Angsana New" w:cs="Angsana New"/>
          <w:i/>
          <w:iCs/>
          <w:sz w:val="28"/>
          <w:szCs w:val="28"/>
        </w:rPr>
        <w:t>(</w:t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>มาตรการแก้หนี้อย่างยั่งยืน</w:t>
      </w:r>
      <w:r w:rsidR="00022888" w:rsidRPr="00827F81">
        <w:rPr>
          <w:rFonts w:ascii="Angsana New" w:hAnsi="Angsana New" w:cs="Angsana New"/>
          <w:i/>
          <w:iCs/>
          <w:sz w:val="28"/>
          <w:szCs w:val="28"/>
        </w:rPr>
        <w:t>)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B861DF" w:rsidRPr="003255C0" w14:paraId="1428C991" w14:textId="77777777" w:rsidTr="00891FBC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4BE2DC8" w14:textId="3F4040F8" w:rsidR="00B861DF" w:rsidRPr="00BD641C" w:rsidRDefault="00B861DF" w:rsidP="00891F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วิธีการปรับ</w:t>
            </w:r>
            <w:r w:rsidR="005F4F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ปรุง</w:t>
            </w: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5940" w:type="dxa"/>
            <w:vAlign w:val="bottom"/>
          </w:tcPr>
          <w:p w14:paraId="5EEF0F3F" w14:textId="77777777" w:rsidR="00B861DF" w:rsidRPr="003255C0" w:rsidRDefault="00B861DF" w:rsidP="00891F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หลักเกณฑ์การจัดชั้นและกันสำรอง</w:t>
            </w:r>
          </w:p>
        </w:tc>
      </w:tr>
      <w:tr w:rsidR="00B861DF" w:rsidRPr="003255C0" w14:paraId="5AF8CF85" w14:textId="77777777" w:rsidTr="005F4F73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7BC985CE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641C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7D1F30A2" w14:textId="77777777" w:rsidR="00B861DF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CDD721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C2FCB4" w14:textId="77777777" w:rsidR="00B861DF" w:rsidRPr="005F4F73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54657F00" w14:textId="55B03E27" w:rsidR="00B861DF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5F4F7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Non NPL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stage 1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="005F4F7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54C5F558" w14:textId="4549178A" w:rsidR="00B861DF" w:rsidRPr="003F2BE7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5F4F7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EC72E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54DA6F9D" w14:textId="05FCB869" w:rsidR="00B861DF" w:rsidRPr="005F4F73" w:rsidRDefault="00B861DF" w:rsidP="005F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B861DF" w:rsidRPr="003255C0" w14:paraId="6C2F59CB" w14:textId="77777777" w:rsidTr="00891FBC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63E1A54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13E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6784C967" w14:textId="77777777" w:rsidR="00B861DF" w:rsidRPr="00BD641C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43778C0B" w14:textId="06F0CFFC" w:rsidR="00E60E18" w:rsidRPr="00076593" w:rsidRDefault="00E6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8"/>
          <w:szCs w:val="28"/>
          <w:cs/>
        </w:rPr>
      </w:pPr>
    </w:p>
    <w:p w14:paraId="23259928" w14:textId="719B5EF7" w:rsidR="007D6941" w:rsidRPr="00CF3746" w:rsidRDefault="007D694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5F74D016" w14:textId="77777777" w:rsidR="007C14FF" w:rsidRPr="00E60E18" w:rsidRDefault="007C14FF" w:rsidP="00E30FD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2559ED6" w14:textId="25C2F4E5" w:rsidR="00662683" w:rsidRPr="00CF3746" w:rsidRDefault="00927A47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กลุ่มบริษัทและบริษัทไม่มีการเปลี่ยนแปลง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ที่มีนัยสำคัญ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ในความสัมพันธ์กับ</w:t>
      </w:r>
      <w:r w:rsidR="007D6941" w:rsidRPr="00CF3746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="007D6941" w:rsidRPr="00CF3746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7C14FF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7C14FF" w:rsidRPr="00CF3746">
        <w:rPr>
          <w:rFonts w:asciiTheme="majorBidi" w:hAnsiTheme="majorBidi" w:cs="Angsana New" w:hint="cs"/>
          <w:b/>
          <w:sz w:val="28"/>
          <w:szCs w:val="28"/>
          <w:cs/>
        </w:rPr>
        <w:t>นโยบายการกำหนดราคา</w:t>
      </w:r>
    </w:p>
    <w:p w14:paraId="22513141" w14:textId="77777777" w:rsidR="008C12A1" w:rsidRPr="00E60E18" w:rsidRDefault="008C12A1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D3F8150" w14:textId="1608A4BB" w:rsidR="003E43C4" w:rsidRPr="00143016" w:rsidRDefault="003E43C4" w:rsidP="003E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 xml:space="preserve">งวดสามเดือนสิ้นสุดวันที่ </w:t>
      </w:r>
      <w:r w:rsidRPr="00143016">
        <w:rPr>
          <w:rFonts w:asciiTheme="majorBidi" w:hAnsiTheme="majorBidi" w:cstheme="majorBidi"/>
          <w:bCs/>
          <w:sz w:val="28"/>
          <w:szCs w:val="28"/>
        </w:rPr>
        <w:t>31</w:t>
      </w:r>
      <w:r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254BA6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5</w:t>
      </w:r>
      <w:r w:rsidRPr="00254BA6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54BA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254BA6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254BA6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4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3850BB52" w14:textId="77777777" w:rsidR="003E43C4" w:rsidRPr="00E60E18" w:rsidRDefault="003E43C4" w:rsidP="003E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68"/>
        <w:gridCol w:w="1080"/>
        <w:gridCol w:w="270"/>
        <w:gridCol w:w="1080"/>
        <w:gridCol w:w="270"/>
        <w:gridCol w:w="1172"/>
      </w:tblGrid>
      <w:tr w:rsidR="003E43C4" w:rsidRPr="00EF470F" w14:paraId="3EFFB456" w14:textId="77777777" w:rsidTr="00C5501B">
        <w:trPr>
          <w:tblHeader/>
        </w:trPr>
        <w:tc>
          <w:tcPr>
            <w:tcW w:w="2212" w:type="pct"/>
            <w:shd w:val="clear" w:color="auto" w:fill="auto"/>
          </w:tcPr>
          <w:p w14:paraId="0C2F09F1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7" w:type="pct"/>
            <w:gridSpan w:val="3"/>
          </w:tcPr>
          <w:p w14:paraId="039D0B2A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143016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pct"/>
          </w:tcPr>
          <w:p w14:paraId="3AC20EF8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pct"/>
            <w:gridSpan w:val="3"/>
          </w:tcPr>
          <w:p w14:paraId="41C50939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E43C4" w:rsidRPr="00EF470F" w14:paraId="025DE286" w14:textId="77777777" w:rsidTr="00C5501B">
        <w:trPr>
          <w:tblHeader/>
        </w:trPr>
        <w:tc>
          <w:tcPr>
            <w:tcW w:w="2212" w:type="pct"/>
          </w:tcPr>
          <w:p w14:paraId="72B61EE8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7" w:type="pct"/>
          </w:tcPr>
          <w:p w14:paraId="4FCC980D" w14:textId="0D8B2EB5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3" w:type="pct"/>
          </w:tcPr>
          <w:p w14:paraId="76F2089B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3E411300" w14:textId="1A38AA49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" w:type="pct"/>
          </w:tcPr>
          <w:p w14:paraId="6182C808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140BD5C" w14:textId="3850C9EB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pct"/>
          </w:tcPr>
          <w:p w14:paraId="5BAD662F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6360B57" w14:textId="7211B9B5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E43C4" w:rsidRPr="00EF470F" w14:paraId="3A2E1F08" w14:textId="77777777" w:rsidTr="00C5501B">
        <w:trPr>
          <w:tblHeader/>
        </w:trPr>
        <w:tc>
          <w:tcPr>
            <w:tcW w:w="2212" w:type="pct"/>
          </w:tcPr>
          <w:p w14:paraId="66C7E0F4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8" w:type="pct"/>
            <w:gridSpan w:val="7"/>
          </w:tcPr>
          <w:p w14:paraId="1D0DEC47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43C4" w:rsidRPr="00EF470F" w14:paraId="14921C02" w14:textId="77777777" w:rsidTr="00C5501B">
        <w:tc>
          <w:tcPr>
            <w:tcW w:w="2212" w:type="pct"/>
          </w:tcPr>
          <w:p w14:paraId="16695B70" w14:textId="77777777" w:rsidR="003E43C4" w:rsidRPr="00111D63" w:rsidRDefault="003E43C4" w:rsidP="00C5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1D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2E58FE2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1BCDB3C9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3D76E1F6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4C78033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48DD23C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FC719FF" w14:textId="77777777" w:rsidR="003E43C4" w:rsidRPr="00143016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43D0913" w14:textId="77777777" w:rsidR="003E43C4" w:rsidRPr="006C4FCD" w:rsidRDefault="003E43C4" w:rsidP="00C5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3E43C4" w:rsidRPr="00EF470F" w14:paraId="71B5B28C" w14:textId="77777777" w:rsidTr="00C5501B">
        <w:tc>
          <w:tcPr>
            <w:tcW w:w="2212" w:type="pct"/>
          </w:tcPr>
          <w:p w14:paraId="4449471A" w14:textId="77777777" w:rsidR="003E43C4" w:rsidRPr="00143016" w:rsidRDefault="003E43C4" w:rsidP="003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7" w:type="pct"/>
          </w:tcPr>
          <w:p w14:paraId="4A398A22" w14:textId="32DBF58A" w:rsidR="003E43C4" w:rsidRPr="00D9599C" w:rsidRDefault="007A379D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C752474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5043168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1CE8569F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84FE48F" w14:textId="66A7951E" w:rsidR="003E43C4" w:rsidRPr="00D9599C" w:rsidRDefault="00BA33B6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EF74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144" w:type="pct"/>
          </w:tcPr>
          <w:p w14:paraId="4C0010C6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9905911" w14:textId="7433CEE3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26,932</w:t>
            </w:r>
          </w:p>
        </w:tc>
      </w:tr>
      <w:tr w:rsidR="003E43C4" w:rsidRPr="00EF470F" w14:paraId="421B70D5" w14:textId="77777777" w:rsidTr="00C5501B">
        <w:tc>
          <w:tcPr>
            <w:tcW w:w="2212" w:type="pct"/>
          </w:tcPr>
          <w:p w14:paraId="628F88BD" w14:textId="77777777" w:rsidR="003E43C4" w:rsidRPr="00143016" w:rsidRDefault="003E43C4" w:rsidP="003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7" w:type="pct"/>
          </w:tcPr>
          <w:p w14:paraId="377D9972" w14:textId="3B677C4F" w:rsidR="003E43C4" w:rsidRPr="00D9599C" w:rsidRDefault="007A379D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8747BA2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7B7F228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46D1CF7C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A11918C" w14:textId="65599B7E" w:rsidR="003E43C4" w:rsidRPr="00D9599C" w:rsidRDefault="00EF7435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44" w:type="pct"/>
          </w:tcPr>
          <w:p w14:paraId="0F09AF55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19812F2" w14:textId="232E288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3E43C4" w:rsidRPr="00EF470F" w14:paraId="104AB6C0" w14:textId="77777777" w:rsidTr="00C5501B">
        <w:tc>
          <w:tcPr>
            <w:tcW w:w="2212" w:type="pct"/>
          </w:tcPr>
          <w:p w14:paraId="31C46795" w14:textId="77777777" w:rsidR="003E43C4" w:rsidRPr="00143016" w:rsidRDefault="003E43C4" w:rsidP="003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7" w:type="pct"/>
          </w:tcPr>
          <w:p w14:paraId="56C69A04" w14:textId="0C18BFFD" w:rsidR="003E43C4" w:rsidRPr="00D9599C" w:rsidRDefault="007A379D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C0F71F5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7938A11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12245B49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7CEC056" w14:textId="22D015A8" w:rsidR="003E43C4" w:rsidRPr="00D9599C" w:rsidRDefault="00EF7435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6,52</w:t>
            </w:r>
            <w:r w:rsidR="00182B20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44" w:type="pct"/>
          </w:tcPr>
          <w:p w14:paraId="71B55B49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57BFAA0" w14:textId="64675288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E43C4" w:rsidRPr="00EF470F" w14:paraId="4D19CF77" w14:textId="77777777" w:rsidTr="00C5501B">
        <w:tc>
          <w:tcPr>
            <w:tcW w:w="2212" w:type="pct"/>
          </w:tcPr>
          <w:p w14:paraId="4F639364" w14:textId="77777777" w:rsidR="003E43C4" w:rsidRPr="00511AD8" w:rsidRDefault="003E43C4" w:rsidP="003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</w:tcPr>
          <w:p w14:paraId="3A1A4629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1D025CC7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EADF583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2B09DC5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CA18014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ABB86A9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729E3EC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076593" w:rsidRPr="00EF470F" w14:paraId="128BC654" w14:textId="77777777" w:rsidTr="00C5501B">
        <w:tc>
          <w:tcPr>
            <w:tcW w:w="2212" w:type="pct"/>
          </w:tcPr>
          <w:p w14:paraId="2439309D" w14:textId="77777777" w:rsidR="00076593" w:rsidRPr="00511AD8" w:rsidRDefault="00076593" w:rsidP="003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</w:tcPr>
          <w:p w14:paraId="410AC09D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48C2F1C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0F82A7A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B8253F9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1DC6681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F551DD4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F664C58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076593" w:rsidRPr="00EF470F" w14:paraId="750024D5" w14:textId="77777777" w:rsidTr="00C5501B">
        <w:tc>
          <w:tcPr>
            <w:tcW w:w="2212" w:type="pct"/>
          </w:tcPr>
          <w:p w14:paraId="4D664C62" w14:textId="77777777" w:rsidR="00076593" w:rsidRPr="00511AD8" w:rsidRDefault="00076593" w:rsidP="003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</w:tcPr>
          <w:p w14:paraId="688D30FA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B9CDDCF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BF612C3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4A3A7E08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101E5C7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0D8DA37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A381812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076593" w:rsidRPr="00EF470F" w14:paraId="136A8B00" w14:textId="77777777" w:rsidTr="00C5501B">
        <w:tc>
          <w:tcPr>
            <w:tcW w:w="2212" w:type="pct"/>
          </w:tcPr>
          <w:p w14:paraId="761F43FC" w14:textId="77777777" w:rsidR="00076593" w:rsidRPr="00511AD8" w:rsidRDefault="00076593" w:rsidP="003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</w:tcPr>
          <w:p w14:paraId="28801176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42A9988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150E30E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1723521A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11163E6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332333A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7E410EF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076593" w:rsidRPr="00EF470F" w14:paraId="6477B3F0" w14:textId="77777777" w:rsidTr="00C5501B">
        <w:tc>
          <w:tcPr>
            <w:tcW w:w="2212" w:type="pct"/>
          </w:tcPr>
          <w:p w14:paraId="4A4BC1A1" w14:textId="77777777" w:rsidR="00076593" w:rsidRPr="00511AD8" w:rsidRDefault="00076593" w:rsidP="003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</w:tcPr>
          <w:p w14:paraId="5750087E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3462B3CC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99873C6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89E4486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AB7C176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685C494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4D32D24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076593" w:rsidRPr="00EF470F" w14:paraId="0DD87831" w14:textId="77777777" w:rsidTr="00C5501B">
        <w:tc>
          <w:tcPr>
            <w:tcW w:w="2212" w:type="pct"/>
          </w:tcPr>
          <w:p w14:paraId="548FDBBA" w14:textId="77777777" w:rsidR="00076593" w:rsidRPr="00511AD8" w:rsidRDefault="00076593" w:rsidP="003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</w:tcPr>
          <w:p w14:paraId="2DED439E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247BE19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5547351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3D8A0AD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898EAD0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D74D87E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6A25D0C" w14:textId="77777777" w:rsidR="00076593" w:rsidRPr="00D9599C" w:rsidRDefault="00076593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3E43C4" w:rsidRPr="00EF470F" w14:paraId="3ACF5F08" w14:textId="77777777" w:rsidTr="00C5501B">
        <w:tc>
          <w:tcPr>
            <w:tcW w:w="2212" w:type="pct"/>
          </w:tcPr>
          <w:p w14:paraId="7238F64C" w14:textId="77777777" w:rsidR="003E43C4" w:rsidRPr="00511AD8" w:rsidRDefault="003E43C4" w:rsidP="003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11D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77" w:type="pct"/>
          </w:tcPr>
          <w:p w14:paraId="0E4DBB4C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717057C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93A4CB3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C9D4306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8210868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64C65B5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BE6A832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3E43C4" w:rsidRPr="00EF470F" w14:paraId="74E4C3E5" w14:textId="77777777" w:rsidTr="00C5501B">
        <w:tc>
          <w:tcPr>
            <w:tcW w:w="2212" w:type="pct"/>
            <w:shd w:val="clear" w:color="auto" w:fill="auto"/>
          </w:tcPr>
          <w:p w14:paraId="407D79B7" w14:textId="77777777" w:rsidR="003E43C4" w:rsidRPr="00111D63" w:rsidRDefault="003E43C4" w:rsidP="003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7" w:type="pct"/>
          </w:tcPr>
          <w:p w14:paraId="28B34A15" w14:textId="0F6AFEC7" w:rsidR="003E43C4" w:rsidRPr="00D9599C" w:rsidRDefault="00E81CA5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43" w:type="pct"/>
          </w:tcPr>
          <w:p w14:paraId="012DD0FD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5B726B7" w14:textId="7E812923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44" w:type="pct"/>
          </w:tcPr>
          <w:p w14:paraId="6E552C25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48B81CC" w14:textId="16BCC541" w:rsidR="003E43C4" w:rsidRPr="00D9599C" w:rsidRDefault="00E81CA5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</w:tcPr>
          <w:p w14:paraId="06FF60C8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E307AD4" w14:textId="33AA647C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3E43C4" w:rsidRPr="00EF470F" w14:paraId="7C8B1435" w14:textId="77777777" w:rsidTr="00F14D0B">
        <w:tc>
          <w:tcPr>
            <w:tcW w:w="2212" w:type="pct"/>
            <w:shd w:val="clear" w:color="auto" w:fill="auto"/>
          </w:tcPr>
          <w:p w14:paraId="073C20D4" w14:textId="1DBC232F" w:rsidR="003E43C4" w:rsidRPr="00143016" w:rsidRDefault="008856A5" w:rsidP="0007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  <w:r w:rsidR="003E4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D019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E43C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ดอกเบี้ยจ่ายตาม</w:t>
            </w:r>
            <w:r w:rsidR="003E4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="008D019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3E4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577" w:type="pct"/>
          </w:tcPr>
          <w:p w14:paraId="209A7ADF" w14:textId="77777777" w:rsidR="003E43C4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C42994" w14:textId="3DC1E6C8" w:rsidR="00E80EDA" w:rsidRPr="00D9599C" w:rsidRDefault="00E80EDA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209</w:t>
            </w:r>
          </w:p>
        </w:tc>
        <w:tc>
          <w:tcPr>
            <w:tcW w:w="143" w:type="pct"/>
          </w:tcPr>
          <w:p w14:paraId="087BCDF6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14:paraId="10991CE1" w14:textId="6C81B6CE" w:rsidR="003E43C4" w:rsidRPr="00D9599C" w:rsidRDefault="003E43C4" w:rsidP="00F1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44" w:type="pct"/>
            <w:vAlign w:val="bottom"/>
          </w:tcPr>
          <w:p w14:paraId="5CF5944A" w14:textId="77777777" w:rsidR="003E43C4" w:rsidRPr="00D9599C" w:rsidRDefault="003E43C4" w:rsidP="00F1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14:paraId="5446CFB2" w14:textId="6C7FD094" w:rsidR="003E43C4" w:rsidRPr="00D9599C" w:rsidRDefault="00E80EDA" w:rsidP="00F1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209</w:t>
            </w:r>
          </w:p>
        </w:tc>
        <w:tc>
          <w:tcPr>
            <w:tcW w:w="144" w:type="pct"/>
            <w:vAlign w:val="bottom"/>
          </w:tcPr>
          <w:p w14:paraId="3B9AC052" w14:textId="77777777" w:rsidR="003E43C4" w:rsidRPr="00D9599C" w:rsidRDefault="003E43C4" w:rsidP="00F1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3AD0EFC4" w14:textId="17E95762" w:rsidR="003E43C4" w:rsidRPr="00D9599C" w:rsidRDefault="003E43C4" w:rsidP="00F1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</w:tr>
      <w:tr w:rsidR="003E43C4" w:rsidRPr="00EF470F" w14:paraId="60037DD9" w14:textId="77777777" w:rsidTr="00C5501B">
        <w:tc>
          <w:tcPr>
            <w:tcW w:w="2212" w:type="pct"/>
            <w:shd w:val="clear" w:color="auto" w:fill="auto"/>
          </w:tcPr>
          <w:p w14:paraId="7E932591" w14:textId="77777777" w:rsidR="003E43C4" w:rsidRPr="00143016" w:rsidRDefault="003E43C4" w:rsidP="003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F32FF">
              <w:rPr>
                <w:rFonts w:asciiTheme="majorBidi" w:hAnsiTheme="majorBidi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6E1536AA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EDF15DD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F568DBD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068845F5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34F0879E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A8F9A69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</w:tcPr>
          <w:p w14:paraId="422351BC" w14:textId="77777777" w:rsidR="003E43C4" w:rsidRPr="00D9599C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7D5867" w:rsidRPr="00EF470F" w14:paraId="119D0F40" w14:textId="77777777" w:rsidTr="00C5501B">
        <w:tc>
          <w:tcPr>
            <w:tcW w:w="2212" w:type="pct"/>
            <w:shd w:val="clear" w:color="auto" w:fill="auto"/>
          </w:tcPr>
          <w:p w14:paraId="00FFE4E6" w14:textId="5CBD2B30" w:rsidR="007D5867" w:rsidRPr="001F32FF" w:rsidRDefault="007D5867" w:rsidP="007D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2FF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77" w:type="pct"/>
          </w:tcPr>
          <w:p w14:paraId="73FCF0B7" w14:textId="6C44E2BF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,437</w:t>
            </w:r>
          </w:p>
        </w:tc>
        <w:tc>
          <w:tcPr>
            <w:tcW w:w="143" w:type="pct"/>
          </w:tcPr>
          <w:p w14:paraId="49ABA048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830BCA7" w14:textId="390F7FD5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11,650</w:t>
            </w:r>
          </w:p>
        </w:tc>
        <w:tc>
          <w:tcPr>
            <w:tcW w:w="144" w:type="pct"/>
          </w:tcPr>
          <w:p w14:paraId="60C22BFB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41E29CF" w14:textId="08AEBC30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,437</w:t>
            </w:r>
          </w:p>
        </w:tc>
        <w:tc>
          <w:tcPr>
            <w:tcW w:w="144" w:type="pct"/>
          </w:tcPr>
          <w:p w14:paraId="643693B5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</w:tcPr>
          <w:p w14:paraId="1CCD78B9" w14:textId="792AD6AD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11,650</w:t>
            </w:r>
          </w:p>
        </w:tc>
      </w:tr>
      <w:tr w:rsidR="007D5867" w:rsidRPr="00EF470F" w14:paraId="4CF2F917" w14:textId="77777777" w:rsidTr="00C5501B">
        <w:tc>
          <w:tcPr>
            <w:tcW w:w="2212" w:type="pct"/>
            <w:shd w:val="clear" w:color="auto" w:fill="auto"/>
          </w:tcPr>
          <w:p w14:paraId="515ECD03" w14:textId="77777777" w:rsidR="007D5867" w:rsidRPr="001F32FF" w:rsidRDefault="007D5867" w:rsidP="007D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F32FF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CEBBFDC" w14:textId="38C13B44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43" w:type="pct"/>
          </w:tcPr>
          <w:p w14:paraId="3B2C379C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A5E2999" w14:textId="1B0C45FB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44" w:type="pct"/>
          </w:tcPr>
          <w:p w14:paraId="796EA8D2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54F831E" w14:textId="32762B25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44" w:type="pct"/>
          </w:tcPr>
          <w:p w14:paraId="7665CF11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AC5AFB8" w14:textId="2AB37279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</w:tr>
      <w:tr w:rsidR="007D5867" w:rsidRPr="00EF470F" w14:paraId="726CA2A8" w14:textId="77777777" w:rsidTr="00C5501B">
        <w:tc>
          <w:tcPr>
            <w:tcW w:w="2212" w:type="pct"/>
            <w:shd w:val="clear" w:color="auto" w:fill="auto"/>
          </w:tcPr>
          <w:p w14:paraId="204AB9A1" w14:textId="77777777" w:rsidR="007D5867" w:rsidRPr="001F32FF" w:rsidRDefault="007D5867" w:rsidP="007D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F32FF">
              <w:rPr>
                <w:rFonts w:asciiTheme="majorBidi" w:hAnsiTheme="majorBidi" w:cs="Angsana New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DC019E5" w14:textId="6DA679A2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13,035</w:t>
            </w:r>
          </w:p>
        </w:tc>
        <w:tc>
          <w:tcPr>
            <w:tcW w:w="143" w:type="pct"/>
          </w:tcPr>
          <w:p w14:paraId="7DAE602C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5AC6D19" w14:textId="3BEBB60A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12,212</w:t>
            </w:r>
          </w:p>
        </w:tc>
        <w:tc>
          <w:tcPr>
            <w:tcW w:w="144" w:type="pct"/>
          </w:tcPr>
          <w:p w14:paraId="62E22E53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A18029E" w14:textId="7F31910F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13,035</w:t>
            </w:r>
          </w:p>
        </w:tc>
        <w:tc>
          <w:tcPr>
            <w:tcW w:w="144" w:type="pct"/>
          </w:tcPr>
          <w:p w14:paraId="2629206C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2CD8B7B" w14:textId="1CA0AD19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12,212</w:t>
            </w:r>
          </w:p>
        </w:tc>
      </w:tr>
      <w:tr w:rsidR="007D5867" w:rsidRPr="00EF470F" w14:paraId="6348886B" w14:textId="77777777" w:rsidTr="00C5501B">
        <w:tc>
          <w:tcPr>
            <w:tcW w:w="2212" w:type="pct"/>
            <w:shd w:val="clear" w:color="auto" w:fill="auto"/>
          </w:tcPr>
          <w:p w14:paraId="4CA8F0FB" w14:textId="77777777" w:rsidR="007D5867" w:rsidRPr="001F32FF" w:rsidRDefault="007D5867" w:rsidP="007D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0831A108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2FB6D32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32990755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3BB1E92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2C90A6F3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4617EEF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6B4F7BAD" w14:textId="77777777" w:rsidR="007D5867" w:rsidRPr="00D9599C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7D5867" w:rsidRPr="00EF470F" w14:paraId="4DF2E043" w14:textId="77777777" w:rsidTr="00C5501B">
        <w:tc>
          <w:tcPr>
            <w:tcW w:w="2212" w:type="pct"/>
            <w:shd w:val="clear" w:color="auto" w:fill="auto"/>
          </w:tcPr>
          <w:p w14:paraId="70A6525A" w14:textId="77777777" w:rsidR="007D5867" w:rsidRPr="001F32FF" w:rsidRDefault="007D5867" w:rsidP="007D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11D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111D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77" w:type="pct"/>
          </w:tcPr>
          <w:p w14:paraId="37B22C99" w14:textId="77777777" w:rsidR="007D5867" w:rsidRPr="00143016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965C49F" w14:textId="77777777" w:rsidR="007D5867" w:rsidRPr="00143016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034D5D6" w14:textId="77777777" w:rsidR="007D5867" w:rsidRPr="00F77744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5FC56EB" w14:textId="77777777" w:rsidR="007D5867" w:rsidRPr="00143016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C9F6FF5" w14:textId="77777777" w:rsidR="007D5867" w:rsidRPr="00143016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B96C3C6" w14:textId="77777777" w:rsidR="007D5867" w:rsidRPr="00143016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</w:tcPr>
          <w:p w14:paraId="51E15E7E" w14:textId="77777777" w:rsidR="007D5867" w:rsidRPr="006C4FCD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7D5867" w:rsidRPr="00EF470F" w14:paraId="7C77C2BA" w14:textId="77777777" w:rsidTr="00C5501B">
        <w:tc>
          <w:tcPr>
            <w:tcW w:w="2212" w:type="pct"/>
            <w:shd w:val="clear" w:color="auto" w:fill="auto"/>
          </w:tcPr>
          <w:p w14:paraId="79925808" w14:textId="77777777" w:rsidR="007D5867" w:rsidRPr="001F32FF" w:rsidRDefault="007D5867" w:rsidP="007D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7" w:type="pct"/>
          </w:tcPr>
          <w:p w14:paraId="7E48281C" w14:textId="4192ADDD" w:rsidR="007D5867" w:rsidRDefault="002C74DA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143" w:type="pct"/>
          </w:tcPr>
          <w:p w14:paraId="3137A818" w14:textId="77777777" w:rsidR="007D5867" w:rsidRPr="00143016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3F38662D" w14:textId="6BF84EC1" w:rsidR="007D5867" w:rsidRPr="00F77744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44" w:type="pct"/>
          </w:tcPr>
          <w:p w14:paraId="71B4B4CC" w14:textId="77777777" w:rsidR="007D5867" w:rsidRPr="00143016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3C88D7E4" w14:textId="49027640" w:rsidR="007D5867" w:rsidRDefault="002C74DA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144" w:type="pct"/>
          </w:tcPr>
          <w:p w14:paraId="68CF2150" w14:textId="77777777" w:rsidR="007D5867" w:rsidRPr="00143016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</w:tcPr>
          <w:p w14:paraId="6D3DF1F2" w14:textId="0EF6B278" w:rsidR="007D5867" w:rsidRPr="006C4FCD" w:rsidRDefault="007D5867" w:rsidP="007D5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</w:tr>
    </w:tbl>
    <w:p w14:paraId="77319F73" w14:textId="078C51EC" w:rsidR="00E60E18" w:rsidRDefault="00E6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C06EEA9" w14:textId="4AB6C6D7" w:rsidR="007D6941" w:rsidRPr="00CF3746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C61A91" w:rsidRPr="00CF3746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CF3746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 ณ วันที่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E43C4" w:rsidRPr="00143016">
        <w:rPr>
          <w:rFonts w:asciiTheme="majorBidi" w:hAnsiTheme="majorBidi" w:cstheme="majorBidi"/>
          <w:bCs/>
          <w:sz w:val="28"/>
          <w:szCs w:val="28"/>
        </w:rPr>
        <w:t>31</w:t>
      </w:r>
      <w:r w:rsidR="003E43C4"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3E43C4" w:rsidRPr="00143016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 w:rsidR="003E43C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341C99" w:rsidRPr="00CF3746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3E43C4">
        <w:rPr>
          <w:rFonts w:ascii="Angsana New" w:eastAsia="Cordia New" w:hAnsi="Angsana New" w:cs="Angsana New"/>
          <w:spacing w:val="-4"/>
          <w:sz w:val="28"/>
          <w:szCs w:val="28"/>
        </w:rPr>
        <w:t>5</w:t>
      </w:r>
      <w:r w:rsidR="00341C99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และ</w:t>
      </w:r>
      <w:r w:rsidRPr="00CF3746">
        <w:rPr>
          <w:rFonts w:asciiTheme="majorBidi" w:hAnsiTheme="majorBidi" w:cstheme="majorBidi"/>
          <w:sz w:val="28"/>
          <w:szCs w:val="28"/>
        </w:rPr>
        <w:t xml:space="preserve"> 31 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3E43C4">
        <w:rPr>
          <w:rFonts w:asciiTheme="majorBidi" w:hAnsiTheme="majorBidi" w:cstheme="majorBidi"/>
          <w:sz w:val="28"/>
          <w:szCs w:val="28"/>
        </w:rPr>
        <w:t>4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0FEC0FB" w14:textId="77777777" w:rsidR="007D6941" w:rsidRPr="00CF3746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7D6941" w:rsidRPr="00CF3746" w14:paraId="2E56E569" w14:textId="77777777" w:rsidTr="00E423A4">
        <w:trPr>
          <w:tblHeader/>
        </w:trPr>
        <w:tc>
          <w:tcPr>
            <w:tcW w:w="2207" w:type="pct"/>
          </w:tcPr>
          <w:p w14:paraId="383E3321" w14:textId="77777777" w:rsidR="007D6941" w:rsidRPr="00CF3746" w:rsidRDefault="007D6941" w:rsidP="009D069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453C3994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279AC45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0D2B42D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E43C4" w:rsidRPr="00CF3746" w14:paraId="08D1B75E" w14:textId="77777777" w:rsidTr="00E423A4">
        <w:trPr>
          <w:tblHeader/>
        </w:trPr>
        <w:tc>
          <w:tcPr>
            <w:tcW w:w="2207" w:type="pct"/>
          </w:tcPr>
          <w:p w14:paraId="56ABB66D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14824B4E" w14:textId="7E331F2E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43" w:type="pct"/>
          </w:tcPr>
          <w:p w14:paraId="658FA715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309AFDD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35AC85F5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69BC539" w14:textId="7D6AF111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pct"/>
          </w:tcPr>
          <w:p w14:paraId="10E9DE8C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70B553B" w14:textId="7A7BCF43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E43C4" w:rsidRPr="00CF3746" w14:paraId="7EFE4C4A" w14:textId="77777777" w:rsidTr="00E423A4">
        <w:trPr>
          <w:tblHeader/>
        </w:trPr>
        <w:tc>
          <w:tcPr>
            <w:tcW w:w="2207" w:type="pct"/>
          </w:tcPr>
          <w:p w14:paraId="7074393C" w14:textId="1C3177C9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35C49375" w14:textId="73A90696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3" w:type="pct"/>
          </w:tcPr>
          <w:p w14:paraId="5159AF44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8A5B3A5" w14:textId="4D9B2E60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07E9A905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05E3D5" w14:textId="5EDD13A8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pct"/>
          </w:tcPr>
          <w:p w14:paraId="3F023301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6B71EC" w14:textId="7F96B1FC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B325F" w:rsidRPr="00CF3746" w14:paraId="33978F4E" w14:textId="77777777" w:rsidTr="00577417">
        <w:trPr>
          <w:tblHeader/>
        </w:trPr>
        <w:tc>
          <w:tcPr>
            <w:tcW w:w="2207" w:type="pct"/>
          </w:tcPr>
          <w:p w14:paraId="7CC19FC0" w14:textId="0B4B4BB4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B1A861B" w14:textId="77777777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3501" w:rsidRPr="00CF3746" w14:paraId="3A285217" w14:textId="77777777" w:rsidTr="00E423A4">
        <w:tc>
          <w:tcPr>
            <w:tcW w:w="2207" w:type="pct"/>
          </w:tcPr>
          <w:p w14:paraId="7ECE6E85" w14:textId="5FB2DF14" w:rsidR="00273501" w:rsidRPr="00CF3746" w:rsidRDefault="00C12357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5072E8F0" w14:textId="77777777" w:rsidR="00273501" w:rsidRPr="00CF3746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35F2C82" w14:textId="77777777" w:rsidR="00273501" w:rsidRPr="00CF3746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3B5197" w14:textId="77777777" w:rsidR="00273501" w:rsidRPr="00CF3746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FB5E9F1" w14:textId="77777777" w:rsidR="00273501" w:rsidRPr="00CF3746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DCA574" w14:textId="77777777" w:rsidR="00273501" w:rsidRPr="00CF3746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BC44A5B" w14:textId="77777777" w:rsidR="00273501" w:rsidRPr="00CF3746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465382A" w14:textId="77777777" w:rsidR="00273501" w:rsidRPr="00CF3746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194" w:rsidRPr="00CF3746" w14:paraId="7078C9A1" w14:textId="77777777" w:rsidTr="00E423A4">
        <w:tc>
          <w:tcPr>
            <w:tcW w:w="2207" w:type="pct"/>
          </w:tcPr>
          <w:p w14:paraId="4D370A55" w14:textId="28B0EFB1" w:rsidR="00215194" w:rsidRPr="00CF3746" w:rsidRDefault="00585B8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53944E39" w14:textId="203B32FE" w:rsidR="00215194" w:rsidRPr="00CF3746" w:rsidRDefault="00420F61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B89B765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D4DA3F6" w14:textId="3D38B50C" w:rsidR="00215194" w:rsidRPr="00CF3746" w:rsidRDefault="00215194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6980163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7A17E5" w14:textId="4888DE0D" w:rsidR="00215194" w:rsidRPr="00CF3746" w:rsidRDefault="00420F6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F13">
              <w:rPr>
                <w:rFonts w:asciiTheme="majorBidi" w:hAnsiTheme="majorBidi" w:cstheme="majorBidi"/>
                <w:sz w:val="28"/>
                <w:szCs w:val="28"/>
              </w:rPr>
              <w:t>796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8E7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144" w:type="pct"/>
          </w:tcPr>
          <w:p w14:paraId="06F3795F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583E86F" w14:textId="187CE826" w:rsidR="00215194" w:rsidRPr="00CF3746" w:rsidRDefault="00E2448D" w:rsidP="00B97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3,</w:t>
            </w:r>
            <w:r w:rsidR="00215194" w:rsidRPr="00CF374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</w:rPr>
              <w:t>52</w:t>
            </w:r>
            <w:r w:rsidR="00215194" w:rsidRPr="00CF3746">
              <w:rPr>
                <w:rFonts w:asciiTheme="majorBidi" w:hAnsiTheme="majorBidi" w:cs="Angsana New"/>
                <w:sz w:val="28"/>
                <w:szCs w:val="28"/>
              </w:rPr>
              <w:t>,4</w:t>
            </w:r>
            <w:r>
              <w:rPr>
                <w:rFonts w:asciiTheme="majorBidi" w:hAnsiTheme="majorBidi" w:cs="Angsana New"/>
                <w:sz w:val="28"/>
                <w:szCs w:val="28"/>
              </w:rPr>
              <w:t>55</w:t>
            </w:r>
          </w:p>
        </w:tc>
      </w:tr>
      <w:tr w:rsidR="0007510D" w:rsidRPr="00CF3746" w14:paraId="18BF80A8" w14:textId="77777777" w:rsidTr="00E423A4">
        <w:tc>
          <w:tcPr>
            <w:tcW w:w="2207" w:type="pct"/>
          </w:tcPr>
          <w:p w14:paraId="75802AC5" w14:textId="26090BED" w:rsidR="0007510D" w:rsidRPr="00CF3746" w:rsidRDefault="0007510D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76" w:type="pct"/>
          </w:tcPr>
          <w:p w14:paraId="50F5CA8A" w14:textId="5A8344C4" w:rsidR="0007510D" w:rsidRPr="00CF3746" w:rsidRDefault="006F2296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0067FD75" w14:textId="77777777" w:rsidR="0007510D" w:rsidRPr="00CF3746" w:rsidRDefault="0007510D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0732581" w14:textId="0D668B9B" w:rsidR="0007510D" w:rsidRPr="00CF3746" w:rsidRDefault="00F338E5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C72A1F4" w14:textId="77777777" w:rsidR="0007510D" w:rsidRPr="00CF3746" w:rsidRDefault="0007510D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4BBD891" w14:textId="414228B9" w:rsidR="0007510D" w:rsidRPr="00CF3746" w:rsidRDefault="000E4A87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925</w:t>
            </w:r>
            <w:r>
              <w:rPr>
                <w:rFonts w:asciiTheme="majorBidi" w:hAnsiTheme="majorBidi" w:cs="Angsana New"/>
                <w:sz w:val="28"/>
                <w:szCs w:val="28"/>
              </w:rPr>
              <w:t>,000</w:t>
            </w:r>
          </w:p>
        </w:tc>
        <w:tc>
          <w:tcPr>
            <w:tcW w:w="144" w:type="pct"/>
          </w:tcPr>
          <w:p w14:paraId="15702518" w14:textId="77777777" w:rsidR="0007510D" w:rsidRPr="00CF3746" w:rsidRDefault="0007510D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A4BCB36" w14:textId="2E04CE46" w:rsidR="0007510D" w:rsidRPr="00CF3746" w:rsidRDefault="00F338E5" w:rsidP="00B97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562,500</w:t>
            </w:r>
          </w:p>
        </w:tc>
      </w:tr>
      <w:tr w:rsidR="00585B84" w:rsidRPr="00CF3746" w14:paraId="1C2F5A9F" w14:textId="77777777" w:rsidTr="00E423A4">
        <w:tc>
          <w:tcPr>
            <w:tcW w:w="2207" w:type="pct"/>
          </w:tcPr>
          <w:p w14:paraId="50A68FA8" w14:textId="05B06A4C" w:rsidR="00585B84" w:rsidRPr="00CF3746" w:rsidRDefault="00585B8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20E1F035" w14:textId="1F46940C" w:rsidR="00585B84" w:rsidRPr="00CF3746" w:rsidRDefault="00410C04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6C8E25F" w14:textId="77777777" w:rsidR="00585B84" w:rsidRPr="00CF3746" w:rsidRDefault="00585B8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3A10412" w14:textId="6340495D" w:rsidR="00585B84" w:rsidRPr="00CF3746" w:rsidRDefault="00510EC6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325EACD" w14:textId="77777777" w:rsidR="00585B84" w:rsidRPr="00CF3746" w:rsidRDefault="00585B8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AD8029" w14:textId="3B25FF49" w:rsidR="00585B84" w:rsidRPr="00CF3746" w:rsidRDefault="0011047A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561,403</w:t>
            </w:r>
          </w:p>
        </w:tc>
        <w:tc>
          <w:tcPr>
            <w:tcW w:w="144" w:type="pct"/>
          </w:tcPr>
          <w:p w14:paraId="3B1A5586" w14:textId="77777777" w:rsidR="00585B84" w:rsidRPr="00CF3746" w:rsidRDefault="00585B8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C4FCB18" w14:textId="2B9ACF1F" w:rsidR="00585B84" w:rsidRPr="00CF3746" w:rsidRDefault="00502FEA" w:rsidP="00B97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321D0C">
              <w:rPr>
                <w:rFonts w:asciiTheme="majorBidi" w:hAnsiTheme="majorBidi" w:cs="Angsana New"/>
                <w:sz w:val="28"/>
                <w:szCs w:val="28"/>
              </w:rPr>
              <w:t>23,835</w:t>
            </w:r>
          </w:p>
        </w:tc>
      </w:tr>
      <w:tr w:rsidR="00215194" w:rsidRPr="00CF3746" w14:paraId="1CB1C1C4" w14:textId="77777777" w:rsidTr="00E423A4">
        <w:tc>
          <w:tcPr>
            <w:tcW w:w="2207" w:type="pct"/>
          </w:tcPr>
          <w:p w14:paraId="47C4319E" w14:textId="77777777" w:rsidR="00215194" w:rsidRPr="00CF3746" w:rsidRDefault="0021519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CB0440D" w14:textId="77777777" w:rsidR="00215194" w:rsidRPr="00CF3746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12F95C5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916163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951DCFF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497E7CB" w14:textId="77777777" w:rsidR="00215194" w:rsidRPr="00CF3746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2A449B1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3ABB0FD" w14:textId="77777777" w:rsidR="00215194" w:rsidRPr="00CF3746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194" w:rsidRPr="00CF3746" w14:paraId="1D90D349" w14:textId="77777777" w:rsidTr="00E423A4">
        <w:tc>
          <w:tcPr>
            <w:tcW w:w="2207" w:type="pct"/>
          </w:tcPr>
          <w:p w14:paraId="1C1915F0" w14:textId="2BFC1718" w:rsidR="00215194" w:rsidRPr="00CF3746" w:rsidRDefault="00A3111E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96B4DEA" w14:textId="77777777" w:rsidR="00215194" w:rsidRPr="00CF3746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498C68C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405E013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071EC15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D7A976D" w14:textId="77777777" w:rsidR="00215194" w:rsidRPr="00CF3746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3101A78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BD460C1" w14:textId="77777777" w:rsidR="00215194" w:rsidRPr="00CF3746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02EE" w:rsidRPr="00AE02EE" w14:paraId="39118C67" w14:textId="77777777" w:rsidTr="00E423A4">
        <w:tc>
          <w:tcPr>
            <w:tcW w:w="2207" w:type="pct"/>
          </w:tcPr>
          <w:p w14:paraId="68F6BBB9" w14:textId="77FFA360" w:rsidR="00AE02EE" w:rsidRPr="00AE02EE" w:rsidRDefault="00AE02EE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</w:tcPr>
          <w:p w14:paraId="5C8CA137" w14:textId="64DB9E32" w:rsidR="00AE02EE" w:rsidRPr="006D70F3" w:rsidRDefault="00570B3D" w:rsidP="006D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6D70F3">
              <w:rPr>
                <w:rFonts w:asciiTheme="majorBidi" w:hAnsiTheme="majorBidi" w:cs="Angsana New"/>
                <w:sz w:val="28"/>
                <w:szCs w:val="28"/>
              </w:rPr>
              <w:t>45</w:t>
            </w:r>
          </w:p>
        </w:tc>
        <w:tc>
          <w:tcPr>
            <w:tcW w:w="143" w:type="pct"/>
          </w:tcPr>
          <w:p w14:paraId="1A11A23C" w14:textId="77777777" w:rsidR="00AE02EE" w:rsidRPr="00AE02EE" w:rsidRDefault="00AE02E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18996D0" w14:textId="0CE17BED" w:rsidR="00AE02EE" w:rsidRPr="00AE02EE" w:rsidRDefault="00AE02EE" w:rsidP="00AE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40</w:t>
            </w:r>
          </w:p>
        </w:tc>
        <w:tc>
          <w:tcPr>
            <w:tcW w:w="147" w:type="pct"/>
          </w:tcPr>
          <w:p w14:paraId="066B7A30" w14:textId="77777777" w:rsidR="00AE02EE" w:rsidRPr="00AE02EE" w:rsidRDefault="00AE02E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43B47FF" w14:textId="31E880BC" w:rsidR="00AE02EE" w:rsidRPr="00AE02EE" w:rsidRDefault="00570B3D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44" w:type="pct"/>
          </w:tcPr>
          <w:p w14:paraId="5145E331" w14:textId="77777777" w:rsidR="00AE02EE" w:rsidRPr="00AE02EE" w:rsidRDefault="00AE02EE" w:rsidP="00AE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0129BBAD" w14:textId="7EC5FA44" w:rsidR="00AE02EE" w:rsidRPr="00AE02EE" w:rsidRDefault="00AE02EE" w:rsidP="00AE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AE02EE">
              <w:rPr>
                <w:rFonts w:asciiTheme="majorBidi" w:hAnsiTheme="majorBidi" w:cs="Angsana New"/>
                <w:sz w:val="28"/>
                <w:szCs w:val="28"/>
              </w:rPr>
              <w:t>40</w:t>
            </w:r>
          </w:p>
        </w:tc>
      </w:tr>
      <w:tr w:rsidR="007F3B74" w:rsidRPr="00CF3746" w14:paraId="6FED8222" w14:textId="77777777" w:rsidTr="00E423A4">
        <w:tc>
          <w:tcPr>
            <w:tcW w:w="2207" w:type="pct"/>
          </w:tcPr>
          <w:p w14:paraId="1A71C9D8" w14:textId="63C48089" w:rsidR="007F3B74" w:rsidRPr="00CF3746" w:rsidRDefault="00A3111E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1A59325F" w14:textId="50CE9DC9" w:rsidR="007F3B74" w:rsidRPr="00CF3746" w:rsidRDefault="003E7FB3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="Angsana New"/>
                <w:sz w:val="28"/>
                <w:szCs w:val="28"/>
              </w:rPr>
              <w:t>,79</w:t>
            </w:r>
            <w:r w:rsidR="008C3781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43" w:type="pct"/>
          </w:tcPr>
          <w:p w14:paraId="6AEE2440" w14:textId="77777777" w:rsidR="007F3B74" w:rsidRPr="00CF3746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4CF19EDD" w14:textId="5A6097D8" w:rsidR="007F3B74" w:rsidRPr="00CF3746" w:rsidRDefault="00C31DD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18,746</w:t>
            </w:r>
          </w:p>
        </w:tc>
        <w:tc>
          <w:tcPr>
            <w:tcW w:w="147" w:type="pct"/>
          </w:tcPr>
          <w:p w14:paraId="6C68689D" w14:textId="77777777" w:rsidR="007F3B74" w:rsidRPr="00CF3746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823130" w14:textId="2348065F" w:rsidR="007F3B74" w:rsidRPr="00CF3746" w:rsidRDefault="003E7FB3" w:rsidP="007F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="Angsana New"/>
                <w:sz w:val="28"/>
                <w:szCs w:val="28"/>
              </w:rPr>
              <w:t>,79</w:t>
            </w:r>
            <w:r w:rsidR="008C3781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44" w:type="pct"/>
          </w:tcPr>
          <w:p w14:paraId="29A5FCD8" w14:textId="77777777" w:rsidR="007F3B74" w:rsidRPr="00CF3746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FE1AE6D" w14:textId="7AAFAA9B" w:rsidR="007F3B74" w:rsidRPr="00CF3746" w:rsidRDefault="00C31DDD" w:rsidP="00AE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18,746</w:t>
            </w:r>
          </w:p>
        </w:tc>
      </w:tr>
      <w:tr w:rsidR="00907600" w:rsidRPr="00CF3746" w14:paraId="3E7DF272" w14:textId="77777777" w:rsidTr="00E423A4">
        <w:tc>
          <w:tcPr>
            <w:tcW w:w="2207" w:type="pct"/>
          </w:tcPr>
          <w:p w14:paraId="4F692FF7" w14:textId="1FA59446" w:rsidR="00907600" w:rsidRPr="00CF3746" w:rsidRDefault="00907600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1161EEED" w14:textId="2AE38E07" w:rsidR="00907600" w:rsidRPr="00CF3746" w:rsidRDefault="003E7FB3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18,261</w:t>
            </w:r>
          </w:p>
        </w:tc>
        <w:tc>
          <w:tcPr>
            <w:tcW w:w="143" w:type="pct"/>
          </w:tcPr>
          <w:p w14:paraId="7517A58E" w14:textId="77777777" w:rsidR="00907600" w:rsidRPr="00CF3746" w:rsidRDefault="00907600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27371FEA" w14:textId="1D68D0A3" w:rsidR="00907600" w:rsidRPr="00CF3746" w:rsidRDefault="00C31DD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19,204</w:t>
            </w:r>
          </w:p>
        </w:tc>
        <w:tc>
          <w:tcPr>
            <w:tcW w:w="147" w:type="pct"/>
          </w:tcPr>
          <w:p w14:paraId="08D01A12" w14:textId="77777777" w:rsidR="00907600" w:rsidRPr="00CF3746" w:rsidRDefault="00907600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284D1A6" w14:textId="66EDF1B7" w:rsidR="00907600" w:rsidRPr="00CF3746" w:rsidRDefault="003E7FB3" w:rsidP="007F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18,261</w:t>
            </w:r>
          </w:p>
        </w:tc>
        <w:tc>
          <w:tcPr>
            <w:tcW w:w="144" w:type="pct"/>
          </w:tcPr>
          <w:p w14:paraId="2C6B8E1F" w14:textId="77777777" w:rsidR="00907600" w:rsidRPr="00CF3746" w:rsidRDefault="00907600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3537F34F" w14:textId="2E5C247A" w:rsidR="00907600" w:rsidRPr="00CF3746" w:rsidRDefault="00C31DD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19,204</w:t>
            </w:r>
          </w:p>
        </w:tc>
      </w:tr>
      <w:tr w:rsidR="0008743D" w:rsidRPr="00CF3746" w14:paraId="2EC6D6ED" w14:textId="77777777" w:rsidTr="00E423A4">
        <w:tc>
          <w:tcPr>
            <w:tcW w:w="2207" w:type="pct"/>
          </w:tcPr>
          <w:p w14:paraId="1D371BEE" w14:textId="77777777" w:rsidR="0008743D" w:rsidRPr="00CF3746" w:rsidRDefault="0008743D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6373062" w14:textId="77777777" w:rsidR="0008743D" w:rsidRPr="00CF3746" w:rsidRDefault="0008743D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E47FEE8" w14:textId="77777777" w:rsidR="0008743D" w:rsidRPr="00CF3746" w:rsidRDefault="0008743D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B0B0C48" w14:textId="77777777" w:rsidR="0008743D" w:rsidRPr="00CF3746" w:rsidRDefault="0008743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1E305B0" w14:textId="77777777" w:rsidR="0008743D" w:rsidRPr="00CF3746" w:rsidRDefault="0008743D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D5E217C" w14:textId="77777777" w:rsidR="0008743D" w:rsidRPr="00CF3746" w:rsidRDefault="0008743D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F373EC7" w14:textId="77777777" w:rsidR="0008743D" w:rsidRPr="00CF3746" w:rsidRDefault="0008743D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57042FE" w14:textId="77777777" w:rsidR="0008743D" w:rsidRPr="00CF3746" w:rsidRDefault="0008743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CF3746" w14:paraId="1648403A" w14:textId="77777777" w:rsidTr="0089523B">
        <w:tc>
          <w:tcPr>
            <w:tcW w:w="2207" w:type="pct"/>
          </w:tcPr>
          <w:p w14:paraId="6EA02951" w14:textId="791E8042" w:rsidR="00577417" w:rsidRPr="00CF3746" w:rsidRDefault="00907600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76" w:type="pct"/>
          </w:tcPr>
          <w:p w14:paraId="115E01AA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E728656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987831" w14:textId="77777777" w:rsidR="00577417" w:rsidRPr="00CF3746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647DFAA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3E5C843B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E498E7E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EC676A" w14:textId="77777777" w:rsidR="00577417" w:rsidRPr="00CF3746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CF3746" w14:paraId="4EB2638B" w14:textId="77777777" w:rsidTr="0089523B">
        <w:tc>
          <w:tcPr>
            <w:tcW w:w="2207" w:type="pct"/>
          </w:tcPr>
          <w:p w14:paraId="676E30FE" w14:textId="2374C7F7" w:rsidR="00577417" w:rsidRPr="00CF3746" w:rsidRDefault="00907600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095A6E32" w14:textId="622540FC" w:rsidR="00577417" w:rsidRPr="00CF3746" w:rsidRDefault="00A95DFE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4BD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3" w:type="pct"/>
          </w:tcPr>
          <w:p w14:paraId="6D42398C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0A69158" w14:textId="0897DDBC" w:rsidR="00577417" w:rsidRPr="00CF3746" w:rsidRDefault="00502FEA" w:rsidP="0050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333399">
              <w:rPr>
                <w:rFonts w:asciiTheme="majorBidi" w:hAnsiTheme="majorBidi" w:cs="Angsana New"/>
                <w:sz w:val="28"/>
                <w:szCs w:val="28"/>
              </w:rPr>
              <w:t>80</w:t>
            </w:r>
          </w:p>
        </w:tc>
        <w:tc>
          <w:tcPr>
            <w:tcW w:w="147" w:type="pct"/>
          </w:tcPr>
          <w:p w14:paraId="31229C96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7DDE223" w14:textId="3D2ECBD3" w:rsidR="00577417" w:rsidRPr="00CF3746" w:rsidRDefault="00A95DFE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4BD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4" w:type="pct"/>
          </w:tcPr>
          <w:p w14:paraId="363922AC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8F3DEAD" w14:textId="7A55D301" w:rsidR="00577417" w:rsidRPr="00CF3746" w:rsidRDefault="00502FEA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333399">
              <w:rPr>
                <w:rFonts w:asciiTheme="majorBidi" w:hAnsiTheme="majorBidi" w:cs="Angsana New"/>
                <w:sz w:val="28"/>
                <w:szCs w:val="28"/>
              </w:rPr>
              <w:t>80</w:t>
            </w:r>
          </w:p>
        </w:tc>
      </w:tr>
    </w:tbl>
    <w:p w14:paraId="304A205D" w14:textId="77777777" w:rsidR="00A532D8" w:rsidRPr="00CF3746" w:rsidRDefault="00A532D8" w:rsidP="00BC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1550E9B" w14:textId="42F356F2" w:rsidR="007D6941" w:rsidRPr="00CF3746" w:rsidRDefault="004010D9" w:rsidP="00645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F37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AF3F05B" w14:textId="443263E9" w:rsidR="009D0698" w:rsidRDefault="009D0698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DF03ED4" w14:textId="1C3696AE" w:rsidR="00A569EB" w:rsidRDefault="00A569EB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</w:pP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ณ วันที่ 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 xml:space="preserve">31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มีนาคม 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 xml:space="preserve">2565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เงินให้กู้ยืมระยะสั้นแก่ผู้บริหารสำคัญมีอัตราดอกเบี้ยร้อยละ </w:t>
      </w:r>
      <w:r w:rsidR="00CA2A63">
        <w:rPr>
          <w:rFonts w:ascii="Angsana New" w:eastAsia="Cordia New" w:hAnsi="Angsana New" w:cs="Angsana New"/>
          <w:spacing w:val="-4"/>
          <w:sz w:val="28"/>
          <w:szCs w:val="28"/>
        </w:rPr>
        <w:t xml:space="preserve">8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ต่อปี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(</w:t>
      </w:r>
      <w:r w:rsidR="00861393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31 </w:t>
      </w:r>
      <w:r w:rsidR="00861393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2564: </w:t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ร้อยละ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8</w:t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  <w:r w:rsidR="001A152B">
        <w:rPr>
          <w:rFonts w:ascii="Angsana New" w:eastAsia="Cordia New" w:hAnsi="Angsana New" w:cs="Angsana New"/>
          <w:i/>
          <w:iCs/>
          <w:spacing w:val="-4"/>
          <w:sz w:val="28"/>
          <w:szCs w:val="28"/>
          <w:cs/>
        </w:rPr>
        <w:br/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ต่อปี)</w:t>
      </w:r>
    </w:p>
    <w:p w14:paraId="1E33A0DF" w14:textId="77777777" w:rsidR="00A2416F" w:rsidRPr="00A569EB" w:rsidRDefault="00A2416F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8"/>
          <w:szCs w:val="28"/>
          <w:cs/>
        </w:rPr>
      </w:pPr>
    </w:p>
    <w:p w14:paraId="30351ED4" w14:textId="0DA9A43B" w:rsidR="00824640" w:rsidRPr="002636B8" w:rsidRDefault="00824640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pacing w:val="-4"/>
          <w:sz w:val="28"/>
          <w:szCs w:val="28"/>
          <w:cs/>
        </w:rPr>
      </w:pP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ณ วันที่ </w:t>
      </w:r>
      <w:r w:rsidRPr="00143016">
        <w:rPr>
          <w:rFonts w:asciiTheme="majorBidi" w:hAnsiTheme="majorBidi" w:cstheme="majorBidi"/>
          <w:bCs/>
          <w:sz w:val="28"/>
          <w:szCs w:val="28"/>
        </w:rPr>
        <w:t>31</w:t>
      </w:r>
      <w:r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>5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CA2A63">
        <w:rPr>
          <w:rFonts w:ascii="Angsana New" w:eastAsia="Cordia New" w:hAnsi="Angsana New" w:cs="Angsana New"/>
          <w:spacing w:val="-4"/>
          <w:sz w:val="28"/>
          <w:szCs w:val="28"/>
        </w:rPr>
        <w:t xml:space="preserve"> 925</w:t>
      </w:r>
      <w:r w:rsidR="000C29C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.0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ล้านบาท </w:t>
      </w:r>
      <w:r w:rsidR="004F5BC9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(31 </w:t>
      </w:r>
      <w:r w:rsidR="004F5BC9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4F5BC9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2564: 562.5 </w:t>
      </w:r>
      <w:r w:rsidR="004F5BC9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ล้านบาท)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โดยมีกำหนด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ชำระคืนเงินต้นทุก</w:t>
      </w:r>
      <w:r w:rsidR="00701E8A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AA3E42">
        <w:rPr>
          <w:rFonts w:ascii="Angsana New" w:eastAsia="Cordia New" w:hAnsi="Angsana New" w:cs="Angsana New"/>
          <w:spacing w:val="-4"/>
          <w:sz w:val="28"/>
          <w:szCs w:val="28"/>
        </w:rPr>
        <w:t xml:space="preserve">3 </w:t>
      </w:r>
      <w:r w:rsidR="00701E8A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เดือน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และชำระดอกเบี้ยทุกเดือนจนถึงเดือน</w:t>
      </w:r>
      <w:r w:rsidR="0008255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กุมภาพันธ์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08255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9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701E8A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(31 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701E8A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2564: 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เดือนสิงหาคม</w:t>
      </w:r>
      <w:r w:rsidR="00AA3E42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2568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) 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อัตราดอกเบี้ย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เป็นไปตามที่ระบุไว้ในสัญญา</w:t>
      </w:r>
    </w:p>
    <w:p w14:paraId="5C2FC8BF" w14:textId="77777777" w:rsidR="00824640" w:rsidRPr="00E60E18" w:rsidRDefault="00824640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2A26027" w14:textId="38DEA7D1" w:rsidR="00840368" w:rsidRPr="00CF3746" w:rsidRDefault="00840368" w:rsidP="0089131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E43C4" w:rsidRPr="00143016">
        <w:rPr>
          <w:rFonts w:asciiTheme="majorBidi" w:hAnsiTheme="majorBidi" w:cstheme="majorBidi"/>
          <w:bCs/>
          <w:sz w:val="28"/>
          <w:szCs w:val="28"/>
        </w:rPr>
        <w:t>31</w:t>
      </w:r>
      <w:r w:rsidR="003E43C4"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3E43C4" w:rsidRPr="00143016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 w:rsidR="003E43C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3E43C4">
        <w:rPr>
          <w:rFonts w:asciiTheme="majorBidi" w:hAnsiTheme="majorBidi" w:cstheme="majorBidi"/>
          <w:sz w:val="28"/>
          <w:szCs w:val="28"/>
        </w:rPr>
        <w:t>5</w:t>
      </w:r>
      <w:r w:rsidRPr="00CF3746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 ขอบเขตการให้บริการประกอบด้วยการจัดหานายหน้าประกันวินาศภัย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 การเรียกเก็บเงินรับชำระ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22788A19" w14:textId="3E97BF8A" w:rsidR="00D26C68" w:rsidRDefault="00D26C68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A5EC35" w14:textId="77777777" w:rsidR="00B43D65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143016">
        <w:rPr>
          <w:rFonts w:asciiTheme="majorBidi" w:hAnsiTheme="majorBidi" w:cstheme="majorBidi"/>
          <w:bCs/>
          <w:sz w:val="28"/>
          <w:szCs w:val="28"/>
        </w:rPr>
        <w:t>31</w:t>
      </w:r>
      <w:r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CF3746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บริษัทมีสัญญาให้เช่าพื้นที่สำนักงานกับบริษัทย่อยหลายฉบับ </w:t>
      </w:r>
      <w:r w:rsidRPr="00B856C1">
        <w:rPr>
          <w:rFonts w:asciiTheme="majorBidi" w:hAnsiTheme="majorBidi" w:cstheme="majorBidi" w:hint="cs"/>
          <w:sz w:val="28"/>
          <w:szCs w:val="28"/>
          <w:cs/>
        </w:rPr>
        <w:t xml:space="preserve">โดยมีระยะเวลาเช่า </w:t>
      </w:r>
      <w:r w:rsidRPr="00B856C1">
        <w:rPr>
          <w:rFonts w:asciiTheme="majorBidi" w:hAnsiTheme="majorBidi" w:cstheme="majorBidi"/>
          <w:sz w:val="28"/>
          <w:szCs w:val="28"/>
        </w:rPr>
        <w:t xml:space="preserve">3 </w:t>
      </w:r>
      <w:r w:rsidRPr="00B856C1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B856C1">
        <w:rPr>
          <w:rFonts w:asciiTheme="majorBidi" w:hAnsiTheme="majorBidi" w:cstheme="majorBidi"/>
          <w:sz w:val="28"/>
          <w:szCs w:val="28"/>
        </w:rPr>
        <w:br/>
      </w:r>
      <w:r w:rsidRPr="00B856C1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Pr="00B856C1">
        <w:rPr>
          <w:rFonts w:asciiTheme="majorBidi" w:hAnsiTheme="majorBidi" w:cstheme="majorBidi"/>
          <w:sz w:val="28"/>
          <w:szCs w:val="28"/>
        </w:rPr>
        <w:t xml:space="preserve">1 </w:t>
      </w:r>
      <w:r w:rsidRPr="00B856C1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B856C1">
        <w:rPr>
          <w:rFonts w:asciiTheme="majorBidi" w:hAnsiTheme="majorBidi" w:cstheme="majorBidi"/>
          <w:sz w:val="28"/>
          <w:szCs w:val="28"/>
        </w:rPr>
        <w:t>2564</w:t>
      </w:r>
      <w:r w:rsidRPr="00B856C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856C1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856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856C1">
        <w:rPr>
          <w:rFonts w:asciiTheme="majorBidi" w:hAnsiTheme="majorBidi" w:cstheme="majorBidi"/>
          <w:sz w:val="28"/>
          <w:szCs w:val="28"/>
        </w:rPr>
        <w:t>2567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B7055">
        <w:rPr>
          <w:rFonts w:asciiTheme="majorBidi" w:hAnsiTheme="majorBidi" w:cs="Angsana New"/>
          <w:i/>
          <w:iCs/>
          <w:sz w:val="28"/>
          <w:szCs w:val="28"/>
        </w:rPr>
        <w:t>(</w:t>
      </w:r>
      <w:r>
        <w:rPr>
          <w:rFonts w:asciiTheme="majorBidi" w:hAnsiTheme="majorBidi" w:cs="Angsana New"/>
          <w:i/>
          <w:iCs/>
          <w:sz w:val="28"/>
          <w:szCs w:val="28"/>
        </w:rPr>
        <w:t xml:space="preserve">31 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ธันวาคม </w:t>
      </w:r>
      <w:r w:rsidRPr="002B7055">
        <w:rPr>
          <w:rFonts w:asciiTheme="majorBidi" w:hAnsiTheme="majorBidi" w:cs="Angsana New"/>
          <w:i/>
          <w:iCs/>
          <w:sz w:val="28"/>
          <w:szCs w:val="28"/>
        </w:rPr>
        <w:t xml:space="preserve">2564: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มีนาคม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2B7055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ถึงวันที่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>28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กุมภาพันธ์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>2567)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บริษัทได้รับค่าเช่าตามที่ระบุในสัญญา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ค่าเช่าจะมีการทบทวนทุกครั้งเมื่อครบกำหนดสัญญา</w:t>
      </w:r>
    </w:p>
    <w:p w14:paraId="18636527" w14:textId="77777777" w:rsidR="00B43D65" w:rsidRPr="00CF3746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82C4FFA" w14:textId="46541193" w:rsidR="00B43D65" w:rsidRPr="00822D7E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22D7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822D7E">
        <w:rPr>
          <w:rFonts w:asciiTheme="majorBidi" w:hAnsiTheme="majorBidi" w:cstheme="majorBidi"/>
          <w:bCs/>
          <w:sz w:val="28"/>
          <w:szCs w:val="28"/>
        </w:rPr>
        <w:t>31</w:t>
      </w:r>
      <w:r w:rsidRPr="00822D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22D7E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 w:rsidRPr="00822D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AA3E42">
        <w:rPr>
          <w:rFonts w:asciiTheme="majorBidi" w:hAnsiTheme="majorBidi" w:cstheme="majorBidi"/>
          <w:sz w:val="28"/>
          <w:szCs w:val="28"/>
        </w:rPr>
        <w:t>2565</w:t>
      </w:r>
      <w:r w:rsidRPr="00822D7E">
        <w:rPr>
          <w:rFonts w:asciiTheme="majorBidi" w:hAnsiTheme="majorBidi" w:cstheme="majorBidi"/>
          <w:sz w:val="28"/>
          <w:szCs w:val="28"/>
        </w:rPr>
        <w:t xml:space="preserve"> </w:t>
      </w:r>
      <w:r w:rsidRPr="00822D7E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บริษัทมีสัญญาหลายฉบับกับบุคคลที่เกี่ยวข้องกันสำหรับการเช่าอาคารสำนักงาน โดยมีระยะเวลาเช่า </w:t>
      </w:r>
      <w:r w:rsidR="00AA3E42">
        <w:rPr>
          <w:rFonts w:asciiTheme="majorBidi" w:hAnsiTheme="majorBidi" w:cstheme="majorBidi"/>
          <w:sz w:val="28"/>
          <w:szCs w:val="28"/>
        </w:rPr>
        <w:t xml:space="preserve">3 </w:t>
      </w:r>
      <w:r w:rsidRPr="00822D7E">
        <w:rPr>
          <w:rFonts w:asciiTheme="majorBidi" w:hAnsiTheme="majorBidi" w:cstheme="majorBidi"/>
          <w:sz w:val="28"/>
          <w:szCs w:val="28"/>
          <w:cs/>
        </w:rPr>
        <w:t xml:space="preserve">ปี ตั้งแต่เดือนตุลาคม </w:t>
      </w:r>
      <w:r w:rsidR="00AA3E42">
        <w:rPr>
          <w:rFonts w:asciiTheme="majorBidi" w:hAnsiTheme="majorBidi" w:cstheme="majorBidi"/>
          <w:sz w:val="28"/>
          <w:szCs w:val="28"/>
        </w:rPr>
        <w:t>2562</w:t>
      </w:r>
      <w:r w:rsidRPr="00822D7E">
        <w:rPr>
          <w:rFonts w:asciiTheme="majorBidi" w:hAnsiTheme="majorBidi" w:cstheme="majorBidi"/>
          <w:sz w:val="28"/>
          <w:szCs w:val="28"/>
          <w:cs/>
        </w:rPr>
        <w:t xml:space="preserve"> และสิ้นสุดเดือนธันวาคม </w:t>
      </w:r>
      <w:r w:rsidR="00AA3E42">
        <w:rPr>
          <w:rFonts w:asciiTheme="majorBidi" w:hAnsiTheme="majorBidi" w:cstheme="majorBidi"/>
          <w:sz w:val="28"/>
          <w:szCs w:val="28"/>
        </w:rPr>
        <w:t>2566</w:t>
      </w:r>
      <w:r w:rsidRPr="00822D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 ตั้งแต่เดือนตุลาคม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และสิ้นสุดเดือนธันวาคม </w:t>
      </w:r>
      <w:r w:rsidR="00CD2132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822D7E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5E9BF8D5" w14:textId="77777777" w:rsidR="00B43D65" w:rsidRPr="00E60E18" w:rsidRDefault="00B43D65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3E099C" w14:textId="1704F640" w:rsidR="00AA1155" w:rsidRPr="00822D7E" w:rsidRDefault="006A2F1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6835B70" w14:textId="6A8D3C60" w:rsidR="00D15DAD" w:rsidRPr="00AA3E42" w:rsidRDefault="00476D6C" w:rsidP="00D15DA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ลูกหนี้เงินให้สินเชื่อ</w:t>
      </w:r>
    </w:p>
    <w:p w14:paraId="3E3AB7EE" w14:textId="6C2791CB" w:rsidR="0040721F" w:rsidRPr="00AA3E42" w:rsidRDefault="0040721F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423EE" w:rsidRPr="004F5DF8" w14:paraId="49BD5DAC" w14:textId="77777777" w:rsidTr="004C12AE">
        <w:tc>
          <w:tcPr>
            <w:tcW w:w="4860" w:type="dxa"/>
          </w:tcPr>
          <w:p w14:paraId="3B2142FF" w14:textId="77777777" w:rsidR="002423EE" w:rsidRPr="004F5DF8" w:rsidRDefault="002423EE" w:rsidP="002423E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6140981" w14:textId="4E3791A1" w:rsidR="002423EE" w:rsidRPr="004F5DF8" w:rsidRDefault="002423EE" w:rsidP="002423E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423EE" w:rsidRPr="004F5DF8" w14:paraId="4CFD0281" w14:textId="77777777" w:rsidTr="004C12AE">
        <w:tc>
          <w:tcPr>
            <w:tcW w:w="4860" w:type="dxa"/>
          </w:tcPr>
          <w:p w14:paraId="00BF7817" w14:textId="77777777" w:rsidR="002423EE" w:rsidRPr="004F5DF8" w:rsidRDefault="002423EE" w:rsidP="002423E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4C6EAD59" w14:textId="16BECBBF" w:rsidR="002423EE" w:rsidRPr="004F5DF8" w:rsidRDefault="002423EE" w:rsidP="002423EE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22D7E" w:rsidRPr="004F5DF8" w14:paraId="597A3B7D" w14:textId="77777777" w:rsidTr="004C12AE">
        <w:tc>
          <w:tcPr>
            <w:tcW w:w="4860" w:type="dxa"/>
          </w:tcPr>
          <w:p w14:paraId="2155E5A2" w14:textId="77777777" w:rsidR="00822D7E" w:rsidRPr="004F5DF8" w:rsidRDefault="00822D7E" w:rsidP="00822D7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770EC1D" w14:textId="77777777" w:rsidR="00822D7E" w:rsidRPr="00CF3746" w:rsidRDefault="00822D7E" w:rsidP="00822D7E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681A30AF" w14:textId="621EDECA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FCA8ECD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28D53786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BFDC7C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22D7E" w:rsidRPr="004F5DF8" w14:paraId="784B4B5B" w14:textId="77777777" w:rsidTr="004C12AE">
        <w:tc>
          <w:tcPr>
            <w:tcW w:w="4860" w:type="dxa"/>
          </w:tcPr>
          <w:p w14:paraId="41491E53" w14:textId="77777777" w:rsidR="00822D7E" w:rsidRPr="004F5DF8" w:rsidRDefault="00822D7E" w:rsidP="00822D7E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D1D2FEB" w14:textId="77777777" w:rsidR="00822D7E" w:rsidRPr="004F5DF8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C41513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2469576A" w14:textId="77777777" w:rsidR="00822D7E" w:rsidRPr="004F5DF8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D7E" w:rsidRPr="00525CC4" w14:paraId="3BB467AA" w14:textId="77777777" w:rsidTr="004C12AE">
        <w:tc>
          <w:tcPr>
            <w:tcW w:w="4860" w:type="dxa"/>
          </w:tcPr>
          <w:p w14:paraId="7B96D7B1" w14:textId="77777777" w:rsidR="00822D7E" w:rsidRPr="004F5DF8" w:rsidRDefault="00822D7E" w:rsidP="00822D7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64DDA865" w14:textId="32D0C1BD" w:rsidR="00822D7E" w:rsidRPr="006901D6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4318D8">
              <w:rPr>
                <w:rFonts w:asciiTheme="majorBidi" w:hAnsiTheme="majorBidi" w:cs="Angsana New"/>
                <w:sz w:val="28"/>
                <w:szCs w:val="28"/>
                <w:lang w:val="en-GB"/>
              </w:rPr>
              <w:t>49,</w:t>
            </w:r>
            <w:r w:rsidR="005A20AF">
              <w:rPr>
                <w:rFonts w:asciiTheme="majorBidi" w:hAnsiTheme="majorBidi" w:cs="Angsana New"/>
                <w:sz w:val="28"/>
                <w:szCs w:val="28"/>
                <w:lang w:val="en-GB"/>
              </w:rPr>
              <w:t>265</w:t>
            </w:r>
            <w:r w:rsidRPr="004318D8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="005A20AF">
              <w:rPr>
                <w:rFonts w:asciiTheme="majorBidi" w:hAnsiTheme="majorBidi" w:cs="Angsan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530" w:type="dxa"/>
          </w:tcPr>
          <w:p w14:paraId="269217B7" w14:textId="32282DC4" w:rsidR="00822D7E" w:rsidRPr="006901D6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318D8">
              <w:rPr>
                <w:rFonts w:asciiTheme="majorBidi" w:hAnsiTheme="majorBidi" w:cs="Angsana New"/>
                <w:sz w:val="28"/>
                <w:szCs w:val="28"/>
                <w:lang w:val="en-GB"/>
              </w:rPr>
              <w:t>42,</w:t>
            </w:r>
            <w:r w:rsidR="00BA28C8">
              <w:rPr>
                <w:rFonts w:asciiTheme="majorBidi" w:hAnsiTheme="majorBidi" w:cs="Angsana New"/>
                <w:sz w:val="28"/>
                <w:szCs w:val="28"/>
                <w:lang w:val="en-GB"/>
              </w:rPr>
              <w:t>374,974</w:t>
            </w:r>
          </w:p>
        </w:tc>
        <w:tc>
          <w:tcPr>
            <w:tcW w:w="1530" w:type="dxa"/>
          </w:tcPr>
          <w:p w14:paraId="4DA485F8" w14:textId="5A0AC3CF" w:rsidR="00822D7E" w:rsidRPr="00525CC4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318D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91,640,14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822D7E" w:rsidRPr="006901D6" w14:paraId="2EFD70E1" w14:textId="77777777" w:rsidTr="004C12AE">
        <w:trPr>
          <w:trHeight w:val="274"/>
        </w:trPr>
        <w:tc>
          <w:tcPr>
            <w:tcW w:w="4860" w:type="dxa"/>
          </w:tcPr>
          <w:p w14:paraId="12F9C62B" w14:textId="77777777" w:rsidR="00822D7E" w:rsidRPr="004F5DF8" w:rsidRDefault="00822D7E" w:rsidP="00822D7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13341832" w14:textId="3CF8A02F" w:rsidR="00822D7E" w:rsidRPr="006901D6" w:rsidRDefault="00822D7E" w:rsidP="00822D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248,637</w:t>
            </w:r>
          </w:p>
        </w:tc>
        <w:tc>
          <w:tcPr>
            <w:tcW w:w="1530" w:type="dxa"/>
          </w:tcPr>
          <w:p w14:paraId="5090EEF6" w14:textId="77777777" w:rsidR="00822D7E" w:rsidRPr="00525CC4" w:rsidRDefault="00822D7E" w:rsidP="00822D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32C2111" w14:textId="07D7CDA7" w:rsidR="00822D7E" w:rsidRPr="006901D6" w:rsidRDefault="00822D7E" w:rsidP="00822D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248,637</w:t>
            </w:r>
          </w:p>
        </w:tc>
      </w:tr>
      <w:tr w:rsidR="00822D7E" w:rsidRPr="00525CC4" w14:paraId="1548C946" w14:textId="77777777" w:rsidTr="004C12AE">
        <w:tc>
          <w:tcPr>
            <w:tcW w:w="4860" w:type="dxa"/>
          </w:tcPr>
          <w:p w14:paraId="4BE02A33" w14:textId="305D11C4" w:rsidR="00822D7E" w:rsidRPr="004F5DF8" w:rsidRDefault="00233968" w:rsidP="00822D7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71BFC4C9" w14:textId="2DCDA611" w:rsidR="00822D7E" w:rsidRPr="006901D6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4318D8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50,</w:t>
            </w:r>
            <w:r w:rsidR="005A20AF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513</w:t>
            </w:r>
            <w:r w:rsidRPr="004318D8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5A20AF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810</w:t>
            </w:r>
          </w:p>
        </w:tc>
        <w:tc>
          <w:tcPr>
            <w:tcW w:w="1530" w:type="dxa"/>
          </w:tcPr>
          <w:p w14:paraId="64ED4030" w14:textId="5DE2AEA5" w:rsidR="00822D7E" w:rsidRPr="00237730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9F23BF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42,</w:t>
            </w:r>
            <w:r w:rsidR="0017429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374,974</w:t>
            </w:r>
          </w:p>
        </w:tc>
        <w:tc>
          <w:tcPr>
            <w:tcW w:w="1530" w:type="dxa"/>
          </w:tcPr>
          <w:p w14:paraId="7CC4644D" w14:textId="7E4F277B" w:rsidR="00822D7E" w:rsidRPr="00525CC4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F23BF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92,888,78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</w:tr>
      <w:tr w:rsidR="00822D7E" w:rsidRPr="00A97269" w14:paraId="1D1DC5C5" w14:textId="77777777" w:rsidTr="004C12AE">
        <w:tc>
          <w:tcPr>
            <w:tcW w:w="4860" w:type="dxa"/>
          </w:tcPr>
          <w:p w14:paraId="245E3A1A" w14:textId="77777777" w:rsidR="00822D7E" w:rsidRPr="004F5DF8" w:rsidRDefault="00822D7E" w:rsidP="00822D7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4DE7CFB6" w14:textId="451CF884" w:rsidR="00822D7E" w:rsidRPr="00A97269" w:rsidRDefault="00822D7E" w:rsidP="00822D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52BE1">
              <w:rPr>
                <w:rFonts w:asciiTheme="majorBidi" w:hAnsiTheme="majorBidi" w:cs="Angsana New"/>
                <w:sz w:val="28"/>
                <w:szCs w:val="28"/>
                <w:lang w:val="en-GB"/>
              </w:rPr>
              <w:t>(</w:t>
            </w:r>
            <w:r w:rsidR="005A20AF">
              <w:rPr>
                <w:rFonts w:asciiTheme="majorBidi" w:hAnsiTheme="majorBidi" w:cs="Angsana New"/>
                <w:sz w:val="28"/>
                <w:szCs w:val="28"/>
                <w:lang w:val="en-GB"/>
              </w:rPr>
              <w:t>1,285,268</w:t>
            </w:r>
            <w:r w:rsidRPr="00A52BE1">
              <w:rPr>
                <w:rFonts w:asciiTheme="majorBidi" w:hAnsiTheme="majorBidi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</w:tcPr>
          <w:p w14:paraId="511851E8" w14:textId="329F8C19" w:rsidR="00822D7E" w:rsidRPr="00A97269" w:rsidRDefault="00822D7E" w:rsidP="00822D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A52BE1">
              <w:rPr>
                <w:rFonts w:asciiTheme="majorBidi" w:hAnsiTheme="majorBidi" w:cs="Angsana New"/>
                <w:sz w:val="28"/>
                <w:szCs w:val="28"/>
                <w:lang w:val="en-GB"/>
              </w:rPr>
              <w:t>(</w:t>
            </w:r>
            <w:r w:rsidR="00194CA6">
              <w:rPr>
                <w:rFonts w:asciiTheme="majorBidi" w:hAnsiTheme="majorBidi" w:cs="Angsana New"/>
                <w:sz w:val="28"/>
                <w:szCs w:val="28"/>
                <w:lang w:val="en-GB"/>
              </w:rPr>
              <w:t>418,910</w:t>
            </w:r>
            <w:r w:rsidRPr="00A52BE1">
              <w:rPr>
                <w:rFonts w:asciiTheme="majorBidi" w:hAnsiTheme="majorBidi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</w:tcPr>
          <w:p w14:paraId="2D0B147D" w14:textId="5E683F19" w:rsidR="00822D7E" w:rsidRPr="00A97269" w:rsidRDefault="00822D7E" w:rsidP="00822D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52BE1">
              <w:rPr>
                <w:rFonts w:asciiTheme="majorBidi" w:hAnsiTheme="majorBidi" w:cs="Angsana New"/>
                <w:sz w:val="28"/>
                <w:szCs w:val="28"/>
              </w:rPr>
              <w:t>(1,704,17</w:t>
            </w:r>
            <w:r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Pr="00A52BE1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822D7E" w:rsidRPr="00A97269" w14:paraId="1F2D21A8" w14:textId="77777777" w:rsidTr="004C12AE">
        <w:tc>
          <w:tcPr>
            <w:tcW w:w="4860" w:type="dxa"/>
            <w:tcBorders>
              <w:bottom w:val="nil"/>
            </w:tcBorders>
          </w:tcPr>
          <w:p w14:paraId="1A38DF8D" w14:textId="77777777" w:rsidR="00822D7E" w:rsidRPr="004F5DF8" w:rsidRDefault="00822D7E" w:rsidP="00822D7E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2E4D48E" w14:textId="1F36D2B6" w:rsidR="00822D7E" w:rsidRPr="00A97269" w:rsidRDefault="00822D7E" w:rsidP="00822D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52BE1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49,</w:t>
            </w:r>
            <w:r w:rsidR="005A20AF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228,542</w:t>
            </w:r>
          </w:p>
        </w:tc>
        <w:tc>
          <w:tcPr>
            <w:tcW w:w="1530" w:type="dxa"/>
            <w:tcBorders>
              <w:bottom w:val="nil"/>
            </w:tcBorders>
          </w:tcPr>
          <w:p w14:paraId="6FBB0521" w14:textId="7F24F0B7" w:rsidR="00822D7E" w:rsidRPr="00A97269" w:rsidRDefault="00822D7E" w:rsidP="00822D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52BE1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41,</w:t>
            </w:r>
            <w:r w:rsidR="00D07D6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956,064</w:t>
            </w:r>
          </w:p>
        </w:tc>
        <w:tc>
          <w:tcPr>
            <w:tcW w:w="1530" w:type="dxa"/>
            <w:tcBorders>
              <w:bottom w:val="nil"/>
            </w:tcBorders>
          </w:tcPr>
          <w:p w14:paraId="74C0B002" w14:textId="6FB4E897" w:rsidR="00822D7E" w:rsidRPr="00A97269" w:rsidRDefault="00822D7E" w:rsidP="00822D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BE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91,184,606</w:t>
            </w:r>
          </w:p>
        </w:tc>
      </w:tr>
    </w:tbl>
    <w:p w14:paraId="4510F7D5" w14:textId="37006D30" w:rsidR="005A7789" w:rsidRPr="00AA3E42" w:rsidRDefault="005A7789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9C3D52" w:rsidRPr="00CF3746" w14:paraId="669A3B24" w14:textId="77777777" w:rsidTr="004C12AE">
        <w:trPr>
          <w:tblHeader/>
        </w:trPr>
        <w:tc>
          <w:tcPr>
            <w:tcW w:w="4860" w:type="dxa"/>
            <w:tcBorders>
              <w:top w:val="nil"/>
            </w:tcBorders>
          </w:tcPr>
          <w:p w14:paraId="7C8C4F0A" w14:textId="77777777" w:rsidR="009C3D52" w:rsidRPr="00CF3746" w:rsidDel="00034AEF" w:rsidRDefault="009C3D52" w:rsidP="004C12A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tcBorders>
              <w:top w:val="nil"/>
            </w:tcBorders>
          </w:tcPr>
          <w:p w14:paraId="2DC12AF8" w14:textId="22118479" w:rsidR="009C3D52" w:rsidRPr="00CF3746" w:rsidRDefault="009C3D52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3D52" w:rsidRPr="00CF3746" w14:paraId="5AE33412" w14:textId="77777777" w:rsidTr="004C12AE">
        <w:trPr>
          <w:tblHeader/>
        </w:trPr>
        <w:tc>
          <w:tcPr>
            <w:tcW w:w="4860" w:type="dxa"/>
          </w:tcPr>
          <w:p w14:paraId="45DBC61E" w14:textId="77777777" w:rsidR="009C3D52" w:rsidRPr="00CF3746" w:rsidDel="00034AEF" w:rsidRDefault="009C3D52" w:rsidP="004C12A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</w:tcPr>
          <w:p w14:paraId="1B4C5846" w14:textId="591AE3E3" w:rsidR="009C3D52" w:rsidRPr="00CF3746" w:rsidRDefault="00822D7E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C3D52" w:rsidRPr="00CF3746" w14:paraId="3451C5FB" w14:textId="77777777" w:rsidTr="004C12AE">
        <w:trPr>
          <w:tblHeader/>
        </w:trPr>
        <w:tc>
          <w:tcPr>
            <w:tcW w:w="4860" w:type="dxa"/>
          </w:tcPr>
          <w:p w14:paraId="59516AAF" w14:textId="77777777" w:rsidR="009C3D52" w:rsidRPr="00CF3746" w:rsidRDefault="009C3D52" w:rsidP="004C12A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37694BE" w14:textId="77777777" w:rsidR="009C3D52" w:rsidRPr="00CF3746" w:rsidRDefault="009C3D52" w:rsidP="004C12AE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1734F659" w14:textId="77777777" w:rsidR="009C3D52" w:rsidRPr="00CF3746" w:rsidRDefault="009C3D52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5DB6615" w14:textId="77777777" w:rsidR="009C3D52" w:rsidRPr="00CF3746" w:rsidRDefault="009C3D52" w:rsidP="004C12AE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2CE824D9" w14:textId="77777777" w:rsidR="009C3D52" w:rsidRPr="00CF3746" w:rsidRDefault="009C3D52" w:rsidP="004C12AE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DA5DEA" w14:textId="77777777" w:rsidR="009C3D52" w:rsidRPr="00CF3746" w:rsidRDefault="009C3D52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C3D52" w:rsidRPr="00CF3746" w14:paraId="143C1043" w14:textId="77777777" w:rsidTr="004C12AE">
        <w:trPr>
          <w:tblHeader/>
        </w:trPr>
        <w:tc>
          <w:tcPr>
            <w:tcW w:w="4860" w:type="dxa"/>
          </w:tcPr>
          <w:p w14:paraId="4024FE35" w14:textId="77777777" w:rsidR="009C3D52" w:rsidRPr="00CF3746" w:rsidRDefault="009C3D52" w:rsidP="004C12A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63910CB" w14:textId="77777777" w:rsidR="009C3D52" w:rsidRPr="00CF3746" w:rsidRDefault="009C3D52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6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64617E9" w14:textId="77777777" w:rsidR="009C3D52" w:rsidRPr="00CF3746" w:rsidRDefault="009C3D52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6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3A100928" w14:textId="77777777" w:rsidR="009C3D52" w:rsidRPr="00CF3746" w:rsidRDefault="009C3D52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6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D7E" w:rsidRPr="00CF3746" w14:paraId="56420D32" w14:textId="77777777" w:rsidTr="004C12AE">
        <w:tc>
          <w:tcPr>
            <w:tcW w:w="4860" w:type="dxa"/>
          </w:tcPr>
          <w:p w14:paraId="5F488DD0" w14:textId="77777777" w:rsidR="00822D7E" w:rsidRPr="00CF3746" w:rsidDel="00034AEF" w:rsidRDefault="00822D7E" w:rsidP="00822D7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7D755C98" w14:textId="244BDD87" w:rsidR="00822D7E" w:rsidRPr="00CF3746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49</w:t>
            </w:r>
            <w:r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F13F4A">
              <w:rPr>
                <w:rFonts w:asciiTheme="majorBidi" w:hAnsiTheme="majorBidi" w:cs="Angsana New"/>
                <w:sz w:val="28"/>
                <w:szCs w:val="28"/>
              </w:rPr>
              <w:t>206,349</w:t>
            </w:r>
          </w:p>
        </w:tc>
        <w:tc>
          <w:tcPr>
            <w:tcW w:w="1530" w:type="dxa"/>
          </w:tcPr>
          <w:p w14:paraId="1A6E32F9" w14:textId="3F963F35" w:rsidR="00822D7E" w:rsidRPr="00CF3746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42,</w:t>
            </w:r>
            <w:r w:rsidR="00BF29E6">
              <w:rPr>
                <w:rFonts w:asciiTheme="majorBidi" w:hAnsiTheme="majorBidi" w:cs="Angsana New"/>
                <w:sz w:val="28"/>
                <w:szCs w:val="28"/>
                <w:lang w:val="en-GB"/>
              </w:rPr>
              <w:t>280,605</w:t>
            </w:r>
          </w:p>
        </w:tc>
        <w:tc>
          <w:tcPr>
            <w:tcW w:w="1530" w:type="dxa"/>
          </w:tcPr>
          <w:p w14:paraId="10A648C3" w14:textId="382CD673" w:rsidR="00822D7E" w:rsidRPr="00CF3746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91,486,954</w:t>
            </w:r>
          </w:p>
        </w:tc>
      </w:tr>
      <w:tr w:rsidR="00822D7E" w:rsidRPr="00CF3746" w14:paraId="418F6BE2" w14:textId="77777777" w:rsidTr="004C12AE">
        <w:tc>
          <w:tcPr>
            <w:tcW w:w="4860" w:type="dxa"/>
          </w:tcPr>
          <w:p w14:paraId="3F012562" w14:textId="77777777" w:rsidR="00822D7E" w:rsidRPr="00CF3746" w:rsidDel="00034AEF" w:rsidRDefault="00822D7E" w:rsidP="00822D7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2A0401DC" w14:textId="4B034A56" w:rsidR="00822D7E" w:rsidRPr="00CF3746" w:rsidRDefault="00822D7E" w:rsidP="00822D7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1,248,036</w:t>
            </w:r>
          </w:p>
        </w:tc>
        <w:tc>
          <w:tcPr>
            <w:tcW w:w="1530" w:type="dxa"/>
          </w:tcPr>
          <w:p w14:paraId="76C825EB" w14:textId="51BF76FE" w:rsidR="00822D7E" w:rsidRPr="00CF3746" w:rsidRDefault="00822D7E" w:rsidP="00822D7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</w:tcPr>
          <w:p w14:paraId="77638FC5" w14:textId="228C465E" w:rsidR="00822D7E" w:rsidRPr="00CF3746" w:rsidRDefault="00822D7E" w:rsidP="00822D7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1,248,036</w:t>
            </w:r>
          </w:p>
        </w:tc>
      </w:tr>
      <w:tr w:rsidR="00822D7E" w:rsidRPr="00CF3746" w14:paraId="68B152D8" w14:textId="77777777" w:rsidTr="004C12AE">
        <w:tc>
          <w:tcPr>
            <w:tcW w:w="4860" w:type="dxa"/>
          </w:tcPr>
          <w:p w14:paraId="362A858F" w14:textId="275D5A19" w:rsidR="00822D7E" w:rsidRPr="00CF3746" w:rsidDel="00034AEF" w:rsidRDefault="00233968" w:rsidP="00822D7E">
            <w:pPr>
              <w:spacing w:line="36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8528B3B" w14:textId="3F2BA7B2" w:rsidR="00822D7E" w:rsidRPr="00CF3746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50,</w:t>
            </w:r>
            <w:r w:rsidR="00B03B73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454,385</w:t>
            </w:r>
          </w:p>
        </w:tc>
        <w:tc>
          <w:tcPr>
            <w:tcW w:w="1530" w:type="dxa"/>
          </w:tcPr>
          <w:p w14:paraId="31B40677" w14:textId="5A3FD9B2" w:rsidR="00822D7E" w:rsidRPr="00CF3746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2D39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42,</w:t>
            </w:r>
            <w:r w:rsidR="00D35ED5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280,605</w:t>
            </w:r>
          </w:p>
        </w:tc>
        <w:tc>
          <w:tcPr>
            <w:tcW w:w="1530" w:type="dxa"/>
          </w:tcPr>
          <w:p w14:paraId="6268C743" w14:textId="62E3D7EB" w:rsidR="00822D7E" w:rsidRPr="00CF3746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92,734,990</w:t>
            </w:r>
          </w:p>
        </w:tc>
      </w:tr>
      <w:tr w:rsidR="00822D7E" w:rsidRPr="00CF3746" w14:paraId="33BC1BE5" w14:textId="77777777" w:rsidTr="004C12AE">
        <w:tc>
          <w:tcPr>
            <w:tcW w:w="4860" w:type="dxa"/>
          </w:tcPr>
          <w:p w14:paraId="75C40BD2" w14:textId="77777777" w:rsidR="00822D7E" w:rsidRPr="00CF3746" w:rsidDel="00034AEF" w:rsidRDefault="00822D7E" w:rsidP="00822D7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7D0671F1" w14:textId="34D2E61A" w:rsidR="00822D7E" w:rsidRPr="00CF3746" w:rsidRDefault="00822D7E" w:rsidP="00822D7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73BF7">
              <w:rPr>
                <w:rFonts w:asciiTheme="majorBidi" w:eastAsia="Angsana New" w:hAnsiTheme="majorBidi" w:cs="Angsana New"/>
                <w:sz w:val="28"/>
                <w:szCs w:val="28"/>
                <w:cs/>
              </w:rPr>
              <w:t>(</w:t>
            </w:r>
            <w:r w:rsidR="00421FFD">
              <w:rPr>
                <w:rFonts w:asciiTheme="majorBidi" w:eastAsia="Angsana New" w:hAnsiTheme="majorBidi" w:cs="Angsana New"/>
                <w:sz w:val="28"/>
                <w:szCs w:val="28"/>
              </w:rPr>
              <w:t>1,285,136</w:t>
            </w:r>
            <w:r w:rsidRPr="00D73BF7">
              <w:rPr>
                <w:rFonts w:asciiTheme="majorBidi" w:eastAsia="Angsana New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7B4E3816" w14:textId="2A6A1A21" w:rsidR="00822D7E" w:rsidRPr="00CF3746" w:rsidRDefault="00822D7E" w:rsidP="00822D7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D73BF7">
              <w:rPr>
                <w:rFonts w:asciiTheme="majorBidi" w:eastAsia="Angsana New" w:hAnsiTheme="majorBidi" w:cs="Angsana New"/>
                <w:sz w:val="28"/>
                <w:szCs w:val="28"/>
                <w:cs/>
              </w:rPr>
              <w:t>(</w:t>
            </w:r>
            <w:r w:rsidR="003B4248">
              <w:rPr>
                <w:rFonts w:asciiTheme="majorBidi" w:eastAsia="Angsana New" w:hAnsiTheme="majorBidi" w:cs="Angsana New"/>
                <w:sz w:val="28"/>
                <w:szCs w:val="28"/>
              </w:rPr>
              <w:t>418,698</w:t>
            </w:r>
            <w:r w:rsidRPr="00D73BF7">
              <w:rPr>
                <w:rFonts w:asciiTheme="majorBidi" w:eastAsia="Angsana New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02CAA8D8" w14:textId="69A0DBE9" w:rsidR="00822D7E" w:rsidRPr="00CF3746" w:rsidRDefault="00822D7E" w:rsidP="00822D7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1,703,834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bidi="th"/>
              </w:rPr>
              <w:t>)</w:t>
            </w:r>
          </w:p>
        </w:tc>
      </w:tr>
      <w:tr w:rsidR="00822D7E" w:rsidRPr="00CF3746" w14:paraId="48F0ABDC" w14:textId="77777777" w:rsidTr="004C12AE">
        <w:tc>
          <w:tcPr>
            <w:tcW w:w="4860" w:type="dxa"/>
            <w:tcBorders>
              <w:bottom w:val="nil"/>
            </w:tcBorders>
          </w:tcPr>
          <w:p w14:paraId="5286E73A" w14:textId="77777777" w:rsidR="00822D7E" w:rsidRPr="00CF3746" w:rsidRDefault="00822D7E" w:rsidP="00822D7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C616E0B" w14:textId="01E63857" w:rsidR="00822D7E" w:rsidRPr="00CF3746" w:rsidRDefault="00822D7E" w:rsidP="00822D7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73BF7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49,</w:t>
            </w:r>
            <w:r w:rsidR="00AA1F83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169,249</w:t>
            </w:r>
          </w:p>
        </w:tc>
        <w:tc>
          <w:tcPr>
            <w:tcW w:w="1530" w:type="dxa"/>
            <w:tcBorders>
              <w:bottom w:val="nil"/>
            </w:tcBorders>
          </w:tcPr>
          <w:p w14:paraId="60C76AE5" w14:textId="02BFFDB7" w:rsidR="00822D7E" w:rsidRPr="00CF3746" w:rsidRDefault="00AA1F83" w:rsidP="00822D7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41,861,907</w:t>
            </w:r>
          </w:p>
        </w:tc>
        <w:tc>
          <w:tcPr>
            <w:tcW w:w="1530" w:type="dxa"/>
            <w:tcBorders>
              <w:bottom w:val="nil"/>
            </w:tcBorders>
          </w:tcPr>
          <w:p w14:paraId="5D5CB74B" w14:textId="5C5CA5E0" w:rsidR="00822D7E" w:rsidRPr="00CF3746" w:rsidRDefault="00822D7E" w:rsidP="00822D7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2D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031</w:t>
            </w:r>
            <w:r w:rsidRPr="000E2D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156</w:t>
            </w:r>
          </w:p>
        </w:tc>
      </w:tr>
    </w:tbl>
    <w:p w14:paraId="7C8DBA96" w14:textId="77777777" w:rsidR="00B43D65" w:rsidRPr="00AA3E42" w:rsidRDefault="00B43D65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714177" w:rsidRPr="004F5DF8" w14:paraId="349A1ADA" w14:textId="77777777" w:rsidTr="004C12AE">
        <w:tc>
          <w:tcPr>
            <w:tcW w:w="4860" w:type="dxa"/>
          </w:tcPr>
          <w:p w14:paraId="43B4EB3A" w14:textId="77777777" w:rsidR="00714177" w:rsidRPr="004F5DF8" w:rsidRDefault="00714177" w:rsidP="004C12A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EB0EDA9" w14:textId="0D557260" w:rsidR="00714177" w:rsidRPr="004F5DF8" w:rsidRDefault="00822D7E" w:rsidP="004C12A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714177"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</w:t>
            </w:r>
            <w:r w:rsidR="007141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714177" w:rsidRPr="004F5DF8" w14:paraId="21EA155F" w14:textId="77777777" w:rsidTr="004C12AE">
        <w:tc>
          <w:tcPr>
            <w:tcW w:w="4860" w:type="dxa"/>
          </w:tcPr>
          <w:p w14:paraId="1704E85A" w14:textId="77777777" w:rsidR="00714177" w:rsidRPr="004F5DF8" w:rsidRDefault="00714177" w:rsidP="004C12A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32527F4A" w14:textId="10109379" w:rsidR="00714177" w:rsidRPr="004F5DF8" w:rsidRDefault="00822D7E" w:rsidP="004C12AE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22D7E" w:rsidRPr="004F5DF8" w14:paraId="4F12BEE4" w14:textId="77777777" w:rsidTr="004C12AE">
        <w:tc>
          <w:tcPr>
            <w:tcW w:w="4860" w:type="dxa"/>
          </w:tcPr>
          <w:p w14:paraId="2C42AF09" w14:textId="77777777" w:rsidR="00822D7E" w:rsidRPr="004F5DF8" w:rsidRDefault="00822D7E" w:rsidP="00822D7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C34ED39" w14:textId="77777777" w:rsidR="00822D7E" w:rsidRPr="00CF3746" w:rsidRDefault="00822D7E" w:rsidP="00822D7E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15320AAD" w14:textId="257D7981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3BD059DA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4313D337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9AC8B5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14177" w:rsidRPr="004F5DF8" w14:paraId="41C75F24" w14:textId="77777777" w:rsidTr="004C12AE">
        <w:tc>
          <w:tcPr>
            <w:tcW w:w="4860" w:type="dxa"/>
          </w:tcPr>
          <w:p w14:paraId="1D320354" w14:textId="77777777" w:rsidR="00714177" w:rsidRPr="004F5DF8" w:rsidRDefault="00714177" w:rsidP="004C12AE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2B66078" w14:textId="77777777" w:rsidR="00714177" w:rsidRPr="004F5DF8" w:rsidRDefault="00714177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9FA2DA" w14:textId="77777777" w:rsidR="00714177" w:rsidRPr="004F5DF8" w:rsidRDefault="00714177" w:rsidP="004C12A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0C375513" w14:textId="77777777" w:rsidR="00714177" w:rsidRPr="004F5DF8" w:rsidRDefault="00714177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15F" w:rsidRPr="00525CC4" w14:paraId="7457CB94" w14:textId="77777777" w:rsidTr="004C12AE">
        <w:tc>
          <w:tcPr>
            <w:tcW w:w="4860" w:type="dxa"/>
          </w:tcPr>
          <w:p w14:paraId="1899CC7C" w14:textId="77777777" w:rsidR="0077715F" w:rsidRPr="004F5DF8" w:rsidRDefault="0077715F" w:rsidP="0077715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5F4673CE" w14:textId="49C45C84" w:rsidR="0077715F" w:rsidRPr="006901D6" w:rsidRDefault="0077715F" w:rsidP="007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46,695,14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2CD59FF8" w14:textId="1A3A330A" w:rsidR="0077715F" w:rsidRPr="006901D6" w:rsidRDefault="0077715F" w:rsidP="007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012EE8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39,707,59</w:t>
            </w:r>
            <w:r w:rsidR="00B81C51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530" w:type="dxa"/>
          </w:tcPr>
          <w:p w14:paraId="1A66C9C8" w14:textId="71829D29" w:rsidR="0077715F" w:rsidRPr="00525CC4" w:rsidRDefault="0077715F" w:rsidP="007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86,402,7</w:t>
            </w:r>
            <w:r w:rsidR="00B81C5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</w:t>
            </w:r>
          </w:p>
        </w:tc>
      </w:tr>
      <w:tr w:rsidR="0077715F" w:rsidRPr="006901D6" w14:paraId="580A7BA8" w14:textId="77777777" w:rsidTr="004C12AE">
        <w:trPr>
          <w:trHeight w:val="274"/>
        </w:trPr>
        <w:tc>
          <w:tcPr>
            <w:tcW w:w="4860" w:type="dxa"/>
          </w:tcPr>
          <w:p w14:paraId="6729E95F" w14:textId="77777777" w:rsidR="0077715F" w:rsidRPr="004F5DF8" w:rsidRDefault="0077715F" w:rsidP="0077715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4DEABE0C" w14:textId="7210308A" w:rsidR="0077715F" w:rsidRPr="006901D6" w:rsidRDefault="0077715F" w:rsidP="00777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1,199,594</w:t>
            </w:r>
          </w:p>
        </w:tc>
        <w:tc>
          <w:tcPr>
            <w:tcW w:w="1530" w:type="dxa"/>
          </w:tcPr>
          <w:p w14:paraId="4189B8B6" w14:textId="448F862F" w:rsidR="0077715F" w:rsidRPr="00525CC4" w:rsidRDefault="0077715F" w:rsidP="00777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B7FFC9A" w14:textId="2A2AA952" w:rsidR="0077715F" w:rsidRPr="006901D6" w:rsidRDefault="0077715F" w:rsidP="00777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1,199,594</w:t>
            </w:r>
          </w:p>
        </w:tc>
      </w:tr>
      <w:tr w:rsidR="0077715F" w:rsidRPr="00525CC4" w14:paraId="7218D8BF" w14:textId="77777777" w:rsidTr="004C12AE">
        <w:tc>
          <w:tcPr>
            <w:tcW w:w="4860" w:type="dxa"/>
          </w:tcPr>
          <w:p w14:paraId="2536C276" w14:textId="3FBAA11D" w:rsidR="0077715F" w:rsidRPr="004F5DF8" w:rsidRDefault="00233968" w:rsidP="00233968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40CEE7F5" w14:textId="5B1C0F71" w:rsidR="0077715F" w:rsidRPr="006901D6" w:rsidRDefault="0077715F" w:rsidP="007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47,894,741</w:t>
            </w:r>
          </w:p>
        </w:tc>
        <w:tc>
          <w:tcPr>
            <w:tcW w:w="1530" w:type="dxa"/>
          </w:tcPr>
          <w:p w14:paraId="5CA57998" w14:textId="29B6D83B" w:rsidR="0077715F" w:rsidRPr="00237730" w:rsidRDefault="0077715F" w:rsidP="007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237730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39,707,59</w:t>
            </w:r>
            <w:r w:rsidR="00B81C5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530" w:type="dxa"/>
          </w:tcPr>
          <w:p w14:paraId="5336A305" w14:textId="7655C524" w:rsidR="0077715F" w:rsidRPr="00525CC4" w:rsidRDefault="0077715F" w:rsidP="007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87,602,33</w:t>
            </w:r>
            <w:r w:rsidR="00B81C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77715F" w:rsidRPr="00A97269" w14:paraId="437D5AD6" w14:textId="77777777" w:rsidTr="004C12AE">
        <w:tc>
          <w:tcPr>
            <w:tcW w:w="4860" w:type="dxa"/>
          </w:tcPr>
          <w:p w14:paraId="3E4000BD" w14:textId="77777777" w:rsidR="0077715F" w:rsidRPr="004F5DF8" w:rsidRDefault="0077715F" w:rsidP="0077715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3869151F" w14:textId="65B0C54B" w:rsidR="0077715F" w:rsidRPr="00A97269" w:rsidRDefault="0077715F" w:rsidP="00777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bidi="th"/>
              </w:rPr>
              <w:t>977</w:t>
            </w:r>
            <w:r w:rsidRPr="005C5E71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,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bidi="th"/>
              </w:rPr>
              <w:t>377)</w:t>
            </w:r>
          </w:p>
        </w:tc>
        <w:tc>
          <w:tcPr>
            <w:tcW w:w="1530" w:type="dxa"/>
          </w:tcPr>
          <w:p w14:paraId="325C2486" w14:textId="5C648F6B" w:rsidR="0077715F" w:rsidRPr="00A97269" w:rsidRDefault="0077715F" w:rsidP="00777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(</w:t>
            </w:r>
            <w:r w:rsidRPr="005C5E71">
              <w:rPr>
                <w:rFonts w:asciiTheme="majorBidi" w:eastAsia="Angsana New" w:hAnsiTheme="majorBidi" w:cs="Angsana New"/>
                <w:sz w:val="28"/>
                <w:szCs w:val="28"/>
                <w:cs/>
                <w:lang w:val="th" w:bidi="th"/>
              </w:rPr>
              <w:t>8</w:t>
            </w:r>
            <w:r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10</w:t>
            </w:r>
            <w:r w:rsidRPr="005C5E71">
              <w:rPr>
                <w:rFonts w:asciiTheme="majorBidi" w:eastAsia="Angsana New" w:hAnsiTheme="majorBidi" w:cstheme="majorBidi"/>
                <w:sz w:val="28"/>
                <w:szCs w:val="28"/>
                <w:lang w:val="th" w:bidi="th"/>
              </w:rPr>
              <w:t>,</w:t>
            </w:r>
            <w:r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304)</w:t>
            </w:r>
          </w:p>
        </w:tc>
        <w:tc>
          <w:tcPr>
            <w:tcW w:w="1530" w:type="dxa"/>
          </w:tcPr>
          <w:p w14:paraId="13F1EF7D" w14:textId="3AAA96E8" w:rsidR="0077715F" w:rsidRPr="00A97269" w:rsidRDefault="0077715F" w:rsidP="00777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,681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7715F" w:rsidRPr="00A97269" w14:paraId="6D03B000" w14:textId="77777777" w:rsidTr="004C12AE">
        <w:tc>
          <w:tcPr>
            <w:tcW w:w="4860" w:type="dxa"/>
            <w:tcBorders>
              <w:bottom w:val="nil"/>
            </w:tcBorders>
          </w:tcPr>
          <w:p w14:paraId="3B12A812" w14:textId="77777777" w:rsidR="0077715F" w:rsidRPr="004F5DF8" w:rsidRDefault="0077715F" w:rsidP="0077715F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55C69CB2" w14:textId="7699AD47" w:rsidR="0077715F" w:rsidRPr="00A97269" w:rsidRDefault="0077715F" w:rsidP="007771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12EE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46,</w:t>
            </w:r>
            <w:r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917</w:t>
            </w:r>
            <w:r w:rsidRPr="00012EE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364</w:t>
            </w:r>
          </w:p>
        </w:tc>
        <w:tc>
          <w:tcPr>
            <w:tcW w:w="1530" w:type="dxa"/>
            <w:tcBorders>
              <w:bottom w:val="nil"/>
            </w:tcBorders>
          </w:tcPr>
          <w:p w14:paraId="3F76308E" w14:textId="4BAAAA80" w:rsidR="0077715F" w:rsidRPr="00A97269" w:rsidRDefault="0077715F" w:rsidP="007771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12EE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38,8</w:t>
            </w:r>
            <w:r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97</w:t>
            </w:r>
            <w:r w:rsidRPr="00012EE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28</w:t>
            </w:r>
            <w:r w:rsidR="00B81C5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530" w:type="dxa"/>
            <w:tcBorders>
              <w:bottom w:val="nil"/>
            </w:tcBorders>
          </w:tcPr>
          <w:p w14:paraId="343193E6" w14:textId="63E30A96" w:rsidR="0077715F" w:rsidRPr="00A97269" w:rsidRDefault="0077715F" w:rsidP="007771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,65</w:t>
            </w:r>
            <w:r w:rsidR="00B81C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4B4E3206" w14:textId="77777777" w:rsidR="00CE508B" w:rsidRPr="00AA3E42" w:rsidRDefault="00CE508B" w:rsidP="00AA3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vertAlign w:val="superscript"/>
        </w:rPr>
      </w:pPr>
    </w:p>
    <w:p w14:paraId="21012FBC" w14:textId="05C9B5C1" w:rsidR="00822D7E" w:rsidRDefault="007D042F" w:rsidP="00AA3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CF3746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CF3746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ที่ถึงกำหนดชำระภายในหนึ่งปีรวมลูกหนี้เงินให้สินเชื่อจัดชั้นเป็นลูกหนี้ที่มีการด้อยค่าด้านเครดิต</w:t>
      </w:r>
    </w:p>
    <w:p w14:paraId="5600639E" w14:textId="1C0BAA06" w:rsidR="00F82CEB" w:rsidRPr="00CF3746" w:rsidRDefault="00F82CEB" w:rsidP="00AA1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="003E43C4" w:rsidRPr="00143016">
        <w:rPr>
          <w:rFonts w:asciiTheme="majorBidi" w:hAnsiTheme="majorBidi" w:cstheme="majorBidi"/>
          <w:bCs/>
          <w:sz w:val="28"/>
          <w:szCs w:val="28"/>
        </w:rPr>
        <w:t>31</w:t>
      </w:r>
      <w:r w:rsidR="003E43C4"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3E43C4" w:rsidRPr="00143016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 w:rsidR="003E43C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111D63" w:rsidRPr="00CF3746">
        <w:rPr>
          <w:rFonts w:asciiTheme="majorBidi" w:hAnsiTheme="majorBidi" w:cstheme="majorBidi"/>
          <w:sz w:val="28"/>
          <w:szCs w:val="28"/>
        </w:rPr>
        <w:t>256</w:t>
      </w:r>
      <w:r w:rsidR="003E43C4">
        <w:rPr>
          <w:rFonts w:asciiTheme="majorBidi" w:hAnsiTheme="majorBidi" w:cs="Angsana New"/>
          <w:sz w:val="28"/>
          <w:szCs w:val="28"/>
        </w:rPr>
        <w:t xml:space="preserve">5 </w:t>
      </w:r>
      <w:r w:rsidR="00604B79" w:rsidRPr="00CF374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04B79" w:rsidRPr="00CF3746">
        <w:rPr>
          <w:rFonts w:asciiTheme="majorBidi" w:hAnsiTheme="majorBidi" w:cstheme="majorBidi"/>
          <w:sz w:val="28"/>
          <w:szCs w:val="28"/>
        </w:rPr>
        <w:t xml:space="preserve">31 </w:t>
      </w:r>
      <w:r w:rsidR="00604B79" w:rsidRPr="00CF374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604B79" w:rsidRPr="00CF3746">
        <w:rPr>
          <w:rFonts w:asciiTheme="majorBidi" w:hAnsiTheme="majorBidi" w:cstheme="majorBidi"/>
          <w:sz w:val="28"/>
          <w:szCs w:val="28"/>
        </w:rPr>
        <w:t>256</w:t>
      </w:r>
      <w:r w:rsidR="003E43C4">
        <w:rPr>
          <w:rFonts w:asciiTheme="majorBidi" w:hAnsiTheme="majorBidi" w:cstheme="majorBidi"/>
          <w:sz w:val="28"/>
          <w:szCs w:val="28"/>
        </w:rPr>
        <w:t>4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111D63" w:rsidRPr="00CF3746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</w:t>
      </w:r>
      <w:r w:rsidR="00AA3E42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CF3746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69605384" w14:textId="2F70E232" w:rsidR="007F2AFD" w:rsidRPr="00E60E18" w:rsidRDefault="007F2AFD" w:rsidP="00F8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D8798D" w:rsidRPr="00CF3746" w14:paraId="23DBD09B" w14:textId="77777777" w:rsidTr="00480B5B">
        <w:tc>
          <w:tcPr>
            <w:tcW w:w="1455" w:type="pct"/>
            <w:shd w:val="clear" w:color="auto" w:fill="auto"/>
            <w:vAlign w:val="bottom"/>
          </w:tcPr>
          <w:p w14:paraId="763CBCD5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8"/>
          </w:tcPr>
          <w:p w14:paraId="144B3278" w14:textId="15B235B6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798D" w:rsidRPr="00CF3746" w14:paraId="4967B3C5" w14:textId="77777777" w:rsidTr="00480B5B">
        <w:tc>
          <w:tcPr>
            <w:tcW w:w="1455" w:type="pct"/>
            <w:shd w:val="clear" w:color="auto" w:fill="auto"/>
            <w:vAlign w:val="bottom"/>
          </w:tcPr>
          <w:p w14:paraId="42DE87D3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8"/>
          </w:tcPr>
          <w:p w14:paraId="1835220B" w14:textId="09472A24" w:rsidR="00D8798D" w:rsidRPr="00CF3746" w:rsidRDefault="003E43C4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  <w:r w:rsidR="009B1BBA"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8798D"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8798D" w:rsidRPr="00CF3746" w:rsidDel="00D43E7A" w14:paraId="30D2165B" w14:textId="77777777" w:rsidTr="00480B5B">
        <w:tc>
          <w:tcPr>
            <w:tcW w:w="1455" w:type="pct"/>
            <w:shd w:val="clear" w:color="auto" w:fill="auto"/>
            <w:vAlign w:val="bottom"/>
          </w:tcPr>
          <w:p w14:paraId="2A687A1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6F5685C6" w14:textId="60DB34AC" w:rsidR="00D8798D" w:rsidRPr="00CF3746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556E0F5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10103B9" w14:textId="15D67F38" w:rsidR="00D8798D" w:rsidRPr="00CF3746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EF8BF8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B936965" w14:textId="77777777" w:rsidR="00D8798D" w:rsidRPr="00CF3746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3F346A" w14:textId="7CA69F2C" w:rsidR="00D8798D" w:rsidRPr="00CF3746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0CA8F7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65EF851A" w14:textId="77777777" w:rsidR="00D8798D" w:rsidRPr="00CF3746" w:rsidDel="00D43E7A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798D" w:rsidRPr="00CF3746" w14:paraId="1EE51E30" w14:textId="77777777" w:rsidTr="00480B5B">
        <w:tc>
          <w:tcPr>
            <w:tcW w:w="1455" w:type="pct"/>
            <w:shd w:val="clear" w:color="auto" w:fill="auto"/>
          </w:tcPr>
          <w:p w14:paraId="06B067B8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A50F573" w14:textId="6A80388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798D" w:rsidRPr="00CF3746" w14:paraId="5423A943" w14:textId="77777777" w:rsidTr="00D8798D">
        <w:tc>
          <w:tcPr>
            <w:tcW w:w="1455" w:type="pct"/>
            <w:shd w:val="clear" w:color="auto" w:fill="auto"/>
          </w:tcPr>
          <w:p w14:paraId="56C3D002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3A7C12A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5AA4FF6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1CA52D4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9D86D47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EE5039A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C7F75F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C69DBD8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8B1" w:rsidRPr="00CF3746" w14:paraId="3DF99BC7" w14:textId="77777777" w:rsidTr="00D8798D">
        <w:tc>
          <w:tcPr>
            <w:tcW w:w="1455" w:type="pct"/>
            <w:shd w:val="clear" w:color="auto" w:fill="auto"/>
          </w:tcPr>
          <w:p w14:paraId="7721473A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E2936D6" w14:textId="4DC8FE64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71,</w:t>
            </w:r>
            <w:r w:rsidR="00C5609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393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C5609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89</w:t>
            </w:r>
            <w:r w:rsidR="0039715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5" w:type="pct"/>
          </w:tcPr>
          <w:p w14:paraId="4E29743A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75CAFA9" w14:textId="42C54BE1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9CBB106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65309BA" w14:textId="25FCDBF8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AA8D02E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947439B" w14:textId="0C2A27BD" w:rsidR="007708B1" w:rsidRPr="00CF3746" w:rsidRDefault="00C56096" w:rsidP="007708B1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71,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393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89</w:t>
            </w:r>
            <w:r w:rsidR="0039715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7708B1" w:rsidRPr="00CF3746" w14:paraId="38FA94E4" w14:textId="77777777" w:rsidTr="00D8798D">
        <w:tc>
          <w:tcPr>
            <w:tcW w:w="1455" w:type="pct"/>
            <w:shd w:val="clear" w:color="auto" w:fill="auto"/>
          </w:tcPr>
          <w:p w14:paraId="2BD9EE8C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C8B56F0" w14:textId="4B8C7475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13,952,890</w:t>
            </w:r>
          </w:p>
        </w:tc>
        <w:tc>
          <w:tcPr>
            <w:tcW w:w="145" w:type="pct"/>
          </w:tcPr>
          <w:p w14:paraId="68931133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6D07AD76" w14:textId="665C8D62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A968333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B3414C4" w14:textId="07A8E37D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80D89DA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A6E6A8E" w14:textId="752BE1B0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13,952,890</w:t>
            </w:r>
          </w:p>
        </w:tc>
      </w:tr>
      <w:tr w:rsidR="007708B1" w:rsidRPr="00CF3746" w14:paraId="32EF7402" w14:textId="77777777" w:rsidTr="00D8798D">
        <w:tc>
          <w:tcPr>
            <w:tcW w:w="1455" w:type="pct"/>
            <w:shd w:val="clear" w:color="auto" w:fill="auto"/>
          </w:tcPr>
          <w:p w14:paraId="002EB75D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1C1CD66" w14:textId="2F7E0E61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2F16E7D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328803D" w14:textId="11FA7961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742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048</w:t>
            </w:r>
          </w:p>
        </w:tc>
        <w:tc>
          <w:tcPr>
            <w:tcW w:w="149" w:type="pct"/>
          </w:tcPr>
          <w:p w14:paraId="13CC5AF0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1C95433" w14:textId="510F456B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3AFE60B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E1912B4" w14:textId="51E70924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742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048</w:t>
            </w:r>
          </w:p>
        </w:tc>
      </w:tr>
      <w:tr w:rsidR="007708B1" w:rsidRPr="00CF3746" w14:paraId="0B513AE8" w14:textId="77777777" w:rsidTr="00D8798D">
        <w:tc>
          <w:tcPr>
            <w:tcW w:w="1455" w:type="pct"/>
            <w:shd w:val="clear" w:color="auto" w:fill="auto"/>
          </w:tcPr>
          <w:p w14:paraId="27424ACB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BF06364" w14:textId="275679CE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021E90B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FF60C30" w14:textId="3B8B9181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442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546</w:t>
            </w:r>
          </w:p>
        </w:tc>
        <w:tc>
          <w:tcPr>
            <w:tcW w:w="149" w:type="pct"/>
          </w:tcPr>
          <w:p w14:paraId="3D3E41F6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87560DF" w14:textId="7459C825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A121111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225B302" w14:textId="33601BD1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442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546</w:t>
            </w:r>
          </w:p>
        </w:tc>
      </w:tr>
      <w:tr w:rsidR="007708B1" w:rsidRPr="00CF3746" w14:paraId="05FB8168" w14:textId="77777777" w:rsidTr="00D8798D">
        <w:tc>
          <w:tcPr>
            <w:tcW w:w="1455" w:type="pct"/>
            <w:shd w:val="clear" w:color="auto" w:fill="auto"/>
          </w:tcPr>
          <w:p w14:paraId="464D8E54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FEF2B87" w14:textId="0917FBD1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56598C2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5A22598" w14:textId="78244110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888E6E7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70EE59E" w14:textId="21E0EF3C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187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583</w:t>
            </w:r>
          </w:p>
        </w:tc>
        <w:tc>
          <w:tcPr>
            <w:tcW w:w="145" w:type="pct"/>
          </w:tcPr>
          <w:p w14:paraId="618B8CA1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19ED91A" w14:textId="4D46A457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187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583</w:t>
            </w:r>
          </w:p>
        </w:tc>
      </w:tr>
      <w:tr w:rsidR="007708B1" w:rsidRPr="00CF3746" w14:paraId="4263AA1A" w14:textId="77777777" w:rsidTr="00D8798D">
        <w:tc>
          <w:tcPr>
            <w:tcW w:w="1455" w:type="pct"/>
            <w:shd w:val="clear" w:color="auto" w:fill="auto"/>
          </w:tcPr>
          <w:p w14:paraId="1CA026C9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64FC35ED" w14:textId="2A1B8BC0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AADBC4F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61DFC2A" w14:textId="7DCD1F09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75FAC74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C67A5C5" w14:textId="412C97C0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169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822</w:t>
            </w:r>
          </w:p>
        </w:tc>
        <w:tc>
          <w:tcPr>
            <w:tcW w:w="145" w:type="pct"/>
          </w:tcPr>
          <w:p w14:paraId="5F4F6948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86CC99" w14:textId="66C687C6" w:rsidR="007708B1" w:rsidRPr="00CF3746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169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822</w:t>
            </w:r>
          </w:p>
        </w:tc>
      </w:tr>
      <w:tr w:rsidR="007708B1" w:rsidRPr="00CF3746" w14:paraId="08808B55" w14:textId="77777777" w:rsidTr="00D8798D">
        <w:tc>
          <w:tcPr>
            <w:tcW w:w="1455" w:type="pct"/>
            <w:shd w:val="clear" w:color="auto" w:fill="auto"/>
          </w:tcPr>
          <w:p w14:paraId="04817AD8" w14:textId="330DC9E2" w:rsidR="007708B1" w:rsidRPr="00CF3746" w:rsidRDefault="00233968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52C56198" w14:textId="07F51778" w:rsidR="007708B1" w:rsidRPr="00CF3746" w:rsidRDefault="00C56096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C5609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85</w:t>
            </w:r>
            <w:r w:rsidRPr="00C5609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5609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346</w:t>
            </w:r>
            <w:r w:rsidRPr="00C5609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5609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78</w:t>
            </w:r>
            <w:r w:rsidR="0039715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5" w:type="pct"/>
          </w:tcPr>
          <w:p w14:paraId="793DD8A9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4ADC06E" w14:textId="3E5915D3" w:rsidR="007708B1" w:rsidRPr="00CF3746" w:rsidRDefault="005C77C9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184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594</w:t>
            </w:r>
          </w:p>
        </w:tc>
        <w:tc>
          <w:tcPr>
            <w:tcW w:w="149" w:type="pct"/>
          </w:tcPr>
          <w:p w14:paraId="28BC31AD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6CA7B09" w14:textId="13E56AA4" w:rsidR="007708B1" w:rsidRPr="00CF3746" w:rsidRDefault="005C77C9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357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405</w:t>
            </w:r>
          </w:p>
        </w:tc>
        <w:tc>
          <w:tcPr>
            <w:tcW w:w="145" w:type="pct"/>
          </w:tcPr>
          <w:p w14:paraId="30DEE329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BD5C08" w14:textId="566D2A1E" w:rsidR="007708B1" w:rsidRPr="00CF3746" w:rsidRDefault="00C56096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5609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92,888,78</w:t>
            </w:r>
            <w:r w:rsidR="0039715D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7708B1" w:rsidRPr="00AA0339" w14:paraId="44D4A88C" w14:textId="77777777" w:rsidTr="003E43C4">
        <w:tc>
          <w:tcPr>
            <w:tcW w:w="1455" w:type="pct"/>
            <w:shd w:val="clear" w:color="auto" w:fill="auto"/>
          </w:tcPr>
          <w:p w14:paraId="768D4535" w14:textId="77777777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66DE910" w14:textId="19FF69DF" w:rsidR="007708B1" w:rsidRPr="00CF3746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BB589" w14:textId="603CB352" w:rsidR="007708B1" w:rsidRPr="00BB0D2B" w:rsidRDefault="007708B1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="000F3C8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540</w:t>
            </w:r>
            <w:r w:rsidRPr="00DD41F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0F3C8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92</w:t>
            </w:r>
            <w:r w:rsidR="0039715D">
              <w:rPr>
                <w:rFonts w:asciiTheme="majorBidi" w:hAnsiTheme="majorBidi" w:cs="Angsana New"/>
                <w:sz w:val="28"/>
                <w:szCs w:val="28"/>
                <w:lang w:bidi="th-TH"/>
              </w:rPr>
              <w:t>8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57F01831" w14:textId="77777777" w:rsidR="007708B1" w:rsidRPr="00BB0D2B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5668F" w14:textId="56CBDD3C" w:rsidR="007708B1" w:rsidRPr="00BB0D2B" w:rsidRDefault="000F3C89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(321</w:t>
            </w:r>
            <w:r w:rsidRPr="00DD41F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38</w:t>
            </w:r>
            <w:r>
              <w:rPr>
                <w:rFonts w:asciiTheme="majorBidi" w:hAnsiTheme="majorBidi" w:cs="Angsana New"/>
                <w:sz w:val="28"/>
                <w:szCs w:val="28"/>
              </w:rPr>
              <w:t>8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pct"/>
            <w:vAlign w:val="bottom"/>
          </w:tcPr>
          <w:p w14:paraId="350C3C77" w14:textId="77777777" w:rsidR="007708B1" w:rsidRPr="00BB0D2B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83B6E" w14:textId="56FE0F19" w:rsidR="007708B1" w:rsidRPr="00BB0D2B" w:rsidRDefault="000F3C89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DD41F7">
              <w:rPr>
                <w:rFonts w:asciiTheme="majorBidi" w:hAnsiTheme="majorBidi" w:cs="Angsana New"/>
                <w:sz w:val="28"/>
                <w:szCs w:val="28"/>
              </w:rPr>
              <w:t>8</w:t>
            </w:r>
            <w:r>
              <w:rPr>
                <w:rFonts w:asciiTheme="majorBidi" w:hAnsiTheme="majorBidi" w:cs="Angsana New"/>
                <w:sz w:val="28"/>
                <w:szCs w:val="28"/>
              </w:rPr>
              <w:t>41</w:t>
            </w:r>
            <w:r w:rsidRPr="00DD41F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862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552CD402" w14:textId="77777777" w:rsidR="007708B1" w:rsidRPr="00BB0D2B" w:rsidRDefault="007708B1" w:rsidP="0077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52261" w14:textId="4D24377F" w:rsidR="007708B1" w:rsidRPr="00BB0D2B" w:rsidRDefault="002907F8" w:rsidP="007708B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A52BE1">
              <w:rPr>
                <w:rFonts w:asciiTheme="majorBidi" w:hAnsiTheme="majorBidi" w:cs="Angsana New"/>
                <w:sz w:val="28"/>
                <w:szCs w:val="28"/>
              </w:rPr>
              <w:t>(1,704,17</w:t>
            </w:r>
            <w:r w:rsidR="0039715D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Pr="00A52BE1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2907F8" w:rsidRPr="00CF3746" w14:paraId="2595E090" w14:textId="77777777" w:rsidTr="00D8798D">
        <w:tc>
          <w:tcPr>
            <w:tcW w:w="1455" w:type="pct"/>
            <w:shd w:val="clear" w:color="auto" w:fill="auto"/>
          </w:tcPr>
          <w:p w14:paraId="2D52DD60" w14:textId="2A4CA743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AB56F" w14:textId="6E3B3802" w:rsidR="002907F8" w:rsidRPr="00BB0D2B" w:rsidRDefault="002907F8" w:rsidP="002907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C638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84,</w:t>
            </w:r>
            <w:r w:rsidR="000F3C8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805</w:t>
            </w:r>
            <w:r w:rsidRPr="004C638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0F3C8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857</w:t>
            </w:r>
          </w:p>
        </w:tc>
        <w:tc>
          <w:tcPr>
            <w:tcW w:w="145" w:type="pct"/>
          </w:tcPr>
          <w:p w14:paraId="5E6F34EB" w14:textId="77777777" w:rsidR="002907F8" w:rsidRPr="00BB0D2B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E1427" w14:textId="66D9D431" w:rsidR="002907F8" w:rsidRPr="00BB0D2B" w:rsidRDefault="002907F8" w:rsidP="002907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638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4C638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638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="000F3C8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4C638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4C638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0F3C8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206</w:t>
            </w:r>
          </w:p>
        </w:tc>
        <w:tc>
          <w:tcPr>
            <w:tcW w:w="149" w:type="pct"/>
          </w:tcPr>
          <w:p w14:paraId="2D6814E1" w14:textId="77777777" w:rsidR="002907F8" w:rsidRPr="00BB0D2B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5C732" w14:textId="7B414476" w:rsidR="002907F8" w:rsidRPr="00BB0D2B" w:rsidRDefault="002907F8" w:rsidP="002907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C638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515</w:t>
            </w:r>
            <w:r w:rsidRPr="004C638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638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543</w:t>
            </w:r>
          </w:p>
        </w:tc>
        <w:tc>
          <w:tcPr>
            <w:tcW w:w="145" w:type="pct"/>
          </w:tcPr>
          <w:p w14:paraId="4BE77945" w14:textId="77777777" w:rsidR="002907F8" w:rsidRPr="00BB0D2B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41713" w14:textId="5CE8B93E" w:rsidR="002907F8" w:rsidRPr="00BB0D2B" w:rsidRDefault="002907F8" w:rsidP="002907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52BE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91,184,606</w:t>
            </w:r>
          </w:p>
        </w:tc>
      </w:tr>
      <w:tr w:rsidR="002907F8" w:rsidRPr="00CF3746" w14:paraId="61C3C63B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2211166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BE56373" w14:textId="0DD98FC4" w:rsidR="002907F8" w:rsidRDefault="002907F8" w:rsidP="00B0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6D1B1B" w14:textId="6AB5D0E5" w:rsidR="00B04495" w:rsidRDefault="00B04495" w:rsidP="00B0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1BC538" w14:textId="3069E1FE" w:rsidR="00B04495" w:rsidRDefault="00B04495" w:rsidP="00B0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0F8F48" w14:textId="14F8BE56" w:rsidR="00B04495" w:rsidRDefault="00B04495" w:rsidP="00B0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AAA26A" w14:textId="1E2586B0" w:rsidR="00B04495" w:rsidRDefault="00B04495" w:rsidP="00B0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ACE109" w14:textId="2341DA9B" w:rsidR="00B04495" w:rsidRDefault="00B04495" w:rsidP="00B0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6C38F6" w14:textId="42D2083D" w:rsidR="00B04495" w:rsidRDefault="00B04495" w:rsidP="00B0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92E1F5" w14:textId="33F326A8" w:rsidR="00B04495" w:rsidRDefault="00B04495" w:rsidP="00B0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1ECCC8" w14:textId="42A2CEA7" w:rsidR="00B04495" w:rsidRDefault="00B04495" w:rsidP="00B0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DEA6C5" w14:textId="4AB0C60E" w:rsidR="00B04495" w:rsidRDefault="00B04495" w:rsidP="00B0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AAF5E7" w14:textId="0BA89190" w:rsidR="00B04495" w:rsidRDefault="00B04495" w:rsidP="00B0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E4F17D" w14:textId="561140BE" w:rsidR="00B04495" w:rsidRDefault="00B04495" w:rsidP="00B0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EDAE49" w14:textId="77777777" w:rsidR="00B04495" w:rsidRDefault="00B04495" w:rsidP="00B0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05BF2A" w14:textId="46518073" w:rsidR="002907F8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  <w:p w14:paraId="49A533DF" w14:textId="5B9D9E1D" w:rsidR="002907F8" w:rsidRPr="00CF3746" w:rsidRDefault="00E81D45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907F8" w:rsidRPr="00CF3746" w:rsidDel="00D43E7A" w14:paraId="346CF7BE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E98BC92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486FF89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A060416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13D78741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E6C721F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163013B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32F27A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438CF515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1A2FA67" w14:textId="77777777" w:rsidR="002907F8" w:rsidRPr="00CF3746" w:rsidDel="00D43E7A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907F8" w:rsidRPr="00CF3746" w14:paraId="0DB3D3C8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536901F3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7E7C9D84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07F8" w:rsidRPr="00CF3746" w14:paraId="7D99F570" w14:textId="77777777" w:rsidTr="00F73F27">
        <w:tc>
          <w:tcPr>
            <w:tcW w:w="1455" w:type="pct"/>
            <w:shd w:val="clear" w:color="auto" w:fill="auto"/>
          </w:tcPr>
          <w:p w14:paraId="46D058D4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1EC8732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A0B5C43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0DF3AAD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EDACB7F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ABDC060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C89D24E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E55D35A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D45" w:rsidRPr="00CF3746" w14:paraId="0A4B7509" w14:textId="77777777" w:rsidTr="00F73F27">
        <w:tc>
          <w:tcPr>
            <w:tcW w:w="1455" w:type="pct"/>
            <w:shd w:val="clear" w:color="auto" w:fill="auto"/>
          </w:tcPr>
          <w:p w14:paraId="1669D069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46D1665" w14:textId="1372468D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71,240,101</w:t>
            </w:r>
          </w:p>
        </w:tc>
        <w:tc>
          <w:tcPr>
            <w:tcW w:w="145" w:type="pct"/>
          </w:tcPr>
          <w:p w14:paraId="1801211F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E60629F" w14:textId="5A4A87F0" w:rsidR="00E81D45" w:rsidRPr="00CF3746" w:rsidRDefault="00E81D45" w:rsidP="00E81D4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2B46F16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F168C9C" w14:textId="5E7784C8" w:rsidR="00E81D45" w:rsidRPr="00CF3746" w:rsidRDefault="00E81D45" w:rsidP="00E81D4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1D32E8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36E066" w14:textId="3BE22841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71,240,101</w:t>
            </w:r>
          </w:p>
        </w:tc>
      </w:tr>
      <w:tr w:rsidR="00E81D45" w:rsidRPr="00CF3746" w14:paraId="6975728A" w14:textId="77777777" w:rsidTr="00F73F27">
        <w:tc>
          <w:tcPr>
            <w:tcW w:w="1455" w:type="pct"/>
            <w:shd w:val="clear" w:color="auto" w:fill="auto"/>
          </w:tcPr>
          <w:p w14:paraId="0BD594CB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BB9DDE8" w14:textId="1F8EC58F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13,952,890</w:t>
            </w:r>
          </w:p>
        </w:tc>
        <w:tc>
          <w:tcPr>
            <w:tcW w:w="145" w:type="pct"/>
          </w:tcPr>
          <w:p w14:paraId="4482BC90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688AB63" w14:textId="324BC1C0" w:rsidR="00E81D45" w:rsidRPr="00CF3746" w:rsidRDefault="00E81D45" w:rsidP="00E81D4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423F552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287040A" w14:textId="11637810" w:rsidR="00E81D45" w:rsidRPr="00CF3746" w:rsidRDefault="00E81D45" w:rsidP="00E81D4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0B29E6A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F743DD9" w14:textId="4F878CB0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13,952,890</w:t>
            </w:r>
          </w:p>
        </w:tc>
      </w:tr>
      <w:tr w:rsidR="00E81D45" w:rsidRPr="00CF3746" w14:paraId="5CF82CD5" w14:textId="77777777" w:rsidTr="00F73F27">
        <w:tc>
          <w:tcPr>
            <w:tcW w:w="1455" w:type="pct"/>
            <w:shd w:val="clear" w:color="auto" w:fill="auto"/>
          </w:tcPr>
          <w:p w14:paraId="59B807A0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40969C2" w14:textId="42E8821F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782AE8C7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1310811" w14:textId="35A604F3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742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048</w:t>
            </w:r>
          </w:p>
        </w:tc>
        <w:tc>
          <w:tcPr>
            <w:tcW w:w="149" w:type="pct"/>
          </w:tcPr>
          <w:p w14:paraId="710F2BB2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E0C3C5B" w14:textId="7628C1EA" w:rsidR="00E81D45" w:rsidRPr="00CF3746" w:rsidRDefault="00E81D45" w:rsidP="00E81D4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6745017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73164E4" w14:textId="79CCDC84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742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048</w:t>
            </w:r>
          </w:p>
        </w:tc>
      </w:tr>
      <w:tr w:rsidR="00E81D45" w:rsidRPr="00CF3746" w14:paraId="7959E60E" w14:textId="77777777" w:rsidTr="00F73F27">
        <w:tc>
          <w:tcPr>
            <w:tcW w:w="1455" w:type="pct"/>
            <w:shd w:val="clear" w:color="auto" w:fill="auto"/>
          </w:tcPr>
          <w:p w14:paraId="37DCD573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DF57019" w14:textId="56D3A101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BDA4852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0155871" w14:textId="6968FC4E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442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546</w:t>
            </w:r>
          </w:p>
        </w:tc>
        <w:tc>
          <w:tcPr>
            <w:tcW w:w="149" w:type="pct"/>
          </w:tcPr>
          <w:p w14:paraId="0DEEBB0C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A8A8697" w14:textId="65183E4C" w:rsidR="00E81D45" w:rsidRPr="00CF3746" w:rsidRDefault="00E81D45" w:rsidP="00E81D4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5A106B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D34B03D" w14:textId="15CE4D2C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442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546</w:t>
            </w:r>
          </w:p>
        </w:tc>
      </w:tr>
      <w:tr w:rsidR="00E81D45" w:rsidRPr="00CF3746" w14:paraId="46216619" w14:textId="77777777" w:rsidTr="00F73F27">
        <w:tc>
          <w:tcPr>
            <w:tcW w:w="1455" w:type="pct"/>
            <w:shd w:val="clear" w:color="auto" w:fill="auto"/>
          </w:tcPr>
          <w:p w14:paraId="08DB9562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6AFE9276" w14:textId="32DC0916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345AC1B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2E86FBB" w14:textId="6D550608" w:rsidR="00E81D45" w:rsidRPr="00CF3746" w:rsidRDefault="00E81D45" w:rsidP="00E81D4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A1356AB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2F089A8" w14:textId="20C4CEE3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187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583</w:t>
            </w:r>
          </w:p>
        </w:tc>
        <w:tc>
          <w:tcPr>
            <w:tcW w:w="145" w:type="pct"/>
          </w:tcPr>
          <w:p w14:paraId="00DDB9F7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33FA97" w14:textId="27617503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187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583</w:t>
            </w:r>
          </w:p>
        </w:tc>
      </w:tr>
      <w:tr w:rsidR="00E81D45" w:rsidRPr="00CF3746" w14:paraId="30A593D3" w14:textId="77777777" w:rsidTr="00F73F27">
        <w:tc>
          <w:tcPr>
            <w:tcW w:w="1455" w:type="pct"/>
            <w:shd w:val="clear" w:color="auto" w:fill="auto"/>
          </w:tcPr>
          <w:p w14:paraId="0A5699F6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75D33C8" w14:textId="0F08599B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0D984917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638AB22" w14:textId="2C46D812" w:rsidR="00E81D45" w:rsidRPr="00CF3746" w:rsidRDefault="00E81D45" w:rsidP="00E81D4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709FE88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57696AE" w14:textId="74DDAEB9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169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822</w:t>
            </w:r>
          </w:p>
        </w:tc>
        <w:tc>
          <w:tcPr>
            <w:tcW w:w="145" w:type="pct"/>
          </w:tcPr>
          <w:p w14:paraId="317F3A93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6D711" w14:textId="3E8307B1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169</w:t>
            </w:r>
            <w:r w:rsidRPr="00DD41F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822</w:t>
            </w:r>
          </w:p>
        </w:tc>
      </w:tr>
      <w:tr w:rsidR="00E81D45" w:rsidRPr="00CF3746" w14:paraId="423C4AC1" w14:textId="77777777" w:rsidTr="00F73F27">
        <w:tc>
          <w:tcPr>
            <w:tcW w:w="1455" w:type="pct"/>
            <w:shd w:val="clear" w:color="auto" w:fill="auto"/>
          </w:tcPr>
          <w:p w14:paraId="5B24C7D0" w14:textId="223835FF" w:rsidR="00E81D45" w:rsidRPr="00CF3746" w:rsidRDefault="00233968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D125F50" w14:textId="57363D95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85,192,991</w:t>
            </w:r>
          </w:p>
        </w:tc>
        <w:tc>
          <w:tcPr>
            <w:tcW w:w="145" w:type="pct"/>
          </w:tcPr>
          <w:p w14:paraId="34DF575B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72708FC" w14:textId="37B374DA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184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594</w:t>
            </w:r>
          </w:p>
        </w:tc>
        <w:tc>
          <w:tcPr>
            <w:tcW w:w="149" w:type="pct"/>
          </w:tcPr>
          <w:p w14:paraId="2F909DF7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A08CE4B" w14:textId="00559627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357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405</w:t>
            </w:r>
          </w:p>
        </w:tc>
        <w:tc>
          <w:tcPr>
            <w:tcW w:w="145" w:type="pct"/>
          </w:tcPr>
          <w:p w14:paraId="1EDEEA9D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DB5AEE" w14:textId="0F4F46CA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92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734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990</w:t>
            </w:r>
          </w:p>
        </w:tc>
      </w:tr>
      <w:tr w:rsidR="00E81D45" w:rsidRPr="00CF3746" w14:paraId="455A9218" w14:textId="77777777" w:rsidTr="00B31EE6">
        <w:tc>
          <w:tcPr>
            <w:tcW w:w="1455" w:type="pct"/>
            <w:shd w:val="clear" w:color="auto" w:fill="auto"/>
          </w:tcPr>
          <w:p w14:paraId="1E0CB657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68BBF47B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EFA76" w14:textId="21AB0A68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(540</w:t>
            </w:r>
            <w:r w:rsidRPr="00DD41F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584)</w:t>
            </w:r>
          </w:p>
        </w:tc>
        <w:tc>
          <w:tcPr>
            <w:tcW w:w="145" w:type="pct"/>
            <w:vAlign w:val="bottom"/>
          </w:tcPr>
          <w:p w14:paraId="26FB4A4C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E1FC0" w14:textId="530E1294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(321</w:t>
            </w:r>
            <w:r w:rsidRPr="00DD41F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38</w:t>
            </w:r>
            <w:r>
              <w:rPr>
                <w:rFonts w:asciiTheme="majorBidi" w:hAnsiTheme="majorBidi" w:cs="Angsana New"/>
                <w:sz w:val="28"/>
                <w:szCs w:val="28"/>
              </w:rPr>
              <w:t>8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pct"/>
            <w:vAlign w:val="bottom"/>
          </w:tcPr>
          <w:p w14:paraId="62F4CFEE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9CCBA" w14:textId="32CA6722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DD41F7">
              <w:rPr>
                <w:rFonts w:asciiTheme="majorBidi" w:hAnsiTheme="majorBidi" w:cs="Angsana New"/>
                <w:sz w:val="28"/>
                <w:szCs w:val="28"/>
              </w:rPr>
              <w:t>8</w:t>
            </w:r>
            <w:r>
              <w:rPr>
                <w:rFonts w:asciiTheme="majorBidi" w:hAnsiTheme="majorBidi" w:cs="Angsana New"/>
                <w:sz w:val="28"/>
                <w:szCs w:val="28"/>
              </w:rPr>
              <w:t>41</w:t>
            </w:r>
            <w:r w:rsidRPr="00DD41F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862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128FF1A9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69E10" w14:textId="436C679C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1,703,834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bidi="th"/>
              </w:rPr>
              <w:t>)</w:t>
            </w:r>
          </w:p>
        </w:tc>
      </w:tr>
      <w:tr w:rsidR="00E81D45" w:rsidRPr="00CF3746" w14:paraId="4D961563" w14:textId="77777777" w:rsidTr="00F73F27">
        <w:tc>
          <w:tcPr>
            <w:tcW w:w="1455" w:type="pct"/>
            <w:shd w:val="clear" w:color="auto" w:fill="auto"/>
          </w:tcPr>
          <w:p w14:paraId="3EA38B18" w14:textId="6A325BC1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BF289" w14:textId="28D9A697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84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652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407</w:t>
            </w:r>
          </w:p>
        </w:tc>
        <w:tc>
          <w:tcPr>
            <w:tcW w:w="145" w:type="pct"/>
          </w:tcPr>
          <w:p w14:paraId="02342AF2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029BB" w14:textId="57252B82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63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206</w:t>
            </w:r>
          </w:p>
        </w:tc>
        <w:tc>
          <w:tcPr>
            <w:tcW w:w="149" w:type="pct"/>
          </w:tcPr>
          <w:p w14:paraId="522DBE08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143F" w14:textId="35FDAEF8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51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</w:t>
            </w:r>
            <w:r w:rsidRPr="00DD41F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543</w:t>
            </w:r>
          </w:p>
        </w:tc>
        <w:tc>
          <w:tcPr>
            <w:tcW w:w="145" w:type="pct"/>
          </w:tcPr>
          <w:p w14:paraId="1275787A" w14:textId="77777777" w:rsidR="00E81D45" w:rsidRPr="00CF3746" w:rsidRDefault="00E81D45" w:rsidP="00E8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8DA7" w14:textId="64720589" w:rsidR="00E81D45" w:rsidRPr="00CF3746" w:rsidRDefault="00E81D45" w:rsidP="00E81D4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E2D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031</w:t>
            </w:r>
            <w:r w:rsidRPr="000E2D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156</w:t>
            </w:r>
          </w:p>
        </w:tc>
      </w:tr>
      <w:tr w:rsidR="00B04495" w:rsidRPr="00CF3746" w14:paraId="355219AB" w14:textId="77777777" w:rsidTr="004C12AE">
        <w:tc>
          <w:tcPr>
            <w:tcW w:w="1455" w:type="pct"/>
            <w:shd w:val="clear" w:color="auto" w:fill="auto"/>
            <w:vAlign w:val="bottom"/>
          </w:tcPr>
          <w:p w14:paraId="44BFFE06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8"/>
          </w:tcPr>
          <w:p w14:paraId="3E99ED5C" w14:textId="77777777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6DB3BBB" w14:textId="77777777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4CF042C" w14:textId="77777777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BFF4725" w14:textId="77777777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987799" w14:textId="77777777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BDDCA6C" w14:textId="77777777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450F73" w14:textId="77777777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41901C" w14:textId="77777777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0FC7CDD" w14:textId="77777777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2D8A84" w14:textId="77777777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B3038AF" w14:textId="77777777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2654FDF" w14:textId="77777777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AC0AC06" w14:textId="77777777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1199799" w14:textId="5D120612" w:rsidR="00B04495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7FB762" w14:textId="77777777" w:rsidR="00067E20" w:rsidRDefault="00067E20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810965" w14:textId="2AD4472A" w:rsidR="00B04495" w:rsidRPr="00CF3746" w:rsidRDefault="00E81D4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งบการเงินรวมและ</w:t>
            </w:r>
            <w:r w:rsidR="00B04495"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495" w:rsidRPr="00CF3746" w14:paraId="2C7C1763" w14:textId="77777777" w:rsidTr="004C12AE">
        <w:tc>
          <w:tcPr>
            <w:tcW w:w="1455" w:type="pct"/>
            <w:shd w:val="clear" w:color="auto" w:fill="auto"/>
            <w:vAlign w:val="bottom"/>
          </w:tcPr>
          <w:p w14:paraId="29AF94E2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8"/>
          </w:tcPr>
          <w:p w14:paraId="4FEF5AD2" w14:textId="74E316BC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81D4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ธันวาคม </w:t>
            </w:r>
            <w:r w:rsidR="00AA3E42" w:rsidRPr="00AA3E42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B04495" w:rsidRPr="00CF3746" w:rsidDel="00D43E7A" w14:paraId="3F2F0A2C" w14:textId="77777777" w:rsidTr="004C12AE">
        <w:tc>
          <w:tcPr>
            <w:tcW w:w="1455" w:type="pct"/>
            <w:shd w:val="clear" w:color="auto" w:fill="auto"/>
            <w:vAlign w:val="bottom"/>
          </w:tcPr>
          <w:p w14:paraId="2F99F66D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408F75AF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AA29C5B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B552A79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7D4B2E82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844272A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9F4C7F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F46A6F5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04800AE8" w14:textId="77777777" w:rsidR="00B04495" w:rsidRPr="00CF3746" w:rsidDel="00D43E7A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04495" w:rsidRPr="00CF3746" w14:paraId="031D2238" w14:textId="77777777" w:rsidTr="004C12AE">
        <w:tc>
          <w:tcPr>
            <w:tcW w:w="1455" w:type="pct"/>
            <w:shd w:val="clear" w:color="auto" w:fill="auto"/>
          </w:tcPr>
          <w:p w14:paraId="0AA6140D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205BF6F0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4495" w:rsidRPr="00CF3746" w14:paraId="06E84D39" w14:textId="77777777" w:rsidTr="004C12AE">
        <w:tc>
          <w:tcPr>
            <w:tcW w:w="1455" w:type="pct"/>
            <w:shd w:val="clear" w:color="auto" w:fill="auto"/>
          </w:tcPr>
          <w:p w14:paraId="0FB66755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63A6E911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5482312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B76209D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DCDEDEB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02D23C3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EC1F66A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216FCAD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574" w:rsidRPr="00CF3746" w14:paraId="5591002F" w14:textId="77777777" w:rsidTr="004C12AE">
        <w:tc>
          <w:tcPr>
            <w:tcW w:w="1455" w:type="pct"/>
            <w:shd w:val="clear" w:color="auto" w:fill="auto"/>
          </w:tcPr>
          <w:p w14:paraId="18E7250E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685370A" w14:textId="45FF01D8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7E3001">
              <w:rPr>
                <w:rFonts w:asciiTheme="majorBidi" w:hAnsiTheme="majorBidi" w:cstheme="majorBidi"/>
                <w:sz w:val="28"/>
                <w:szCs w:val="28"/>
              </w:rPr>
              <w:t>69,294,997</w:t>
            </w:r>
          </w:p>
        </w:tc>
        <w:tc>
          <w:tcPr>
            <w:tcW w:w="145" w:type="pct"/>
          </w:tcPr>
          <w:p w14:paraId="6F9D7A3C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7673687" w14:textId="07574D6B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1DA38DB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68099EC" w14:textId="5A4354DC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E9DB08D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28AE570" w14:textId="4D679921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7E3001">
              <w:rPr>
                <w:rFonts w:asciiTheme="majorBidi" w:hAnsiTheme="majorBidi" w:cstheme="majorBidi"/>
                <w:sz w:val="28"/>
                <w:szCs w:val="28"/>
              </w:rPr>
              <w:t>69,294,997</w:t>
            </w:r>
          </w:p>
        </w:tc>
      </w:tr>
      <w:tr w:rsidR="00806574" w:rsidRPr="00CF3746" w14:paraId="528FC23D" w14:textId="77777777" w:rsidTr="004C12AE">
        <w:tc>
          <w:tcPr>
            <w:tcW w:w="1455" w:type="pct"/>
            <w:shd w:val="clear" w:color="auto" w:fill="auto"/>
          </w:tcPr>
          <w:p w14:paraId="36C0E6B6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15FB394" w14:textId="2AF87049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12,542,03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6F78F7F9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ECE090A" w14:textId="62BFEA09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13D8899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0ADFF65" w14:textId="07542FEA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E2B86CE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6DF60C1" w14:textId="7C202D0F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12,542,03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</w:tr>
      <w:tr w:rsidR="00806574" w:rsidRPr="00CF3746" w14:paraId="6074C58A" w14:textId="77777777" w:rsidTr="004C12AE">
        <w:tc>
          <w:tcPr>
            <w:tcW w:w="1455" w:type="pct"/>
            <w:shd w:val="clear" w:color="auto" w:fill="auto"/>
          </w:tcPr>
          <w:p w14:paraId="701B7287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805931C" w14:textId="2D95A57B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8E992EE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3B694AB" w14:textId="5E1BCCB7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3,487,925</w:t>
            </w:r>
          </w:p>
        </w:tc>
        <w:tc>
          <w:tcPr>
            <w:tcW w:w="149" w:type="pct"/>
          </w:tcPr>
          <w:p w14:paraId="3E7246A7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10D491D" w14:textId="094C9985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5BAAC36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6D62D1" w14:textId="7A108CA9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3,487,925</w:t>
            </w:r>
          </w:p>
        </w:tc>
      </w:tr>
      <w:tr w:rsidR="00806574" w:rsidRPr="00CF3746" w14:paraId="1D944022" w14:textId="77777777" w:rsidTr="004C12AE">
        <w:tc>
          <w:tcPr>
            <w:tcW w:w="1455" w:type="pct"/>
            <w:shd w:val="clear" w:color="auto" w:fill="auto"/>
          </w:tcPr>
          <w:p w14:paraId="7ACB2242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DEE4A17" w14:textId="797AE6FD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99D47F9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41DED959" w14:textId="12AA1D27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1,090,250</w:t>
            </w:r>
          </w:p>
        </w:tc>
        <w:tc>
          <w:tcPr>
            <w:tcW w:w="149" w:type="pct"/>
          </w:tcPr>
          <w:p w14:paraId="1D450686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C17F853" w14:textId="4D9AABB6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E9E8A74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332592F" w14:textId="27F2F267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1,090,250</w:t>
            </w:r>
          </w:p>
        </w:tc>
      </w:tr>
      <w:tr w:rsidR="00806574" w:rsidRPr="00CF3746" w14:paraId="55F76600" w14:textId="77777777" w:rsidTr="004C12AE">
        <w:tc>
          <w:tcPr>
            <w:tcW w:w="1455" w:type="pct"/>
            <w:shd w:val="clear" w:color="auto" w:fill="auto"/>
          </w:tcPr>
          <w:p w14:paraId="5B6D2CF2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06621C87" w14:textId="409ED90B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CED2DFF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20A905D" w14:textId="1252DD11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5A511C05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4ACDCA8" w14:textId="24106C05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1,005,72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45" w:type="pct"/>
          </w:tcPr>
          <w:p w14:paraId="269A0800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E31C249" w14:textId="6E866931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1,005,72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</w:tr>
      <w:tr w:rsidR="00806574" w:rsidRPr="00CF3746" w14:paraId="0DE6F70F" w14:textId="77777777" w:rsidTr="004C12AE">
        <w:tc>
          <w:tcPr>
            <w:tcW w:w="1455" w:type="pct"/>
            <w:shd w:val="clear" w:color="auto" w:fill="auto"/>
          </w:tcPr>
          <w:p w14:paraId="0F10F50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894DE05" w14:textId="00AB623F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2161C71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54DDE7C" w14:textId="272DF5BD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75D272B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BB47A95" w14:textId="73D2D4B9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181,403</w:t>
            </w:r>
          </w:p>
        </w:tc>
        <w:tc>
          <w:tcPr>
            <w:tcW w:w="145" w:type="pct"/>
          </w:tcPr>
          <w:p w14:paraId="45CF776D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256D82" w14:textId="4D276838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181,403</w:t>
            </w:r>
          </w:p>
        </w:tc>
      </w:tr>
      <w:tr w:rsidR="00806574" w:rsidRPr="00CF3746" w14:paraId="6FD2442D" w14:textId="77777777" w:rsidTr="004C12AE">
        <w:tc>
          <w:tcPr>
            <w:tcW w:w="1455" w:type="pct"/>
            <w:shd w:val="clear" w:color="auto" w:fill="auto"/>
          </w:tcPr>
          <w:p w14:paraId="70A0C453" w14:textId="0AAF05CC" w:rsidR="00806574" w:rsidRPr="00CF3746" w:rsidRDefault="00233968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6298A819" w14:textId="65A19BE4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81,837,031</w:t>
            </w:r>
          </w:p>
        </w:tc>
        <w:tc>
          <w:tcPr>
            <w:tcW w:w="145" w:type="pct"/>
          </w:tcPr>
          <w:p w14:paraId="1575C25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1AD55BA" w14:textId="0CDC0F7E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4,578,175</w:t>
            </w:r>
          </w:p>
        </w:tc>
        <w:tc>
          <w:tcPr>
            <w:tcW w:w="149" w:type="pct"/>
          </w:tcPr>
          <w:p w14:paraId="51BE9D6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18A97AA5" w14:textId="479834D2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1,187,127</w:t>
            </w:r>
          </w:p>
        </w:tc>
        <w:tc>
          <w:tcPr>
            <w:tcW w:w="145" w:type="pct"/>
          </w:tcPr>
          <w:p w14:paraId="38D2D9F1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FFCFC4" w14:textId="5FCE872E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87,602,333</w:t>
            </w:r>
          </w:p>
        </w:tc>
      </w:tr>
      <w:tr w:rsidR="00806574" w:rsidRPr="00BB0D2B" w14:paraId="7F1C8D99" w14:textId="77777777" w:rsidTr="002F7F3B">
        <w:tc>
          <w:tcPr>
            <w:tcW w:w="1455" w:type="pct"/>
            <w:shd w:val="clear" w:color="auto" w:fill="auto"/>
          </w:tcPr>
          <w:p w14:paraId="708E7877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24B072D4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7A2E798" w14:textId="77777777" w:rsidR="00806574" w:rsidRDefault="00806574" w:rsidP="00806574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203203C3" w14:textId="7F9B8097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(709</w:t>
            </w: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289)</w:t>
            </w:r>
          </w:p>
        </w:tc>
        <w:tc>
          <w:tcPr>
            <w:tcW w:w="145" w:type="pct"/>
            <w:vAlign w:val="bottom"/>
          </w:tcPr>
          <w:p w14:paraId="39C71406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72389F0" w14:textId="77777777" w:rsidR="00806574" w:rsidRDefault="00806574" w:rsidP="00806574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5580F43" w14:textId="596F9D38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48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966)</w:t>
            </w:r>
          </w:p>
        </w:tc>
        <w:tc>
          <w:tcPr>
            <w:tcW w:w="149" w:type="pct"/>
            <w:vAlign w:val="bottom"/>
          </w:tcPr>
          <w:p w14:paraId="3E4E3217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1D743A7" w14:textId="77777777" w:rsidR="00806574" w:rsidRDefault="00806574" w:rsidP="00806574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8E47166" w14:textId="6A4B606A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729</w:t>
            </w:r>
            <w:r w:rsidRPr="007460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426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4EDF361D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A1A26" w14:textId="77777777" w:rsidR="00806574" w:rsidRDefault="00806574" w:rsidP="00806574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42BCB21" w14:textId="28FA086F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,681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06574" w:rsidRPr="00BB0D2B" w14:paraId="7C0D1012" w14:textId="77777777" w:rsidTr="004C12AE">
        <w:tc>
          <w:tcPr>
            <w:tcW w:w="1455" w:type="pct"/>
            <w:shd w:val="clear" w:color="auto" w:fill="auto"/>
          </w:tcPr>
          <w:p w14:paraId="057113E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55F5B" w14:textId="3F784E74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81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127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742</w:t>
            </w:r>
          </w:p>
        </w:tc>
        <w:tc>
          <w:tcPr>
            <w:tcW w:w="145" w:type="pct"/>
          </w:tcPr>
          <w:p w14:paraId="74F8091C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27C51" w14:textId="5CD538DF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229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09</w:t>
            </w:r>
          </w:p>
        </w:tc>
        <w:tc>
          <w:tcPr>
            <w:tcW w:w="149" w:type="pct"/>
          </w:tcPr>
          <w:p w14:paraId="2AE82716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053E8" w14:textId="790CD41D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457</w:t>
            </w:r>
            <w:r w:rsidRPr="007460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70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45" w:type="pct"/>
          </w:tcPr>
          <w:p w14:paraId="040FA7C1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33AA1" w14:textId="111614AF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,652</w:t>
            </w:r>
          </w:p>
        </w:tc>
      </w:tr>
    </w:tbl>
    <w:p w14:paraId="22766F69" w14:textId="77777777" w:rsidR="00C21BD0" w:rsidRPr="00CF3746" w:rsidRDefault="00C21BD0" w:rsidP="006E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8D16F5" w:rsidRPr="004F5DF8" w14:paraId="7939D677" w14:textId="77777777" w:rsidTr="004C12AE">
        <w:trPr>
          <w:trHeight w:val="144"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56864298" w14:textId="605D0941" w:rsidR="008D16F5" w:rsidRPr="004F5DF8" w:rsidRDefault="008D16F5" w:rsidP="00AA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</w:pPr>
            <w:r w:rsidRPr="004B5A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ผล</w:t>
            </w:r>
            <w:r w:rsidRPr="004B5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B5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4B5A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4B5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58" w:type="dxa"/>
          </w:tcPr>
          <w:p w14:paraId="77B594B0" w14:textId="77777777" w:rsidR="008D16F5" w:rsidRPr="004F5DF8" w:rsidRDefault="008D16F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C160B1E" w14:textId="77777777" w:rsidR="008D16F5" w:rsidRPr="004F5DF8" w:rsidRDefault="008D16F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44B53605" w14:textId="77777777" w:rsidR="008D16F5" w:rsidRPr="004F5DF8" w:rsidRDefault="008D16F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76E63987" w14:textId="77777777" w:rsidR="008D16F5" w:rsidRPr="004F5DF8" w:rsidRDefault="008D16F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D16F5" w:rsidRPr="004F5DF8" w14:paraId="54BAA3EF" w14:textId="77777777" w:rsidTr="004C12AE">
        <w:trPr>
          <w:trHeight w:val="144"/>
        </w:trPr>
        <w:tc>
          <w:tcPr>
            <w:tcW w:w="3582" w:type="dxa"/>
            <w:vMerge/>
            <w:shd w:val="clear" w:color="auto" w:fill="auto"/>
          </w:tcPr>
          <w:p w14:paraId="3AE59F1F" w14:textId="77777777" w:rsidR="008D16F5" w:rsidRPr="004F5DF8" w:rsidRDefault="008D16F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  <w:vAlign w:val="bottom"/>
          </w:tcPr>
          <w:p w14:paraId="161646E6" w14:textId="77777777" w:rsidR="008D16F5" w:rsidRPr="004F5DF8" w:rsidRDefault="008D16F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FAAA8D6" w14:textId="40B59465" w:rsidR="008D16F5" w:rsidRPr="004F5DF8" w:rsidRDefault="008D16F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3A3F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37" w:type="dxa"/>
            <w:vAlign w:val="center"/>
          </w:tcPr>
          <w:p w14:paraId="011C1E4B" w14:textId="77777777" w:rsidR="008D16F5" w:rsidRPr="004F5DF8" w:rsidRDefault="008D16F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2EC2E329" w14:textId="64B6F102" w:rsidR="008D16F5" w:rsidRPr="004F5DF8" w:rsidRDefault="008D16F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3A3F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0591736A" w14:textId="77777777" w:rsidR="008D16F5" w:rsidRPr="004F5DF8" w:rsidRDefault="008D16F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8056E7B" w14:textId="56AA4180" w:rsidR="008D16F5" w:rsidRPr="004F5DF8" w:rsidRDefault="008D16F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3A3F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  <w:vAlign w:val="center"/>
          </w:tcPr>
          <w:p w14:paraId="436C3305" w14:textId="77777777" w:rsidR="008D16F5" w:rsidRPr="004F5DF8" w:rsidRDefault="008D16F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28EE302B" w14:textId="74884169" w:rsidR="008D16F5" w:rsidRPr="004F5DF8" w:rsidRDefault="008D16F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3A3F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8D16F5" w:rsidRPr="004F5DF8" w14:paraId="06ABAA2C" w14:textId="77777777" w:rsidTr="004C12AE">
        <w:trPr>
          <w:trHeight w:val="144"/>
        </w:trPr>
        <w:tc>
          <w:tcPr>
            <w:tcW w:w="3582" w:type="dxa"/>
          </w:tcPr>
          <w:p w14:paraId="172FD826" w14:textId="77777777" w:rsidR="008D16F5" w:rsidRPr="004F5DF8" w:rsidRDefault="008D16F5" w:rsidP="004C12AE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2183F8DB" w14:textId="77777777" w:rsidR="008D16F5" w:rsidRPr="004F5DF8" w:rsidRDefault="008D16F5" w:rsidP="004C1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5EEEB53C" w14:textId="77777777" w:rsidR="008D16F5" w:rsidRPr="004F5DF8" w:rsidRDefault="008D16F5" w:rsidP="004C1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87CDC" w:rsidRPr="006873E9" w14:paraId="0F8169A0" w14:textId="77777777" w:rsidTr="004C12AE">
        <w:trPr>
          <w:trHeight w:val="144"/>
        </w:trPr>
        <w:tc>
          <w:tcPr>
            <w:tcW w:w="3582" w:type="dxa"/>
          </w:tcPr>
          <w:p w14:paraId="02AC18A1" w14:textId="77A3968F" w:rsidR="00687CDC" w:rsidRPr="004F5DF8" w:rsidRDefault="00687CDC" w:rsidP="00687CDC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รับรู้ในกำไร</w:t>
            </w:r>
            <w:r w:rsidR="00AF4A7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558" w:type="dxa"/>
          </w:tcPr>
          <w:p w14:paraId="1F398646" w14:textId="77777777" w:rsidR="00687CDC" w:rsidRPr="004F5DF8" w:rsidRDefault="00687CDC" w:rsidP="00687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CE0DE3B" w14:textId="4A0DD24E" w:rsidR="00687CDC" w:rsidRPr="006873E9" w:rsidRDefault="00687CDC" w:rsidP="00687C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(56,767)</w:t>
            </w:r>
          </w:p>
        </w:tc>
        <w:tc>
          <w:tcPr>
            <w:tcW w:w="237" w:type="dxa"/>
          </w:tcPr>
          <w:p w14:paraId="59BA741E" w14:textId="77777777" w:rsidR="00687CDC" w:rsidRPr="006873E9" w:rsidRDefault="00687CDC" w:rsidP="0068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105984F" w14:textId="1E09F731" w:rsidR="00687CDC" w:rsidRPr="006873E9" w:rsidRDefault="00687CDC" w:rsidP="00687CD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(131,736)</w:t>
            </w:r>
          </w:p>
        </w:tc>
        <w:tc>
          <w:tcPr>
            <w:tcW w:w="270" w:type="dxa"/>
          </w:tcPr>
          <w:p w14:paraId="2EB100BE" w14:textId="77777777" w:rsidR="00687CDC" w:rsidRPr="006873E9" w:rsidRDefault="00687CDC" w:rsidP="0068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763E08" w14:textId="4E32DE72" w:rsidR="00687CDC" w:rsidRPr="006873E9" w:rsidRDefault="00687CDC" w:rsidP="00687C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(56,423)</w:t>
            </w:r>
          </w:p>
        </w:tc>
        <w:tc>
          <w:tcPr>
            <w:tcW w:w="270" w:type="dxa"/>
          </w:tcPr>
          <w:p w14:paraId="6E369DE8" w14:textId="77777777" w:rsidR="00687CDC" w:rsidRPr="006873E9" w:rsidRDefault="00687CDC" w:rsidP="0068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</w:tcPr>
          <w:p w14:paraId="4054C7CA" w14:textId="4D8AC947" w:rsidR="00687CDC" w:rsidRPr="006873E9" w:rsidRDefault="00687CDC" w:rsidP="00687C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(131,736)</w:t>
            </w:r>
          </w:p>
        </w:tc>
      </w:tr>
    </w:tbl>
    <w:p w14:paraId="097D0282" w14:textId="77777777" w:rsidR="00687CDC" w:rsidRDefault="00687CDC" w:rsidP="00687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278AA685" w14:textId="684CA7D7" w:rsidR="00687CDC" w:rsidRPr="00CF3746" w:rsidRDefault="00687CDC" w:rsidP="00687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ระยะเวลาการให้สินเชื่อแก่ลูกค้า</w:t>
      </w:r>
      <w:r w:rsidR="00F73A3F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</w:t>
      </w: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t xml:space="preserve">ของกลุ่มบริษัทและบริษัท มีระยะเวลาตั้งแต่ </w:t>
      </w:r>
      <w:r w:rsidRPr="007A6818">
        <w:rPr>
          <w:rFonts w:asciiTheme="majorBidi" w:hAnsiTheme="majorBidi" w:cstheme="majorBidi"/>
          <w:sz w:val="28"/>
          <w:szCs w:val="28"/>
        </w:rPr>
        <w:t>3</w:t>
      </w:r>
      <w:r w:rsidRPr="007A6818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7A6818">
        <w:rPr>
          <w:rFonts w:asciiTheme="majorBidi" w:hAnsiTheme="majorBidi" w:cstheme="majorBidi"/>
          <w:sz w:val="28"/>
          <w:szCs w:val="28"/>
        </w:rPr>
        <w:t xml:space="preserve">80 </w:t>
      </w:r>
      <w:r w:rsidRPr="007A6818">
        <w:rPr>
          <w:rFonts w:asciiTheme="majorBidi" w:hAnsiTheme="majorBidi" w:cstheme="majorBidi"/>
          <w:sz w:val="28"/>
          <w:szCs w:val="28"/>
          <w:cs/>
        </w:rPr>
        <w:t>เดือน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3FA712F" w14:textId="77777777" w:rsidR="009D481C" w:rsidRPr="00CF3746" w:rsidRDefault="00C21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63EAAA5" w14:textId="17C325E1" w:rsidR="00167120" w:rsidRPr="00CF3746" w:rsidRDefault="004C7F9F" w:rsidP="00DC3E0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ลูกหนี้ตามสัญญาเช่าซื้อ</w:t>
      </w:r>
    </w:p>
    <w:p w14:paraId="47ED5028" w14:textId="77777777" w:rsidR="006B635E" w:rsidRPr="00CF3746" w:rsidRDefault="006B635E" w:rsidP="006B635E">
      <w:pPr>
        <w:rPr>
          <w:rFonts w:cstheme="minorBidi"/>
          <w:sz w:val="28"/>
          <w:szCs w:val="28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C6601E" w:rsidRPr="00CF3746" w14:paraId="1A5E3C17" w14:textId="77777777" w:rsidTr="00D060CF">
        <w:tc>
          <w:tcPr>
            <w:tcW w:w="2427" w:type="dxa"/>
          </w:tcPr>
          <w:p w14:paraId="1530D71E" w14:textId="77777777" w:rsidR="00C6601E" w:rsidRPr="00CF3746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0DB9577E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6601E" w:rsidRPr="00CF3746" w14:paraId="3D8FACE3" w14:textId="77777777" w:rsidTr="00D060CF">
        <w:tc>
          <w:tcPr>
            <w:tcW w:w="2427" w:type="dxa"/>
          </w:tcPr>
          <w:p w14:paraId="2C34047D" w14:textId="77777777" w:rsidR="00C6601E" w:rsidRPr="00CF3746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629D09D9" w14:textId="31B6E472" w:rsidR="00C6601E" w:rsidRPr="00CF3746" w:rsidRDefault="00C5501B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D0B5C"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6601E" w:rsidRPr="00CF3746" w14:paraId="007A41A5" w14:textId="77777777" w:rsidTr="00D060CF">
        <w:tc>
          <w:tcPr>
            <w:tcW w:w="2427" w:type="dxa"/>
          </w:tcPr>
          <w:p w14:paraId="4BE85F40" w14:textId="77777777" w:rsidR="00C6601E" w:rsidRPr="00CF3746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C9AEB79" w14:textId="2D056C0F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E4856E6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483A9C82" w14:textId="4B9D3F78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0B92F0BC" w14:textId="6A98AEB1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1F2A170B" w14:textId="7E729CCE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CC2C40F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46E83CBB" w14:textId="0DF6893E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66E9E22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6CB57423" w14:textId="68ED0C38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0835513D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6601E" w:rsidRPr="00CF3746" w14:paraId="109C6E4A" w14:textId="77777777" w:rsidTr="00D060CF">
        <w:tc>
          <w:tcPr>
            <w:tcW w:w="2427" w:type="dxa"/>
          </w:tcPr>
          <w:p w14:paraId="6D34F80F" w14:textId="77777777" w:rsidR="00C6601E" w:rsidRPr="00CF3746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241D3C3B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D1447" w:rsidRPr="00CF3746" w14:paraId="1DB350C7" w14:textId="77777777" w:rsidTr="00444619">
        <w:tc>
          <w:tcPr>
            <w:tcW w:w="2427" w:type="dxa"/>
          </w:tcPr>
          <w:p w14:paraId="5C3FD1F7" w14:textId="77777777" w:rsidR="00ED1447" w:rsidRPr="00CF3746" w:rsidRDefault="00ED1447" w:rsidP="00ED1447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1766DCB4" w14:textId="57A55DA6" w:rsidR="00ED1447" w:rsidRPr="00CF3746" w:rsidRDefault="00BF630C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3,182,786</w:t>
            </w:r>
          </w:p>
        </w:tc>
        <w:tc>
          <w:tcPr>
            <w:tcW w:w="1008" w:type="dxa"/>
            <w:shd w:val="clear" w:color="auto" w:fill="auto"/>
          </w:tcPr>
          <w:p w14:paraId="602DB56A" w14:textId="08189C23" w:rsidR="00ED1447" w:rsidRPr="00CF3746" w:rsidRDefault="00BF630C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2,169,989</w:t>
            </w:r>
          </w:p>
        </w:tc>
        <w:tc>
          <w:tcPr>
            <w:tcW w:w="1008" w:type="dxa"/>
            <w:shd w:val="clear" w:color="auto" w:fill="auto"/>
          </w:tcPr>
          <w:p w14:paraId="54957D0C" w14:textId="5E5984BC" w:rsidR="00ED1447" w:rsidRPr="00CF3746" w:rsidRDefault="00BF630C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1,391,186</w:t>
            </w:r>
          </w:p>
        </w:tc>
        <w:tc>
          <w:tcPr>
            <w:tcW w:w="1011" w:type="dxa"/>
            <w:shd w:val="clear" w:color="auto" w:fill="auto"/>
          </w:tcPr>
          <w:p w14:paraId="05EB1186" w14:textId="03E1A67B" w:rsidR="00ED1447" w:rsidRPr="00CF3746" w:rsidRDefault="00BF630C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765,129</w:t>
            </w:r>
          </w:p>
        </w:tc>
        <w:tc>
          <w:tcPr>
            <w:tcW w:w="1008" w:type="dxa"/>
          </w:tcPr>
          <w:p w14:paraId="260C0531" w14:textId="7AB2D337" w:rsidR="00ED1447" w:rsidRPr="00CF3746" w:rsidRDefault="00BF630C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351,815</w:t>
            </w:r>
          </w:p>
        </w:tc>
        <w:tc>
          <w:tcPr>
            <w:tcW w:w="990" w:type="dxa"/>
          </w:tcPr>
          <w:p w14:paraId="362FF587" w14:textId="31B1DB70" w:rsidR="00ED1447" w:rsidRPr="00CF3746" w:rsidRDefault="00BF630C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55,20</w:t>
            </w:r>
            <w:r w:rsidR="00DE3640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990" w:type="dxa"/>
          </w:tcPr>
          <w:p w14:paraId="68EB15E1" w14:textId="35214173" w:rsidR="00ED1447" w:rsidRPr="00CF3746" w:rsidRDefault="00B53482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5348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</w:t>
            </w:r>
            <w:r w:rsidRPr="00B53482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5348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916</w:t>
            </w:r>
            <w:r w:rsidRPr="00B53482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5348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106</w:t>
            </w:r>
          </w:p>
        </w:tc>
      </w:tr>
      <w:tr w:rsidR="00ED1447" w:rsidRPr="00CF3746" w14:paraId="69A706CF" w14:textId="77777777" w:rsidTr="004D26C5">
        <w:tc>
          <w:tcPr>
            <w:tcW w:w="2427" w:type="dxa"/>
          </w:tcPr>
          <w:p w14:paraId="032E9553" w14:textId="77777777" w:rsidR="00ED1447" w:rsidRPr="00CF3746" w:rsidRDefault="00ED1447" w:rsidP="00ED1447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2D233904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4F1A35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4AD463B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666C439C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26AB360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27065CF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CFE7A50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D1447" w:rsidRPr="00CF3746" w14:paraId="278B0929" w14:textId="77777777" w:rsidTr="00ED1447">
        <w:tc>
          <w:tcPr>
            <w:tcW w:w="2427" w:type="dxa"/>
          </w:tcPr>
          <w:p w14:paraId="47BD126F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3B7900FE" w14:textId="7B2B2E62" w:rsidR="00ED1447" w:rsidRPr="00CF3746" w:rsidRDefault="0081124A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1124A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="00BF630C">
              <w:rPr>
                <w:rFonts w:asciiTheme="majorBidi" w:hAnsiTheme="majorBidi" w:cs="Angsana New"/>
                <w:sz w:val="28"/>
                <w:szCs w:val="28"/>
              </w:rPr>
              <w:t>,125,744</w:t>
            </w:r>
            <w:r w:rsidRPr="0081124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C27F3DB" w14:textId="2E8C6BA2" w:rsidR="00ED1447" w:rsidRPr="00CF3746" w:rsidRDefault="00BF630C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(583,819)</w:t>
            </w:r>
          </w:p>
        </w:tc>
        <w:tc>
          <w:tcPr>
            <w:tcW w:w="1008" w:type="dxa"/>
            <w:shd w:val="clear" w:color="auto" w:fill="auto"/>
          </w:tcPr>
          <w:p w14:paraId="13C2DB66" w14:textId="219CC688" w:rsidR="00ED1447" w:rsidRPr="00CF3746" w:rsidRDefault="00BF630C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(305,512)</w:t>
            </w:r>
          </w:p>
        </w:tc>
        <w:tc>
          <w:tcPr>
            <w:tcW w:w="1011" w:type="dxa"/>
            <w:shd w:val="clear" w:color="auto" w:fill="auto"/>
          </w:tcPr>
          <w:p w14:paraId="35678C6E" w14:textId="66C7532B" w:rsidR="00ED1447" w:rsidRPr="00CF3746" w:rsidRDefault="00BF630C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(136,071)</w:t>
            </w:r>
          </w:p>
        </w:tc>
        <w:tc>
          <w:tcPr>
            <w:tcW w:w="1008" w:type="dxa"/>
          </w:tcPr>
          <w:p w14:paraId="60833086" w14:textId="198E3DC1" w:rsidR="00ED1447" w:rsidRPr="00CF3746" w:rsidRDefault="00BF630C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(37,631)</w:t>
            </w:r>
          </w:p>
        </w:tc>
        <w:tc>
          <w:tcPr>
            <w:tcW w:w="990" w:type="dxa"/>
          </w:tcPr>
          <w:p w14:paraId="23E97958" w14:textId="6BFD9ADE" w:rsidR="00ED1447" w:rsidRPr="00CF3746" w:rsidRDefault="00BF630C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(3,816)</w:t>
            </w:r>
          </w:p>
        </w:tc>
        <w:tc>
          <w:tcPr>
            <w:tcW w:w="990" w:type="dxa"/>
          </w:tcPr>
          <w:p w14:paraId="4EE0F7B0" w14:textId="09943E55" w:rsidR="00ED1447" w:rsidRPr="00CF3746" w:rsidRDefault="00B53482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53482">
              <w:rPr>
                <w:rFonts w:ascii="Angsana New" w:hAnsi="Angsana New" w:cs="Angsana New"/>
                <w:sz w:val="28"/>
                <w:szCs w:val="28"/>
                <w:cs/>
              </w:rPr>
              <w:t>(2</w:t>
            </w:r>
            <w:r w:rsidRPr="00B534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53482">
              <w:rPr>
                <w:rFonts w:ascii="Angsana New" w:hAnsi="Angsana New" w:cs="Angsana New"/>
                <w:sz w:val="28"/>
                <w:szCs w:val="28"/>
                <w:cs/>
              </w:rPr>
              <w:t>192</w:t>
            </w:r>
            <w:r w:rsidRPr="00B534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53482">
              <w:rPr>
                <w:rFonts w:ascii="Angsana New" w:hAnsi="Angsana New" w:cs="Angsana New"/>
                <w:sz w:val="28"/>
                <w:szCs w:val="28"/>
                <w:cs/>
              </w:rPr>
              <w:t>593)</w:t>
            </w:r>
          </w:p>
        </w:tc>
      </w:tr>
      <w:tr w:rsidR="00ED1447" w:rsidRPr="00CF3746" w14:paraId="68BC6C5F" w14:textId="77777777" w:rsidTr="00444619">
        <w:tc>
          <w:tcPr>
            <w:tcW w:w="2427" w:type="dxa"/>
          </w:tcPr>
          <w:p w14:paraId="1BEB24CA" w14:textId="1D6B9C84" w:rsidR="00ED1447" w:rsidRPr="00CF3746" w:rsidRDefault="00ED1447" w:rsidP="00ED1447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26EF2A62" w14:textId="20F2D5E1" w:rsidR="00ED1447" w:rsidRPr="00CF3746" w:rsidRDefault="00BF630C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2,057,042</w:t>
            </w:r>
          </w:p>
        </w:tc>
        <w:tc>
          <w:tcPr>
            <w:tcW w:w="1008" w:type="dxa"/>
            <w:shd w:val="clear" w:color="auto" w:fill="auto"/>
          </w:tcPr>
          <w:p w14:paraId="4039B2A4" w14:textId="537605AE" w:rsidR="00ED1447" w:rsidRPr="00CF3746" w:rsidRDefault="00BF630C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1,586,170</w:t>
            </w:r>
          </w:p>
        </w:tc>
        <w:tc>
          <w:tcPr>
            <w:tcW w:w="1008" w:type="dxa"/>
            <w:shd w:val="clear" w:color="auto" w:fill="auto"/>
          </w:tcPr>
          <w:p w14:paraId="00870A89" w14:textId="0490543D" w:rsidR="00ED1447" w:rsidRPr="00CF3746" w:rsidRDefault="00BF630C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1,085,674</w:t>
            </w:r>
          </w:p>
        </w:tc>
        <w:tc>
          <w:tcPr>
            <w:tcW w:w="1011" w:type="dxa"/>
            <w:shd w:val="clear" w:color="auto" w:fill="auto"/>
          </w:tcPr>
          <w:p w14:paraId="57ABCBC9" w14:textId="128A0CEE" w:rsidR="00ED1447" w:rsidRPr="00CF3746" w:rsidRDefault="00BF630C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629,058</w:t>
            </w:r>
          </w:p>
        </w:tc>
        <w:tc>
          <w:tcPr>
            <w:tcW w:w="1008" w:type="dxa"/>
          </w:tcPr>
          <w:p w14:paraId="74B5C9B1" w14:textId="5BA25143" w:rsidR="00ED1447" w:rsidRPr="00CF3746" w:rsidRDefault="00BF630C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314,184</w:t>
            </w:r>
          </w:p>
        </w:tc>
        <w:tc>
          <w:tcPr>
            <w:tcW w:w="990" w:type="dxa"/>
          </w:tcPr>
          <w:p w14:paraId="7D077146" w14:textId="63960C27" w:rsidR="00ED1447" w:rsidRPr="00CF3746" w:rsidRDefault="00BF630C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51,385</w:t>
            </w:r>
          </w:p>
        </w:tc>
        <w:tc>
          <w:tcPr>
            <w:tcW w:w="990" w:type="dxa"/>
          </w:tcPr>
          <w:p w14:paraId="219192E0" w14:textId="4A3C63E3" w:rsidR="00ED1447" w:rsidRPr="00CF3746" w:rsidRDefault="00B53482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534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5</w:t>
            </w:r>
            <w:r w:rsidRPr="00B53482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534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723</w:t>
            </w:r>
            <w:r w:rsidRPr="00B53482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534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513</w:t>
            </w:r>
          </w:p>
        </w:tc>
      </w:tr>
      <w:tr w:rsidR="00ED1447" w:rsidRPr="00CF3746" w14:paraId="10819CB1" w14:textId="77777777" w:rsidTr="00444619">
        <w:tc>
          <w:tcPr>
            <w:tcW w:w="2427" w:type="dxa"/>
          </w:tcPr>
          <w:p w14:paraId="66EA60F5" w14:textId="64467420" w:rsidR="00ED1447" w:rsidRPr="00CF3746" w:rsidRDefault="00ED1447" w:rsidP="00ED1447">
            <w:pPr>
              <w:tabs>
                <w:tab w:val="clear" w:pos="227"/>
                <w:tab w:val="clear" w:pos="454"/>
                <w:tab w:val="left" w:pos="250"/>
              </w:tabs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 w:rsidRPr="00CF374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vAlign w:val="bottom"/>
          </w:tcPr>
          <w:p w14:paraId="489685BF" w14:textId="6EBCBCFF" w:rsidR="00ED1447" w:rsidRPr="00CF3746" w:rsidRDefault="0003632C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(90,339)</w:t>
            </w:r>
          </w:p>
        </w:tc>
        <w:tc>
          <w:tcPr>
            <w:tcW w:w="1008" w:type="dxa"/>
            <w:vAlign w:val="bottom"/>
          </w:tcPr>
          <w:p w14:paraId="5195DC0F" w14:textId="1B0072A3" w:rsidR="00ED1447" w:rsidRPr="00CF3746" w:rsidRDefault="0003632C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(18,014)</w:t>
            </w:r>
          </w:p>
        </w:tc>
        <w:tc>
          <w:tcPr>
            <w:tcW w:w="1008" w:type="dxa"/>
            <w:vAlign w:val="bottom"/>
          </w:tcPr>
          <w:p w14:paraId="7D2805F6" w14:textId="6CC7488D" w:rsidR="00ED1447" w:rsidRPr="00CF3746" w:rsidRDefault="0003632C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(13,349)</w:t>
            </w:r>
          </w:p>
        </w:tc>
        <w:tc>
          <w:tcPr>
            <w:tcW w:w="1011" w:type="dxa"/>
            <w:vAlign w:val="bottom"/>
          </w:tcPr>
          <w:p w14:paraId="03799865" w14:textId="16860328" w:rsidR="00ED1447" w:rsidRPr="00CF3746" w:rsidRDefault="0003632C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(8,886)</w:t>
            </w:r>
          </w:p>
        </w:tc>
        <w:tc>
          <w:tcPr>
            <w:tcW w:w="1008" w:type="dxa"/>
            <w:vAlign w:val="bottom"/>
          </w:tcPr>
          <w:p w14:paraId="6AD80F10" w14:textId="28B7A922" w:rsidR="00ED1447" w:rsidRPr="00CF3746" w:rsidRDefault="0003632C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(4,221)</w:t>
            </w:r>
          </w:p>
        </w:tc>
        <w:tc>
          <w:tcPr>
            <w:tcW w:w="990" w:type="dxa"/>
            <w:vAlign w:val="bottom"/>
          </w:tcPr>
          <w:p w14:paraId="7DC6D7BD" w14:textId="0A9DDAB5" w:rsidR="00ED1447" w:rsidRPr="00CF3746" w:rsidRDefault="0003632C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(781)</w:t>
            </w:r>
          </w:p>
        </w:tc>
        <w:tc>
          <w:tcPr>
            <w:tcW w:w="990" w:type="dxa"/>
            <w:vAlign w:val="bottom"/>
          </w:tcPr>
          <w:p w14:paraId="504F6279" w14:textId="578DD02F" w:rsidR="00ED1447" w:rsidRPr="00CF3746" w:rsidRDefault="00C22491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2249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(135</w:t>
            </w:r>
            <w:r w:rsidRPr="00C22491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2249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590)</w:t>
            </w:r>
          </w:p>
        </w:tc>
      </w:tr>
      <w:tr w:rsidR="00ED1447" w:rsidRPr="00CF3746" w14:paraId="345D7EEA" w14:textId="77777777" w:rsidTr="00444619">
        <w:tc>
          <w:tcPr>
            <w:tcW w:w="2427" w:type="dxa"/>
          </w:tcPr>
          <w:p w14:paraId="5764F8E2" w14:textId="77777777" w:rsidR="00ED1447" w:rsidRPr="00CF3746" w:rsidRDefault="00ED1447" w:rsidP="00ED1447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</w:tcPr>
          <w:p w14:paraId="57ACD3FC" w14:textId="45FB544A" w:rsidR="00ED1447" w:rsidRPr="00CF3746" w:rsidRDefault="0003632C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1,966,703</w:t>
            </w:r>
          </w:p>
        </w:tc>
        <w:tc>
          <w:tcPr>
            <w:tcW w:w="1008" w:type="dxa"/>
          </w:tcPr>
          <w:p w14:paraId="1C4D5B3E" w14:textId="5D188AF6" w:rsidR="00ED1447" w:rsidRPr="00CF3746" w:rsidRDefault="0003632C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1,568,156</w:t>
            </w:r>
          </w:p>
        </w:tc>
        <w:tc>
          <w:tcPr>
            <w:tcW w:w="1008" w:type="dxa"/>
          </w:tcPr>
          <w:p w14:paraId="5EB21431" w14:textId="3F0B84BC" w:rsidR="00ED1447" w:rsidRPr="00CF3746" w:rsidRDefault="0003632C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1,072,325</w:t>
            </w:r>
          </w:p>
        </w:tc>
        <w:tc>
          <w:tcPr>
            <w:tcW w:w="1011" w:type="dxa"/>
          </w:tcPr>
          <w:p w14:paraId="70BD7E41" w14:textId="4C753CD1" w:rsidR="00ED1447" w:rsidRPr="00CF3746" w:rsidRDefault="0003632C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620,172</w:t>
            </w:r>
          </w:p>
        </w:tc>
        <w:tc>
          <w:tcPr>
            <w:tcW w:w="1008" w:type="dxa"/>
          </w:tcPr>
          <w:p w14:paraId="30A17761" w14:textId="618345FA" w:rsidR="00ED1447" w:rsidRPr="00CF3746" w:rsidRDefault="0003632C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309,963</w:t>
            </w:r>
          </w:p>
        </w:tc>
        <w:tc>
          <w:tcPr>
            <w:tcW w:w="990" w:type="dxa"/>
          </w:tcPr>
          <w:p w14:paraId="3D6D9024" w14:textId="59E4A149" w:rsidR="00ED1447" w:rsidRPr="00CF3746" w:rsidRDefault="0003632C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50,604</w:t>
            </w:r>
          </w:p>
        </w:tc>
        <w:tc>
          <w:tcPr>
            <w:tcW w:w="990" w:type="dxa"/>
          </w:tcPr>
          <w:p w14:paraId="2F3F8EFE" w14:textId="35B92ECE" w:rsidR="00ED1447" w:rsidRPr="00CF3746" w:rsidRDefault="00C22491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24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</w:t>
            </w:r>
            <w:r w:rsidRPr="00C224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224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587</w:t>
            </w:r>
            <w:r w:rsidRPr="00C224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224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923</w:t>
            </w:r>
          </w:p>
        </w:tc>
      </w:tr>
    </w:tbl>
    <w:p w14:paraId="50A1BAE5" w14:textId="47036B0B" w:rsidR="00D060CF" w:rsidRDefault="00D060CF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263"/>
        <w:gridCol w:w="1170"/>
        <w:gridCol w:w="1260"/>
        <w:gridCol w:w="1170"/>
        <w:gridCol w:w="1170"/>
        <w:gridCol w:w="990"/>
      </w:tblGrid>
      <w:tr w:rsidR="00637841" w:rsidRPr="00CF3746" w14:paraId="0E67BDDF" w14:textId="77777777" w:rsidTr="00B44725">
        <w:tc>
          <w:tcPr>
            <w:tcW w:w="2427" w:type="dxa"/>
          </w:tcPr>
          <w:p w14:paraId="0CF975F9" w14:textId="77777777" w:rsidR="00637841" w:rsidRPr="00CF3746" w:rsidRDefault="00637841" w:rsidP="00B4472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6"/>
            <w:vAlign w:val="center"/>
          </w:tcPr>
          <w:p w14:paraId="592F80A9" w14:textId="4BCC010B" w:rsidR="00637841" w:rsidRPr="00CF3746" w:rsidRDefault="00637841" w:rsidP="00B44725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EF11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37841" w:rsidRPr="00CF3746" w14:paraId="122C0ACA" w14:textId="77777777" w:rsidTr="00B44725">
        <w:tc>
          <w:tcPr>
            <w:tcW w:w="2427" w:type="dxa"/>
          </w:tcPr>
          <w:p w14:paraId="3CEBCBC2" w14:textId="77777777" w:rsidR="00637841" w:rsidRPr="00CF3746" w:rsidRDefault="00637841" w:rsidP="00B4472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6"/>
            <w:vAlign w:val="center"/>
          </w:tcPr>
          <w:p w14:paraId="3CF4B0B6" w14:textId="77777777" w:rsidR="00637841" w:rsidRPr="00CF3746" w:rsidRDefault="00637841" w:rsidP="00B44725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30F72" w:rsidRPr="00CF3746" w14:paraId="057434CD" w14:textId="77777777" w:rsidTr="00FA6084">
        <w:tc>
          <w:tcPr>
            <w:tcW w:w="2427" w:type="dxa"/>
          </w:tcPr>
          <w:p w14:paraId="3EA6A49A" w14:textId="77777777" w:rsidR="00030F72" w:rsidRPr="00CF3746" w:rsidRDefault="00030F72" w:rsidP="00B4472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1A056AC9" w14:textId="77777777" w:rsidR="00030F72" w:rsidRPr="00CF3746" w:rsidRDefault="00030F72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CDE5565" w14:textId="77777777" w:rsidR="00030F72" w:rsidRPr="00CF3746" w:rsidRDefault="00030F72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70" w:type="dxa"/>
            <w:vAlign w:val="bottom"/>
          </w:tcPr>
          <w:p w14:paraId="587EDC41" w14:textId="77777777" w:rsidR="00030F72" w:rsidRPr="00CF3746" w:rsidRDefault="00030F72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260" w:type="dxa"/>
            <w:vAlign w:val="bottom"/>
          </w:tcPr>
          <w:p w14:paraId="15D49E48" w14:textId="77777777" w:rsidR="00030F72" w:rsidRPr="00CF3746" w:rsidRDefault="00030F72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170" w:type="dxa"/>
            <w:vAlign w:val="bottom"/>
          </w:tcPr>
          <w:p w14:paraId="18C8DC84" w14:textId="77777777" w:rsidR="00030F72" w:rsidRPr="00CF3746" w:rsidRDefault="00030F72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CC07BCF" w14:textId="77777777" w:rsidR="00030F72" w:rsidRPr="00CF3746" w:rsidRDefault="00030F72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170" w:type="dxa"/>
            <w:vAlign w:val="bottom"/>
          </w:tcPr>
          <w:p w14:paraId="2F5A9575" w14:textId="77777777" w:rsidR="00030F72" w:rsidRPr="00CF3746" w:rsidRDefault="00030F72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1247AA7" w14:textId="77777777" w:rsidR="00030F72" w:rsidRPr="00CF3746" w:rsidRDefault="00030F72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2F37A9A7" w14:textId="77777777" w:rsidR="00030F72" w:rsidRPr="00CF3746" w:rsidRDefault="00030F72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37841" w:rsidRPr="00CF3746" w14:paraId="4A6C49EC" w14:textId="77777777" w:rsidTr="00B44725">
        <w:tc>
          <w:tcPr>
            <w:tcW w:w="2427" w:type="dxa"/>
          </w:tcPr>
          <w:p w14:paraId="561A5ABD" w14:textId="77777777" w:rsidR="00637841" w:rsidRPr="00CF3746" w:rsidRDefault="00637841" w:rsidP="00B4472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6"/>
            <w:vAlign w:val="bottom"/>
          </w:tcPr>
          <w:p w14:paraId="4C17DC53" w14:textId="77777777" w:rsidR="00637841" w:rsidRPr="00CF3746" w:rsidRDefault="00637841" w:rsidP="00B44725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3421A" w:rsidRPr="00CF3746" w14:paraId="769C7DF8" w14:textId="77777777" w:rsidTr="00FA6084">
        <w:tc>
          <w:tcPr>
            <w:tcW w:w="2427" w:type="dxa"/>
          </w:tcPr>
          <w:p w14:paraId="375CC08C" w14:textId="41F6A1D4" w:rsidR="00F3421A" w:rsidRPr="00CF3746" w:rsidRDefault="00F3421A" w:rsidP="00F3421A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3" w:type="dxa"/>
            <w:shd w:val="clear" w:color="auto" w:fill="auto"/>
          </w:tcPr>
          <w:p w14:paraId="7C537E37" w14:textId="18BA3C39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6A05">
              <w:rPr>
                <w:rFonts w:asciiTheme="majorBidi" w:hAnsiTheme="majorBidi" w:cs="Angsana New"/>
                <w:sz w:val="28"/>
                <w:szCs w:val="28"/>
                <w:cs/>
              </w:rPr>
              <w:t>394</w:t>
            </w:r>
            <w:r w:rsidRPr="00806A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6A05">
              <w:rPr>
                <w:rFonts w:asciiTheme="majorBidi" w:hAnsiTheme="majorBidi" w:cs="Angsana New"/>
                <w:sz w:val="28"/>
                <w:szCs w:val="28"/>
                <w:cs/>
              </w:rPr>
              <w:t>944</w:t>
            </w:r>
          </w:p>
        </w:tc>
        <w:tc>
          <w:tcPr>
            <w:tcW w:w="1170" w:type="dxa"/>
            <w:shd w:val="clear" w:color="auto" w:fill="auto"/>
          </w:tcPr>
          <w:p w14:paraId="2A1E0F80" w14:textId="46BAF0C7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10CE1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307</w:t>
            </w:r>
            <w:r w:rsidRPr="00E10CE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10CE1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668</w:t>
            </w:r>
          </w:p>
        </w:tc>
        <w:tc>
          <w:tcPr>
            <w:tcW w:w="1260" w:type="dxa"/>
            <w:shd w:val="clear" w:color="auto" w:fill="auto"/>
          </w:tcPr>
          <w:p w14:paraId="5E455D5E" w14:textId="6D49FC6A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ind w:left="338" w:right="-108" w:hanging="33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10CE1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170</w:t>
            </w:r>
            <w:r w:rsidRPr="00E10CE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10CE1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906</w:t>
            </w:r>
          </w:p>
        </w:tc>
        <w:tc>
          <w:tcPr>
            <w:tcW w:w="1170" w:type="dxa"/>
            <w:shd w:val="clear" w:color="auto" w:fill="auto"/>
          </w:tcPr>
          <w:p w14:paraId="261BBE02" w14:textId="2EB7207D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39A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69</w:t>
            </w:r>
            <w:r w:rsidRPr="003E39A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3E39A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771</w:t>
            </w:r>
          </w:p>
        </w:tc>
        <w:tc>
          <w:tcPr>
            <w:tcW w:w="1170" w:type="dxa"/>
          </w:tcPr>
          <w:p w14:paraId="11552AEC" w14:textId="6401E1D8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E3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40</w:t>
            </w:r>
            <w:r w:rsidRPr="003E39A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3E3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678</w:t>
            </w:r>
          </w:p>
        </w:tc>
        <w:tc>
          <w:tcPr>
            <w:tcW w:w="990" w:type="dxa"/>
          </w:tcPr>
          <w:p w14:paraId="6EBD7E20" w14:textId="3ABB63D7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E3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983</w:t>
            </w:r>
            <w:r w:rsidRPr="003E39A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3E3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967</w:t>
            </w:r>
          </w:p>
        </w:tc>
      </w:tr>
      <w:tr w:rsidR="00F3421A" w:rsidRPr="00CF3746" w14:paraId="3E9AF7E2" w14:textId="77777777" w:rsidTr="00FA6084">
        <w:tc>
          <w:tcPr>
            <w:tcW w:w="2427" w:type="dxa"/>
          </w:tcPr>
          <w:p w14:paraId="6C99861B" w14:textId="7D605056" w:rsidR="00F3421A" w:rsidRPr="00CF3746" w:rsidRDefault="00F3421A" w:rsidP="00F3421A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263" w:type="dxa"/>
            <w:shd w:val="clear" w:color="auto" w:fill="auto"/>
          </w:tcPr>
          <w:p w14:paraId="58BAB31E" w14:textId="77777777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D7662BD" w14:textId="77777777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1B6A22A" w14:textId="77777777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97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677CCE6" w14:textId="77777777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CFC4A67" w14:textId="77777777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1B1D73D" w14:textId="77777777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3421A" w:rsidRPr="00CF3746" w14:paraId="40327F8B" w14:textId="77777777" w:rsidTr="00FA6084">
        <w:tc>
          <w:tcPr>
            <w:tcW w:w="2427" w:type="dxa"/>
          </w:tcPr>
          <w:p w14:paraId="5A245FD5" w14:textId="04AFE7B8" w:rsidR="00F3421A" w:rsidRPr="00CF3746" w:rsidRDefault="00F3421A" w:rsidP="00F3421A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263" w:type="dxa"/>
            <w:shd w:val="clear" w:color="auto" w:fill="auto"/>
          </w:tcPr>
          <w:p w14:paraId="407D5A33" w14:textId="54FD0888" w:rsidR="00F3421A" w:rsidRPr="00CF3746" w:rsidRDefault="00F3421A" w:rsidP="00F34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6A05">
              <w:rPr>
                <w:rFonts w:asciiTheme="majorBidi" w:hAnsiTheme="majorBidi" w:cs="Angsana New"/>
                <w:sz w:val="28"/>
                <w:szCs w:val="28"/>
                <w:cs/>
              </w:rPr>
              <w:t>(108</w:t>
            </w:r>
            <w:r w:rsidRPr="00806A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6A05">
              <w:rPr>
                <w:rFonts w:asciiTheme="majorBidi" w:hAnsiTheme="majorBidi" w:cs="Angsana New"/>
                <w:sz w:val="28"/>
                <w:szCs w:val="28"/>
                <w:cs/>
              </w:rPr>
              <w:t>780)</w:t>
            </w:r>
          </w:p>
        </w:tc>
        <w:tc>
          <w:tcPr>
            <w:tcW w:w="1170" w:type="dxa"/>
            <w:shd w:val="clear" w:color="auto" w:fill="auto"/>
          </w:tcPr>
          <w:p w14:paraId="23FA3EFB" w14:textId="6A214FA8" w:rsidR="00F3421A" w:rsidRPr="00CF3746" w:rsidRDefault="00F3421A" w:rsidP="00F34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10CE1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(62</w:t>
            </w:r>
            <w:r w:rsidRPr="00E10CE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10CE1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053)</w:t>
            </w:r>
          </w:p>
        </w:tc>
        <w:tc>
          <w:tcPr>
            <w:tcW w:w="1260" w:type="dxa"/>
            <w:shd w:val="clear" w:color="auto" w:fill="auto"/>
          </w:tcPr>
          <w:p w14:paraId="524EDE9A" w14:textId="7A6AA586" w:rsidR="00F3421A" w:rsidRPr="00CF3746" w:rsidRDefault="00F3421A" w:rsidP="00F34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10CE1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(28</w:t>
            </w:r>
            <w:r w:rsidRPr="00E10CE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10CE1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451)</w:t>
            </w:r>
          </w:p>
        </w:tc>
        <w:tc>
          <w:tcPr>
            <w:tcW w:w="1170" w:type="dxa"/>
            <w:shd w:val="clear" w:color="auto" w:fill="auto"/>
          </w:tcPr>
          <w:p w14:paraId="36BE955C" w14:textId="53168817" w:rsidR="00F3421A" w:rsidRPr="00CF3746" w:rsidRDefault="00F3421A" w:rsidP="00F34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39A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(10</w:t>
            </w:r>
            <w:r w:rsidRPr="003E39A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3E39A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994)</w:t>
            </w:r>
          </w:p>
        </w:tc>
        <w:tc>
          <w:tcPr>
            <w:tcW w:w="1170" w:type="dxa"/>
          </w:tcPr>
          <w:p w14:paraId="4874B4FA" w14:textId="3371C78D" w:rsidR="00F3421A" w:rsidRPr="00CF3746" w:rsidRDefault="00F3421A" w:rsidP="00F34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E3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(3</w:t>
            </w:r>
            <w:r w:rsidRPr="003E39A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3E3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154)</w:t>
            </w:r>
          </w:p>
        </w:tc>
        <w:tc>
          <w:tcPr>
            <w:tcW w:w="990" w:type="dxa"/>
          </w:tcPr>
          <w:p w14:paraId="4B48BAC9" w14:textId="7EA9CDEF" w:rsidR="00F3421A" w:rsidRPr="00CF3746" w:rsidRDefault="00F3421A" w:rsidP="00F34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E39A5">
              <w:rPr>
                <w:rFonts w:ascii="Angsana New" w:hAnsi="Angsana New" w:cs="Angsana New"/>
                <w:sz w:val="28"/>
                <w:szCs w:val="28"/>
                <w:cs/>
              </w:rPr>
              <w:t>(213</w:t>
            </w:r>
            <w:r w:rsidRPr="003E3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E39A5">
              <w:rPr>
                <w:rFonts w:ascii="Angsana New" w:hAnsi="Angsana New" w:cs="Angsana New"/>
                <w:sz w:val="28"/>
                <w:szCs w:val="28"/>
                <w:cs/>
              </w:rPr>
              <w:t>432)</w:t>
            </w:r>
          </w:p>
        </w:tc>
      </w:tr>
      <w:tr w:rsidR="00F3421A" w:rsidRPr="00CF3746" w14:paraId="7136A69E" w14:textId="77777777" w:rsidTr="00FA6084">
        <w:tc>
          <w:tcPr>
            <w:tcW w:w="2427" w:type="dxa"/>
          </w:tcPr>
          <w:p w14:paraId="6C53DF1F" w14:textId="5DAA93D7" w:rsidR="00F3421A" w:rsidRPr="00CF3746" w:rsidRDefault="00F3421A" w:rsidP="00F3421A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shd w:val="clear" w:color="auto" w:fill="auto"/>
          </w:tcPr>
          <w:p w14:paraId="68A38A1E" w14:textId="51095368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06A0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286</w:t>
            </w:r>
            <w:r w:rsidRPr="00806A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806A0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164</w:t>
            </w:r>
          </w:p>
        </w:tc>
        <w:tc>
          <w:tcPr>
            <w:tcW w:w="1170" w:type="dxa"/>
            <w:shd w:val="clear" w:color="auto" w:fill="auto"/>
          </w:tcPr>
          <w:p w14:paraId="64F6836D" w14:textId="1B896F13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10CE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245</w:t>
            </w:r>
            <w:r w:rsidRPr="00E10C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10CE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615</w:t>
            </w:r>
          </w:p>
        </w:tc>
        <w:tc>
          <w:tcPr>
            <w:tcW w:w="1260" w:type="dxa"/>
            <w:shd w:val="clear" w:color="auto" w:fill="auto"/>
          </w:tcPr>
          <w:p w14:paraId="601CE754" w14:textId="292A3275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10CE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142</w:t>
            </w:r>
            <w:r w:rsidRPr="00E10C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10CE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455</w:t>
            </w:r>
          </w:p>
        </w:tc>
        <w:tc>
          <w:tcPr>
            <w:tcW w:w="1170" w:type="dxa"/>
            <w:shd w:val="clear" w:color="auto" w:fill="auto"/>
          </w:tcPr>
          <w:p w14:paraId="4FE36F96" w14:textId="3E1FBBA1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E39A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58</w:t>
            </w:r>
            <w:r w:rsidRPr="003E39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E39A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777</w:t>
            </w:r>
          </w:p>
        </w:tc>
        <w:tc>
          <w:tcPr>
            <w:tcW w:w="1170" w:type="dxa"/>
          </w:tcPr>
          <w:p w14:paraId="633CA0D0" w14:textId="2B0ACACE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37</w:t>
            </w: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524</w:t>
            </w:r>
          </w:p>
        </w:tc>
        <w:tc>
          <w:tcPr>
            <w:tcW w:w="990" w:type="dxa"/>
          </w:tcPr>
          <w:p w14:paraId="0F7AB321" w14:textId="7D6C6102" w:rsidR="00F3421A" w:rsidRPr="00CF3746" w:rsidRDefault="00F3421A" w:rsidP="00F3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770</w:t>
            </w: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535</w:t>
            </w:r>
          </w:p>
        </w:tc>
      </w:tr>
      <w:tr w:rsidR="00F3421A" w:rsidRPr="00CF3746" w14:paraId="5B5B52D3" w14:textId="77777777" w:rsidTr="00FA6084">
        <w:tc>
          <w:tcPr>
            <w:tcW w:w="2427" w:type="dxa"/>
          </w:tcPr>
          <w:p w14:paraId="58A2ECFD" w14:textId="6D94ABCE" w:rsidR="00F3421A" w:rsidRPr="00CF3746" w:rsidRDefault="00F3421A" w:rsidP="00F3421A">
            <w:pPr>
              <w:tabs>
                <w:tab w:val="clear" w:pos="227"/>
                <w:tab w:val="clear" w:pos="454"/>
                <w:tab w:val="left" w:pos="250"/>
              </w:tabs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 w:rsidRPr="00CF374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63" w:type="dxa"/>
            <w:vAlign w:val="bottom"/>
          </w:tcPr>
          <w:p w14:paraId="7D6A8DD5" w14:textId="5C14CE58" w:rsidR="00F3421A" w:rsidRPr="00CF3746" w:rsidRDefault="00F3421A" w:rsidP="00F34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06A0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(672)</w:t>
            </w:r>
          </w:p>
        </w:tc>
        <w:tc>
          <w:tcPr>
            <w:tcW w:w="1170" w:type="dxa"/>
            <w:vAlign w:val="bottom"/>
          </w:tcPr>
          <w:p w14:paraId="7BD0221B" w14:textId="2D7F418F" w:rsidR="00F3421A" w:rsidRPr="00CF3746" w:rsidRDefault="00F3421A" w:rsidP="00F34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10CE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(590)</w:t>
            </w:r>
          </w:p>
        </w:tc>
        <w:tc>
          <w:tcPr>
            <w:tcW w:w="1260" w:type="dxa"/>
            <w:vAlign w:val="bottom"/>
          </w:tcPr>
          <w:p w14:paraId="7AB95E37" w14:textId="36DF38C4" w:rsidR="00F3421A" w:rsidRPr="00CF3746" w:rsidRDefault="00F3421A" w:rsidP="00F34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10CE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(341)</w:t>
            </w:r>
          </w:p>
        </w:tc>
        <w:tc>
          <w:tcPr>
            <w:tcW w:w="1170" w:type="dxa"/>
            <w:vAlign w:val="bottom"/>
          </w:tcPr>
          <w:p w14:paraId="3460604A" w14:textId="63DE4E0D" w:rsidR="00F3421A" w:rsidRPr="00CF3746" w:rsidRDefault="00F3421A" w:rsidP="00F34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left="-4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E3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(140)</w:t>
            </w:r>
          </w:p>
        </w:tc>
        <w:tc>
          <w:tcPr>
            <w:tcW w:w="1170" w:type="dxa"/>
            <w:vAlign w:val="bottom"/>
          </w:tcPr>
          <w:p w14:paraId="705AB78B" w14:textId="5F0267EE" w:rsidR="00F3421A" w:rsidRPr="00CF3746" w:rsidRDefault="00F3421A" w:rsidP="00F34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E3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(89)</w:t>
            </w:r>
          </w:p>
        </w:tc>
        <w:tc>
          <w:tcPr>
            <w:tcW w:w="990" w:type="dxa"/>
            <w:vAlign w:val="bottom"/>
          </w:tcPr>
          <w:p w14:paraId="33D70804" w14:textId="445E68A7" w:rsidR="00F3421A" w:rsidRPr="00CF3746" w:rsidRDefault="00F3421A" w:rsidP="00F34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E3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</w:t>
            </w:r>
            <w:r w:rsidRPr="003E39A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3E3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832)</w:t>
            </w:r>
          </w:p>
        </w:tc>
      </w:tr>
      <w:tr w:rsidR="00F3421A" w:rsidRPr="00CF3746" w14:paraId="4B622E93" w14:textId="77777777" w:rsidTr="00FA6084">
        <w:tc>
          <w:tcPr>
            <w:tcW w:w="2427" w:type="dxa"/>
          </w:tcPr>
          <w:p w14:paraId="59854C88" w14:textId="6749AE20" w:rsidR="00F3421A" w:rsidRPr="00CF3746" w:rsidRDefault="00F3421A" w:rsidP="00F3421A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3" w:type="dxa"/>
          </w:tcPr>
          <w:p w14:paraId="69D5DC1D" w14:textId="629110A8" w:rsidR="00F3421A" w:rsidRPr="00CF3746" w:rsidRDefault="00F3421A" w:rsidP="00F342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06A0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285</w:t>
            </w:r>
            <w:r w:rsidRPr="00806A0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06A0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492</w:t>
            </w:r>
          </w:p>
        </w:tc>
        <w:tc>
          <w:tcPr>
            <w:tcW w:w="1170" w:type="dxa"/>
          </w:tcPr>
          <w:p w14:paraId="4C6A3527" w14:textId="09E2B753" w:rsidR="00F3421A" w:rsidRPr="00CF3746" w:rsidRDefault="00F3421A" w:rsidP="00F342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10CE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245</w:t>
            </w:r>
            <w:r w:rsidRPr="00E10CE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E10CE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025</w:t>
            </w:r>
          </w:p>
        </w:tc>
        <w:tc>
          <w:tcPr>
            <w:tcW w:w="1260" w:type="dxa"/>
          </w:tcPr>
          <w:p w14:paraId="2185F33C" w14:textId="5CB4CB3A" w:rsidR="00F3421A" w:rsidRPr="00CF3746" w:rsidRDefault="00F3421A" w:rsidP="00F342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10CE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142</w:t>
            </w:r>
            <w:r w:rsidRPr="00E10CE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E10CE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114</w:t>
            </w:r>
          </w:p>
        </w:tc>
        <w:tc>
          <w:tcPr>
            <w:tcW w:w="1170" w:type="dxa"/>
          </w:tcPr>
          <w:p w14:paraId="2AD10503" w14:textId="5EBB7105" w:rsidR="00F3421A" w:rsidRPr="00CF3746" w:rsidRDefault="00F3421A" w:rsidP="00F342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58</w:t>
            </w: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637</w:t>
            </w:r>
          </w:p>
        </w:tc>
        <w:tc>
          <w:tcPr>
            <w:tcW w:w="1170" w:type="dxa"/>
          </w:tcPr>
          <w:p w14:paraId="2FBA111E" w14:textId="09002EB4" w:rsidR="00F3421A" w:rsidRPr="00CF3746" w:rsidRDefault="00F3421A" w:rsidP="00F342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37</w:t>
            </w: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435</w:t>
            </w:r>
          </w:p>
        </w:tc>
        <w:tc>
          <w:tcPr>
            <w:tcW w:w="990" w:type="dxa"/>
          </w:tcPr>
          <w:p w14:paraId="08980771" w14:textId="12C4D57A" w:rsidR="00F3421A" w:rsidRPr="00CF3746" w:rsidRDefault="00F3421A" w:rsidP="00F342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768</w:t>
            </w: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E3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703</w:t>
            </w:r>
          </w:p>
        </w:tc>
      </w:tr>
    </w:tbl>
    <w:p w14:paraId="7D178CC4" w14:textId="77777777" w:rsidR="00637841" w:rsidRDefault="00637841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8FC9731" w14:textId="77777777" w:rsidR="00EF1130" w:rsidRDefault="00EF1130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7183884" w14:textId="77777777" w:rsidR="00EF1130" w:rsidRDefault="00EF1130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4654AAE" w14:textId="77777777" w:rsidR="00EF1130" w:rsidRDefault="00EF1130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9296C5D" w14:textId="77777777" w:rsidR="00EF1130" w:rsidRDefault="00EF1130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57699A2" w14:textId="77777777" w:rsidR="00EF1130" w:rsidRDefault="00EF1130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EF1130" w:rsidRPr="00CF3746" w14:paraId="717E1A8B" w14:textId="77777777" w:rsidTr="00B44725">
        <w:tc>
          <w:tcPr>
            <w:tcW w:w="2427" w:type="dxa"/>
          </w:tcPr>
          <w:p w14:paraId="55364F8D" w14:textId="77777777" w:rsidR="00EF1130" w:rsidRPr="00CF3746" w:rsidRDefault="00EF1130" w:rsidP="00B4472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1F96A67F" w14:textId="77777777" w:rsidR="00EF1130" w:rsidRPr="00CF3746" w:rsidRDefault="00EF1130" w:rsidP="00B44725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F1130" w:rsidRPr="00CF3746" w14:paraId="36EBE17E" w14:textId="77777777" w:rsidTr="00B44725">
        <w:tc>
          <w:tcPr>
            <w:tcW w:w="2427" w:type="dxa"/>
          </w:tcPr>
          <w:p w14:paraId="0DCD407C" w14:textId="77777777" w:rsidR="00EF1130" w:rsidRPr="00CF3746" w:rsidRDefault="00EF1130" w:rsidP="00B4472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162F7D70" w14:textId="24308F4A" w:rsidR="00EF1130" w:rsidRPr="00EF1130" w:rsidRDefault="00EF1130" w:rsidP="00B44725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1130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EF11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F1130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ธันวาคม </w:t>
            </w:r>
            <w:r w:rsidR="00342D32" w:rsidRPr="00342D3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EF1130" w:rsidRPr="00CF3746" w14:paraId="32091CF9" w14:textId="77777777" w:rsidTr="00B44725">
        <w:tc>
          <w:tcPr>
            <w:tcW w:w="2427" w:type="dxa"/>
          </w:tcPr>
          <w:p w14:paraId="12367445" w14:textId="77777777" w:rsidR="00EF1130" w:rsidRPr="00CF3746" w:rsidRDefault="00EF1130" w:rsidP="00B4472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E173835" w14:textId="77777777" w:rsidR="00EF1130" w:rsidRPr="00CF3746" w:rsidRDefault="00EF1130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BD42B7C" w14:textId="77777777" w:rsidR="00EF1130" w:rsidRPr="00CF3746" w:rsidRDefault="00EF1130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459512E8" w14:textId="77777777" w:rsidR="00EF1130" w:rsidRPr="00CF3746" w:rsidRDefault="00EF1130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030326A0" w14:textId="77777777" w:rsidR="00EF1130" w:rsidRPr="00CF3746" w:rsidRDefault="00EF1130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2AED8186" w14:textId="77777777" w:rsidR="00EF1130" w:rsidRPr="00CF3746" w:rsidRDefault="00EF1130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48EAA66" w14:textId="77777777" w:rsidR="00EF1130" w:rsidRPr="00CF3746" w:rsidRDefault="00EF1130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202C0F28" w14:textId="77777777" w:rsidR="00EF1130" w:rsidRPr="00CF3746" w:rsidRDefault="00EF1130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54E2DFF" w14:textId="77777777" w:rsidR="00EF1130" w:rsidRPr="00CF3746" w:rsidRDefault="00EF1130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33477FE1" w14:textId="77777777" w:rsidR="00EF1130" w:rsidRPr="00CF3746" w:rsidRDefault="00EF1130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5901B853" w14:textId="77777777" w:rsidR="00EF1130" w:rsidRPr="00CF3746" w:rsidRDefault="00EF1130" w:rsidP="00B4472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F1130" w:rsidRPr="00CF3746" w14:paraId="024A57FB" w14:textId="77777777" w:rsidTr="00B44725">
        <w:tc>
          <w:tcPr>
            <w:tcW w:w="2427" w:type="dxa"/>
          </w:tcPr>
          <w:p w14:paraId="22A9479D" w14:textId="77777777" w:rsidR="00EF1130" w:rsidRPr="00CF3746" w:rsidRDefault="00EF1130" w:rsidP="00B4472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532D0CA1" w14:textId="77777777" w:rsidR="00EF1130" w:rsidRPr="00CF3746" w:rsidRDefault="00EF1130" w:rsidP="00B44725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F1130" w:rsidRPr="00CF3746" w14:paraId="470E5D92" w14:textId="77777777" w:rsidTr="00B44725">
        <w:tc>
          <w:tcPr>
            <w:tcW w:w="2427" w:type="dxa"/>
          </w:tcPr>
          <w:p w14:paraId="791DE357" w14:textId="6BCC5029" w:rsidR="00EF1130" w:rsidRPr="00CF3746" w:rsidRDefault="00EF1130" w:rsidP="00EF1130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0AA7726D" w14:textId="701DF2EF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883F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084</w:t>
            </w:r>
            <w:r w:rsidRPr="00883F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55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54DD86B4" w14:textId="6A170338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668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32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51858FB1" w14:textId="22303C41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148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634</w:t>
            </w:r>
          </w:p>
        </w:tc>
        <w:tc>
          <w:tcPr>
            <w:tcW w:w="1011" w:type="dxa"/>
            <w:shd w:val="clear" w:color="auto" w:fill="auto"/>
          </w:tcPr>
          <w:p w14:paraId="0BE64D26" w14:textId="001CC20A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651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800</w:t>
            </w:r>
          </w:p>
        </w:tc>
        <w:tc>
          <w:tcPr>
            <w:tcW w:w="1008" w:type="dxa"/>
          </w:tcPr>
          <w:p w14:paraId="1D2A6819" w14:textId="19C8064A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330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388</w:t>
            </w:r>
          </w:p>
        </w:tc>
        <w:tc>
          <w:tcPr>
            <w:tcW w:w="990" w:type="dxa"/>
          </w:tcPr>
          <w:p w14:paraId="7EE850E2" w14:textId="60638583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66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899</w:t>
            </w:r>
          </w:p>
        </w:tc>
        <w:tc>
          <w:tcPr>
            <w:tcW w:w="990" w:type="dxa"/>
          </w:tcPr>
          <w:p w14:paraId="3173EB15" w14:textId="2E93DAB0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950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604</w:t>
            </w:r>
          </w:p>
        </w:tc>
      </w:tr>
      <w:tr w:rsidR="00EF1130" w:rsidRPr="00CF3746" w14:paraId="495A8974" w14:textId="77777777" w:rsidTr="00B44725">
        <w:tc>
          <w:tcPr>
            <w:tcW w:w="2427" w:type="dxa"/>
          </w:tcPr>
          <w:p w14:paraId="0D2874D2" w14:textId="2ADFE35B" w:rsidR="00EF1130" w:rsidRPr="00CF3746" w:rsidRDefault="00EF1130" w:rsidP="00EF1130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64165A67" w14:textId="77777777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8971183" w14:textId="77777777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6879E3D" w14:textId="77777777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7BCE6738" w14:textId="77777777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85AC01D" w14:textId="77777777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C88DA40" w14:textId="77777777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9298830" w14:textId="77777777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F1130" w:rsidRPr="00CF3746" w14:paraId="7A8918DC" w14:textId="77777777" w:rsidTr="00B44725">
        <w:tc>
          <w:tcPr>
            <w:tcW w:w="2427" w:type="dxa"/>
          </w:tcPr>
          <w:p w14:paraId="31581643" w14:textId="2FA2BDC0" w:rsidR="00EF1130" w:rsidRPr="00CF3746" w:rsidRDefault="00EF1130" w:rsidP="00EF1130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1B5ACA21" w14:textId="350667B8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(808</w:t>
            </w:r>
            <w:r w:rsidRPr="00883FC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932)</w:t>
            </w:r>
          </w:p>
        </w:tc>
        <w:tc>
          <w:tcPr>
            <w:tcW w:w="1008" w:type="dxa"/>
            <w:shd w:val="clear" w:color="auto" w:fill="auto"/>
          </w:tcPr>
          <w:p w14:paraId="050919E6" w14:textId="2D9FA9DE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(492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049)</w:t>
            </w:r>
          </w:p>
        </w:tc>
        <w:tc>
          <w:tcPr>
            <w:tcW w:w="1008" w:type="dxa"/>
            <w:shd w:val="clear" w:color="auto" w:fill="auto"/>
          </w:tcPr>
          <w:p w14:paraId="49335217" w14:textId="1C6F6458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(269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030)</w:t>
            </w:r>
          </w:p>
        </w:tc>
        <w:tc>
          <w:tcPr>
            <w:tcW w:w="1011" w:type="dxa"/>
            <w:shd w:val="clear" w:color="auto" w:fill="auto"/>
          </w:tcPr>
          <w:p w14:paraId="50E10569" w14:textId="78ABD4A2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(127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260)</w:t>
            </w:r>
          </w:p>
        </w:tc>
        <w:tc>
          <w:tcPr>
            <w:tcW w:w="1008" w:type="dxa"/>
          </w:tcPr>
          <w:p w14:paraId="63996ACE" w14:textId="4588B5BB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(38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381)</w:t>
            </w:r>
          </w:p>
        </w:tc>
        <w:tc>
          <w:tcPr>
            <w:tcW w:w="990" w:type="dxa"/>
          </w:tcPr>
          <w:p w14:paraId="0FA33CA0" w14:textId="1B6519FC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(4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850)</w:t>
            </w:r>
          </w:p>
        </w:tc>
        <w:tc>
          <w:tcPr>
            <w:tcW w:w="990" w:type="dxa"/>
          </w:tcPr>
          <w:p w14:paraId="04598D29" w14:textId="46C5D525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740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502)</w:t>
            </w:r>
          </w:p>
        </w:tc>
      </w:tr>
      <w:tr w:rsidR="00EF1130" w:rsidRPr="00CF3746" w14:paraId="65C1319A" w14:textId="77777777" w:rsidTr="00B44725">
        <w:tc>
          <w:tcPr>
            <w:tcW w:w="2427" w:type="dxa"/>
          </w:tcPr>
          <w:p w14:paraId="788BAE3F" w14:textId="36B585B1" w:rsidR="00EF1130" w:rsidRPr="00CF3746" w:rsidRDefault="00EF1130" w:rsidP="00EF1130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21A8B0AF" w14:textId="00C16180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275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5F8EDE8C" w14:textId="6ADEC2AA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176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27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06FC8AD0" w14:textId="4A85831D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879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604</w:t>
            </w:r>
          </w:p>
        </w:tc>
        <w:tc>
          <w:tcPr>
            <w:tcW w:w="1011" w:type="dxa"/>
            <w:shd w:val="clear" w:color="auto" w:fill="auto"/>
          </w:tcPr>
          <w:p w14:paraId="2165FAE5" w14:textId="4DD00AE0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524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540</w:t>
            </w:r>
          </w:p>
        </w:tc>
        <w:tc>
          <w:tcPr>
            <w:tcW w:w="1008" w:type="dxa"/>
          </w:tcPr>
          <w:p w14:paraId="6056F8E8" w14:textId="06C12F4F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292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007</w:t>
            </w:r>
          </w:p>
        </w:tc>
        <w:tc>
          <w:tcPr>
            <w:tcW w:w="990" w:type="dxa"/>
          </w:tcPr>
          <w:p w14:paraId="0397D4B2" w14:textId="1578DD6B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62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049</w:t>
            </w:r>
          </w:p>
        </w:tc>
        <w:tc>
          <w:tcPr>
            <w:tcW w:w="990" w:type="dxa"/>
          </w:tcPr>
          <w:p w14:paraId="72C7602A" w14:textId="362FCE96" w:rsidR="00EF1130" w:rsidRPr="00CF3746" w:rsidRDefault="00EF1130" w:rsidP="00EF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4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210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102</w:t>
            </w:r>
          </w:p>
        </w:tc>
      </w:tr>
      <w:tr w:rsidR="00EF1130" w:rsidRPr="00CF3746" w14:paraId="60950239" w14:textId="77777777" w:rsidTr="00B44725">
        <w:tc>
          <w:tcPr>
            <w:tcW w:w="2427" w:type="dxa"/>
          </w:tcPr>
          <w:p w14:paraId="3F98D502" w14:textId="3C9BA0D9" w:rsidR="00EF1130" w:rsidRPr="00CF3746" w:rsidRDefault="00EF1130" w:rsidP="00EF1130">
            <w:pPr>
              <w:tabs>
                <w:tab w:val="clear" w:pos="227"/>
                <w:tab w:val="clear" w:pos="454"/>
                <w:tab w:val="left" w:pos="250"/>
              </w:tabs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 w:rsidRPr="00CF374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vAlign w:val="bottom"/>
          </w:tcPr>
          <w:p w14:paraId="6530956D" w14:textId="0F28FDB7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(12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137)</w:t>
            </w:r>
          </w:p>
        </w:tc>
        <w:tc>
          <w:tcPr>
            <w:tcW w:w="1008" w:type="dxa"/>
            <w:vAlign w:val="bottom"/>
          </w:tcPr>
          <w:p w14:paraId="13E15F6D" w14:textId="5B7BA37C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(11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512)</w:t>
            </w:r>
          </w:p>
        </w:tc>
        <w:tc>
          <w:tcPr>
            <w:tcW w:w="1008" w:type="dxa"/>
            <w:vAlign w:val="bottom"/>
          </w:tcPr>
          <w:p w14:paraId="4816907E" w14:textId="5885C511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(9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418)</w:t>
            </w:r>
          </w:p>
        </w:tc>
        <w:tc>
          <w:tcPr>
            <w:tcW w:w="1011" w:type="dxa"/>
            <w:vAlign w:val="bottom"/>
          </w:tcPr>
          <w:p w14:paraId="24B21EF2" w14:textId="78CED446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(6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500)</w:t>
            </w:r>
          </w:p>
        </w:tc>
        <w:tc>
          <w:tcPr>
            <w:tcW w:w="1008" w:type="dxa"/>
            <w:vAlign w:val="bottom"/>
          </w:tcPr>
          <w:p w14:paraId="6059F657" w14:textId="29156ABD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(3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699)</w:t>
            </w:r>
          </w:p>
        </w:tc>
        <w:tc>
          <w:tcPr>
            <w:tcW w:w="990" w:type="dxa"/>
            <w:vAlign w:val="bottom"/>
          </w:tcPr>
          <w:p w14:paraId="764C4BEE" w14:textId="37C70EB0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(909)</w:t>
            </w:r>
          </w:p>
        </w:tc>
        <w:tc>
          <w:tcPr>
            <w:tcW w:w="990" w:type="dxa"/>
            <w:vAlign w:val="bottom"/>
          </w:tcPr>
          <w:p w14:paraId="6809F1FA" w14:textId="7D1BBB7D" w:rsidR="00EF1130" w:rsidRPr="00CF3746" w:rsidRDefault="00EF1130" w:rsidP="00EF11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(44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175)</w:t>
            </w:r>
          </w:p>
        </w:tc>
      </w:tr>
      <w:tr w:rsidR="00EF1130" w:rsidRPr="00CF3746" w14:paraId="020C9E92" w14:textId="77777777" w:rsidTr="00B44725">
        <w:tc>
          <w:tcPr>
            <w:tcW w:w="2427" w:type="dxa"/>
          </w:tcPr>
          <w:p w14:paraId="4F832EF4" w14:textId="62CF4B8A" w:rsidR="00EF1130" w:rsidRPr="00CF3746" w:rsidRDefault="00EF1130" w:rsidP="00EF1130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</w:tcPr>
          <w:p w14:paraId="76AD3635" w14:textId="05BEA24B" w:rsidR="00EF1130" w:rsidRPr="00CF3746" w:rsidRDefault="00EF1130" w:rsidP="00EF11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263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48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008" w:type="dxa"/>
          </w:tcPr>
          <w:p w14:paraId="6E057AD9" w14:textId="21992C29" w:rsidR="00EF1130" w:rsidRPr="00CF3746" w:rsidRDefault="00EF1130" w:rsidP="00EF11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164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76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008" w:type="dxa"/>
          </w:tcPr>
          <w:p w14:paraId="6346D0BD" w14:textId="0C6EDC63" w:rsidR="00EF1130" w:rsidRPr="00CF3746" w:rsidRDefault="00EF1130" w:rsidP="00EF11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870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186</w:t>
            </w:r>
          </w:p>
        </w:tc>
        <w:tc>
          <w:tcPr>
            <w:tcW w:w="1011" w:type="dxa"/>
          </w:tcPr>
          <w:p w14:paraId="2EC2D0E2" w14:textId="4BA5EDCE" w:rsidR="00EF1130" w:rsidRPr="00CF3746" w:rsidRDefault="00EF1130" w:rsidP="00EF11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518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040</w:t>
            </w:r>
          </w:p>
        </w:tc>
        <w:tc>
          <w:tcPr>
            <w:tcW w:w="1008" w:type="dxa"/>
          </w:tcPr>
          <w:p w14:paraId="02D42900" w14:textId="32280E09" w:rsidR="00EF1130" w:rsidRPr="00CF3746" w:rsidRDefault="00EF1130" w:rsidP="00EF11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288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308</w:t>
            </w:r>
          </w:p>
        </w:tc>
        <w:tc>
          <w:tcPr>
            <w:tcW w:w="990" w:type="dxa"/>
          </w:tcPr>
          <w:p w14:paraId="20358FA3" w14:textId="6DAEEA35" w:rsidR="00EF1130" w:rsidRPr="00CF3746" w:rsidRDefault="00EF1130" w:rsidP="00EF11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61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140</w:t>
            </w:r>
          </w:p>
        </w:tc>
        <w:tc>
          <w:tcPr>
            <w:tcW w:w="990" w:type="dxa"/>
          </w:tcPr>
          <w:p w14:paraId="41D42141" w14:textId="62E2B4E8" w:rsidR="00EF1130" w:rsidRPr="00CF3746" w:rsidRDefault="00EF1130" w:rsidP="00EF11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165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927</w:t>
            </w:r>
          </w:p>
        </w:tc>
      </w:tr>
    </w:tbl>
    <w:p w14:paraId="5ABFD920" w14:textId="77777777" w:rsidR="00637841" w:rsidRDefault="00637841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576EC70" w14:textId="77777777" w:rsidR="00EF1130" w:rsidRDefault="00EF1130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888D063" w14:textId="77777777" w:rsidR="00EF1130" w:rsidRDefault="00EF1130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89F2C02" w14:textId="77777777" w:rsidR="00EF1130" w:rsidRDefault="00EF1130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0BAB28F" w14:textId="77777777" w:rsidR="00EF1130" w:rsidRDefault="00EF1130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6561F75" w14:textId="77777777" w:rsidR="00EF1130" w:rsidRPr="00CF3746" w:rsidRDefault="00EF1130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92E6AD9" w14:textId="6D872B87" w:rsidR="006B635E" w:rsidRDefault="006B63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341A128" w14:textId="44BA19D5" w:rsidR="00143AEF" w:rsidRDefault="00143AEF" w:rsidP="00AA59A9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2C3847CB" w14:textId="618203DD" w:rsidR="00C913EB" w:rsidRDefault="00AA59A9" w:rsidP="00AA5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16DD21F8" w14:textId="2D6315CA" w:rsidR="0008395E" w:rsidRPr="00CF3746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="00C5501B" w:rsidRPr="00143016">
        <w:rPr>
          <w:rFonts w:asciiTheme="majorBidi" w:hAnsiTheme="majorBidi" w:cstheme="majorBidi"/>
          <w:bCs/>
          <w:sz w:val="28"/>
          <w:szCs w:val="28"/>
        </w:rPr>
        <w:t>31</w:t>
      </w:r>
      <w:r w:rsidR="00C5501B"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C5501B" w:rsidRPr="00143016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 w:rsidR="00C5501B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C5501B">
        <w:rPr>
          <w:rFonts w:asciiTheme="majorBidi" w:hAnsiTheme="majorBidi" w:cstheme="majorBidi"/>
          <w:bCs/>
          <w:sz w:val="28"/>
          <w:szCs w:val="28"/>
        </w:rPr>
        <w:t>5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CF3746">
        <w:rPr>
          <w:rFonts w:asciiTheme="majorBidi" w:hAnsiTheme="majorBidi" w:cstheme="majorBidi"/>
          <w:bCs/>
          <w:sz w:val="28"/>
          <w:szCs w:val="28"/>
        </w:rPr>
        <w:t>31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C5501B">
        <w:rPr>
          <w:rFonts w:asciiTheme="majorBidi" w:hAnsiTheme="majorBidi" w:cstheme="majorBidi"/>
          <w:bCs/>
          <w:sz w:val="28"/>
          <w:szCs w:val="28"/>
        </w:rPr>
        <w:t>4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="006E7E62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3A34803E" w14:textId="0B2898AD" w:rsidR="0008395E" w:rsidRPr="00C913EB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E36D93" w:rsidRPr="00CF3746" w14:paraId="7B8B5B32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4333C8F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4B0BE90" w14:textId="6C7BB039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6D93" w:rsidRPr="00CF3746" w14:paraId="788884B5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C3698E8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594CCFB" w14:textId="45DB9152" w:rsidR="00E36D93" w:rsidRPr="00CF3746" w:rsidRDefault="00C5501B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36D93"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36D93" w:rsidRPr="00CF3746" w:rsidDel="00D43E7A" w14:paraId="5ED3C7EC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858178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568C698B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3B9D3DC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B017B02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32D8DEA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4E1BDB3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7557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CD797F8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5EDCCBA" w14:textId="77777777" w:rsidR="00E36D93" w:rsidRPr="00CF3746" w:rsidDel="00D43E7A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6D93" w:rsidRPr="00CF3746" w14:paraId="2EED0A3B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7DA98617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6B8A2CF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D93" w:rsidRPr="00CF3746" w14:paraId="19A5E60F" w14:textId="77777777" w:rsidTr="00F73F27">
        <w:tc>
          <w:tcPr>
            <w:tcW w:w="1455" w:type="pct"/>
            <w:shd w:val="clear" w:color="auto" w:fill="auto"/>
          </w:tcPr>
          <w:p w14:paraId="56AE39F2" w14:textId="315AED24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74F1E1D0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E70CDCA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893A78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38DFA1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8BF6831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0D0FF8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A2A73B7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F12" w:rsidRPr="00CF3746" w14:paraId="383AFC9A" w14:textId="77777777" w:rsidTr="00444619">
        <w:tc>
          <w:tcPr>
            <w:tcW w:w="1455" w:type="pct"/>
            <w:shd w:val="clear" w:color="auto" w:fill="auto"/>
          </w:tcPr>
          <w:p w14:paraId="0C77983B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6317CD8C" w14:textId="4DFECFB9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4,338,598</w:t>
            </w:r>
          </w:p>
        </w:tc>
        <w:tc>
          <w:tcPr>
            <w:tcW w:w="145" w:type="pct"/>
          </w:tcPr>
          <w:p w14:paraId="233563F4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248574A" w14:textId="2F01525C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C498EF2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CFDA451" w14:textId="215C85F2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9959F6D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5C11F6EE" w14:textId="372DDC57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4,338,598</w:t>
            </w:r>
          </w:p>
        </w:tc>
      </w:tr>
      <w:tr w:rsidR="00D44F12" w:rsidRPr="00CF3746" w14:paraId="33754C33" w14:textId="77777777" w:rsidTr="00444619">
        <w:tc>
          <w:tcPr>
            <w:tcW w:w="1455" w:type="pct"/>
            <w:shd w:val="clear" w:color="auto" w:fill="auto"/>
          </w:tcPr>
          <w:p w14:paraId="49F96840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02143F5" w14:textId="4C2E1051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550,114</w:t>
            </w:r>
          </w:p>
        </w:tc>
        <w:tc>
          <w:tcPr>
            <w:tcW w:w="145" w:type="pct"/>
          </w:tcPr>
          <w:p w14:paraId="1738C647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81B5514" w14:textId="60C1664A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B9BCCD1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30D5733" w14:textId="758B45FD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1D7213C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522CF3D" w14:textId="1A3581AA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550,114</w:t>
            </w:r>
          </w:p>
        </w:tc>
      </w:tr>
      <w:tr w:rsidR="0035477E" w:rsidRPr="00CF3746" w14:paraId="245BE0FD" w14:textId="77777777" w:rsidTr="00444619">
        <w:tc>
          <w:tcPr>
            <w:tcW w:w="1455" w:type="pct"/>
            <w:shd w:val="clear" w:color="auto" w:fill="auto"/>
          </w:tcPr>
          <w:p w14:paraId="35F90FBA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EDD2C30" w14:textId="0ACF4FD9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5F4EA34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FC9B2A5" w14:textId="195F1723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9C10B5">
              <w:rPr>
                <w:rFonts w:asciiTheme="majorBidi" w:hAnsiTheme="majorBidi" w:cs="Angsana New"/>
                <w:sz w:val="28"/>
                <w:szCs w:val="28"/>
              </w:rPr>
              <w:t>344,759</w:t>
            </w:r>
          </w:p>
        </w:tc>
        <w:tc>
          <w:tcPr>
            <w:tcW w:w="149" w:type="pct"/>
          </w:tcPr>
          <w:p w14:paraId="07D73132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587090E" w14:textId="7B08FA23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8733947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7690E71" w14:textId="33CF16F9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9C1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344</w:t>
            </w:r>
            <w:r w:rsidRPr="009C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C1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759</w:t>
            </w:r>
          </w:p>
        </w:tc>
      </w:tr>
      <w:tr w:rsidR="0035477E" w:rsidRPr="00CF3746" w14:paraId="653CA778" w14:textId="77777777" w:rsidTr="00444619">
        <w:tc>
          <w:tcPr>
            <w:tcW w:w="1455" w:type="pct"/>
            <w:shd w:val="clear" w:color="auto" w:fill="auto"/>
          </w:tcPr>
          <w:p w14:paraId="73D31EE0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55476D5" w14:textId="4E36F9FE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45F7BCF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E1D710B" w14:textId="38BDE0B7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9C10B5">
              <w:rPr>
                <w:rFonts w:asciiTheme="majorBidi" w:hAnsiTheme="majorBidi" w:cs="Angsana New"/>
                <w:sz w:val="28"/>
                <w:szCs w:val="28"/>
              </w:rPr>
              <w:t>217,868</w:t>
            </w:r>
          </w:p>
        </w:tc>
        <w:tc>
          <w:tcPr>
            <w:tcW w:w="149" w:type="pct"/>
          </w:tcPr>
          <w:p w14:paraId="3A86795B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3EA610A" w14:textId="2270FB0A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1999353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BB5B70F" w14:textId="593823BC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9C1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217</w:t>
            </w:r>
            <w:r w:rsidRPr="009C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C1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868</w:t>
            </w:r>
          </w:p>
        </w:tc>
      </w:tr>
      <w:tr w:rsidR="0035477E" w:rsidRPr="00CF3746" w14:paraId="01392685" w14:textId="77777777" w:rsidTr="00444619">
        <w:tc>
          <w:tcPr>
            <w:tcW w:w="1455" w:type="pct"/>
            <w:shd w:val="clear" w:color="auto" w:fill="auto"/>
          </w:tcPr>
          <w:p w14:paraId="62F18B72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F80FC" w14:textId="2E216E06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18424F5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A8393" w14:textId="67628DE4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DE67D91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BCB03" w14:textId="7FECEE13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C1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272</w:t>
            </w:r>
            <w:r w:rsidRPr="009C10B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C1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174</w:t>
            </w:r>
          </w:p>
        </w:tc>
        <w:tc>
          <w:tcPr>
            <w:tcW w:w="145" w:type="pct"/>
          </w:tcPr>
          <w:p w14:paraId="685819CA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24336" w14:textId="2A51243D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9C10B5">
              <w:rPr>
                <w:rFonts w:asciiTheme="majorBidi" w:hAnsiTheme="majorBidi" w:cstheme="majorBidi"/>
                <w:sz w:val="28"/>
                <w:szCs w:val="28"/>
              </w:rPr>
              <w:t>272,174</w:t>
            </w:r>
          </w:p>
        </w:tc>
      </w:tr>
      <w:tr w:rsidR="0035477E" w:rsidRPr="00CF3746" w14:paraId="261AD9B4" w14:textId="77777777" w:rsidTr="00444619">
        <w:tc>
          <w:tcPr>
            <w:tcW w:w="1455" w:type="pct"/>
            <w:shd w:val="clear" w:color="auto" w:fill="auto"/>
          </w:tcPr>
          <w:p w14:paraId="17C1A7A2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8A746" w14:textId="0D26F23C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C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4,888,712</w:t>
            </w:r>
          </w:p>
        </w:tc>
        <w:tc>
          <w:tcPr>
            <w:tcW w:w="145" w:type="pct"/>
          </w:tcPr>
          <w:p w14:paraId="2D4615D4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020FB" w14:textId="1CA9AEC9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9C10B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562,627</w:t>
            </w:r>
          </w:p>
        </w:tc>
        <w:tc>
          <w:tcPr>
            <w:tcW w:w="149" w:type="pct"/>
          </w:tcPr>
          <w:p w14:paraId="09BE3B84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DF405" w14:textId="4B53EBCD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9C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272</w:t>
            </w:r>
            <w:r w:rsidRPr="009C10B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C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174</w:t>
            </w:r>
          </w:p>
        </w:tc>
        <w:tc>
          <w:tcPr>
            <w:tcW w:w="145" w:type="pct"/>
          </w:tcPr>
          <w:p w14:paraId="66873F14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BC53E" w14:textId="0E77B11F" w:rsidR="0035477E" w:rsidRPr="00CF3746" w:rsidRDefault="009C10B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C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9C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C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723</w:t>
            </w:r>
            <w:r w:rsidRPr="009C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C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513</w:t>
            </w:r>
          </w:p>
        </w:tc>
      </w:tr>
      <w:tr w:rsidR="0035477E" w:rsidRPr="00CF3746" w14:paraId="5C5DEEE1" w14:textId="77777777" w:rsidTr="00C5501B">
        <w:tc>
          <w:tcPr>
            <w:tcW w:w="1455" w:type="pct"/>
            <w:shd w:val="clear" w:color="auto" w:fill="auto"/>
          </w:tcPr>
          <w:p w14:paraId="6F1EA3BB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057C38DE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E60E9" w14:textId="30F04275" w:rsidR="00941CBA" w:rsidRPr="00816518" w:rsidRDefault="00816518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16518">
              <w:rPr>
                <w:rFonts w:asciiTheme="majorBidi" w:hAnsiTheme="majorBidi" w:cstheme="majorBidi"/>
                <w:sz w:val="28"/>
                <w:szCs w:val="28"/>
              </w:rPr>
              <w:t>(38,069)</w:t>
            </w:r>
          </w:p>
        </w:tc>
        <w:tc>
          <w:tcPr>
            <w:tcW w:w="145" w:type="pct"/>
            <w:vAlign w:val="bottom"/>
          </w:tcPr>
          <w:p w14:paraId="1BF89055" w14:textId="77777777" w:rsidR="0035477E" w:rsidRPr="00816518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5BD82" w14:textId="5EAAC6DC" w:rsidR="00932159" w:rsidRPr="00816518" w:rsidRDefault="00E20DE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816518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816518" w:rsidRPr="00816518">
              <w:rPr>
                <w:rFonts w:asciiTheme="majorBidi" w:hAnsiTheme="majorBidi" w:cs="Angsana New"/>
                <w:sz w:val="28"/>
                <w:szCs w:val="28"/>
              </w:rPr>
              <w:t>29,381</w:t>
            </w:r>
            <w:r w:rsidRPr="00816518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2203F9A6" w14:textId="77777777" w:rsidR="0035477E" w:rsidRPr="00816518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D0B7B" w14:textId="25ECDB3A" w:rsidR="00932159" w:rsidRPr="00816518" w:rsidRDefault="00CD3D25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8165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816518" w:rsidRPr="00816518">
              <w:rPr>
                <w:rFonts w:asciiTheme="majorBidi" w:hAnsiTheme="majorBidi" w:cs="Angsana New"/>
                <w:sz w:val="28"/>
                <w:szCs w:val="28"/>
                <w:lang w:bidi="th-TH"/>
              </w:rPr>
              <w:t>68,140</w:t>
            </w:r>
            <w:r w:rsidRPr="008165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76FE2DAB" w14:textId="77777777" w:rsidR="0035477E" w:rsidRPr="00816518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AFDF9" w14:textId="54743E1B" w:rsidR="00932159" w:rsidRPr="00816518" w:rsidRDefault="00E20DE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16518">
              <w:rPr>
                <w:rFonts w:asciiTheme="majorBidi" w:hAnsiTheme="majorBidi" w:cstheme="majorBidi"/>
                <w:sz w:val="28"/>
                <w:szCs w:val="28"/>
              </w:rPr>
              <w:t>(135,590)</w:t>
            </w:r>
          </w:p>
        </w:tc>
      </w:tr>
      <w:tr w:rsidR="0035477E" w:rsidRPr="00CF3746" w14:paraId="37C71BA1" w14:textId="77777777" w:rsidTr="00444619">
        <w:tc>
          <w:tcPr>
            <w:tcW w:w="1455" w:type="pct"/>
            <w:shd w:val="clear" w:color="auto" w:fill="auto"/>
          </w:tcPr>
          <w:p w14:paraId="1AA21B23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7C8AF" w14:textId="2BFCBB88" w:rsidR="0035477E" w:rsidRPr="00CF3746" w:rsidRDefault="00E20DE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0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416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850,643</w:t>
            </w:r>
          </w:p>
        </w:tc>
        <w:tc>
          <w:tcPr>
            <w:tcW w:w="145" w:type="pct"/>
          </w:tcPr>
          <w:p w14:paraId="57DAB98A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CC669" w14:textId="579C9BE7" w:rsidR="0035477E" w:rsidRPr="00CF3746" w:rsidRDefault="00416F7D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533,246</w:t>
            </w:r>
          </w:p>
        </w:tc>
        <w:tc>
          <w:tcPr>
            <w:tcW w:w="149" w:type="pct"/>
          </w:tcPr>
          <w:p w14:paraId="6E249DD5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7DF9B" w14:textId="4E67B813" w:rsidR="0035477E" w:rsidRPr="00CF3746" w:rsidRDefault="00416F7D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204,034</w:t>
            </w:r>
          </w:p>
        </w:tc>
        <w:tc>
          <w:tcPr>
            <w:tcW w:w="145" w:type="pct"/>
          </w:tcPr>
          <w:p w14:paraId="47D9EE16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FA55A" w14:textId="1396951A" w:rsidR="0035477E" w:rsidRPr="00CF3746" w:rsidRDefault="00E20DE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20D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E20DE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20D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587</w:t>
            </w:r>
            <w:r w:rsidRPr="00E20DE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20D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923</w:t>
            </w:r>
          </w:p>
        </w:tc>
      </w:tr>
    </w:tbl>
    <w:p w14:paraId="6CD8674C" w14:textId="77777777" w:rsidR="00C913EB" w:rsidRPr="00C913EB" w:rsidRDefault="00C913EB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0481CD10" w14:textId="50D7A838" w:rsidR="00D772C8" w:rsidRDefault="00D772C8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7C5D55B1" w14:textId="41F57F93" w:rsidR="00C913EB" w:rsidRDefault="00C913EB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E854BA" w:rsidRPr="00CF3746" w14:paraId="58F73F41" w14:textId="77777777" w:rsidTr="00B44725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595BEFE5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70F1722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E854BA" w:rsidRPr="00CF3746" w14:paraId="4D40BFD8" w14:textId="77777777" w:rsidTr="00B44725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0427A88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16365AF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854BA" w:rsidRPr="00CF3746" w:rsidDel="00D43E7A" w14:paraId="145E02C2" w14:textId="77777777" w:rsidTr="00B44725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480C9012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24FFCAC6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0412C54E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F27FDBA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C3DB1D9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5DC8D2E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20CBCA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A36F96B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2A0B7396" w14:textId="77777777" w:rsidR="00E854BA" w:rsidRPr="00CF3746" w:rsidDel="00D43E7A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54BA" w:rsidRPr="00CF3746" w14:paraId="0AA669D5" w14:textId="77777777" w:rsidTr="00B44725">
        <w:trPr>
          <w:tblHeader/>
        </w:trPr>
        <w:tc>
          <w:tcPr>
            <w:tcW w:w="1455" w:type="pct"/>
            <w:shd w:val="clear" w:color="auto" w:fill="auto"/>
          </w:tcPr>
          <w:p w14:paraId="759C87F7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1119177A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54BA" w:rsidRPr="00CF3746" w14:paraId="7A71F32F" w14:textId="77777777" w:rsidTr="00B44725">
        <w:tc>
          <w:tcPr>
            <w:tcW w:w="1455" w:type="pct"/>
            <w:shd w:val="clear" w:color="auto" w:fill="auto"/>
          </w:tcPr>
          <w:p w14:paraId="2D36C0EF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28945F47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F17E116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222EEF9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136821B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329E967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9EBD29D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6FB86E0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F12" w:rsidRPr="00CF3746" w14:paraId="66375BCF" w14:textId="77777777" w:rsidTr="00B44725">
        <w:tc>
          <w:tcPr>
            <w:tcW w:w="1455" w:type="pct"/>
            <w:shd w:val="clear" w:color="auto" w:fill="auto"/>
          </w:tcPr>
          <w:p w14:paraId="008B564A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7C7A08A8" w14:textId="79C09D1A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755,941</w:t>
            </w:r>
          </w:p>
        </w:tc>
        <w:tc>
          <w:tcPr>
            <w:tcW w:w="145" w:type="pct"/>
          </w:tcPr>
          <w:p w14:paraId="70AB0293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B8EBC35" w14:textId="77777777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DD7325E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3B41665" w14:textId="77777777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ECBD6CA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7CFBE2C3" w14:textId="0BEB2C2B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755,941</w:t>
            </w:r>
          </w:p>
        </w:tc>
      </w:tr>
      <w:tr w:rsidR="00D44F12" w:rsidRPr="00CF3746" w14:paraId="3798EA44" w14:textId="77777777" w:rsidTr="00B44725">
        <w:tc>
          <w:tcPr>
            <w:tcW w:w="1455" w:type="pct"/>
            <w:shd w:val="clear" w:color="auto" w:fill="auto"/>
          </w:tcPr>
          <w:p w14:paraId="74C9EF89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1F744B9" w14:textId="40389167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14,594</w:t>
            </w:r>
          </w:p>
        </w:tc>
        <w:tc>
          <w:tcPr>
            <w:tcW w:w="145" w:type="pct"/>
          </w:tcPr>
          <w:p w14:paraId="06141AB1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C50B598" w14:textId="77777777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F536904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DF0A315" w14:textId="77777777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3AD344C" w14:textId="77777777" w:rsidR="00D44F12" w:rsidRPr="00CF3746" w:rsidRDefault="00D44F12" w:rsidP="00D4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6BC0F04" w14:textId="183FC6C6" w:rsidR="00D44F12" w:rsidRPr="00CF3746" w:rsidRDefault="00D44F12" w:rsidP="00D44F1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14,594</w:t>
            </w:r>
          </w:p>
        </w:tc>
      </w:tr>
      <w:tr w:rsidR="00E854BA" w:rsidRPr="009C5486" w14:paraId="004B56D0" w14:textId="77777777" w:rsidTr="00B44725">
        <w:tc>
          <w:tcPr>
            <w:tcW w:w="1455" w:type="pct"/>
            <w:shd w:val="clear" w:color="auto" w:fill="auto"/>
          </w:tcPr>
          <w:p w14:paraId="7D4CA860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46550" w14:textId="77777777" w:rsidR="00E854BA" w:rsidRPr="00CF3746" w:rsidRDefault="00E854BA" w:rsidP="00B4472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E422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770,535</w:t>
            </w:r>
          </w:p>
        </w:tc>
        <w:tc>
          <w:tcPr>
            <w:tcW w:w="145" w:type="pct"/>
          </w:tcPr>
          <w:p w14:paraId="550F5A0B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E49BD" w14:textId="77777777" w:rsidR="00E854BA" w:rsidRPr="00CF3746" w:rsidRDefault="00E854BA" w:rsidP="00B4472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E5FB29F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46B3C" w14:textId="77777777" w:rsidR="00E854BA" w:rsidRPr="00CF3746" w:rsidRDefault="00E854BA" w:rsidP="00B4472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9A29EBB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06624" w14:textId="77777777" w:rsidR="00E854BA" w:rsidRPr="009C5486" w:rsidRDefault="00E854BA" w:rsidP="00B4472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E422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770</w:t>
            </w:r>
            <w:r w:rsidRPr="00E4220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422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535</w:t>
            </w:r>
          </w:p>
        </w:tc>
      </w:tr>
      <w:tr w:rsidR="00E854BA" w:rsidRPr="00CF3746" w14:paraId="42895B1A" w14:textId="77777777" w:rsidTr="00B44725">
        <w:tc>
          <w:tcPr>
            <w:tcW w:w="1455" w:type="pct"/>
            <w:shd w:val="clear" w:color="auto" w:fill="auto"/>
          </w:tcPr>
          <w:p w14:paraId="654E140B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7F63E9D2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E273C" w14:textId="77777777" w:rsidR="00E854BA" w:rsidRPr="00CF3746" w:rsidRDefault="00E854BA" w:rsidP="00B4472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4220F">
              <w:rPr>
                <w:rFonts w:asciiTheme="majorBidi" w:hAnsiTheme="majorBidi" w:cstheme="majorBidi"/>
                <w:sz w:val="28"/>
                <w:szCs w:val="28"/>
              </w:rPr>
              <w:t>(1,832)</w:t>
            </w:r>
          </w:p>
        </w:tc>
        <w:tc>
          <w:tcPr>
            <w:tcW w:w="145" w:type="pct"/>
            <w:vAlign w:val="bottom"/>
          </w:tcPr>
          <w:p w14:paraId="3503EBB5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66075" w14:textId="77777777" w:rsidR="00E854BA" w:rsidRPr="00CF3746" w:rsidRDefault="00E854BA" w:rsidP="00B4472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425F6350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1C2CF" w14:textId="77777777" w:rsidR="00E854BA" w:rsidRPr="00CF3746" w:rsidRDefault="00E854BA" w:rsidP="00B4472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074B7BBC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68A6C" w14:textId="77777777" w:rsidR="00E854BA" w:rsidRPr="00CF3746" w:rsidRDefault="00E854BA" w:rsidP="00B4472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4220F">
              <w:rPr>
                <w:rFonts w:asciiTheme="majorBidi" w:hAnsiTheme="majorBidi" w:cstheme="majorBidi"/>
                <w:sz w:val="28"/>
                <w:szCs w:val="28"/>
              </w:rPr>
              <w:t>(1,832)</w:t>
            </w:r>
          </w:p>
        </w:tc>
      </w:tr>
      <w:tr w:rsidR="00E854BA" w:rsidRPr="00CF3746" w14:paraId="1B6B0C2C" w14:textId="77777777" w:rsidTr="00B44725">
        <w:tc>
          <w:tcPr>
            <w:tcW w:w="1455" w:type="pct"/>
            <w:shd w:val="clear" w:color="auto" w:fill="auto"/>
          </w:tcPr>
          <w:p w14:paraId="2A78D6AE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089B4" w14:textId="77777777" w:rsidR="00E854BA" w:rsidRPr="00CF3746" w:rsidRDefault="00E854BA" w:rsidP="00B4472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22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768,703</w:t>
            </w:r>
          </w:p>
        </w:tc>
        <w:tc>
          <w:tcPr>
            <w:tcW w:w="145" w:type="pct"/>
          </w:tcPr>
          <w:p w14:paraId="733FBCF1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061CF" w14:textId="77777777" w:rsidR="00E854BA" w:rsidRPr="00CF3746" w:rsidRDefault="00E854BA" w:rsidP="00B4472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3F53092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519F2" w14:textId="77777777" w:rsidR="00E854BA" w:rsidRPr="00CF3746" w:rsidRDefault="00E854BA" w:rsidP="00B4472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BD128A4" w14:textId="77777777" w:rsidR="00E854BA" w:rsidRPr="00CF3746" w:rsidRDefault="00E854BA" w:rsidP="00B44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0D93F" w14:textId="77777777" w:rsidR="00E854BA" w:rsidRPr="00CF3746" w:rsidRDefault="00E854BA" w:rsidP="00B4472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422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768</w:t>
            </w:r>
            <w:r w:rsidRPr="00E4220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422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703</w:t>
            </w:r>
          </w:p>
        </w:tc>
      </w:tr>
    </w:tbl>
    <w:p w14:paraId="08046D41" w14:textId="77777777" w:rsidR="00356C57" w:rsidRPr="007B62FD" w:rsidRDefault="00356C57" w:rsidP="0035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2CDFFA5B" w14:textId="77777777" w:rsidR="00356C57" w:rsidRPr="00CF3746" w:rsidRDefault="00356C57" w:rsidP="0035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29B86B0C" w14:textId="6A505EC6" w:rsidR="00356C57" w:rsidRDefault="00356C57" w:rsidP="00E85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2850B5F6" w14:textId="77777777" w:rsidR="00356C57" w:rsidRDefault="0035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vertAlign w:val="superscript"/>
        </w:rPr>
      </w:pPr>
      <w:r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E36D93" w:rsidRPr="00CF3746" w14:paraId="40FC4D41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5C6E6463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20E1304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6D93" w:rsidRPr="00CF3746" w14:paraId="739813C8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A2C976C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BB9D7CA" w14:textId="69D97084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2056D"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501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36D93" w:rsidRPr="00CF3746" w:rsidDel="00D43E7A" w14:paraId="20A9B0BC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C3BD0B9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0DC326CC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2B40E91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09F9BD5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629F4FA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2A7CFF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E1486F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FA4BC24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4DD2879F" w14:textId="77777777" w:rsidR="00E36D93" w:rsidRPr="00CF3746" w:rsidDel="00D43E7A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6D93" w:rsidRPr="00CF3746" w14:paraId="16574152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28EDEB33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A64C145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D93" w:rsidRPr="00CF3746" w14:paraId="572D6789" w14:textId="77777777" w:rsidTr="00F73F27">
        <w:tc>
          <w:tcPr>
            <w:tcW w:w="1455" w:type="pct"/>
            <w:shd w:val="clear" w:color="auto" w:fill="auto"/>
          </w:tcPr>
          <w:p w14:paraId="2C71A4A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1EC78267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6E25F11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565EB1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1F98C8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D9009F4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9DAAE5B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5FCC4C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A5B" w:rsidRPr="00CF3746" w14:paraId="7F7EA173" w14:textId="77777777" w:rsidTr="00F73F27">
        <w:tc>
          <w:tcPr>
            <w:tcW w:w="1455" w:type="pct"/>
            <w:shd w:val="clear" w:color="auto" w:fill="auto"/>
          </w:tcPr>
          <w:p w14:paraId="03E9CA24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AFC729D" w14:textId="49A0E22C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130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390</w:t>
            </w:r>
            <w:r w:rsidRPr="00130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04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5" w:type="pct"/>
          </w:tcPr>
          <w:p w14:paraId="01C5B8F8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955C3F5" w14:textId="3C1198A3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A4B5AE3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7EA6885" w14:textId="0A197937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6B876AE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DADCC2D" w14:textId="0E4BD7D9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3,390,04</w:t>
            </w:r>
            <w:r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</w:tr>
      <w:tr w:rsidR="00B91A5B" w:rsidRPr="00CF3746" w14:paraId="37632143" w14:textId="77777777" w:rsidTr="00F73F27">
        <w:tc>
          <w:tcPr>
            <w:tcW w:w="1455" w:type="pct"/>
            <w:shd w:val="clear" w:color="auto" w:fill="auto"/>
          </w:tcPr>
          <w:p w14:paraId="3804C771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A640DE6" w14:textId="0EA46166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30D73">
              <w:rPr>
                <w:rFonts w:asciiTheme="majorBidi" w:hAnsiTheme="majorBidi" w:cs="Angsana New"/>
                <w:sz w:val="28"/>
                <w:szCs w:val="28"/>
              </w:rPr>
              <w:t>386,491</w:t>
            </w:r>
          </w:p>
        </w:tc>
        <w:tc>
          <w:tcPr>
            <w:tcW w:w="145" w:type="pct"/>
          </w:tcPr>
          <w:p w14:paraId="5B75EDD8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63267A3" w14:textId="5339370F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6BEAED4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C45FA52" w14:textId="55020C58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3A0E691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BA2D28" w14:textId="4AA07A43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386,491</w:t>
            </w:r>
          </w:p>
        </w:tc>
      </w:tr>
      <w:tr w:rsidR="00B91A5B" w:rsidRPr="00CF3746" w14:paraId="480FEE70" w14:textId="77777777" w:rsidTr="008C7553">
        <w:tc>
          <w:tcPr>
            <w:tcW w:w="1455" w:type="pct"/>
            <w:shd w:val="clear" w:color="auto" w:fill="auto"/>
          </w:tcPr>
          <w:p w14:paraId="70FFD6FC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1E784F9" w14:textId="097F4492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49E50F03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nil"/>
            </w:tcBorders>
            <w:shd w:val="clear" w:color="auto" w:fill="auto"/>
          </w:tcPr>
          <w:p w14:paraId="737DB5A9" w14:textId="72763B8D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216,60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9" w:type="pct"/>
          </w:tcPr>
          <w:p w14:paraId="38AF10DA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F2649CC" w14:textId="3CD77800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AE9DF57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nil"/>
            </w:tcBorders>
            <w:shd w:val="clear" w:color="auto" w:fill="auto"/>
          </w:tcPr>
          <w:p w14:paraId="2929EA58" w14:textId="31236182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216,60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</w:tr>
      <w:tr w:rsidR="00B91A5B" w:rsidRPr="00CF3746" w14:paraId="708AE663" w14:textId="77777777" w:rsidTr="00F73F27">
        <w:tc>
          <w:tcPr>
            <w:tcW w:w="1455" w:type="pct"/>
            <w:shd w:val="clear" w:color="auto" w:fill="auto"/>
          </w:tcPr>
          <w:p w14:paraId="263B0892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41C48043" w14:textId="356072F9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A795F29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D44730D" w14:textId="50277D84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128,159</w:t>
            </w:r>
          </w:p>
        </w:tc>
        <w:tc>
          <w:tcPr>
            <w:tcW w:w="149" w:type="pct"/>
          </w:tcPr>
          <w:p w14:paraId="15FE7452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DC122E9" w14:textId="16072099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5653C87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7CFF8DC" w14:textId="2A7A59C9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128,159</w:t>
            </w:r>
          </w:p>
        </w:tc>
      </w:tr>
      <w:tr w:rsidR="00B91A5B" w:rsidRPr="00CF3746" w14:paraId="62CBFC6B" w14:textId="77777777" w:rsidTr="008C7553">
        <w:tc>
          <w:tcPr>
            <w:tcW w:w="1455" w:type="pct"/>
            <w:shd w:val="clear" w:color="auto" w:fill="auto"/>
          </w:tcPr>
          <w:p w14:paraId="1BB55555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69770FA" w14:textId="32D34372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AD5EB28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BAB2A30" w14:textId="6DCF3491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407E1FF2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19C5CB5" w14:textId="41209BCE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88,807</w:t>
            </w:r>
          </w:p>
        </w:tc>
        <w:tc>
          <w:tcPr>
            <w:tcW w:w="145" w:type="pct"/>
          </w:tcPr>
          <w:p w14:paraId="269D64C5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2FAB4F" w14:textId="1B0614DD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88,807</w:t>
            </w:r>
          </w:p>
        </w:tc>
      </w:tr>
      <w:tr w:rsidR="00B91A5B" w:rsidRPr="00CF3746" w14:paraId="34D4AED1" w14:textId="77777777" w:rsidTr="008C7553">
        <w:tc>
          <w:tcPr>
            <w:tcW w:w="1455" w:type="pct"/>
            <w:shd w:val="clear" w:color="auto" w:fill="auto"/>
          </w:tcPr>
          <w:p w14:paraId="341D043A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7EB47" w14:textId="535B32C2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3,776,53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5" w:type="pct"/>
            <w:vAlign w:val="bottom"/>
          </w:tcPr>
          <w:p w14:paraId="7449E432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45776" w14:textId="6CB71976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344,76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9" w:type="pct"/>
            <w:vAlign w:val="bottom"/>
          </w:tcPr>
          <w:p w14:paraId="745C2919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19F1E" w14:textId="4758ADAA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88,807</w:t>
            </w:r>
          </w:p>
        </w:tc>
        <w:tc>
          <w:tcPr>
            <w:tcW w:w="145" w:type="pct"/>
            <w:vAlign w:val="bottom"/>
          </w:tcPr>
          <w:p w14:paraId="6961FF43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AA479" w14:textId="300B3EE1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210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102</w:t>
            </w:r>
          </w:p>
        </w:tc>
      </w:tr>
      <w:tr w:rsidR="00B91A5B" w:rsidRPr="00CF3746" w14:paraId="3C38A80D" w14:textId="77777777" w:rsidTr="008C7553">
        <w:tc>
          <w:tcPr>
            <w:tcW w:w="1455" w:type="pct"/>
            <w:shd w:val="clear" w:color="auto" w:fill="auto"/>
          </w:tcPr>
          <w:p w14:paraId="5E436150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59F92EA6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A781BB3" w14:textId="77777777" w:rsidR="00B91A5B" w:rsidRDefault="00B91A5B" w:rsidP="00B91A5B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7F886C" w14:textId="2CCB7353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(19,698)</w:t>
            </w:r>
          </w:p>
        </w:tc>
        <w:tc>
          <w:tcPr>
            <w:tcW w:w="145" w:type="pct"/>
          </w:tcPr>
          <w:p w14:paraId="02A16337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4141411" w14:textId="77777777" w:rsidR="00B91A5B" w:rsidRDefault="00B91A5B" w:rsidP="00B91A5B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67EF81" w14:textId="61528CA4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(11,033)</w:t>
            </w:r>
          </w:p>
        </w:tc>
        <w:tc>
          <w:tcPr>
            <w:tcW w:w="149" w:type="pct"/>
          </w:tcPr>
          <w:p w14:paraId="225BD606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6EA5FD2" w14:textId="77777777" w:rsidR="00B91A5B" w:rsidRDefault="00B91A5B" w:rsidP="00B91A5B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2E6A74" w14:textId="586AD8E0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(13,444)</w:t>
            </w:r>
          </w:p>
        </w:tc>
        <w:tc>
          <w:tcPr>
            <w:tcW w:w="145" w:type="pct"/>
          </w:tcPr>
          <w:p w14:paraId="67B6BD44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0EDE32" w14:textId="77777777" w:rsidR="00B91A5B" w:rsidRDefault="00B91A5B" w:rsidP="00B91A5B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87C90B" w14:textId="536EEF51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(44,175)</w:t>
            </w:r>
          </w:p>
        </w:tc>
      </w:tr>
      <w:tr w:rsidR="00B91A5B" w:rsidRPr="00CF3746" w14:paraId="75D76859" w14:textId="77777777" w:rsidTr="00F73F27">
        <w:tc>
          <w:tcPr>
            <w:tcW w:w="1455" w:type="pct"/>
            <w:shd w:val="clear" w:color="auto" w:fill="auto"/>
          </w:tcPr>
          <w:p w14:paraId="6493DAA1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73F83" w14:textId="61DFD762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3,756,83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3D8C4315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642D6" w14:textId="6356A616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333,7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</w:t>
            </w:r>
          </w:p>
        </w:tc>
        <w:tc>
          <w:tcPr>
            <w:tcW w:w="149" w:type="pct"/>
          </w:tcPr>
          <w:p w14:paraId="2A6EED27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CA9BC" w14:textId="0E2E91E1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75,363</w:t>
            </w:r>
          </w:p>
        </w:tc>
        <w:tc>
          <w:tcPr>
            <w:tcW w:w="145" w:type="pct"/>
          </w:tcPr>
          <w:p w14:paraId="3B5896D2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EC424" w14:textId="2B9F3031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165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927</w:t>
            </w:r>
          </w:p>
        </w:tc>
      </w:tr>
    </w:tbl>
    <w:p w14:paraId="63CB2547" w14:textId="77777777" w:rsidR="00E36D93" w:rsidRPr="007B62FD" w:rsidRDefault="00E36D93" w:rsidP="00E3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0361F3E2" w14:textId="77777777" w:rsidR="00E36D93" w:rsidRPr="00CF3746" w:rsidRDefault="00E36D93" w:rsidP="00E3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117F7DFC" w14:textId="3F7051EE" w:rsidR="00CA084E" w:rsidRPr="007B62FD" w:rsidRDefault="00CA084E" w:rsidP="0035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25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93"/>
        <w:gridCol w:w="183"/>
        <w:gridCol w:w="1300"/>
        <w:gridCol w:w="8"/>
        <w:gridCol w:w="175"/>
        <w:gridCol w:w="8"/>
        <w:gridCol w:w="1288"/>
        <w:gridCol w:w="187"/>
        <w:gridCol w:w="1304"/>
      </w:tblGrid>
      <w:tr w:rsidR="0044079E" w:rsidRPr="004B5A6E" w14:paraId="2647EB5A" w14:textId="4F5749FB" w:rsidTr="007144F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0C927E93" w14:textId="7B5075EC" w:rsidR="0044079E" w:rsidRPr="001B75F7" w:rsidRDefault="0044079E" w:rsidP="008C7553">
            <w:pPr>
              <w:pStyle w:val="acctfourfigures"/>
              <w:tabs>
                <w:tab w:val="clear" w:pos="765"/>
              </w:tabs>
              <w:spacing w:line="240" w:lineRule="auto"/>
              <w:ind w:left="18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1B75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Pr="001B75F7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2784" w:type="dxa"/>
            <w:gridSpan w:val="4"/>
            <w:vAlign w:val="bottom"/>
          </w:tcPr>
          <w:p w14:paraId="6B0E7FC0" w14:textId="77777777" w:rsidR="0044079E" w:rsidRPr="004B5A6E" w:rsidRDefault="0044079E" w:rsidP="008C755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4B5A6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  <w:gridSpan w:val="2"/>
          </w:tcPr>
          <w:p w14:paraId="367516A0" w14:textId="77777777" w:rsidR="0044079E" w:rsidRPr="004B5A6E" w:rsidRDefault="0044079E" w:rsidP="008C755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79" w:type="dxa"/>
            <w:gridSpan w:val="3"/>
          </w:tcPr>
          <w:p w14:paraId="62BDF80D" w14:textId="4D65C468" w:rsidR="0044079E" w:rsidRPr="004B5A6E" w:rsidRDefault="007144FB" w:rsidP="008C755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B5A6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7144FB" w:rsidRPr="004B5A6E" w14:paraId="7A430344" w14:textId="2CE1EAB5" w:rsidTr="007144FB">
        <w:trPr>
          <w:cantSplit/>
          <w:trHeight w:val="288"/>
          <w:tblHeader/>
        </w:trPr>
        <w:tc>
          <w:tcPr>
            <w:tcW w:w="3510" w:type="dxa"/>
            <w:vAlign w:val="bottom"/>
          </w:tcPr>
          <w:p w14:paraId="301CA640" w14:textId="77777777" w:rsidR="007144FB" w:rsidRPr="004B5A6E" w:rsidRDefault="007144FB" w:rsidP="007144FB">
            <w:pPr>
              <w:pStyle w:val="acctfourfigures"/>
              <w:tabs>
                <w:tab w:val="left" w:pos="720"/>
              </w:tabs>
              <w:spacing w:line="240" w:lineRule="auto"/>
              <w:ind w:left="187" w:hanging="18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  <w:cs/>
              </w:rPr>
            </w:pPr>
            <w:r w:rsidRPr="004B5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4B5A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4B5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4B5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4B5A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293" w:type="dxa"/>
            <w:vAlign w:val="bottom"/>
          </w:tcPr>
          <w:p w14:paraId="5622B4D3" w14:textId="1C41ED85" w:rsidR="007144FB" w:rsidRPr="0044079E" w:rsidRDefault="007144FB" w:rsidP="007144FB">
            <w:pPr>
              <w:pStyle w:val="acctmergecolhdg"/>
              <w:spacing w:line="240" w:lineRule="auto"/>
              <w:ind w:left="-5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0C7FD8C0" w14:textId="77777777" w:rsidR="007144FB" w:rsidRPr="004B5A6E" w:rsidRDefault="007144FB" w:rsidP="007144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FAAE5EA" w14:textId="7CC829D1" w:rsidR="007144FB" w:rsidRPr="004B5A6E" w:rsidRDefault="007144FB" w:rsidP="007144F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9273A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3" w:type="dxa"/>
            <w:gridSpan w:val="2"/>
          </w:tcPr>
          <w:p w14:paraId="3BEC5DE5" w14:textId="77777777" w:rsidR="007144FB" w:rsidRPr="0044079E" w:rsidRDefault="007144FB" w:rsidP="007144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909ED6B" w14:textId="08E698F6" w:rsidR="007144FB" w:rsidRPr="0044079E" w:rsidRDefault="007144FB" w:rsidP="007144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7" w:type="dxa"/>
            <w:vAlign w:val="bottom"/>
          </w:tcPr>
          <w:p w14:paraId="5CE5E5AE" w14:textId="77777777" w:rsidR="007144FB" w:rsidRPr="0044079E" w:rsidRDefault="007144FB" w:rsidP="007144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04" w:type="dxa"/>
            <w:vAlign w:val="bottom"/>
          </w:tcPr>
          <w:p w14:paraId="71F5EF60" w14:textId="1186CFBD" w:rsidR="007144FB" w:rsidRPr="0044079E" w:rsidRDefault="007144FB" w:rsidP="007144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B5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9273A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AB4630" w:rsidRPr="004B5A6E" w14:paraId="0D584C27" w14:textId="02ED3CFA" w:rsidTr="00E92103">
        <w:trPr>
          <w:cantSplit/>
          <w:tblHeader/>
        </w:trPr>
        <w:tc>
          <w:tcPr>
            <w:tcW w:w="3510" w:type="dxa"/>
            <w:vAlign w:val="bottom"/>
            <w:hideMark/>
          </w:tcPr>
          <w:p w14:paraId="77E14FEB" w14:textId="77777777" w:rsidR="00AB4630" w:rsidRPr="004B5A6E" w:rsidRDefault="00AB4630" w:rsidP="007144FB">
            <w:pPr>
              <w:pStyle w:val="acctfourfigures"/>
              <w:tabs>
                <w:tab w:val="left" w:pos="720"/>
              </w:tabs>
              <w:spacing w:line="240" w:lineRule="auto"/>
              <w:ind w:left="18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746" w:type="dxa"/>
            <w:gridSpan w:val="9"/>
            <w:vAlign w:val="bottom"/>
            <w:hideMark/>
          </w:tcPr>
          <w:p w14:paraId="6248E31D" w14:textId="186E7838" w:rsidR="00AB4630" w:rsidRPr="0044079E" w:rsidRDefault="00AB4630" w:rsidP="007144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E3C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144FB" w:rsidRPr="009C5FAE" w14:paraId="6EB8B56C" w14:textId="213DB465" w:rsidTr="007144FB">
        <w:trPr>
          <w:cantSplit/>
          <w:trHeight w:val="288"/>
        </w:trPr>
        <w:tc>
          <w:tcPr>
            <w:tcW w:w="3510" w:type="dxa"/>
          </w:tcPr>
          <w:p w14:paraId="0F6E1C7C" w14:textId="139FF06E" w:rsidR="007144FB" w:rsidRPr="004B5A6E" w:rsidRDefault="007144FB" w:rsidP="007144FB">
            <w:pPr>
              <w:tabs>
                <w:tab w:val="clear" w:pos="227"/>
                <w:tab w:val="left" w:pos="190"/>
              </w:tabs>
              <w:spacing w:line="240" w:lineRule="auto"/>
              <w:ind w:left="187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รับรู้ในกำไร</w:t>
            </w:r>
            <w:r w:rsidR="00AF4A7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293" w:type="dxa"/>
          </w:tcPr>
          <w:p w14:paraId="0E4769E3" w14:textId="6FBE51CD" w:rsidR="007144FB" w:rsidRPr="00BC55B1" w:rsidRDefault="0002438F" w:rsidP="007144FB">
            <w:pPr>
              <w:pStyle w:val="acctmergecolhdg"/>
              <w:spacing w:line="240" w:lineRule="auto"/>
              <w:ind w:left="-5" w:right="-79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2438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(98</w:t>
            </w:r>
            <w:r w:rsidRPr="0002438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02438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549)</w:t>
            </w:r>
            <w:r w:rsidR="00BC55B1" w:rsidRPr="00BC55B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83" w:type="dxa"/>
          </w:tcPr>
          <w:p w14:paraId="64B5DCB7" w14:textId="77777777" w:rsidR="007144FB" w:rsidRPr="007144FB" w:rsidRDefault="007144FB" w:rsidP="007144FB">
            <w:pPr>
              <w:pStyle w:val="acctmergecolhdg"/>
              <w:spacing w:line="240" w:lineRule="auto"/>
              <w:ind w:left="-5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</w:tcPr>
          <w:p w14:paraId="2FE13B9D" w14:textId="7F3555FC" w:rsidR="007144FB" w:rsidRPr="007144FB" w:rsidRDefault="007144FB" w:rsidP="007144FB">
            <w:pPr>
              <w:pStyle w:val="acctmergecolhdg"/>
              <w:spacing w:line="240" w:lineRule="auto"/>
              <w:ind w:left="-5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(4,450)</w:t>
            </w:r>
          </w:p>
        </w:tc>
        <w:tc>
          <w:tcPr>
            <w:tcW w:w="183" w:type="dxa"/>
            <w:gridSpan w:val="2"/>
          </w:tcPr>
          <w:p w14:paraId="7BA1B48D" w14:textId="77777777" w:rsidR="007144FB" w:rsidRPr="0044079E" w:rsidRDefault="007144FB" w:rsidP="007144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96" w:type="dxa"/>
            <w:gridSpan w:val="2"/>
          </w:tcPr>
          <w:p w14:paraId="71D530A2" w14:textId="453F1DDA" w:rsidR="007144FB" w:rsidRPr="0044079E" w:rsidRDefault="00DF5A2A" w:rsidP="007144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</w:t>
            </w:r>
            <w:r w:rsidR="008344E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1,832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7" w:type="dxa"/>
          </w:tcPr>
          <w:p w14:paraId="1AB7B256" w14:textId="77777777" w:rsidR="007144FB" w:rsidRPr="0044079E" w:rsidRDefault="007144FB" w:rsidP="007144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04" w:type="dxa"/>
          </w:tcPr>
          <w:p w14:paraId="573E3D8A" w14:textId="55BB2BC9" w:rsidR="007144FB" w:rsidRPr="007144FB" w:rsidRDefault="007144FB" w:rsidP="008815B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96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144F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44D377E5" w14:textId="66C5BC67" w:rsidR="001E72D9" w:rsidRDefault="001E72D9" w:rsidP="001E72D9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7FAB7636" w14:textId="06CA9A0D" w:rsidR="001E72D9" w:rsidRPr="00CF3746" w:rsidRDefault="001E72D9" w:rsidP="0075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ระยะเวลาการให้สินเชื่อแก่ลูกค้า</w:t>
      </w:r>
      <w:r w:rsidR="00D8681F"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</w:t>
      </w: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ของกลุ่มบริษัท</w:t>
      </w:r>
      <w:r w:rsidR="007144FB">
        <w:rPr>
          <w:rFonts w:asciiTheme="majorBidi" w:hAnsiTheme="majorBidi" w:cstheme="majorBidi" w:hint="cs"/>
          <w:sz w:val="28"/>
          <w:szCs w:val="28"/>
          <w:cs/>
          <w:lang w:val="th-TH"/>
        </w:rPr>
        <w:t>และบริษัท</w:t>
      </w: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มีระยะเว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ลาตั้งแต่ </w:t>
      </w:r>
      <w:r w:rsidR="00420606">
        <w:rPr>
          <w:rFonts w:asciiTheme="majorBidi" w:hAnsiTheme="majorBidi" w:cstheme="majorBidi"/>
          <w:sz w:val="28"/>
          <w:szCs w:val="28"/>
        </w:rPr>
        <w:t>6</w:t>
      </w:r>
      <w:r w:rsidRPr="00173995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="00420606">
        <w:rPr>
          <w:rFonts w:asciiTheme="majorBidi" w:hAnsiTheme="majorBidi" w:cstheme="majorBidi"/>
          <w:sz w:val="28"/>
          <w:szCs w:val="28"/>
        </w:rPr>
        <w:t>72</w:t>
      </w:r>
      <w:r w:rsidRPr="001739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73995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7144FB" w:rsidRPr="0017399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5C995AE" w14:textId="4BBE9FDA" w:rsidR="009C6F32" w:rsidRPr="008C3781" w:rsidRDefault="00AD6C3A" w:rsidP="008C3781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143EEF56" w14:textId="1695BC8D" w:rsidR="00B57F16" w:rsidRPr="00CF3746" w:rsidRDefault="00F321C0" w:rsidP="0074264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เงินกู้ยืมระยะสั้นจากสถาบันการเงิน</w:t>
      </w:r>
    </w:p>
    <w:p w14:paraId="5E24012A" w14:textId="5F5CEBE8" w:rsidR="00F321C0" w:rsidRPr="00CD48B9" w:rsidRDefault="00F321C0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6E595D78" w14:textId="32478BE2" w:rsidR="00C9255E" w:rsidRPr="00D55B46" w:rsidRDefault="00515DE2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cs/>
        </w:rPr>
      </w:pPr>
      <w:r w:rsidRPr="00D55B46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เงินกู้ยืมระยะสั้นจากสถาบันการเงินสําหรับงวดสามเดือนสิ้นสุดวันที่</w:t>
      </w:r>
      <w:r w:rsidRPr="00D55B46">
        <w:rPr>
          <w:rFonts w:ascii="Angsana New" w:hAnsi="Angsana New" w:cs="Angsana New"/>
          <w:sz w:val="28"/>
          <w:szCs w:val="28"/>
        </w:rPr>
        <w:t xml:space="preserve"> 31 </w:t>
      </w:r>
      <w:r w:rsidRPr="00D55B46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D55B46">
        <w:rPr>
          <w:rFonts w:ascii="Angsana New" w:hAnsi="Angsana New" w:cs="Angsana New"/>
          <w:sz w:val="28"/>
          <w:szCs w:val="28"/>
        </w:rPr>
        <w:t xml:space="preserve">2565 </w:t>
      </w:r>
      <w:r w:rsidRPr="00D55B46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7A80BF28" w14:textId="77777777" w:rsidR="00515DE2" w:rsidRPr="00D55B46" w:rsidRDefault="00515DE2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C9255E" w:rsidRPr="00D55B46" w14:paraId="2DAEFD2C" w14:textId="77777777" w:rsidTr="00E92103">
        <w:trPr>
          <w:cantSplit/>
          <w:tblHeader/>
        </w:trPr>
        <w:tc>
          <w:tcPr>
            <w:tcW w:w="4860" w:type="dxa"/>
            <w:vAlign w:val="bottom"/>
          </w:tcPr>
          <w:p w14:paraId="6CC5D81F" w14:textId="77777777" w:rsidR="00C9255E" w:rsidRPr="00D55B46" w:rsidRDefault="00C9255E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7D0115D1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9255E" w:rsidRPr="00D55B46" w14:paraId="291AA570" w14:textId="77777777" w:rsidTr="00E92103">
        <w:trPr>
          <w:cantSplit/>
          <w:tblHeader/>
        </w:trPr>
        <w:tc>
          <w:tcPr>
            <w:tcW w:w="4860" w:type="dxa"/>
            <w:vAlign w:val="bottom"/>
          </w:tcPr>
          <w:p w14:paraId="3F73C348" w14:textId="77777777" w:rsidR="00C9255E" w:rsidRPr="00D55B46" w:rsidRDefault="00C9255E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7178050" w14:textId="0575C638" w:rsidR="00C9255E" w:rsidRPr="00D55B46" w:rsidRDefault="00C9255E" w:rsidP="00E9210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5B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3BA27121" w14:textId="77777777" w:rsidR="00C9255E" w:rsidRPr="00D55B46" w:rsidRDefault="00C9255E" w:rsidP="00E9210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DAC053" w14:textId="2ED6CADA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5B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201118FB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AF80D14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9255E" w:rsidRPr="00D55B46" w14:paraId="69010284" w14:textId="77777777" w:rsidTr="00E92103">
        <w:trPr>
          <w:cantSplit/>
        </w:trPr>
        <w:tc>
          <w:tcPr>
            <w:tcW w:w="4860" w:type="dxa"/>
          </w:tcPr>
          <w:p w14:paraId="7E49861C" w14:textId="77777777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5AAEADD" w14:textId="77777777" w:rsidR="00C9255E" w:rsidRPr="00D55B46" w:rsidRDefault="00C9255E" w:rsidP="00E9210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9255E" w:rsidRPr="00D55B46" w14:paraId="4B15F929" w14:textId="77777777" w:rsidTr="00E92103">
        <w:trPr>
          <w:cantSplit/>
        </w:trPr>
        <w:tc>
          <w:tcPr>
            <w:tcW w:w="4860" w:type="dxa"/>
          </w:tcPr>
          <w:p w14:paraId="66CA60CF" w14:textId="20DE11E2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91F8C"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CF0E3C0" w14:textId="2525C7B3" w:rsidR="00C9255E" w:rsidRPr="00E70AD8" w:rsidRDefault="00C9255E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0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3,020,000</w:t>
            </w:r>
          </w:p>
        </w:tc>
        <w:tc>
          <w:tcPr>
            <w:tcW w:w="180" w:type="dxa"/>
          </w:tcPr>
          <w:p w14:paraId="405E34EF" w14:textId="77777777" w:rsidR="00C9255E" w:rsidRPr="00D55B46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219C26" w14:textId="31FF7FF7" w:rsidR="00C9255E" w:rsidRPr="00E70AD8" w:rsidRDefault="00C9255E" w:rsidP="00E70AD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0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E70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0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215</w:t>
            </w:r>
            <w:r w:rsidRPr="00E70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0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075</w:t>
            </w:r>
          </w:p>
        </w:tc>
        <w:tc>
          <w:tcPr>
            <w:tcW w:w="180" w:type="dxa"/>
          </w:tcPr>
          <w:p w14:paraId="19704A27" w14:textId="77777777" w:rsidR="00C9255E" w:rsidRPr="00D55B46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D986D3" w14:textId="091A49E6" w:rsidR="00C9255E" w:rsidRPr="00D55B46" w:rsidRDefault="00C9255E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0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E70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0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235</w:t>
            </w:r>
            <w:r w:rsidRPr="00E70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0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075</w:t>
            </w:r>
          </w:p>
        </w:tc>
      </w:tr>
      <w:tr w:rsidR="00C9255E" w:rsidRPr="00D55B46" w14:paraId="3E23610C" w14:textId="77777777" w:rsidTr="00E92103">
        <w:trPr>
          <w:cantSplit/>
        </w:trPr>
        <w:tc>
          <w:tcPr>
            <w:tcW w:w="4860" w:type="dxa"/>
          </w:tcPr>
          <w:p w14:paraId="25046FB0" w14:textId="0DEDA22A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63D8BF4" w14:textId="7F78417F" w:rsidR="00C9255E" w:rsidRPr="00E70AD8" w:rsidRDefault="000A11A7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70AD8">
              <w:rPr>
                <w:rFonts w:asciiTheme="majorBidi" w:hAnsiTheme="majorBidi" w:cstheme="majorBidi"/>
                <w:sz w:val="28"/>
                <w:szCs w:val="28"/>
              </w:rPr>
              <w:t>10,230,000</w:t>
            </w:r>
          </w:p>
        </w:tc>
        <w:tc>
          <w:tcPr>
            <w:tcW w:w="180" w:type="dxa"/>
          </w:tcPr>
          <w:p w14:paraId="722EE162" w14:textId="77777777" w:rsidR="00C9255E" w:rsidRPr="00D55B46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97353" w14:textId="71B9F52D" w:rsidR="00C9255E" w:rsidRPr="00E70AD8" w:rsidRDefault="000A11A7" w:rsidP="00E70AD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Pr="00E70AD8">
              <w:rPr>
                <w:rFonts w:asciiTheme="majorBidi" w:hAnsiTheme="majorBidi" w:cstheme="majorBidi"/>
                <w:sz w:val="28"/>
                <w:szCs w:val="28"/>
              </w:rPr>
              <w:t>,770,000</w:t>
            </w:r>
          </w:p>
        </w:tc>
        <w:tc>
          <w:tcPr>
            <w:tcW w:w="180" w:type="dxa"/>
          </w:tcPr>
          <w:p w14:paraId="331A0168" w14:textId="77777777" w:rsidR="00C9255E" w:rsidRPr="00D55B46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B4CCD9" w14:textId="25796DF7" w:rsidR="00C9255E" w:rsidRPr="00E70AD8" w:rsidRDefault="000A11A7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12</w:t>
            </w:r>
            <w:r w:rsidRPr="00E70AD8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  <w:tr w:rsidR="00C9255E" w:rsidRPr="00D55B46" w14:paraId="07642530" w14:textId="77777777" w:rsidTr="00E92103">
        <w:trPr>
          <w:cantSplit/>
        </w:trPr>
        <w:tc>
          <w:tcPr>
            <w:tcW w:w="4860" w:type="dxa"/>
          </w:tcPr>
          <w:p w14:paraId="6E4ED662" w14:textId="502EF709" w:rsidR="00C9255E" w:rsidRPr="00D55B46" w:rsidRDefault="00791F8C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61836350" w14:textId="450875E0" w:rsidR="00C9255E" w:rsidRPr="00E70AD8" w:rsidRDefault="000A11A7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70A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70AD8">
              <w:rPr>
                <w:rFonts w:asciiTheme="majorBidi" w:hAnsiTheme="majorBidi" w:cstheme="majorBidi"/>
                <w:sz w:val="28"/>
                <w:szCs w:val="28"/>
              </w:rPr>
              <w:t>12,110,000</w:t>
            </w:r>
            <w:r w:rsidRPr="00E70A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885DBB1" w14:textId="77777777" w:rsidR="00C9255E" w:rsidRPr="00D55B46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49D0CC" w14:textId="099B84AA" w:rsidR="00C9255E" w:rsidRPr="00E70AD8" w:rsidRDefault="000A11A7" w:rsidP="00E70AD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D55B46">
              <w:rPr>
                <w:rFonts w:asciiTheme="majorBidi" w:hAnsiTheme="majorBidi" w:cstheme="majorBidi"/>
                <w:sz w:val="28"/>
                <w:szCs w:val="28"/>
              </w:rPr>
              <w:t>620,000</w:t>
            </w: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4DBDE21" w14:textId="77777777" w:rsidR="00C9255E" w:rsidRPr="00D55B46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E55E6B" w14:textId="6FFA19BE" w:rsidR="00C9255E" w:rsidRPr="00E70AD8" w:rsidRDefault="007F7FA0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0A11A7" w:rsidRPr="00D55B46">
              <w:rPr>
                <w:rFonts w:asciiTheme="majorBidi" w:hAnsiTheme="majorBidi" w:cstheme="majorBidi"/>
                <w:sz w:val="28"/>
                <w:szCs w:val="28"/>
              </w:rPr>
              <w:t>12,730,000</w:t>
            </w: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41AFC" w:rsidRPr="00D55B46" w14:paraId="2F277C13" w14:textId="77777777" w:rsidTr="00E92103">
        <w:trPr>
          <w:cantSplit/>
        </w:trPr>
        <w:tc>
          <w:tcPr>
            <w:tcW w:w="4860" w:type="dxa"/>
          </w:tcPr>
          <w:p w14:paraId="1E89372B" w14:textId="2F86F9FE" w:rsidR="00941AFC" w:rsidRPr="003501D1" w:rsidRDefault="00941AFC" w:rsidP="00941AFC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01D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เพิ่มขึ้นสุทธิ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11628DE" w14:textId="1AD1D92A" w:rsidR="00941AFC" w:rsidRPr="00E70AD8" w:rsidRDefault="00941AFC" w:rsidP="00941A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70A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A2A81A0" w14:textId="77777777" w:rsidR="00941AFC" w:rsidRPr="00D55B46" w:rsidRDefault="00941AFC" w:rsidP="00941AF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BB9AB5" w14:textId="2850C73A" w:rsidR="00941AFC" w:rsidRPr="00E70AD8" w:rsidRDefault="00941AFC" w:rsidP="00941AF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(1,372)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2B0BD1" w14:textId="77777777" w:rsidR="00941AFC" w:rsidRPr="00E70AD8" w:rsidRDefault="00941AFC" w:rsidP="00941AFC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971005A" w14:textId="63B44CE8" w:rsidR="00941AFC" w:rsidRPr="00E70AD8" w:rsidRDefault="00941AFC" w:rsidP="00941AFC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(1,372)</w:t>
            </w:r>
          </w:p>
        </w:tc>
      </w:tr>
      <w:tr w:rsidR="00384CE8" w:rsidRPr="00D43A92" w14:paraId="7A584852" w14:textId="77777777" w:rsidTr="00E92103">
        <w:trPr>
          <w:cantSplit/>
        </w:trPr>
        <w:tc>
          <w:tcPr>
            <w:tcW w:w="4860" w:type="dxa"/>
          </w:tcPr>
          <w:p w14:paraId="18CFB6A7" w14:textId="4C5ED1E5" w:rsidR="00384CE8" w:rsidRPr="00D55B46" w:rsidRDefault="00384CE8" w:rsidP="00384C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EDEA9" w14:textId="685DAE3E" w:rsidR="00384CE8" w:rsidRPr="00E70AD8" w:rsidRDefault="00384CE8" w:rsidP="00384CE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0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1,140,000</w:t>
            </w:r>
          </w:p>
        </w:tc>
        <w:tc>
          <w:tcPr>
            <w:tcW w:w="180" w:type="dxa"/>
          </w:tcPr>
          <w:p w14:paraId="30D0E9DD" w14:textId="77777777" w:rsidR="00384CE8" w:rsidRPr="00D55B46" w:rsidRDefault="00384CE8" w:rsidP="00384CE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88F7C" w14:textId="03CFAFB8" w:rsidR="00384CE8" w:rsidRPr="00D55B46" w:rsidRDefault="00384CE8" w:rsidP="00384CE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2,363,70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957DD6" w14:textId="77777777" w:rsidR="00384CE8" w:rsidRPr="00D55B46" w:rsidRDefault="00384CE8" w:rsidP="00384CE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942E6" w14:textId="6888E704" w:rsidR="00384CE8" w:rsidRPr="00E70AD8" w:rsidRDefault="00384CE8" w:rsidP="00384C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0A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E70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,503,703</w:t>
            </w:r>
          </w:p>
        </w:tc>
      </w:tr>
    </w:tbl>
    <w:p w14:paraId="0C683B8E" w14:textId="77777777" w:rsidR="00C9255E" w:rsidRPr="00D43A92" w:rsidRDefault="00C9255E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highlight w:val="green"/>
        </w:rPr>
      </w:pPr>
    </w:p>
    <w:p w14:paraId="278AF37D" w14:textId="3E5D874F" w:rsidR="00B367C7" w:rsidRPr="00CC0E50" w:rsidRDefault="00B367C7" w:rsidP="00B367C7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C0E50">
        <w:rPr>
          <w:rFonts w:ascii="Angsana New" w:hAnsi="Angsana New" w:cs="Angsana New" w:hint="cs"/>
          <w:sz w:val="28"/>
          <w:szCs w:val="28"/>
          <w:cs/>
        </w:rPr>
        <w:t>ตั๋วสัญญาใช้เงิน</w:t>
      </w:r>
      <w:r w:rsidR="007B335D" w:rsidRPr="00CC0E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คิดอัตราดอกเบี้ย</w:t>
      </w:r>
      <w:r w:rsidR="007B335D" w:rsidRPr="00CC0E50">
        <w:rPr>
          <w:rFonts w:ascii="Angsana New" w:hAnsi="Angsana New" w:cs="Angsana New" w:hint="cs"/>
          <w:sz w:val="28"/>
          <w:szCs w:val="28"/>
          <w:cs/>
        </w:rPr>
        <w:t xml:space="preserve">ในอัตราร้อยละคงที่ต่อปี </w:t>
      </w:r>
      <w:r w:rsidRPr="00CC0E50">
        <w:rPr>
          <w:rFonts w:ascii="Angsana New" w:hAnsi="Angsana New" w:cs="Angsana New" w:hint="cs"/>
          <w:sz w:val="28"/>
          <w:szCs w:val="28"/>
          <w:cs/>
        </w:rPr>
        <w:t>มีกําหนดชําระคืนเงินต้นทั้งจำนวนตามวันที่ระบุในตั๋วแต่ละฉบับ</w:t>
      </w:r>
      <w:r w:rsidRPr="00CC0E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</w:t>
      </w:r>
      <w:r w:rsidR="007B335D" w:rsidRPr="00CC0E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กำหนดชำระดอกเบี้ยทุกเดือน</w:t>
      </w:r>
    </w:p>
    <w:p w14:paraId="6383F2FA" w14:textId="77777777" w:rsidR="00B367C7" w:rsidRPr="00CC0E50" w:rsidRDefault="00B367C7" w:rsidP="00B367C7">
      <w:pPr>
        <w:tabs>
          <w:tab w:val="clear" w:pos="907"/>
          <w:tab w:val="left" w:pos="540"/>
        </w:tabs>
        <w:ind w:left="540"/>
        <w:rPr>
          <w:rFonts w:ascii="Angsana New" w:hAnsi="Angsana New" w:cs="Angsana New"/>
          <w:sz w:val="28"/>
          <w:szCs w:val="28"/>
        </w:rPr>
      </w:pPr>
    </w:p>
    <w:p w14:paraId="5FACA0F1" w14:textId="3C7ED530" w:rsidR="00B367C7" w:rsidRDefault="00B619EF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  <w:r w:rsidRPr="00CC0E50">
        <w:rPr>
          <w:rFonts w:ascii="Angsana New" w:hAnsi="Angsana New" w:cs="Angsana New" w:hint="cs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0E07D051" w14:textId="77777777" w:rsidR="00B619EF" w:rsidRDefault="00B619EF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p w14:paraId="6C119CC8" w14:textId="62AB4616" w:rsidR="00655ECB" w:rsidRDefault="00655ECB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  <w:r w:rsidRPr="00891318">
        <w:rPr>
          <w:rFonts w:ascii="Angsana New" w:hAnsi="Angsana New" w:cs="Angsana New" w:hint="cs"/>
          <w:sz w:val="28"/>
          <w:szCs w:val="28"/>
          <w:cs/>
        </w:rPr>
        <w:t>เงินกู้ยืม</w:t>
      </w:r>
      <w:r w:rsidR="00483D97" w:rsidRPr="00891318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891318">
        <w:rPr>
          <w:rFonts w:ascii="Angsana New" w:hAnsi="Angsana New" w:cs="Angsana New" w:hint="cs"/>
          <w:sz w:val="28"/>
          <w:szCs w:val="28"/>
          <w:cs/>
        </w:rPr>
        <w:t>เป็นเงินกู้ยืมที่ไม่มีหลักประกัน</w:t>
      </w:r>
    </w:p>
    <w:p w14:paraId="7E60BADB" w14:textId="77777777" w:rsidR="00A04EA2" w:rsidRPr="00CF3746" w:rsidRDefault="00A04EA2" w:rsidP="00A04EA2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7764AE2A" w14:textId="440634D1" w:rsidR="000C7FD4" w:rsidRPr="00CF3746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ระเกิ</w:t>
      </w:r>
      <w:r w:rsidR="00BF5015"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น </w:t>
      </w:r>
      <w:r w:rsidR="00BF5015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CF3746">
        <w:rPr>
          <w:rFonts w:asciiTheme="majorBidi" w:hAnsiTheme="majorBidi" w:cstheme="majorBidi"/>
          <w:b/>
          <w:sz w:val="28"/>
          <w:szCs w:val="28"/>
          <w:cs/>
        </w:rPr>
        <w:br/>
      </w:r>
      <w:r w:rsidR="00261002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และ</w:t>
      </w:r>
      <w:r w:rsidR="000C7FD4" w:rsidRPr="00CF3746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CF3746">
        <w:rPr>
          <w:rFonts w:asciiTheme="majorBidi" w:hAnsiTheme="majorBidi" w:cs="Angsana New"/>
          <w:b/>
          <w:bCs/>
          <w:spacing w:val="-4"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C7A84C1" w14:textId="77777777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43D7ED" w14:textId="21D439F4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9273A2" w:rsidRPr="00143016">
        <w:rPr>
          <w:rFonts w:asciiTheme="majorBidi" w:hAnsiTheme="majorBidi" w:cstheme="majorBidi"/>
          <w:bCs/>
          <w:sz w:val="28"/>
          <w:szCs w:val="28"/>
        </w:rPr>
        <w:t>31</w:t>
      </w:r>
      <w:r w:rsidR="009273A2"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9273A2" w:rsidRPr="00143016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 w:rsidR="009273A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BF5015" w:rsidRPr="00CF3746">
        <w:rPr>
          <w:rFonts w:ascii="Angsana New" w:hAnsi="Angsana New" w:cs="Angsana New"/>
          <w:sz w:val="28"/>
          <w:szCs w:val="28"/>
        </w:rPr>
        <w:t>256</w:t>
      </w:r>
      <w:r w:rsidR="009273A2">
        <w:rPr>
          <w:rFonts w:ascii="Angsana New" w:hAnsi="Angsana New" w:cs="Angsana New"/>
          <w:sz w:val="28"/>
          <w:szCs w:val="28"/>
        </w:rPr>
        <w:t>5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Pr="00CF3746">
        <w:rPr>
          <w:rFonts w:ascii="Angsana New" w:hAnsi="Angsana New" w:cs="Angsana New"/>
          <w:sz w:val="28"/>
          <w:szCs w:val="28"/>
          <w:cs/>
        </w:rPr>
        <w:t>มีวงเงินเบิกเกินบัญชี</w:t>
      </w:r>
      <w:r w:rsidRPr="00CF3746">
        <w:rPr>
          <w:rFonts w:ascii="Angsana New" w:hAnsi="Angsana New" w:cs="Angsana New" w:hint="cs"/>
          <w:sz w:val="28"/>
          <w:szCs w:val="28"/>
          <w:cs/>
        </w:rPr>
        <w:t>และ</w:t>
      </w:r>
      <w:r w:rsidRPr="00CF3746">
        <w:rPr>
          <w:rFonts w:ascii="Angsana New" w:hAnsi="Angsana New" w:cs="Angsana New"/>
          <w:sz w:val="28"/>
          <w:szCs w:val="28"/>
          <w:cs/>
        </w:rPr>
        <w:t>วงเงินกู้ยืมระยะสั้นจากสถาบันการเงินที่ยังมิได้เบิกใช้คงเหลือจำนวน</w:t>
      </w:r>
      <w:r w:rsidR="00E760F0">
        <w:rPr>
          <w:rFonts w:ascii="Angsana New" w:hAnsi="Angsana New" w:cs="Angsana New"/>
          <w:sz w:val="28"/>
          <w:szCs w:val="28"/>
        </w:rPr>
        <w:t xml:space="preserve"> 5,040</w:t>
      </w:r>
      <w:r w:rsidR="00C672B1" w:rsidRPr="00CF3746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BF5015" w:rsidRPr="00CF3746">
        <w:rPr>
          <w:rFonts w:ascii="Angsana New" w:hAnsi="Angsana New" w:cs="Angsana New"/>
          <w:i/>
          <w:iCs/>
          <w:sz w:val="28"/>
          <w:szCs w:val="28"/>
        </w:rPr>
        <w:t>31</w:t>
      </w:r>
      <w:r w:rsidRPr="00CF374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ธันวาคม </w:t>
      </w:r>
      <w:r w:rsidR="003905EF" w:rsidRPr="00CF3746">
        <w:rPr>
          <w:rFonts w:ascii="Angsana New" w:hAnsi="Angsana New" w:cs="Angsana New"/>
          <w:i/>
          <w:iCs/>
          <w:sz w:val="28"/>
          <w:szCs w:val="28"/>
        </w:rPr>
        <w:t>256</w:t>
      </w:r>
      <w:r w:rsidR="009273A2">
        <w:rPr>
          <w:rFonts w:ascii="Angsana New" w:hAnsi="Angsana New" w:cs="Angsana New"/>
          <w:i/>
          <w:iCs/>
          <w:sz w:val="28"/>
          <w:szCs w:val="28"/>
        </w:rPr>
        <w:t>4</w:t>
      </w:r>
      <w:r w:rsidR="003905EF" w:rsidRPr="00CF3746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B91A5B">
        <w:rPr>
          <w:rFonts w:ascii="Angsana New" w:hAnsi="Angsana New" w:cs="Angsana New"/>
          <w:i/>
          <w:iCs/>
          <w:sz w:val="28"/>
          <w:szCs w:val="28"/>
        </w:rPr>
        <w:t>3,160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 xml:space="preserve"> ล้านบาท)</w:t>
      </w:r>
    </w:p>
    <w:p w14:paraId="2A9AF9D6" w14:textId="166F3D4B" w:rsidR="00F53FFA" w:rsidRPr="00857D9C" w:rsidRDefault="00E3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708FD6E4" w14:textId="76FC9B8E" w:rsidR="00F321C0" w:rsidRPr="00CF3746" w:rsidRDefault="00F321C0" w:rsidP="00D55CD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เงินกู้ยืมระยะยาวจากสถาบันการเงิน</w:t>
      </w:r>
    </w:p>
    <w:p w14:paraId="5B783F90" w14:textId="074BB414" w:rsidR="00B57F16" w:rsidRPr="00857D9C" w:rsidRDefault="00B57F16" w:rsidP="00B57F16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651954E9" w14:textId="4CBABAB8" w:rsidR="00F56010" w:rsidRPr="0020755D" w:rsidRDefault="00655ECB" w:rsidP="00B1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ab/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เงินกู้ยืมระยะยาวจากสถาบันการเงินสําหรับงวดสามเดือนสิ้นสุดวันที่</w:t>
      </w:r>
      <w:r w:rsidR="00F56010" w:rsidRPr="0020755D">
        <w:rPr>
          <w:rFonts w:ascii="Angsana New" w:hAnsi="Angsana New" w:cs="Angsana New"/>
          <w:sz w:val="28"/>
          <w:szCs w:val="28"/>
        </w:rPr>
        <w:t xml:space="preserve"> 31 </w:t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F56010" w:rsidRPr="0020755D">
        <w:rPr>
          <w:rFonts w:ascii="Angsana New" w:hAnsi="Angsana New" w:cs="Angsana New"/>
          <w:sz w:val="28"/>
          <w:szCs w:val="28"/>
        </w:rPr>
        <w:t xml:space="preserve">2565 </w:t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17DB639C" w14:textId="77777777" w:rsidR="00F56010" w:rsidRPr="0020755D" w:rsidRDefault="00F56010" w:rsidP="00F56010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2160"/>
      </w:tblGrid>
      <w:tr w:rsidR="007B25C1" w:rsidRPr="0020755D" w14:paraId="5633EF6C" w14:textId="77777777" w:rsidTr="00E92103">
        <w:trPr>
          <w:cantSplit/>
          <w:tblHeader/>
        </w:trPr>
        <w:tc>
          <w:tcPr>
            <w:tcW w:w="7110" w:type="dxa"/>
            <w:vAlign w:val="bottom"/>
          </w:tcPr>
          <w:p w14:paraId="56891FE7" w14:textId="77777777" w:rsidR="007B25C1" w:rsidRPr="0020755D" w:rsidRDefault="007B25C1" w:rsidP="007B25C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6599BEA7" w14:textId="0B791224" w:rsidR="007B25C1" w:rsidRPr="0020755D" w:rsidRDefault="007B25C1" w:rsidP="007B25C1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0755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20755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20755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B25C1" w:rsidRPr="0020755D" w14:paraId="7FC89BE2" w14:textId="77777777" w:rsidTr="00E92103">
        <w:trPr>
          <w:cantSplit/>
        </w:trPr>
        <w:tc>
          <w:tcPr>
            <w:tcW w:w="7110" w:type="dxa"/>
          </w:tcPr>
          <w:p w14:paraId="238D3E20" w14:textId="77777777" w:rsidR="007B25C1" w:rsidRPr="0020755D" w:rsidRDefault="007B25C1" w:rsidP="007B25C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7C951EB9" w14:textId="1AF09E2E" w:rsidR="007B25C1" w:rsidRPr="0020755D" w:rsidRDefault="007B25C1" w:rsidP="007B25C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0755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B25C1" w:rsidRPr="0020755D" w14:paraId="449C2B8A" w14:textId="77777777" w:rsidTr="00E92103">
        <w:trPr>
          <w:cantSplit/>
        </w:trPr>
        <w:tc>
          <w:tcPr>
            <w:tcW w:w="7110" w:type="dxa"/>
          </w:tcPr>
          <w:p w14:paraId="4E1136E5" w14:textId="77777777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134E799D" w14:textId="3338D21C" w:rsidR="007B25C1" w:rsidRPr="00E30FDD" w:rsidRDefault="00E30FDD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B25C1" w:rsidRPr="00E30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16,051,165</w:t>
            </w:r>
          </w:p>
        </w:tc>
      </w:tr>
      <w:tr w:rsidR="007B25C1" w:rsidRPr="0020755D" w14:paraId="5FAAB33A" w14:textId="77777777" w:rsidTr="00E92103">
        <w:trPr>
          <w:cantSplit/>
        </w:trPr>
        <w:tc>
          <w:tcPr>
            <w:tcW w:w="7110" w:type="dxa"/>
          </w:tcPr>
          <w:p w14:paraId="363F2D1E" w14:textId="74B47C92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5D7153DA" w14:textId="730BE778" w:rsidR="007B25C1" w:rsidRPr="008C22AD" w:rsidRDefault="0020755D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22AD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="008347FC" w:rsidRPr="008C22A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8347FC" w:rsidRPr="008C22AD">
              <w:rPr>
                <w:rFonts w:asciiTheme="majorBidi" w:hAnsiTheme="majorBidi" w:cstheme="majorBidi"/>
                <w:sz w:val="28"/>
                <w:szCs w:val="28"/>
              </w:rPr>
              <w:t>,500,000</w:t>
            </w:r>
          </w:p>
        </w:tc>
      </w:tr>
      <w:tr w:rsidR="007B25C1" w:rsidRPr="0020755D" w14:paraId="67AE53A7" w14:textId="77777777" w:rsidTr="00E92103">
        <w:trPr>
          <w:cantSplit/>
        </w:trPr>
        <w:tc>
          <w:tcPr>
            <w:tcW w:w="7110" w:type="dxa"/>
          </w:tcPr>
          <w:p w14:paraId="32AA9A87" w14:textId="77777777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2160" w:type="dxa"/>
          </w:tcPr>
          <w:p w14:paraId="63BD13D2" w14:textId="7F620AB8" w:rsidR="007B25C1" w:rsidRPr="008C22AD" w:rsidRDefault="0020755D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22A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="00E30FD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8347FC" w:rsidRPr="008C22A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347FC" w:rsidRPr="008C22AD">
              <w:rPr>
                <w:rFonts w:asciiTheme="majorBidi" w:hAnsiTheme="majorBidi" w:cstheme="majorBidi"/>
                <w:sz w:val="28"/>
                <w:szCs w:val="28"/>
              </w:rPr>
              <w:t>791,73</w:t>
            </w:r>
            <w:r w:rsidRPr="008C22A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347FC" w:rsidRPr="008C22A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B25C1" w:rsidRPr="0020755D" w14:paraId="44092AE4" w14:textId="77777777" w:rsidTr="004400FE">
        <w:trPr>
          <w:cantSplit/>
        </w:trPr>
        <w:tc>
          <w:tcPr>
            <w:tcW w:w="7110" w:type="dxa"/>
          </w:tcPr>
          <w:p w14:paraId="25CC0AE1" w14:textId="5366E98C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55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</w:t>
            </w:r>
            <w:r w:rsidR="003C6DE8" w:rsidRPr="0020755D">
              <w:rPr>
                <w:rFonts w:ascii="Angsana New" w:hAnsi="Angsana New" w:cs="Angsana New" w:hint="cs"/>
                <w:sz w:val="28"/>
                <w:szCs w:val="28"/>
                <w:cs/>
              </w:rPr>
              <w:t>รอตัดบัญชี</w:t>
            </w:r>
            <w:r w:rsidR="00D5451F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เพิ่มขึ้นสุทธิ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07182326" w14:textId="37511551" w:rsidR="007B25C1" w:rsidRPr="008C22AD" w:rsidRDefault="0020755D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22A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="008347FC" w:rsidRPr="008C22A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347FC" w:rsidRPr="008C22AD">
              <w:rPr>
                <w:rFonts w:asciiTheme="majorBidi" w:hAnsiTheme="majorBidi" w:cstheme="majorBidi"/>
                <w:sz w:val="28"/>
                <w:szCs w:val="28"/>
              </w:rPr>
              <w:t>2,204</w:t>
            </w:r>
            <w:r w:rsidR="008347FC" w:rsidRPr="008C22A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B25C1" w:rsidRPr="00ED34A3" w14:paraId="23B147CD" w14:textId="77777777" w:rsidTr="004400FE">
        <w:trPr>
          <w:cantSplit/>
        </w:trPr>
        <w:tc>
          <w:tcPr>
            <w:tcW w:w="7110" w:type="dxa"/>
          </w:tcPr>
          <w:p w14:paraId="3AA9F9D8" w14:textId="58517AF7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88DB6" w14:textId="289C7B30" w:rsidR="007B25C1" w:rsidRPr="00E30FDD" w:rsidRDefault="0020755D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</w:t>
            </w:r>
            <w:r w:rsidR="008347FC" w:rsidRPr="00E30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18,757,22</w:t>
            </w:r>
            <w:r w:rsidRPr="00E30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3F7CF9" w:rsidRPr="00ED34A3" w14:paraId="663D7C01" w14:textId="77777777" w:rsidTr="004400FE">
        <w:trPr>
          <w:cantSplit/>
        </w:trPr>
        <w:tc>
          <w:tcPr>
            <w:tcW w:w="7110" w:type="dxa"/>
          </w:tcPr>
          <w:p w14:paraId="47D5AFD7" w14:textId="77777777" w:rsidR="003F7CF9" w:rsidRPr="00ED34A3" w:rsidRDefault="003F7CF9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</w:tcPr>
          <w:p w14:paraId="6BC7ACCF" w14:textId="77777777" w:rsidR="003F7CF9" w:rsidRPr="008C22AD" w:rsidRDefault="003F7CF9" w:rsidP="008C22A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00FE" w:rsidRPr="00E30FDD" w14:paraId="177095CE" w14:textId="77777777" w:rsidTr="003F7CF9">
        <w:trPr>
          <w:cantSplit/>
        </w:trPr>
        <w:tc>
          <w:tcPr>
            <w:tcW w:w="7110" w:type="dxa"/>
          </w:tcPr>
          <w:p w14:paraId="3BEFE885" w14:textId="176A2F00" w:rsidR="004400FE" w:rsidRPr="007B4446" w:rsidRDefault="004400FE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DB803A4" w14:textId="7871B867" w:rsidR="004400FE" w:rsidRPr="008C22AD" w:rsidRDefault="003F055A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22AD">
              <w:rPr>
                <w:rFonts w:asciiTheme="majorBidi" w:hAnsiTheme="majorBidi" w:cstheme="majorBidi"/>
                <w:sz w:val="28"/>
                <w:szCs w:val="28"/>
              </w:rPr>
              <w:t xml:space="preserve">               11,120,223</w:t>
            </w:r>
          </w:p>
        </w:tc>
      </w:tr>
      <w:tr w:rsidR="004400FE" w:rsidRPr="00ED34A3" w14:paraId="5311F619" w14:textId="77777777" w:rsidTr="004400FE">
        <w:trPr>
          <w:cantSplit/>
        </w:trPr>
        <w:tc>
          <w:tcPr>
            <w:tcW w:w="7110" w:type="dxa"/>
          </w:tcPr>
          <w:p w14:paraId="767CEAE4" w14:textId="6A55479D" w:rsidR="004400FE" w:rsidRPr="007B4446" w:rsidRDefault="004400FE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314C3174" w14:textId="46ABAE85" w:rsidR="004400FE" w:rsidRPr="008C22AD" w:rsidRDefault="003F055A" w:rsidP="008C22A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C22A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7,637,005</w:t>
            </w:r>
          </w:p>
        </w:tc>
      </w:tr>
      <w:tr w:rsidR="004400FE" w:rsidRPr="00ED34A3" w14:paraId="00CC99BB" w14:textId="77777777" w:rsidTr="004400FE">
        <w:trPr>
          <w:cantSplit/>
        </w:trPr>
        <w:tc>
          <w:tcPr>
            <w:tcW w:w="7110" w:type="dxa"/>
          </w:tcPr>
          <w:p w14:paraId="4673829F" w14:textId="2A640BE3" w:rsidR="004400FE" w:rsidRPr="007B4446" w:rsidRDefault="004400F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66F4DD" w14:textId="01330109" w:rsidR="004400FE" w:rsidRPr="00151839" w:rsidRDefault="003F055A" w:rsidP="008C22A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18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</w:t>
            </w:r>
            <w:r w:rsidR="00E30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18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18,757,228</w:t>
            </w:r>
          </w:p>
        </w:tc>
      </w:tr>
    </w:tbl>
    <w:p w14:paraId="0D5A7FEF" w14:textId="77777777" w:rsidR="00F56010" w:rsidRPr="00ED34A3" w:rsidRDefault="00F56010" w:rsidP="00F56010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6"/>
          <w:szCs w:val="26"/>
          <w:highlight w:val="green"/>
        </w:rPr>
      </w:pPr>
    </w:p>
    <w:p w14:paraId="63EA9EAE" w14:textId="7B3FA903" w:rsidR="00F56010" w:rsidRDefault="00941570" w:rsidP="00F56010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B4446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เงินกู้ยืมระยะยาวจากสถาบันการเงินมี</w:t>
      </w:r>
      <w:r w:rsidR="00F56010" w:rsidRPr="007B4446">
        <w:rPr>
          <w:rFonts w:ascii="Angsana New" w:hAnsi="Angsana New" w:cs="Angsana New" w:hint="cs"/>
          <w:sz w:val="28"/>
          <w:szCs w:val="28"/>
          <w:cs/>
        </w:rPr>
        <w:t>กําหนดชําระคืนเงินต้น</w:t>
      </w:r>
      <w:r w:rsidRPr="007B4446">
        <w:rPr>
          <w:rFonts w:ascii="Angsana New" w:hAnsi="Angsana New" w:cs="Angsana New" w:hint="cs"/>
          <w:spacing w:val="-4"/>
          <w:sz w:val="28"/>
          <w:szCs w:val="28"/>
          <w:cs/>
        </w:rPr>
        <w:t>ทุก</w:t>
      </w:r>
      <w:r w:rsidRPr="007B4446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7B4446">
        <w:rPr>
          <w:rFonts w:ascii="Angsana New" w:hAnsi="Angsana New" w:cs="Angsana New"/>
          <w:spacing w:val="-4"/>
          <w:sz w:val="28"/>
          <w:szCs w:val="28"/>
        </w:rPr>
        <w:t xml:space="preserve">3 </w:t>
      </w:r>
      <w:r w:rsidRPr="007B4446">
        <w:rPr>
          <w:rFonts w:ascii="Angsana New" w:hAnsi="Angsana New" w:cs="Angsana New" w:hint="cs"/>
          <w:spacing w:val="-4"/>
          <w:sz w:val="28"/>
          <w:szCs w:val="28"/>
          <w:cs/>
        </w:rPr>
        <w:t>เดือน</w:t>
      </w:r>
      <w:r w:rsidRPr="007B4446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CF7C5E">
        <w:rPr>
          <w:rFonts w:ascii="Angsana New" w:hAnsi="Angsana New" w:cs="Angsana New" w:hint="cs"/>
          <w:spacing w:val="-4"/>
          <w:sz w:val="28"/>
          <w:szCs w:val="28"/>
          <w:cs/>
        </w:rPr>
        <w:t>หรือ</w:t>
      </w:r>
      <w:r w:rsidRPr="007B4446">
        <w:rPr>
          <w:rFonts w:ascii="Angsana New" w:hAnsi="Angsana New" w:cs="Angsana New" w:hint="cs"/>
          <w:spacing w:val="-4"/>
          <w:sz w:val="28"/>
          <w:szCs w:val="28"/>
          <w:cs/>
        </w:rPr>
        <w:t>เมื่อครบกำหนด และ</w:t>
      </w:r>
      <w:r w:rsidR="00082CA4">
        <w:rPr>
          <w:rFonts w:ascii="Angsana New" w:hAnsi="Angsana New" w:cs="Angsana New" w:hint="cs"/>
          <w:spacing w:val="-4"/>
          <w:sz w:val="28"/>
          <w:szCs w:val="28"/>
          <w:cs/>
        </w:rPr>
        <w:t>มีกำหนด</w:t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>ชำระดอกเบี้ย</w:t>
      </w:r>
      <w:r w:rsidR="00420606">
        <w:rPr>
          <w:rFonts w:ascii="Angsana New" w:hAnsi="Angsana New" w:cs="Angsana New"/>
          <w:spacing w:val="-4"/>
          <w:sz w:val="28"/>
          <w:szCs w:val="28"/>
        </w:rPr>
        <w:br/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ทุกสิ้นเดือน </w:t>
      </w:r>
      <w:r w:rsidR="00CF7C5E">
        <w:rPr>
          <w:rFonts w:ascii="Angsana New" w:hAnsi="Angsana New" w:cs="Angsana New" w:hint="cs"/>
          <w:spacing w:val="-4"/>
          <w:sz w:val="28"/>
          <w:szCs w:val="28"/>
          <w:cs/>
        </w:rPr>
        <w:t>หรือ</w:t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>ทุก 3 เดือน โดยเงินกู้ยืมระยะยาว</w:t>
      </w:r>
      <w:r w:rsidR="00342D32">
        <w:rPr>
          <w:rFonts w:ascii="Angsana New" w:hAnsi="Angsana New" w:cs="Angsana New" w:hint="cs"/>
          <w:spacing w:val="-4"/>
          <w:sz w:val="28"/>
          <w:szCs w:val="28"/>
          <w:cs/>
        </w:rPr>
        <w:t>จากสถาบันการเงิน</w:t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>เหล่านี้</w:t>
      </w:r>
      <w:r w:rsidR="00F56010" w:rsidRPr="007B44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คิดอัตราดอกเบี้ย</w:t>
      </w:r>
      <w:r w:rsidR="00F56010" w:rsidRPr="007B4446">
        <w:rPr>
          <w:rFonts w:ascii="Angsana New" w:hAnsi="Angsana New" w:cs="Angsana New" w:hint="cs"/>
          <w:sz w:val="28"/>
          <w:szCs w:val="28"/>
          <w:cs/>
        </w:rPr>
        <w:t>ในอัตราร้อยละคงที่ต่อปี</w:t>
      </w:r>
    </w:p>
    <w:p w14:paraId="572C99E9" w14:textId="77777777" w:rsidR="00F56010" w:rsidRDefault="00F56010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D3F5535" w14:textId="4AED347D" w:rsidR="000C7FD4" w:rsidRPr="00CF3746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1B4B143" w14:textId="77777777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9D57FC1" w14:textId="0AE7FE3B" w:rsidR="008F2AE5" w:rsidRDefault="000C7FD4" w:rsidP="00E07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9273A2" w:rsidRPr="00143016">
        <w:rPr>
          <w:rFonts w:asciiTheme="majorBidi" w:hAnsiTheme="majorBidi" w:cstheme="majorBidi"/>
          <w:bCs/>
          <w:sz w:val="28"/>
          <w:szCs w:val="28"/>
        </w:rPr>
        <w:t>31</w:t>
      </w:r>
      <w:r w:rsidR="009273A2"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9273A2" w:rsidRPr="00143016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 w:rsidR="009273A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4249E7" w:rsidRPr="00CF3746">
        <w:rPr>
          <w:rFonts w:ascii="Angsana New" w:hAnsi="Angsana New" w:hint="cs"/>
          <w:sz w:val="28"/>
          <w:szCs w:val="28"/>
        </w:rPr>
        <w:t>256</w:t>
      </w:r>
      <w:r w:rsidR="009273A2">
        <w:rPr>
          <w:rFonts w:ascii="Angsana New" w:hAnsi="Angsana New"/>
          <w:sz w:val="28"/>
          <w:szCs w:val="28"/>
        </w:rPr>
        <w:t>5</w:t>
      </w:r>
      <w:r w:rsidR="004249E7" w:rsidRPr="00CF37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มีวงเงิน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กู้ยืมระยะยาว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จากสถาบันการเงินที่ยังมิได้เบิกใช้คงเหลือจำนวน</w:t>
      </w:r>
      <w:r w:rsidR="00BC7EDF"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7B4446">
        <w:rPr>
          <w:rFonts w:ascii="Angsana New" w:hAnsi="Angsana New" w:cs="Angsana New"/>
          <w:spacing w:val="-4"/>
          <w:sz w:val="28"/>
          <w:szCs w:val="28"/>
        </w:rPr>
        <w:t xml:space="preserve">1,000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4249E7" w:rsidRPr="00CF3746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CF3746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4249E7" w:rsidRPr="00CF3746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9273A2">
        <w:rPr>
          <w:rFonts w:asciiTheme="majorBidi" w:hAnsiTheme="majorBidi" w:cstheme="majorBidi"/>
          <w:bCs/>
          <w:i/>
          <w:iCs/>
          <w:sz w:val="28"/>
          <w:szCs w:val="28"/>
        </w:rPr>
        <w:t>4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4A5324">
        <w:rPr>
          <w:rFonts w:ascii="Angsana New" w:hAnsi="Angsana New" w:cs="Angsana New"/>
          <w:i/>
          <w:iCs/>
          <w:spacing w:val="-4"/>
          <w:sz w:val="28"/>
          <w:szCs w:val="28"/>
        </w:rPr>
        <w:t>1</w:t>
      </w:r>
      <w:r w:rsidR="00CA0364" w:rsidRPr="00CF3746">
        <w:rPr>
          <w:rFonts w:ascii="Angsana New" w:hAnsi="Angsana New" w:cs="Angsana New"/>
          <w:i/>
          <w:iCs/>
          <w:spacing w:val="-4"/>
          <w:sz w:val="28"/>
          <w:szCs w:val="28"/>
        </w:rPr>
        <w:t>,000</w:t>
      </w:r>
      <w:r w:rsidR="00CA0364" w:rsidRPr="00CF3746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  <w:r w:rsidR="008F2AE5"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4BA2B20C" w14:textId="08A75B6D" w:rsidR="00F321C0" w:rsidRPr="00C310CC" w:rsidRDefault="00F321C0" w:rsidP="00C310C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310CC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หุ้นกู้</w:t>
      </w:r>
    </w:p>
    <w:p w14:paraId="5B364284" w14:textId="77777777" w:rsidR="00F321C0" w:rsidRPr="00C310CC" w:rsidRDefault="00F321C0" w:rsidP="00C31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1D593DC0" w14:textId="2C34896A" w:rsidR="00E61095" w:rsidRPr="00FD2AEA" w:rsidRDefault="00E61095" w:rsidP="00F15DAB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D2AEA">
        <w:rPr>
          <w:rFonts w:ascii="Angsana New" w:hAnsi="Angsana New" w:cs="Angsana New" w:hint="cs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ประเภทไม่ด้อยสิทธิและไม่มีหลักประกันสําหรับงวดสามเดือนสิ้นสุดวันที่</w:t>
      </w:r>
      <w:r w:rsidRPr="00FD2AEA">
        <w:rPr>
          <w:rFonts w:ascii="Angsana New" w:hAnsi="Angsana New" w:cs="Angsana New"/>
          <w:sz w:val="28"/>
          <w:szCs w:val="28"/>
        </w:rPr>
        <w:t xml:space="preserve"> 31 </w:t>
      </w:r>
      <w:r w:rsidRPr="00FD2AEA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FD2AEA">
        <w:rPr>
          <w:rFonts w:ascii="Angsana New" w:hAnsi="Angsana New" w:cs="Angsana New"/>
          <w:sz w:val="28"/>
          <w:szCs w:val="28"/>
        </w:rPr>
        <w:t xml:space="preserve">2565 </w:t>
      </w:r>
      <w:r w:rsidRPr="00FD2AEA">
        <w:rPr>
          <w:rFonts w:ascii="Angsana New" w:hAnsi="Angsana New" w:cs="Angsana New"/>
          <w:sz w:val="28"/>
          <w:szCs w:val="28"/>
          <w:cs/>
        </w:rPr>
        <w:br/>
      </w:r>
      <w:r w:rsidRPr="00FD2AEA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03A2B377" w14:textId="77777777" w:rsidR="00E61095" w:rsidRPr="00F15DAB" w:rsidRDefault="00E61095" w:rsidP="00E61095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highlight w:val="green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250"/>
      </w:tblGrid>
      <w:tr w:rsidR="00E61095" w:rsidRPr="00F15DAB" w14:paraId="5B75C55E" w14:textId="77777777" w:rsidTr="00BF5056">
        <w:trPr>
          <w:cantSplit/>
          <w:tblHeader/>
        </w:trPr>
        <w:tc>
          <w:tcPr>
            <w:tcW w:w="7020" w:type="dxa"/>
            <w:vAlign w:val="bottom"/>
          </w:tcPr>
          <w:p w14:paraId="13CB7F00" w14:textId="77777777" w:rsidR="00E61095" w:rsidRPr="00F15DAB" w:rsidRDefault="00E61095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2250" w:type="dxa"/>
          </w:tcPr>
          <w:p w14:paraId="00D3E145" w14:textId="77777777" w:rsidR="00E61095" w:rsidRPr="00670F67" w:rsidRDefault="00E61095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70F6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70F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670F6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61095" w:rsidRPr="00F15DAB" w14:paraId="41026FA6" w14:textId="77777777" w:rsidTr="00BF5056">
        <w:trPr>
          <w:cantSplit/>
        </w:trPr>
        <w:tc>
          <w:tcPr>
            <w:tcW w:w="7020" w:type="dxa"/>
          </w:tcPr>
          <w:p w14:paraId="502194EB" w14:textId="77777777" w:rsidR="00E61095" w:rsidRPr="00F15DAB" w:rsidRDefault="00E61095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</w:tcPr>
          <w:p w14:paraId="335AE4A5" w14:textId="77777777" w:rsidR="00E61095" w:rsidRPr="00670F67" w:rsidRDefault="00E61095" w:rsidP="00E9210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70F6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61095" w:rsidRPr="00F15DAB" w14:paraId="407267CC" w14:textId="77777777" w:rsidTr="00BF5056">
        <w:trPr>
          <w:cantSplit/>
        </w:trPr>
        <w:tc>
          <w:tcPr>
            <w:tcW w:w="7020" w:type="dxa"/>
          </w:tcPr>
          <w:p w14:paraId="158207C0" w14:textId="77777777" w:rsidR="00E61095" w:rsidRPr="00CB2992" w:rsidRDefault="00E61095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0" w:type="dxa"/>
          </w:tcPr>
          <w:p w14:paraId="38701F6D" w14:textId="04BE30EF" w:rsidR="00E61095" w:rsidRPr="00CB2992" w:rsidRDefault="00E35EC2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1F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47,028,188</w:t>
            </w:r>
          </w:p>
        </w:tc>
      </w:tr>
      <w:tr w:rsidR="00E61095" w:rsidRPr="00F15DAB" w14:paraId="3FCC7AFF" w14:textId="77777777" w:rsidTr="00BF5056">
        <w:trPr>
          <w:cantSplit/>
        </w:trPr>
        <w:tc>
          <w:tcPr>
            <w:tcW w:w="7020" w:type="dxa"/>
          </w:tcPr>
          <w:p w14:paraId="0004D6BA" w14:textId="71A3A870" w:rsidR="00E61095" w:rsidRPr="00CB2992" w:rsidRDefault="00584D54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250" w:type="dxa"/>
          </w:tcPr>
          <w:p w14:paraId="54AE5A56" w14:textId="28ABE42D" w:rsidR="00E61095" w:rsidRPr="00E30FDD" w:rsidRDefault="00FC41BA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FDD">
              <w:rPr>
                <w:rFonts w:asciiTheme="majorBidi" w:hAnsiTheme="majorBidi" w:cstheme="majorBidi"/>
                <w:sz w:val="28"/>
                <w:szCs w:val="28"/>
              </w:rPr>
              <w:t>7,000,000</w:t>
            </w:r>
          </w:p>
        </w:tc>
      </w:tr>
      <w:tr w:rsidR="00E61095" w:rsidRPr="00F15DAB" w14:paraId="138B2507" w14:textId="77777777" w:rsidTr="00BF5056">
        <w:trPr>
          <w:cantSplit/>
        </w:trPr>
        <w:tc>
          <w:tcPr>
            <w:tcW w:w="7020" w:type="dxa"/>
          </w:tcPr>
          <w:p w14:paraId="2297639A" w14:textId="1F8C3D77" w:rsidR="00E61095" w:rsidRPr="00CB2992" w:rsidRDefault="00E61095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จ่ายคืน</w:t>
            </w:r>
            <w:r w:rsidR="00584D54"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250" w:type="dxa"/>
          </w:tcPr>
          <w:p w14:paraId="24D4D20E" w14:textId="41AC209E" w:rsidR="00E61095" w:rsidRPr="00E30FDD" w:rsidRDefault="00CB2992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FDD">
              <w:rPr>
                <w:rFonts w:asciiTheme="majorBidi" w:hAnsiTheme="majorBidi" w:cstheme="majorBidi" w:hint="cs"/>
                <w:sz w:val="28"/>
                <w:szCs w:val="28"/>
                <w:cs/>
              </w:rPr>
              <w:t>(3</w:t>
            </w:r>
            <w:r w:rsidRPr="00E30FDD">
              <w:rPr>
                <w:rFonts w:asciiTheme="majorBidi" w:hAnsiTheme="majorBidi" w:cstheme="majorBidi"/>
                <w:sz w:val="28"/>
                <w:szCs w:val="28"/>
              </w:rPr>
              <w:t>,150,300</w:t>
            </w:r>
            <w:r w:rsidRPr="00E30F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61095" w:rsidRPr="00F15DAB" w14:paraId="36BDA38C" w14:textId="77777777" w:rsidTr="00824203">
        <w:trPr>
          <w:cantSplit/>
        </w:trPr>
        <w:tc>
          <w:tcPr>
            <w:tcW w:w="7020" w:type="dxa"/>
          </w:tcPr>
          <w:p w14:paraId="5C182B06" w14:textId="47E12387" w:rsidR="00E61095" w:rsidRPr="00CB2992" w:rsidRDefault="00824203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992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D5451F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เพิ่มขึ้นสุทธิ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263768D6" w14:textId="22383501" w:rsidR="00E61095" w:rsidRPr="00E30FDD" w:rsidRDefault="00CB2992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F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30FDD">
              <w:rPr>
                <w:rFonts w:asciiTheme="majorBidi" w:hAnsiTheme="majorBidi" w:cstheme="majorBidi"/>
                <w:sz w:val="28"/>
                <w:szCs w:val="28"/>
              </w:rPr>
              <w:t>9,452</w:t>
            </w:r>
            <w:r w:rsidRPr="00E30F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61095" w:rsidRPr="00F15DAB" w14:paraId="5A321A1E" w14:textId="77777777" w:rsidTr="00824203">
        <w:trPr>
          <w:cantSplit/>
        </w:trPr>
        <w:tc>
          <w:tcPr>
            <w:tcW w:w="7020" w:type="dxa"/>
          </w:tcPr>
          <w:p w14:paraId="2438087A" w14:textId="77777777" w:rsidR="00E61095" w:rsidRPr="00CB2992" w:rsidRDefault="00E61095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A0943" w14:textId="3348A8B4" w:rsidR="00E61095" w:rsidRPr="007E1FAE" w:rsidRDefault="00CB2992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E1F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50,868,43</w:t>
            </w:r>
            <w:r w:rsidR="007B594B" w:rsidRPr="007E1F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</w:tr>
      <w:tr w:rsidR="00824203" w:rsidRPr="00F15DAB" w14:paraId="51451DB4" w14:textId="77777777" w:rsidTr="00824203">
        <w:trPr>
          <w:cantSplit/>
        </w:trPr>
        <w:tc>
          <w:tcPr>
            <w:tcW w:w="7020" w:type="dxa"/>
          </w:tcPr>
          <w:p w14:paraId="6ABF025F" w14:textId="77777777" w:rsidR="00824203" w:rsidRPr="00F15DAB" w:rsidRDefault="00824203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right w:val="nil"/>
            </w:tcBorders>
          </w:tcPr>
          <w:p w14:paraId="3CCAF5D1" w14:textId="77777777" w:rsidR="00824203" w:rsidRPr="007E1FAE" w:rsidRDefault="00824203" w:rsidP="007E1FAE">
            <w:pPr>
              <w:pStyle w:val="acctfourfigures"/>
              <w:tabs>
                <w:tab w:val="clear" w:pos="765"/>
                <w:tab w:val="decimal" w:pos="19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4203" w:rsidRPr="00824203" w14:paraId="4033CE6A" w14:textId="77777777" w:rsidTr="00E30FDD">
        <w:trPr>
          <w:cantSplit/>
        </w:trPr>
        <w:tc>
          <w:tcPr>
            <w:tcW w:w="7020" w:type="dxa"/>
          </w:tcPr>
          <w:p w14:paraId="762142AB" w14:textId="2BEBE2A0" w:rsidR="00824203" w:rsidRPr="00670F67" w:rsidRDefault="00824203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14:paraId="75079D8B" w14:textId="655D606C" w:rsidR="00824203" w:rsidRPr="00E30FDD" w:rsidRDefault="007B594B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FDD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E30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FDD">
              <w:rPr>
                <w:rFonts w:asciiTheme="majorBidi" w:hAnsiTheme="majorBidi" w:cstheme="majorBidi"/>
                <w:sz w:val="28"/>
                <w:szCs w:val="28"/>
                <w:cs/>
              </w:rPr>
              <w:t>745</w:t>
            </w:r>
            <w:r w:rsidRPr="00E30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FDD">
              <w:rPr>
                <w:rFonts w:asciiTheme="majorBidi" w:hAnsiTheme="majorBidi" w:cstheme="majorBidi"/>
                <w:sz w:val="28"/>
                <w:szCs w:val="28"/>
                <w:cs/>
              </w:rPr>
              <w:t>570</w:t>
            </w:r>
          </w:p>
        </w:tc>
      </w:tr>
      <w:tr w:rsidR="007E1FAE" w:rsidRPr="00824203" w14:paraId="30138F86" w14:textId="77777777" w:rsidTr="00E30FDD">
        <w:trPr>
          <w:cantSplit/>
        </w:trPr>
        <w:tc>
          <w:tcPr>
            <w:tcW w:w="7020" w:type="dxa"/>
          </w:tcPr>
          <w:p w14:paraId="67EAD6D2" w14:textId="2C032CA1" w:rsidR="007E1FAE" w:rsidRPr="00670F67" w:rsidRDefault="007E1FAE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F67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37401287" w14:textId="4A48F36A" w:rsidR="007E1FAE" w:rsidRPr="00E30FDD" w:rsidRDefault="007E1FAE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FDD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E30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FDD">
              <w:rPr>
                <w:rFonts w:asciiTheme="majorBidi" w:hAnsiTheme="majorBidi" w:cstheme="majorBidi"/>
                <w:sz w:val="28"/>
                <w:szCs w:val="28"/>
                <w:cs/>
              </w:rPr>
              <w:t>122</w:t>
            </w:r>
            <w:r w:rsidRPr="00E30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FDD">
              <w:rPr>
                <w:rFonts w:asciiTheme="majorBidi" w:hAnsiTheme="majorBidi" w:cstheme="majorBidi"/>
                <w:sz w:val="28"/>
                <w:szCs w:val="28"/>
                <w:cs/>
              </w:rPr>
              <w:t>866</w:t>
            </w:r>
          </w:p>
        </w:tc>
      </w:tr>
      <w:tr w:rsidR="00BF5056" w:rsidRPr="00F15DAB" w14:paraId="25C98EB2" w14:textId="77777777" w:rsidTr="00E30F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20" w:type="dxa"/>
          </w:tcPr>
          <w:p w14:paraId="4A505616" w14:textId="55ECA029" w:rsidR="00BF5056" w:rsidRPr="00670F67" w:rsidRDefault="005D008B" w:rsidP="00BF5056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F6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35466" w14:textId="036C37BA" w:rsidR="00BF5056" w:rsidRPr="007E1FAE" w:rsidRDefault="007B594B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50,868,43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</w:tr>
    </w:tbl>
    <w:p w14:paraId="18B45B08" w14:textId="77777777" w:rsidR="00E61095" w:rsidRPr="00F15DAB" w:rsidRDefault="00E61095" w:rsidP="00E61095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highlight w:val="green"/>
        </w:rPr>
      </w:pPr>
    </w:p>
    <w:p w14:paraId="5A1501BE" w14:textId="1D230EBE" w:rsidR="00E61095" w:rsidRDefault="000179E9" w:rsidP="00E61095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2652F">
        <w:rPr>
          <w:rFonts w:ascii="Angsana New" w:hAnsi="Angsana New" w:cs="Angsana New" w:hint="cs"/>
          <w:sz w:val="28"/>
          <w:szCs w:val="28"/>
          <w:cs/>
        </w:rPr>
        <w:t>หุ้น</w:t>
      </w:r>
      <w:r w:rsidR="00E61095" w:rsidRPr="0072652F">
        <w:rPr>
          <w:rFonts w:ascii="Angsana New" w:hAnsi="Angsana New" w:cs="Angsana New" w:hint="cs"/>
          <w:sz w:val="28"/>
          <w:szCs w:val="28"/>
          <w:cs/>
        </w:rPr>
        <w:t>กู้มีกําหนดชําระคืนเงินต้น</w:t>
      </w:r>
      <w:r w:rsidRPr="0072652F">
        <w:rPr>
          <w:rFonts w:ascii="Angsana New" w:hAnsi="Angsana New" w:cs="Angsana New" w:hint="cs"/>
          <w:sz w:val="28"/>
          <w:szCs w:val="28"/>
          <w:cs/>
        </w:rPr>
        <w:t>ทั้งจำนวนเมื่อครบกำหนดและ</w:t>
      </w:r>
      <w:r w:rsidR="00D5451F">
        <w:rPr>
          <w:rFonts w:ascii="Angsana New" w:hAnsi="Angsana New" w:cs="Angsana New" w:hint="cs"/>
          <w:sz w:val="28"/>
          <w:szCs w:val="28"/>
          <w:cs/>
        </w:rPr>
        <w:t>มีกำหนด</w:t>
      </w:r>
      <w:r w:rsidRPr="0072652F">
        <w:rPr>
          <w:rFonts w:ascii="Angsana New" w:hAnsi="Angsana New" w:cs="Angsana New" w:hint="cs"/>
          <w:sz w:val="28"/>
          <w:szCs w:val="28"/>
          <w:cs/>
        </w:rPr>
        <w:t xml:space="preserve">ชำระดอกเบี้ยทุก </w:t>
      </w:r>
      <w:r w:rsidRPr="0072652F">
        <w:rPr>
          <w:rFonts w:ascii="Angsana New" w:hAnsi="Angsana New" w:cs="Angsana New"/>
          <w:sz w:val="28"/>
          <w:szCs w:val="28"/>
        </w:rPr>
        <w:t>3</w:t>
      </w:r>
      <w:r w:rsidRPr="0072652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3421A">
        <w:rPr>
          <w:rFonts w:ascii="Angsana New" w:hAnsi="Angsana New" w:cs="Angsana New" w:hint="cs"/>
          <w:sz w:val="28"/>
          <w:szCs w:val="28"/>
          <w:cs/>
        </w:rPr>
        <w:t>หรือ</w:t>
      </w:r>
      <w:r w:rsidRPr="0072652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2652F">
        <w:rPr>
          <w:rFonts w:ascii="Angsana New" w:hAnsi="Angsana New" w:cs="Angsana New"/>
          <w:sz w:val="28"/>
          <w:szCs w:val="28"/>
        </w:rPr>
        <w:t xml:space="preserve">6 </w:t>
      </w:r>
      <w:r w:rsidRPr="0072652F">
        <w:rPr>
          <w:rFonts w:ascii="Angsana New" w:hAnsi="Angsana New" w:cs="Angsana New" w:hint="cs"/>
          <w:sz w:val="28"/>
          <w:szCs w:val="28"/>
          <w:cs/>
        </w:rPr>
        <w:t xml:space="preserve">เดือน </w:t>
      </w:r>
      <w:r w:rsidR="00D5451F">
        <w:rPr>
          <w:rFonts w:ascii="Angsana New" w:hAnsi="Angsana New" w:cs="Angsana New" w:hint="cs"/>
          <w:sz w:val="28"/>
          <w:szCs w:val="28"/>
          <w:cs/>
        </w:rPr>
        <w:t>โดยหุ้นกู้เหล่านี้</w:t>
      </w:r>
      <w:r w:rsidR="009962E4">
        <w:rPr>
          <w:rFonts w:ascii="Angsana New" w:hAnsi="Angsana New" w:cs="Angsana New"/>
          <w:sz w:val="28"/>
          <w:szCs w:val="28"/>
        </w:rPr>
        <w:br/>
      </w:r>
      <w:r w:rsidRPr="0072652F">
        <w:rPr>
          <w:rFonts w:ascii="Angsana New" w:hAnsi="Angsana New" w:cs="Angsana New" w:hint="cs"/>
          <w:sz w:val="28"/>
          <w:szCs w:val="28"/>
          <w:cs/>
        </w:rPr>
        <w:t>คิดอัตราดอกเบี้</w:t>
      </w:r>
      <w:r w:rsidR="00E84AE5" w:rsidRPr="0072652F">
        <w:rPr>
          <w:rFonts w:ascii="Angsana New" w:hAnsi="Angsana New" w:cs="Angsana New" w:hint="cs"/>
          <w:sz w:val="28"/>
          <w:szCs w:val="28"/>
          <w:cs/>
        </w:rPr>
        <w:t>ย</w:t>
      </w:r>
      <w:r w:rsidRPr="0072652F">
        <w:rPr>
          <w:rFonts w:ascii="Angsana New" w:hAnsi="Angsana New" w:cs="Angsana New" w:hint="cs"/>
          <w:sz w:val="28"/>
          <w:szCs w:val="28"/>
          <w:cs/>
        </w:rPr>
        <w:t>ในอั</w:t>
      </w:r>
      <w:r w:rsidR="00D21144" w:rsidRPr="0072652F">
        <w:rPr>
          <w:rFonts w:ascii="Angsana New" w:hAnsi="Angsana New" w:cs="Angsana New" w:hint="cs"/>
          <w:sz w:val="28"/>
          <w:szCs w:val="28"/>
          <w:cs/>
        </w:rPr>
        <w:t>ต</w:t>
      </w:r>
      <w:r w:rsidR="00E61095" w:rsidRPr="0072652F">
        <w:rPr>
          <w:rFonts w:ascii="Angsana New" w:hAnsi="Angsana New" w:cs="Angsana New" w:hint="cs"/>
          <w:sz w:val="28"/>
          <w:szCs w:val="28"/>
          <w:cs/>
        </w:rPr>
        <w:t>ราร้อยละคงที่ต่อปี</w:t>
      </w:r>
    </w:p>
    <w:p w14:paraId="3398B367" w14:textId="77777777" w:rsidR="006E3A4B" w:rsidRPr="00CF3746" w:rsidRDefault="006E3A4B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1F88071" w14:textId="3047EC19" w:rsidR="00DB47A9" w:rsidRPr="00CF3746" w:rsidRDefault="00F321C0" w:rsidP="006809F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บริษัทในฐานะผู้ออกหุ้นกู้จะต้องปฏิบัติตามกำหนดเงื่อนไข</w:t>
      </w:r>
      <w:r w:rsidR="00EE609C">
        <w:rPr>
          <w:rFonts w:asciiTheme="majorBidi" w:hAnsiTheme="majorBidi" w:cstheme="majorBidi" w:hint="cs"/>
          <w:b/>
          <w:sz w:val="28"/>
          <w:szCs w:val="28"/>
          <w:cs/>
        </w:rPr>
        <w:t>ที่ได้ระบุไว้ ได้แก่</w:t>
      </w:r>
      <w:r w:rsidR="006F126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การดำรงอัตราส่วนหนี้สินต่อส่วนของ</w:t>
      </w:r>
      <w:r w:rsidR="00EE609C">
        <w:rPr>
          <w:rFonts w:asciiTheme="majorBidi" w:hAnsiTheme="majorBidi" w:cstheme="majorBidi"/>
          <w:b/>
          <w:sz w:val="28"/>
          <w:szCs w:val="28"/>
          <w:cs/>
        </w:rPr>
        <w:br/>
      </w:r>
      <w:r w:rsidR="006E7E62" w:rsidRPr="00CF3746">
        <w:rPr>
          <w:rFonts w:asciiTheme="majorBidi" w:hAnsiTheme="majorBidi" w:cstheme="majorBidi" w:hint="cs"/>
          <w:b/>
          <w:sz w:val="28"/>
          <w:szCs w:val="28"/>
          <w:cs/>
        </w:rPr>
        <w:t>ผู้ถือหุ้น</w:t>
      </w:r>
      <w:r w:rsidR="00EE609C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ณ วันสิ้นงวดบัญชีของแต่ละปี</w:t>
      </w:r>
    </w:p>
    <w:p w14:paraId="64D41B6D" w14:textId="77777777" w:rsidR="00777412" w:rsidRPr="00CF3746" w:rsidRDefault="00777412" w:rsidP="0099480B">
      <w:pPr>
        <w:spacing w:line="240" w:lineRule="auto"/>
        <w:ind w:left="540" w:right="45"/>
        <w:jc w:val="thaiDistribute"/>
        <w:rPr>
          <w:rFonts w:asciiTheme="majorBidi" w:hAnsiTheme="majorBidi" w:cs="Angsana New"/>
          <w:sz w:val="28"/>
          <w:szCs w:val="28"/>
        </w:rPr>
      </w:pPr>
    </w:p>
    <w:p w14:paraId="0A2C19E6" w14:textId="4F755F41" w:rsidR="00777412" w:rsidRPr="00CF3746" w:rsidRDefault="00777412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  <w:sectPr w:rsidR="00777412" w:rsidRPr="00CF3746" w:rsidSect="003E43C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2E7DB76E" w14:textId="77777777" w:rsidR="00B80499" w:rsidRPr="00CF3746" w:rsidRDefault="00B80499" w:rsidP="00B804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108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443657AF" w14:textId="66FEC655" w:rsidR="005A7A86" w:rsidRPr="00CF3746" w:rsidRDefault="005A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</w:rPr>
      </w:pPr>
    </w:p>
    <w:p w14:paraId="15FEDE95" w14:textId="41A093D7" w:rsidR="008C7553" w:rsidRDefault="008C7553" w:rsidP="008C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50817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บริษัทสำหรับงวดสามเดือนสิ้นสุดวันที่</w:t>
      </w:r>
      <w:r w:rsidRPr="00350817">
        <w:rPr>
          <w:rFonts w:asciiTheme="majorBidi" w:hAnsiTheme="majorBidi" w:cstheme="majorBidi"/>
          <w:bCs/>
          <w:sz w:val="28"/>
          <w:szCs w:val="28"/>
        </w:rPr>
        <w:t xml:space="preserve"> 31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 xml:space="preserve">มีนาคม </w:t>
      </w:r>
      <w:r w:rsidRPr="00350817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5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350817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4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6DADAA3B" w14:textId="77777777" w:rsidR="008C7553" w:rsidRPr="005B76A0" w:rsidRDefault="008C7553" w:rsidP="008C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Style w:val="TableGrid"/>
        <w:tblW w:w="140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862"/>
        <w:gridCol w:w="257"/>
        <w:gridCol w:w="864"/>
        <w:gridCol w:w="270"/>
        <w:gridCol w:w="864"/>
        <w:gridCol w:w="236"/>
        <w:gridCol w:w="864"/>
        <w:gridCol w:w="236"/>
        <w:gridCol w:w="864"/>
        <w:gridCol w:w="236"/>
        <w:gridCol w:w="864"/>
        <w:gridCol w:w="270"/>
        <w:gridCol w:w="864"/>
        <w:gridCol w:w="270"/>
        <w:gridCol w:w="864"/>
        <w:gridCol w:w="270"/>
        <w:gridCol w:w="864"/>
        <w:gridCol w:w="264"/>
        <w:gridCol w:w="900"/>
      </w:tblGrid>
      <w:tr w:rsidR="008C7553" w:rsidRPr="00350817" w14:paraId="708C7E5F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3A688ACD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57A1AD91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C7553" w:rsidRPr="00350817" w14:paraId="696FB84A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58D8F587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14:paraId="16500EFE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BDCAD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172D8762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AF665C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0BF6B443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6E23D7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bottom"/>
          </w:tcPr>
          <w:p w14:paraId="2661BD1C" w14:textId="77777777" w:rsidR="008C7553" w:rsidRPr="002F3B46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A09206" w14:textId="77777777" w:rsidR="008C7553" w:rsidRPr="002F3B46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8" w:type="dxa"/>
            <w:gridSpan w:val="3"/>
            <w:shd w:val="clear" w:color="auto" w:fill="auto"/>
            <w:vAlign w:val="bottom"/>
          </w:tcPr>
          <w:p w14:paraId="410EA228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C7553" w:rsidRPr="00350817" w14:paraId="1EE20FB4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7DFDCDF7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CD369D4" w14:textId="730E04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F81D9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58FAF7A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4B9D69" w14:textId="319F5332" w:rsidR="008C7553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F81D9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E28090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6AEFBA" w14:textId="79226391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F81D9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B7D21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7C0434" w14:textId="7AF1D14F" w:rsidR="008C7553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F81D9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B9EE9F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04184A" w14:textId="20686F26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F81D9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249026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BABD4C" w14:textId="0AA1FDB8" w:rsidR="008C7553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F81D9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FCEEFD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694CB4" w14:textId="24E6A7AE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F81D9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08BB4" w14:textId="77777777" w:rsidR="008C7553" w:rsidRPr="000D6776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EC4AF6" w14:textId="1A6620AA" w:rsidR="008C7553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F81D9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49FA6" w14:textId="77777777" w:rsidR="008C7553" w:rsidRPr="002F3B46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6D8CCE" w14:textId="2582052A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F81D9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FBF8B15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479313" w14:textId="66BA5F02" w:rsidR="008C7553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F81D9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8C7553" w:rsidRPr="00350817" w14:paraId="7A5C3123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61813106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34429BB5" w14:textId="77777777" w:rsidR="008C7553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81D92" w:rsidRPr="00350817" w14:paraId="4F1186E9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3DD6095F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7324C84" w14:textId="41EF9709" w:rsidR="00F81D92" w:rsidRPr="009B1E49" w:rsidRDefault="003F576D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76D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 w:rsidRPr="003F5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76D">
              <w:rPr>
                <w:rFonts w:asciiTheme="majorBidi" w:hAnsiTheme="majorBidi" w:cs="Angsana New"/>
                <w:sz w:val="24"/>
                <w:szCs w:val="24"/>
                <w:cs/>
              </w:rPr>
              <w:t>0</w:t>
            </w:r>
            <w:r w:rsidR="004A4EFF">
              <w:rPr>
                <w:rFonts w:asciiTheme="majorBidi" w:hAnsiTheme="majorBidi" w:cs="Angsana New" w:hint="cs"/>
                <w:sz w:val="24"/>
                <w:szCs w:val="24"/>
                <w:cs/>
              </w:rPr>
              <w:t>42</w:t>
            </w:r>
            <w:r w:rsidRPr="003F5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A158E">
              <w:rPr>
                <w:rFonts w:asciiTheme="majorBidi" w:hAnsiTheme="majorBidi" w:cs="Angsana New" w:hint="cs"/>
                <w:sz w:val="24"/>
                <w:szCs w:val="24"/>
                <w:cs/>
              </w:rPr>
              <w:t>56</w:t>
            </w:r>
            <w:r w:rsidR="00562E4B">
              <w:rPr>
                <w:rFonts w:asciiTheme="majorBidi" w:hAnsiTheme="majorBidi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57" w:type="dxa"/>
            <w:shd w:val="clear" w:color="auto" w:fill="auto"/>
          </w:tcPr>
          <w:p w14:paraId="3FAE36F9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7FD230" w14:textId="446F2FD3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3,546,286</w:t>
            </w:r>
          </w:p>
        </w:tc>
        <w:tc>
          <w:tcPr>
            <w:tcW w:w="270" w:type="dxa"/>
            <w:shd w:val="clear" w:color="auto" w:fill="auto"/>
          </w:tcPr>
          <w:p w14:paraId="57AF4C36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0B861C" w14:textId="7679DD12" w:rsidR="00F81D92" w:rsidRPr="009B1E49" w:rsidRDefault="003F576D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24DFDB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AC7574" w14:textId="11474DD6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22B304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3A6C0F" w14:textId="0A213CBE" w:rsidR="00F81D92" w:rsidRPr="009B1E49" w:rsidRDefault="006C65FF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C65FF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="00122FAC">
              <w:rPr>
                <w:rFonts w:asciiTheme="majorBidi" w:hAnsiTheme="majorBidi" w:cs="Angsana New" w:hint="cs"/>
                <w:sz w:val="24"/>
                <w:szCs w:val="24"/>
                <w:cs/>
              </w:rPr>
              <w:t>42</w:t>
            </w:r>
            <w:r w:rsidRPr="006C65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22FAC">
              <w:rPr>
                <w:rFonts w:asciiTheme="majorBidi" w:hAnsiTheme="majorBidi" w:cs="Angsana New" w:hint="cs"/>
                <w:sz w:val="24"/>
                <w:szCs w:val="24"/>
                <w:cs/>
              </w:rPr>
              <w:t>570</w:t>
            </w:r>
          </w:p>
        </w:tc>
        <w:tc>
          <w:tcPr>
            <w:tcW w:w="236" w:type="dxa"/>
            <w:shd w:val="clear" w:color="auto" w:fill="auto"/>
          </w:tcPr>
          <w:p w14:paraId="6650397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BA5989" w14:textId="09AA9D09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38,656</w:t>
            </w:r>
          </w:p>
        </w:tc>
        <w:tc>
          <w:tcPr>
            <w:tcW w:w="270" w:type="dxa"/>
            <w:shd w:val="clear" w:color="auto" w:fill="auto"/>
          </w:tcPr>
          <w:p w14:paraId="3E09B08A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C67AD2" w14:textId="42658FAA" w:rsidR="00F81D92" w:rsidRPr="009B1E49" w:rsidRDefault="0074416A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29838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764C38" w14:textId="7C2D170B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7032B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216801" w14:textId="34F72DA3" w:rsidR="00F81D92" w:rsidRPr="009B1E49" w:rsidRDefault="0074416A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 w:rsidRPr="0074416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285</w:t>
            </w:r>
            <w:r w:rsidRPr="0074416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135</w:t>
            </w:r>
          </w:p>
        </w:tc>
        <w:tc>
          <w:tcPr>
            <w:tcW w:w="264" w:type="dxa"/>
            <w:shd w:val="clear" w:color="auto" w:fill="auto"/>
          </w:tcPr>
          <w:p w14:paraId="5C9FD0F8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20956E" w14:textId="1DC97F43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3,584,942</w:t>
            </w:r>
          </w:p>
        </w:tc>
      </w:tr>
      <w:tr w:rsidR="00F81D92" w:rsidRPr="00350817" w14:paraId="7D6F90AC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6E716C7D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05BDB11" w14:textId="58E416C8" w:rsidR="00F81D92" w:rsidRPr="009B1E49" w:rsidRDefault="003F576D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F576D">
              <w:rPr>
                <w:rFonts w:asciiTheme="majorBidi" w:hAnsiTheme="majorBidi" w:cs="Angsana New"/>
                <w:sz w:val="24"/>
                <w:szCs w:val="24"/>
                <w:cs/>
              </w:rPr>
              <w:t>128</w:t>
            </w:r>
            <w:r w:rsidRPr="003F5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76D">
              <w:rPr>
                <w:rFonts w:asciiTheme="majorBidi" w:hAnsiTheme="majorBidi" w:cs="Angsana New"/>
                <w:sz w:val="24"/>
                <w:szCs w:val="24"/>
                <w:cs/>
              </w:rPr>
              <w:t>589</w:t>
            </w:r>
          </w:p>
        </w:tc>
        <w:tc>
          <w:tcPr>
            <w:tcW w:w="257" w:type="dxa"/>
            <w:shd w:val="clear" w:color="auto" w:fill="auto"/>
          </w:tcPr>
          <w:p w14:paraId="2EEFE52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36078B" w14:textId="74B4A259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250,023</w:t>
            </w:r>
          </w:p>
        </w:tc>
        <w:tc>
          <w:tcPr>
            <w:tcW w:w="270" w:type="dxa"/>
            <w:shd w:val="clear" w:color="auto" w:fill="auto"/>
          </w:tcPr>
          <w:p w14:paraId="67CC303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61B9B2" w14:textId="0E5F8F94" w:rsidR="00F81D92" w:rsidRPr="009B1E49" w:rsidRDefault="003F576D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F576D">
              <w:rPr>
                <w:rFonts w:asciiTheme="majorBidi" w:hAnsiTheme="majorBidi" w:cs="Angsana New"/>
                <w:sz w:val="24"/>
                <w:szCs w:val="24"/>
                <w:cs/>
              </w:rPr>
              <w:t>17</w:t>
            </w:r>
            <w:r w:rsidRPr="003F5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76D">
              <w:rPr>
                <w:rFonts w:asciiTheme="majorBidi" w:hAnsiTheme="majorBidi" w:cs="Angsana New"/>
                <w:sz w:val="24"/>
                <w:szCs w:val="24"/>
                <w:cs/>
              </w:rPr>
              <w:t>922</w:t>
            </w:r>
          </w:p>
        </w:tc>
        <w:tc>
          <w:tcPr>
            <w:tcW w:w="236" w:type="dxa"/>
            <w:shd w:val="clear" w:color="auto" w:fill="auto"/>
          </w:tcPr>
          <w:p w14:paraId="031D98BE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79518B" w14:textId="4AA716C5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13,338</w:t>
            </w:r>
          </w:p>
        </w:tc>
        <w:tc>
          <w:tcPr>
            <w:tcW w:w="236" w:type="dxa"/>
            <w:shd w:val="clear" w:color="auto" w:fill="auto"/>
          </w:tcPr>
          <w:p w14:paraId="463A14E5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40660A" w14:textId="4F6928EE" w:rsidR="00F81D92" w:rsidRPr="009B1E49" w:rsidRDefault="00DF337E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F337E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DF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F337E">
              <w:rPr>
                <w:rFonts w:asciiTheme="majorBidi" w:hAnsiTheme="majorBidi" w:cs="Angsana New"/>
                <w:sz w:val="24"/>
                <w:szCs w:val="24"/>
                <w:cs/>
              </w:rPr>
              <w:t>535</w:t>
            </w:r>
          </w:p>
        </w:tc>
        <w:tc>
          <w:tcPr>
            <w:tcW w:w="236" w:type="dxa"/>
            <w:shd w:val="clear" w:color="auto" w:fill="auto"/>
          </w:tcPr>
          <w:p w14:paraId="6A976718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5AFF46" w14:textId="3673E058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37000E6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3637F4" w14:textId="4D4551B0" w:rsidR="00F81D92" w:rsidRPr="009B1E49" w:rsidRDefault="0074416A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0D42A3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C24D7E" w14:textId="0B64B632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23B25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7E8095" w14:textId="0EAC9482" w:rsidR="00F81D92" w:rsidRPr="009B1E49" w:rsidRDefault="0074416A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149</w:t>
            </w:r>
            <w:r w:rsidRPr="0074416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046</w:t>
            </w:r>
          </w:p>
        </w:tc>
        <w:tc>
          <w:tcPr>
            <w:tcW w:w="264" w:type="dxa"/>
            <w:shd w:val="clear" w:color="auto" w:fill="auto"/>
          </w:tcPr>
          <w:p w14:paraId="4B17DC6C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7004A8" w14:textId="3954E505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263,473</w:t>
            </w:r>
          </w:p>
        </w:tc>
      </w:tr>
      <w:tr w:rsidR="00F81D92" w:rsidRPr="00350817" w14:paraId="33362745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3C0E0933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3C6F8" w14:textId="693C7DFA" w:rsidR="00F81D92" w:rsidRPr="009B1E49" w:rsidRDefault="008D5EAB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87</w:t>
            </w:r>
            <w:r w:rsidR="003F576D" w:rsidRPr="003F5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424</w:t>
            </w:r>
          </w:p>
        </w:tc>
        <w:tc>
          <w:tcPr>
            <w:tcW w:w="257" w:type="dxa"/>
            <w:shd w:val="clear" w:color="auto" w:fill="auto"/>
          </w:tcPr>
          <w:p w14:paraId="3774B89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326F" w14:textId="390EBC11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35,870</w:t>
            </w:r>
          </w:p>
        </w:tc>
        <w:tc>
          <w:tcPr>
            <w:tcW w:w="270" w:type="dxa"/>
            <w:shd w:val="clear" w:color="auto" w:fill="auto"/>
          </w:tcPr>
          <w:p w14:paraId="5B2A91A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1CE5E" w14:textId="0313E661" w:rsidR="00F81D92" w:rsidRPr="009B1E49" w:rsidRDefault="003F576D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AF6AFCF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372DD" w14:textId="2659ACD5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91A59E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70586" w14:textId="3D2DBEB1" w:rsidR="00F81D92" w:rsidRPr="009B1E49" w:rsidRDefault="00DF337E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F337E">
              <w:rPr>
                <w:rFonts w:asciiTheme="majorBidi" w:hAnsiTheme="majorBidi" w:cs="Angsana New"/>
                <w:sz w:val="24"/>
                <w:szCs w:val="24"/>
                <w:cs/>
              </w:rPr>
              <w:t>23</w:t>
            </w:r>
            <w:r w:rsidR="00122FAC">
              <w:rPr>
                <w:rFonts w:asciiTheme="majorBidi" w:hAnsiTheme="majorBidi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99BB807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FAFEB" w14:textId="3A24ABFB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3CC03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0A78CFF" w14:textId="64FB5F42" w:rsidR="00F81D92" w:rsidRPr="009B1E49" w:rsidRDefault="0074416A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8D5EAB">
              <w:rPr>
                <w:rFonts w:asciiTheme="majorBidi" w:hAnsiTheme="majorBidi" w:cs="Angsana New" w:hint="cs"/>
                <w:sz w:val="24"/>
                <w:szCs w:val="24"/>
                <w:cs/>
              </w:rPr>
              <w:t>74</w:t>
            </w:r>
            <w:r w:rsidRPr="007441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D5EAB">
              <w:rPr>
                <w:rFonts w:asciiTheme="majorBidi" w:hAnsiTheme="majorBidi" w:cs="Angsana New" w:hint="cs"/>
                <w:sz w:val="24"/>
                <w:szCs w:val="24"/>
                <w:cs/>
              </w:rPr>
              <w:t>028</w:t>
            </w: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D8EC3F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EC3660" w14:textId="0831ECBE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27,147</w:t>
            </w: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EF0D1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51952" w14:textId="18B7F957" w:rsidR="00F81D92" w:rsidRPr="009B1E49" w:rsidRDefault="0074416A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13</w:t>
            </w:r>
            <w:r w:rsidRPr="0074416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639</w:t>
            </w:r>
          </w:p>
        </w:tc>
        <w:tc>
          <w:tcPr>
            <w:tcW w:w="264" w:type="dxa"/>
            <w:shd w:val="clear" w:color="auto" w:fill="auto"/>
          </w:tcPr>
          <w:p w14:paraId="053937F5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46B52" w14:textId="007F7575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8,729</w:t>
            </w:r>
          </w:p>
        </w:tc>
      </w:tr>
      <w:tr w:rsidR="00F81D92" w:rsidRPr="00350817" w14:paraId="36814F44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3F8D4CEC" w14:textId="77777777" w:rsidR="00F81D92" w:rsidRPr="00FF26E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CBED2" w14:textId="3791FD03" w:rsidR="00F81D92" w:rsidRPr="009B1E49" w:rsidRDefault="003F576D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576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3F57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D5EAB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258</w:t>
            </w:r>
            <w:r w:rsidRPr="003F57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D5EAB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57</w:t>
            </w:r>
            <w:r w:rsidR="006A3A4C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257" w:type="dxa"/>
            <w:shd w:val="clear" w:color="auto" w:fill="auto"/>
          </w:tcPr>
          <w:p w14:paraId="0BC143E7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69E95" w14:textId="2A243542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3,832,179</w:t>
            </w:r>
          </w:p>
        </w:tc>
        <w:tc>
          <w:tcPr>
            <w:tcW w:w="270" w:type="dxa"/>
            <w:shd w:val="clear" w:color="auto" w:fill="auto"/>
          </w:tcPr>
          <w:p w14:paraId="660E6D4E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4257F" w14:textId="7F512994" w:rsidR="00F81D92" w:rsidRPr="009B1E49" w:rsidRDefault="003F576D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576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</w:t>
            </w:r>
            <w:r w:rsidRPr="003F57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F576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929</w:t>
            </w:r>
          </w:p>
        </w:tc>
        <w:tc>
          <w:tcPr>
            <w:tcW w:w="236" w:type="dxa"/>
            <w:shd w:val="clear" w:color="auto" w:fill="auto"/>
          </w:tcPr>
          <w:p w14:paraId="329F6303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636D1" w14:textId="43DE144F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13,344</w:t>
            </w:r>
          </w:p>
        </w:tc>
        <w:tc>
          <w:tcPr>
            <w:tcW w:w="236" w:type="dxa"/>
            <w:shd w:val="clear" w:color="auto" w:fill="auto"/>
          </w:tcPr>
          <w:p w14:paraId="2E91C9C4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635E0" w14:textId="40855A12" w:rsidR="00F81D92" w:rsidRPr="009B1E49" w:rsidRDefault="00DF337E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337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="00562E4B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45</w:t>
            </w:r>
            <w:r w:rsidRPr="00DF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62E4B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341</w:t>
            </w:r>
          </w:p>
        </w:tc>
        <w:tc>
          <w:tcPr>
            <w:tcW w:w="236" w:type="dxa"/>
            <w:shd w:val="clear" w:color="auto" w:fill="auto"/>
          </w:tcPr>
          <w:p w14:paraId="657DABC3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34C6E" w14:textId="47CB793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38,768</w:t>
            </w:r>
          </w:p>
        </w:tc>
        <w:tc>
          <w:tcPr>
            <w:tcW w:w="270" w:type="dxa"/>
            <w:shd w:val="clear" w:color="auto" w:fill="auto"/>
          </w:tcPr>
          <w:p w14:paraId="4807E3B7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7AF74" w14:textId="08017937" w:rsidR="00F81D92" w:rsidRPr="00E30FDD" w:rsidRDefault="008D5EAB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F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E30FDD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74</w:t>
            </w:r>
            <w:r w:rsidRPr="00E30F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30FDD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028</w:t>
            </w:r>
            <w:r w:rsidRPr="00E30F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D2FC63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9368E" w14:textId="7680CBD9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27,147</w:t>
            </w: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1EE890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CA346" w14:textId="75A5EBB5" w:rsidR="00F81D92" w:rsidRPr="009B1E49" w:rsidRDefault="0074416A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16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74416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4416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447</w:t>
            </w:r>
            <w:r w:rsidRPr="0074416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4416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820</w:t>
            </w:r>
          </w:p>
        </w:tc>
        <w:tc>
          <w:tcPr>
            <w:tcW w:w="264" w:type="dxa"/>
            <w:shd w:val="clear" w:color="auto" w:fill="auto"/>
          </w:tcPr>
          <w:p w14:paraId="44A0686E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3200C" w14:textId="3855B286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3,857,144</w:t>
            </w:r>
          </w:p>
        </w:tc>
      </w:tr>
      <w:tr w:rsidR="00F81D92" w:rsidRPr="00756177" w14:paraId="22E2CD8D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19CAB48E" w14:textId="77777777" w:rsidR="00F81D92" w:rsidRPr="0075617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D5EB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57" w:type="dxa"/>
            <w:shd w:val="clear" w:color="auto" w:fill="auto"/>
          </w:tcPr>
          <w:p w14:paraId="34A65B2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EEFB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249705E7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A25F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6204827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CF9E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088CD96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E7C47B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20D8EDE9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D2BCBBA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54336E5E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41DF725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9F2EF8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1D9A27B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3B1FFA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684C0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45F85CE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CF15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F81D92" w:rsidRPr="00350817" w14:paraId="56296B4C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71F4703D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982C214" w14:textId="746EEC6D" w:rsidR="00F81D92" w:rsidRPr="009B1E49" w:rsidRDefault="0060009E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0009E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60009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4350A">
              <w:rPr>
                <w:rFonts w:asciiTheme="majorBidi" w:hAnsiTheme="majorBidi" w:cs="Angsana New" w:hint="cs"/>
                <w:sz w:val="24"/>
                <w:szCs w:val="24"/>
                <w:cs/>
              </w:rPr>
              <w:t>6</w:t>
            </w:r>
            <w:r w:rsidR="002139BF">
              <w:rPr>
                <w:rFonts w:asciiTheme="majorBidi" w:hAnsiTheme="majorBidi" w:cs="Angsana New"/>
                <w:sz w:val="24"/>
                <w:szCs w:val="24"/>
              </w:rPr>
              <w:t>42</w:t>
            </w:r>
            <w:r w:rsidRPr="0060009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2139BF">
              <w:rPr>
                <w:rFonts w:asciiTheme="majorBidi" w:hAnsiTheme="majorBidi" w:cs="Angsana New"/>
                <w:sz w:val="24"/>
                <w:szCs w:val="24"/>
              </w:rPr>
              <w:t>74</w:t>
            </w:r>
            <w:r w:rsidR="00D72B33">
              <w:rPr>
                <w:rFonts w:asciiTheme="majorBidi" w:hAnsiTheme="majorBidi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57" w:type="dxa"/>
            <w:shd w:val="clear" w:color="auto" w:fill="auto"/>
          </w:tcPr>
          <w:p w14:paraId="385C6517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9EE571" w14:textId="29D8857A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1,713,227</w:t>
            </w:r>
          </w:p>
        </w:tc>
        <w:tc>
          <w:tcPr>
            <w:tcW w:w="270" w:type="dxa"/>
            <w:shd w:val="clear" w:color="auto" w:fill="auto"/>
          </w:tcPr>
          <w:p w14:paraId="29D501D5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B423CA" w14:textId="38A8EB58" w:rsidR="00F81D92" w:rsidRPr="009B1E49" w:rsidRDefault="00252AA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252A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="00D72B33">
              <w:rPr>
                <w:rFonts w:asciiTheme="majorBidi" w:hAnsiTheme="majorBidi" w:cs="Angsana New" w:hint="cs"/>
                <w:sz w:val="24"/>
                <w:szCs w:val="24"/>
                <w:cs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78CDED4C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1572A0" w14:textId="47B71FAB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2,458</w:t>
            </w:r>
          </w:p>
        </w:tc>
        <w:tc>
          <w:tcPr>
            <w:tcW w:w="236" w:type="dxa"/>
            <w:shd w:val="clear" w:color="auto" w:fill="auto"/>
          </w:tcPr>
          <w:p w14:paraId="44DB1AE6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24A3BAEE" w14:textId="13DACA3E" w:rsidR="00F81D92" w:rsidRPr="009B1E49" w:rsidRDefault="002139BF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86</w:t>
            </w:r>
            <w:r w:rsidR="00252AA2" w:rsidRPr="00252A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EE266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846F9FA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15F0CA88" w14:textId="7014B471" w:rsidR="00F81D92" w:rsidRPr="009B1E49" w:rsidRDefault="00F81D92" w:rsidP="007C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17,865</w:t>
            </w:r>
          </w:p>
        </w:tc>
        <w:tc>
          <w:tcPr>
            <w:tcW w:w="270" w:type="dxa"/>
            <w:shd w:val="clear" w:color="auto" w:fill="auto"/>
          </w:tcPr>
          <w:p w14:paraId="51968DA9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17C56676" w14:textId="56A5511F" w:rsidR="00F81D92" w:rsidRPr="009B1E49" w:rsidRDefault="00806B1B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F87D16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79E35BA7" w14:textId="4F404273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400B6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016FDE" w14:textId="0D26B0E6" w:rsidR="00F81D92" w:rsidRPr="009B1E49" w:rsidRDefault="00744330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1</w:t>
            </w:r>
            <w:r w:rsidR="00625EF4" w:rsidRPr="00625EF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AC7451">
              <w:rPr>
                <w:rFonts w:asciiTheme="majorBidi" w:hAnsiTheme="majorBidi" w:cs="Angsana New" w:hint="cs"/>
                <w:sz w:val="24"/>
                <w:szCs w:val="24"/>
                <w:cs/>
              </w:rPr>
              <w:t>732</w:t>
            </w:r>
            <w:r w:rsidR="00625EF4" w:rsidRPr="00625EF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AC7451">
              <w:rPr>
                <w:rFonts w:asciiTheme="majorBidi" w:hAnsiTheme="majorBidi" w:cs="Angsana New" w:hint="cs"/>
                <w:sz w:val="24"/>
                <w:szCs w:val="24"/>
                <w:cs/>
              </w:rPr>
              <w:t>388</w:t>
            </w:r>
          </w:p>
        </w:tc>
        <w:tc>
          <w:tcPr>
            <w:tcW w:w="264" w:type="dxa"/>
            <w:shd w:val="clear" w:color="auto" w:fill="auto"/>
          </w:tcPr>
          <w:p w14:paraId="682D5324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DB6E76" w14:textId="26CEEB82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1,733,550</w:t>
            </w:r>
          </w:p>
        </w:tc>
      </w:tr>
      <w:tr w:rsidR="00F81D92" w:rsidRPr="00350817" w14:paraId="119E9727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0E0638ED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2884F" w14:textId="7FFD5465" w:rsidR="00F81D92" w:rsidRPr="009B1E49" w:rsidRDefault="00252AA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1B3160">
              <w:rPr>
                <w:rFonts w:asciiTheme="majorBidi" w:hAnsiTheme="majorBidi" w:cs="Angsana New" w:hint="cs"/>
                <w:sz w:val="24"/>
                <w:szCs w:val="24"/>
                <w:cs/>
              </w:rPr>
              <w:t>3</w:t>
            </w:r>
            <w:r w:rsidR="00BE6E6E">
              <w:rPr>
                <w:rFonts w:asciiTheme="majorBidi" w:hAnsiTheme="majorBidi" w:cs="Angsana New" w:hint="cs"/>
                <w:sz w:val="24"/>
                <w:szCs w:val="24"/>
                <w:cs/>
              </w:rPr>
              <w:t>41</w:t>
            </w:r>
            <w:r w:rsidRPr="00252A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4350A">
              <w:rPr>
                <w:rFonts w:asciiTheme="majorBidi" w:hAnsiTheme="majorBidi" w:cs="Angsana New" w:hint="cs"/>
                <w:sz w:val="24"/>
                <w:szCs w:val="24"/>
                <w:cs/>
              </w:rPr>
              <w:t>114</w:t>
            </w: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04F3F89F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5AEE6" w14:textId="030A6FCE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(355,829)</w:t>
            </w:r>
          </w:p>
        </w:tc>
        <w:tc>
          <w:tcPr>
            <w:tcW w:w="270" w:type="dxa"/>
            <w:shd w:val="clear" w:color="auto" w:fill="auto"/>
          </w:tcPr>
          <w:p w14:paraId="6F637DC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E0FEA" w14:textId="1DB7F40E" w:rsidR="00F81D92" w:rsidRPr="009B1E49" w:rsidRDefault="00252AA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(670)</w:t>
            </w:r>
          </w:p>
        </w:tc>
        <w:tc>
          <w:tcPr>
            <w:tcW w:w="236" w:type="dxa"/>
            <w:shd w:val="clear" w:color="auto" w:fill="auto"/>
          </w:tcPr>
          <w:p w14:paraId="20157A5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26E5B" w14:textId="4D36D8C9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(492)</w:t>
            </w:r>
          </w:p>
        </w:tc>
        <w:tc>
          <w:tcPr>
            <w:tcW w:w="236" w:type="dxa"/>
            <w:shd w:val="clear" w:color="auto" w:fill="auto"/>
          </w:tcPr>
          <w:p w14:paraId="3F509FB5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BA5F8" w14:textId="5CCFB797" w:rsidR="00F81D92" w:rsidRPr="009B1E49" w:rsidRDefault="00252AA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625EF4">
              <w:rPr>
                <w:rFonts w:asciiTheme="majorBidi" w:hAnsiTheme="majorBidi" w:cs="Angsana New" w:hint="cs"/>
                <w:sz w:val="24"/>
                <w:szCs w:val="24"/>
                <w:cs/>
              </w:rPr>
              <w:t>1</w:t>
            </w:r>
            <w:r w:rsidR="00FC57E7">
              <w:rPr>
                <w:rFonts w:asciiTheme="majorBidi" w:hAnsiTheme="majorBidi" w:cs="Angsana New" w:hint="cs"/>
                <w:sz w:val="24"/>
                <w:szCs w:val="24"/>
                <w:cs/>
              </w:rPr>
              <w:t>5</w:t>
            </w:r>
            <w:r w:rsidRPr="00252A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C57E7">
              <w:rPr>
                <w:rFonts w:asciiTheme="majorBidi" w:hAnsiTheme="majorBidi" w:cs="Angsana New" w:hint="cs"/>
                <w:sz w:val="24"/>
                <w:szCs w:val="24"/>
                <w:cs/>
              </w:rPr>
              <w:t>040</w:t>
            </w: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0EACBF3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ED3E" w14:textId="7BB27510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(3,573)</w:t>
            </w:r>
          </w:p>
        </w:tc>
        <w:tc>
          <w:tcPr>
            <w:tcW w:w="270" w:type="dxa"/>
            <w:shd w:val="clear" w:color="auto" w:fill="auto"/>
          </w:tcPr>
          <w:p w14:paraId="0E000D56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30C5D5B" w14:textId="0F52012E" w:rsidR="00F81D92" w:rsidRPr="009B1E49" w:rsidRDefault="00252AA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663FFA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9B14471" w14:textId="57D62A1C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9B8F2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AD06906" w14:textId="1AF0623B" w:rsidR="00F81D92" w:rsidRPr="009B1E49" w:rsidRDefault="00252AA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744330">
              <w:rPr>
                <w:rFonts w:asciiTheme="majorBidi" w:hAnsiTheme="majorBidi" w:cs="Angsana New" w:hint="cs"/>
                <w:sz w:val="24"/>
                <w:szCs w:val="24"/>
                <w:cs/>
              </w:rPr>
              <w:t>3</w:t>
            </w:r>
            <w:r w:rsidR="00AC7451">
              <w:rPr>
                <w:rFonts w:asciiTheme="majorBidi" w:hAnsiTheme="majorBidi" w:cs="Angsana New" w:hint="cs"/>
                <w:sz w:val="24"/>
                <w:szCs w:val="24"/>
                <w:cs/>
              </w:rPr>
              <w:t>56</w:t>
            </w:r>
            <w:r w:rsidRPr="00252A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C7451">
              <w:rPr>
                <w:rFonts w:asciiTheme="majorBidi" w:hAnsiTheme="majorBidi" w:cs="Angsana New" w:hint="cs"/>
                <w:sz w:val="24"/>
                <w:szCs w:val="24"/>
                <w:cs/>
              </w:rPr>
              <w:t>824</w:t>
            </w: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859BD14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5B7A76C" w14:textId="52874BAD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(359,894)</w:t>
            </w:r>
          </w:p>
        </w:tc>
      </w:tr>
      <w:tr w:rsidR="00F81D92" w:rsidRPr="00350817" w14:paraId="3737CA61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0C19807F" w14:textId="77777777" w:rsidR="00F81D92" w:rsidRPr="00FF26E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34CFF" w14:textId="2EE7E3B5" w:rsidR="00F81D92" w:rsidRPr="009B1E49" w:rsidRDefault="00252AA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252A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252AA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BE6E6E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</w:t>
            </w:r>
            <w:r w:rsidR="002139B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01</w:t>
            </w:r>
            <w:r w:rsidR="0093261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2139B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63</w:t>
            </w:r>
            <w:r w:rsidR="00D72B33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57" w:type="dxa"/>
            <w:shd w:val="clear" w:color="auto" w:fill="auto"/>
          </w:tcPr>
          <w:p w14:paraId="018DA9B5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43AC7" w14:textId="5A8636AF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1,357,398</w:t>
            </w:r>
          </w:p>
        </w:tc>
        <w:tc>
          <w:tcPr>
            <w:tcW w:w="270" w:type="dxa"/>
            <w:shd w:val="clear" w:color="auto" w:fill="auto"/>
          </w:tcPr>
          <w:p w14:paraId="473FBCB6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75DFB" w14:textId="1976E008" w:rsidR="00F81D92" w:rsidRPr="009B1E49" w:rsidRDefault="00252AA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252A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252AA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52A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</w:t>
            </w:r>
            <w:r w:rsidR="00D72B33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2E1D4FD5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C7CB7" w14:textId="1E610DC5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1,966</w:t>
            </w:r>
          </w:p>
        </w:tc>
        <w:tc>
          <w:tcPr>
            <w:tcW w:w="236" w:type="dxa"/>
            <w:shd w:val="clear" w:color="auto" w:fill="auto"/>
          </w:tcPr>
          <w:p w14:paraId="6999464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91A48" w14:textId="0BA29AEA" w:rsidR="00F81D92" w:rsidRPr="009B1E49" w:rsidRDefault="002139BF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71</w:t>
            </w:r>
            <w:r w:rsidR="00252AA2" w:rsidRPr="00252AA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25</w:t>
            </w:r>
            <w:r w:rsidR="00EE266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BE220D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3768E" w14:textId="63D52FC9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14,292</w:t>
            </w:r>
          </w:p>
        </w:tc>
        <w:tc>
          <w:tcPr>
            <w:tcW w:w="270" w:type="dxa"/>
            <w:shd w:val="clear" w:color="auto" w:fill="auto"/>
          </w:tcPr>
          <w:p w14:paraId="7EB80F3B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D4EFB" w14:textId="0E04A5EE" w:rsidR="00F81D92" w:rsidRPr="009B1E49" w:rsidRDefault="00806B1B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3BD976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25B75" w14:textId="6104A836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4B7E4E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95845" w14:textId="1BEF1274" w:rsidR="00F81D92" w:rsidRPr="009B1E49" w:rsidRDefault="00744330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74433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74433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AC7451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375</w:t>
            </w:r>
            <w:r w:rsidRPr="0074433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AC7451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564</w:t>
            </w:r>
          </w:p>
        </w:tc>
        <w:tc>
          <w:tcPr>
            <w:tcW w:w="264" w:type="dxa"/>
            <w:shd w:val="clear" w:color="auto" w:fill="auto"/>
          </w:tcPr>
          <w:p w14:paraId="16FC120E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6565" w14:textId="5E1FF843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1,373,656</w:t>
            </w:r>
          </w:p>
        </w:tc>
      </w:tr>
      <w:tr w:rsidR="00F81D92" w:rsidRPr="00756177" w14:paraId="5459BDB3" w14:textId="77777777" w:rsidTr="008C7553">
        <w:trPr>
          <w:trHeight w:val="271"/>
        </w:trPr>
        <w:tc>
          <w:tcPr>
            <w:tcW w:w="3057" w:type="dxa"/>
            <w:shd w:val="clear" w:color="auto" w:fill="auto"/>
          </w:tcPr>
          <w:p w14:paraId="725BBA49" w14:textId="77777777" w:rsidR="00F81D92" w:rsidRPr="0075617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6748F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6B27D79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45789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1EEEA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71665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BE31FB3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3C50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E9B34B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02EB9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5D2707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F1DBF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14F8EE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ECCC7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22D420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07D56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44F815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DEBB4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A7817D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690B0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F81D92" w:rsidRPr="00350817" w14:paraId="754EBA4B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11CF6F58" w14:textId="77777777" w:rsidR="00F81D92" w:rsidRPr="00FF26E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10" w:hanging="24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ี</w:t>
            </w: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สาระสำคัญ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DEF4B59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02A810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A3DDE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83C466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1257B9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ABBFF70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436478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7255F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57CC4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D439AF4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9C451A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13D4B5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ED3EA8F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DA62B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0AD0FE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005C10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D8D01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5B2F890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F684B9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81D92" w:rsidRPr="00350817" w14:paraId="3C06743D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684DD0A5" w14:textId="77777777" w:rsidR="00F81D9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ผลกำไรจากการตัดรายการสินทรัพย์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ทางการเงินที่วัดมูลค่าด้วยราคาทุน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C4A3E75" w14:textId="611EFDC6" w:rsidR="00F81D92" w:rsidRPr="009B1E49" w:rsidRDefault="00583DB3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83DB3">
              <w:rPr>
                <w:rFonts w:asciiTheme="majorBidi" w:hAnsiTheme="majorBidi" w:cs="Angsana New"/>
                <w:sz w:val="24"/>
                <w:szCs w:val="24"/>
                <w:cs/>
              </w:rPr>
              <w:t>20</w:t>
            </w:r>
            <w:r w:rsidRPr="00583DB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583DB3">
              <w:rPr>
                <w:rFonts w:asciiTheme="majorBidi" w:hAnsiTheme="majorBidi" w:cs="Angsana New"/>
                <w:sz w:val="24"/>
                <w:szCs w:val="24"/>
                <w:cs/>
              </w:rPr>
              <w:t>308</w:t>
            </w:r>
          </w:p>
        </w:tc>
        <w:tc>
          <w:tcPr>
            <w:tcW w:w="257" w:type="dxa"/>
            <w:shd w:val="clear" w:color="auto" w:fill="auto"/>
          </w:tcPr>
          <w:p w14:paraId="174AD34A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988DFC" w14:textId="38C39CA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</w:rPr>
              <w:t>10,274</w:t>
            </w:r>
          </w:p>
        </w:tc>
        <w:tc>
          <w:tcPr>
            <w:tcW w:w="270" w:type="dxa"/>
            <w:shd w:val="clear" w:color="auto" w:fill="auto"/>
          </w:tcPr>
          <w:p w14:paraId="738BB6B0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EC7C57" w14:textId="00581CF8" w:rsidR="00F81D92" w:rsidRPr="009B1E49" w:rsidRDefault="00F62A17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6AFFE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E91DA3" w14:textId="75F17043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22B779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E5A52D" w14:textId="2BCE3C13" w:rsidR="00F81D92" w:rsidRPr="009B1E49" w:rsidRDefault="00D77327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FE91E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2F391B" w14:textId="35D9389D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EAEE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77C10F" w14:textId="4F5C05F9" w:rsidR="00F81D92" w:rsidRPr="009B1E49" w:rsidRDefault="00F62A17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635B0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B68797" w14:textId="031B8493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7C7FDA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41996C" w14:textId="7967130C" w:rsidR="00F81D92" w:rsidRPr="009B1E49" w:rsidRDefault="00583DB3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3DB3">
              <w:rPr>
                <w:rFonts w:asciiTheme="majorBidi" w:hAnsiTheme="majorBidi" w:cs="Angsana New"/>
                <w:sz w:val="24"/>
                <w:szCs w:val="24"/>
                <w:cs/>
              </w:rPr>
              <w:t>20</w:t>
            </w:r>
            <w:r w:rsidRPr="00583D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3DB3">
              <w:rPr>
                <w:rFonts w:asciiTheme="majorBidi" w:hAnsiTheme="majorBidi" w:cs="Angsana New"/>
                <w:sz w:val="24"/>
                <w:szCs w:val="24"/>
                <w:cs/>
              </w:rPr>
              <w:t>308</w:t>
            </w:r>
          </w:p>
        </w:tc>
        <w:tc>
          <w:tcPr>
            <w:tcW w:w="264" w:type="dxa"/>
            <w:shd w:val="clear" w:color="auto" w:fill="auto"/>
          </w:tcPr>
          <w:p w14:paraId="18A7AC2A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847842" w14:textId="63B2E842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</w:rPr>
              <w:t>10,274</w:t>
            </w:r>
          </w:p>
        </w:tc>
      </w:tr>
      <w:tr w:rsidR="00F81D92" w:rsidRPr="00350817" w14:paraId="34125B6D" w14:textId="77777777" w:rsidTr="008C7553">
        <w:trPr>
          <w:trHeight w:val="144"/>
        </w:trPr>
        <w:tc>
          <w:tcPr>
            <w:tcW w:w="3057" w:type="dxa"/>
            <w:shd w:val="clear" w:color="auto" w:fill="auto"/>
          </w:tcPr>
          <w:p w14:paraId="23C70A74" w14:textId="27DE28B9" w:rsidR="00F81D92" w:rsidRPr="00B14847" w:rsidRDefault="00F81D92" w:rsidP="0042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5E8CCE6" w14:textId="7D235280" w:rsidR="00F81D92" w:rsidRPr="009B1E49" w:rsidRDefault="00D57070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759B0">
              <w:rPr>
                <w:rFonts w:asciiTheme="majorBidi" w:hAnsiTheme="majorBidi" w:cstheme="majorBidi" w:hint="cs"/>
                <w:sz w:val="24"/>
                <w:szCs w:val="24"/>
                <w:cs/>
              </w:rPr>
              <w:t>70</w:t>
            </w:r>
            <w:r w:rsidR="00F62A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759B0">
              <w:rPr>
                <w:rFonts w:asciiTheme="majorBidi" w:hAnsiTheme="majorBidi" w:cstheme="majorBidi" w:hint="cs"/>
                <w:sz w:val="24"/>
                <w:szCs w:val="24"/>
                <w:cs/>
              </w:rPr>
              <w:t>670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6F095557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1BD6E0" w14:textId="783479C4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151,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0F3B59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64955C" w14:textId="72CFDFEB" w:rsidR="00F81D92" w:rsidRPr="009B1E49" w:rsidRDefault="00D77327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C29D9A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24D2BE" w14:textId="47F83B59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B5ACE6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B6C047" w14:textId="3FD4F8FF" w:rsidR="00F81D92" w:rsidRPr="009B1E49" w:rsidRDefault="00D57070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9759B0">
              <w:rPr>
                <w:rFonts w:asciiTheme="majorBidi" w:hAnsiTheme="majorBidi" w:cs="Angsana New" w:hint="cs"/>
                <w:sz w:val="24"/>
                <w:szCs w:val="24"/>
                <w:cs/>
              </w:rPr>
              <w:t>98</w:t>
            </w:r>
            <w:r w:rsidR="009759B0">
              <w:rPr>
                <w:rFonts w:asciiTheme="majorBidi" w:hAnsiTheme="majorBidi" w:cs="Angsana New"/>
                <w:sz w:val="24"/>
                <w:szCs w:val="24"/>
              </w:rPr>
              <w:t>,54</w:t>
            </w:r>
            <w:r w:rsidR="00D72B33">
              <w:rPr>
                <w:rFonts w:asciiTheme="majorBidi" w:hAnsiTheme="majorBidi" w:cs="Angsana New" w:hint="cs"/>
                <w:sz w:val="24"/>
                <w:szCs w:val="24"/>
                <w:cs/>
              </w:rPr>
              <w:t>9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FB63FE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37FF50" w14:textId="4C50921F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="Angsana New"/>
                <w:sz w:val="24"/>
                <w:szCs w:val="24"/>
              </w:rPr>
              <w:t>4,4</w:t>
            </w:r>
            <w:r>
              <w:rPr>
                <w:rFonts w:asciiTheme="majorBidi" w:hAnsiTheme="majorBidi" w:cs="Angsana New"/>
                <w:sz w:val="24"/>
                <w:szCs w:val="24"/>
              </w:rPr>
              <w:t>50</w:t>
            </w: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4A5316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626795" w14:textId="468F0B9E" w:rsidR="00F81D92" w:rsidRPr="009B1E49" w:rsidRDefault="00005CA7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C8AE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D8CC14" w14:textId="5C7F3383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19FC26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EB1252" w14:textId="3B9CA71C" w:rsidR="00F81D92" w:rsidRPr="009B1E49" w:rsidRDefault="00D57070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759B0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="00F62A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202E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="009759B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E44E8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352ACFCC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729030" w14:textId="48E66175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352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155,719</w:t>
            </w:r>
            <w:r w:rsidRPr="00A5352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</w:tbl>
    <w:p w14:paraId="3F4A4435" w14:textId="77777777" w:rsidR="008C7553" w:rsidRDefault="008C7553" w:rsidP="008C7553">
      <w:pPr>
        <w:spacing w:line="240" w:lineRule="auto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 w:hint="cs"/>
          <w:sz w:val="2"/>
          <w:szCs w:val="2"/>
          <w:cs/>
        </w:rPr>
        <w:t xml:space="preserve"> </w:t>
      </w:r>
    </w:p>
    <w:p w14:paraId="1F277667" w14:textId="77777777" w:rsidR="008C7553" w:rsidRPr="004214E6" w:rsidRDefault="008C7553" w:rsidP="008C7553">
      <w:pPr>
        <w:rPr>
          <w:rFonts w:asciiTheme="majorBidi" w:hAnsiTheme="majorBidi" w:cstheme="majorBidi"/>
          <w:sz w:val="28"/>
          <w:szCs w:val="28"/>
        </w:rPr>
      </w:pPr>
    </w:p>
    <w:p w14:paraId="21D4227E" w14:textId="77777777" w:rsidR="008C7553" w:rsidRDefault="008C7553" w:rsidP="008C755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404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858"/>
        <w:gridCol w:w="257"/>
        <w:gridCol w:w="868"/>
        <w:gridCol w:w="270"/>
        <w:gridCol w:w="864"/>
        <w:gridCol w:w="236"/>
        <w:gridCol w:w="864"/>
        <w:gridCol w:w="236"/>
        <w:gridCol w:w="864"/>
        <w:gridCol w:w="236"/>
        <w:gridCol w:w="864"/>
        <w:gridCol w:w="270"/>
        <w:gridCol w:w="864"/>
        <w:gridCol w:w="270"/>
        <w:gridCol w:w="864"/>
        <w:gridCol w:w="270"/>
        <w:gridCol w:w="864"/>
        <w:gridCol w:w="264"/>
        <w:gridCol w:w="900"/>
      </w:tblGrid>
      <w:tr w:rsidR="008C7553" w:rsidRPr="001C1F9F" w14:paraId="794BA74B" w14:textId="77777777" w:rsidTr="008C7553">
        <w:trPr>
          <w:trHeight w:val="144"/>
        </w:trPr>
        <w:tc>
          <w:tcPr>
            <w:tcW w:w="3059" w:type="dxa"/>
            <w:shd w:val="clear" w:color="auto" w:fill="auto"/>
          </w:tcPr>
          <w:p w14:paraId="623BED13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3002DFAC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C7553" w:rsidRPr="001C1F9F" w14:paraId="682559FE" w14:textId="77777777" w:rsidTr="008C7553">
        <w:trPr>
          <w:trHeight w:val="144"/>
        </w:trPr>
        <w:tc>
          <w:tcPr>
            <w:tcW w:w="3059" w:type="dxa"/>
            <w:shd w:val="clear" w:color="auto" w:fill="auto"/>
          </w:tcPr>
          <w:p w14:paraId="665DD1F8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14:paraId="384CFC53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8BED6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3F3E0AE8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35472A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78F7EAC6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6A9EF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bottom"/>
          </w:tcPr>
          <w:p w14:paraId="66E22757" w14:textId="77777777" w:rsidR="008C7553" w:rsidRPr="002F3B46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C1591" w14:textId="77777777" w:rsidR="008C7553" w:rsidRPr="002F3B46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8" w:type="dxa"/>
            <w:gridSpan w:val="3"/>
            <w:shd w:val="clear" w:color="auto" w:fill="auto"/>
            <w:vAlign w:val="bottom"/>
          </w:tcPr>
          <w:p w14:paraId="23A410CD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81D92" w14:paraId="09461F13" w14:textId="77777777" w:rsidTr="008C7553">
        <w:trPr>
          <w:trHeight w:val="144"/>
        </w:trPr>
        <w:tc>
          <w:tcPr>
            <w:tcW w:w="3059" w:type="dxa"/>
            <w:shd w:val="clear" w:color="auto" w:fill="auto"/>
          </w:tcPr>
          <w:p w14:paraId="7BFA5716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DEBE3D2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D8FE0CE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3B01FCB" w14:textId="77777777" w:rsidR="00F81D9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08A62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89B110" w14:textId="297322C3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5A7606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6E9B65" w14:textId="21648358" w:rsidR="00F81D9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C5C03" w14:textId="77777777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72D5A0" w14:textId="3A27EC70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A42C1" w14:textId="77777777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5FA19B" w14:textId="0DED5C1A" w:rsidR="00F81D9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799B1" w14:textId="77777777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5FE1BB" w14:textId="6D3E5C3B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3B93F" w14:textId="77777777" w:rsidR="00F81D92" w:rsidRPr="005B76A0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C67888" w14:textId="202C00A4" w:rsidR="00F81D9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AE0A8" w14:textId="77777777" w:rsidR="00F81D92" w:rsidRPr="002F3B46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597269" w14:textId="61B99509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86F6D8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B887FE" w14:textId="77177E96" w:rsidR="00F81D9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81D92" w14:paraId="1A93823A" w14:textId="77777777" w:rsidTr="008C7553">
        <w:trPr>
          <w:trHeight w:val="144"/>
        </w:trPr>
        <w:tc>
          <w:tcPr>
            <w:tcW w:w="3059" w:type="dxa"/>
            <w:shd w:val="clear" w:color="auto" w:fill="auto"/>
          </w:tcPr>
          <w:p w14:paraId="6222E2DC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F65EC48" w14:textId="77777777" w:rsidR="00F81D92" w:rsidRPr="00777815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426889C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553854A" w14:textId="77777777" w:rsidR="00F81D92" w:rsidRPr="00777815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2D3FB3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F18B5F" w14:textId="75045725" w:rsidR="00F81D92" w:rsidRPr="00777815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7C9115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D696BE" w14:textId="2B9262DF" w:rsidR="00F81D92" w:rsidRPr="00777815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61AEC5" w14:textId="77777777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7A9ACD" w14:textId="39274B5A" w:rsidR="00F81D92" w:rsidRPr="00777815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17F24" w14:textId="77777777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C76BA8" w14:textId="33BAF9ED" w:rsidR="00F81D92" w:rsidRPr="00777815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9F53C" w14:textId="77777777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C1B32D" w14:textId="423EECC3" w:rsidR="00F81D92" w:rsidRPr="00777815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3778D" w14:textId="77777777" w:rsidR="00F81D92" w:rsidRPr="005B76A0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0E2A86" w14:textId="435FDF27" w:rsidR="00F81D92" w:rsidRPr="00777815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22967" w14:textId="77777777" w:rsidR="00F81D92" w:rsidRPr="002F3B46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7B1C46" w14:textId="1503B0D5" w:rsidR="00F81D92" w:rsidRPr="00777815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AF88AB0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ED52F0" w14:textId="24AEC215" w:rsidR="00F81D92" w:rsidRPr="00777815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F81D92" w14:paraId="31922DEC" w14:textId="77777777" w:rsidTr="008C7553">
        <w:trPr>
          <w:trHeight w:val="144"/>
        </w:trPr>
        <w:tc>
          <w:tcPr>
            <w:tcW w:w="3059" w:type="dxa"/>
            <w:shd w:val="clear" w:color="auto" w:fill="auto"/>
          </w:tcPr>
          <w:p w14:paraId="27F7B806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55B868F" w14:textId="065756A2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34607A0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09F3947" w14:textId="3FAE219E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51C74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017FCF" w14:textId="3B15F424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90F0BB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70092E" w14:textId="4AE9889B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1CFBFB" w14:textId="77777777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FBB6F5" w14:textId="15A97017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6A89F" w14:textId="77777777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9FD0E0" w14:textId="00C80C77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CF78A" w14:textId="77777777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5164FD" w14:textId="437DF54F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C216A" w14:textId="77777777" w:rsidR="00F81D92" w:rsidRPr="000D6776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BAC1BE" w14:textId="6672709C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74E85" w14:textId="77777777" w:rsidR="00F81D92" w:rsidRPr="002F3B46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7C1C81" w14:textId="5ED7322C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5E790D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56A8AF" w14:textId="7A0AD200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8C7553" w14:paraId="3271F6C1" w14:textId="77777777" w:rsidTr="008C7553">
        <w:trPr>
          <w:trHeight w:val="144"/>
        </w:trPr>
        <w:tc>
          <w:tcPr>
            <w:tcW w:w="3059" w:type="dxa"/>
            <w:shd w:val="clear" w:color="auto" w:fill="auto"/>
          </w:tcPr>
          <w:p w14:paraId="4FF8833C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0BCF8019" w14:textId="77777777" w:rsidR="008C7553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81D92" w14:paraId="5E0E89A2" w14:textId="77777777" w:rsidTr="00E60E18">
        <w:trPr>
          <w:trHeight w:val="144"/>
        </w:trPr>
        <w:tc>
          <w:tcPr>
            <w:tcW w:w="3059" w:type="dxa"/>
            <w:shd w:val="clear" w:color="auto" w:fill="auto"/>
            <w:vAlign w:val="bottom"/>
          </w:tcPr>
          <w:p w14:paraId="59142261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77BC07" w14:textId="65BE3EE9" w:rsidR="00F81D92" w:rsidRPr="002F394D" w:rsidRDefault="00F46CDE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6C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10</w:t>
            </w:r>
            <w:r w:rsidR="001C1D8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</w:t>
            </w:r>
            <w:r w:rsidRPr="00F46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059B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416</w:t>
            </w:r>
            <w:r w:rsidRPr="00F46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059B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128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0753BC0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81FB1C" w14:textId="59B63AEB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98,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529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42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B2A27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DCF0DD" w14:textId="48915972" w:rsidR="00F81D92" w:rsidRPr="009B1E49" w:rsidRDefault="00F46CDE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6C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73</w:t>
            </w:r>
            <w:r w:rsidRPr="00F46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46C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28</w:t>
            </w:r>
            <w:r w:rsidR="00C869A1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107D5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663D09" w14:textId="7BA11123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65,799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40671F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C0FCD6" w14:textId="5C086594" w:rsidR="00F81D92" w:rsidRPr="005B3B64" w:rsidRDefault="00F46CDE" w:rsidP="005B3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F46C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</w:t>
            </w:r>
            <w:r w:rsidRPr="005B3B6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C059B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655</w:t>
            </w:r>
            <w:r w:rsidRPr="005B3B6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C059B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B058DD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4DD5D3" w14:textId="7A85E0D3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4,985,400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0DAB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A28660" w14:textId="14ABDC9D" w:rsidR="00F81D92" w:rsidRPr="009E6828" w:rsidRDefault="00F46CDE" w:rsidP="009E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(6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</w:t>
            </w:r>
            <w:r w:rsidR="00C059B2"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34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C059B2"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411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9F50E" w14:textId="77777777" w:rsidR="00F81D92" w:rsidRPr="009E6828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0AEE4D" w14:textId="45707A5F" w:rsidR="00F81D92" w:rsidRPr="009E6828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(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5,190,789</w:t>
            </w: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650679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B6053B" w14:textId="3BC26E97" w:rsidR="00F81D92" w:rsidRPr="009B1E49" w:rsidRDefault="00F46CDE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6C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10</w:t>
            </w:r>
            <w:r w:rsidR="001D1740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5</w:t>
            </w:r>
            <w:r w:rsidRPr="00F46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059B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810</w:t>
            </w:r>
            <w:r w:rsidRPr="00F46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059B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BF387E5" w14:textId="77777777" w:rsidR="00F81D92" w:rsidRPr="0038531A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B11F68" w14:textId="03B1C68D" w:rsidR="00F81D9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98,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389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,8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F81D92" w:rsidRPr="001C1F9F" w14:paraId="2589B4A8" w14:textId="77777777" w:rsidTr="00E60E18">
        <w:trPr>
          <w:trHeight w:val="144"/>
        </w:trPr>
        <w:tc>
          <w:tcPr>
            <w:tcW w:w="3059" w:type="dxa"/>
            <w:shd w:val="clear" w:color="auto" w:fill="auto"/>
            <w:vAlign w:val="bottom"/>
          </w:tcPr>
          <w:p w14:paraId="6EC2F62C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6AEC85" w14:textId="44BE6D07" w:rsidR="00F81D92" w:rsidRPr="002F394D" w:rsidRDefault="00DE0A8C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0A8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80</w:t>
            </w:r>
            <w:r w:rsidRPr="00DE0A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C1D8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  <w:r w:rsidR="00050DC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85</w:t>
            </w:r>
            <w:r w:rsidRPr="00DE0A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438CB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1</w:t>
            </w:r>
            <w:r w:rsidR="00050DC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  <w:r w:rsidR="00AB4C16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90091F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EBAC68" w14:textId="5FED7E25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73,892,50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1F42A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40B5B0" w14:textId="70F24C92" w:rsidR="00F81D92" w:rsidRPr="009B1E49" w:rsidRDefault="00DE0A8C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87174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93C4D2" w14:textId="50A32122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39,621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28C93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07A689" w14:textId="1F8D4261" w:rsidR="00F81D92" w:rsidRPr="005B3B64" w:rsidRDefault="001D1740" w:rsidP="005B3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5B3B6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4</w:t>
            </w:r>
            <w:r w:rsidR="00DE0A8C" w:rsidRPr="005B3B6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5B3B6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6</w:t>
            </w:r>
            <w:r w:rsidR="00050DC9" w:rsidRPr="005B3B6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19</w:t>
            </w:r>
            <w:r w:rsidR="00DE0A8C" w:rsidRPr="005B3B6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,4</w:t>
            </w:r>
            <w:r w:rsidR="00050DC9" w:rsidRPr="005B3B6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8CCC6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8993C3" w14:textId="41CCFAE5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3,728,001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F6503F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714167" w14:textId="392D97B5" w:rsidR="00F81D92" w:rsidRPr="009E6828" w:rsidRDefault="00DE0A8C" w:rsidP="009E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(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5,</w:t>
            </w:r>
            <w:r w:rsidR="00050DC9"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282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050DC9"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411</w:t>
            </w: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6CEF5" w14:textId="77777777" w:rsidR="00F81D92" w:rsidRPr="009E6828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9E4BDE" w14:textId="0E40DA40" w:rsidR="00F81D92" w:rsidRPr="009E6828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(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138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789</w:t>
            </w: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16CB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43DBD4" w14:textId="5F6305A3" w:rsidR="00F81D92" w:rsidRPr="009B1E49" w:rsidRDefault="00DE0A8C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0A8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79</w:t>
            </w:r>
            <w:r w:rsidRPr="00DE0A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E0A8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</w:t>
            </w:r>
            <w:r w:rsidR="00050DC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66</w:t>
            </w:r>
            <w:r w:rsidRPr="00DE0A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0DC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67</w:t>
            </w:r>
            <w:r w:rsidR="00AB4C16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5534D3" w14:textId="77777777" w:rsidR="00F81D92" w:rsidRPr="00DA28EB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D85035" w14:textId="5C7B1563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73,5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21</w:t>
            </w: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337</w:t>
            </w:r>
          </w:p>
        </w:tc>
      </w:tr>
    </w:tbl>
    <w:p w14:paraId="0FEB9D6A" w14:textId="6B5FC7CB" w:rsidR="000E4154" w:rsidRPr="00CF3746" w:rsidRDefault="000E4154" w:rsidP="00876D13">
      <w:pPr>
        <w:rPr>
          <w:rFonts w:eastAsia="DengXian" w:cs="Angsana New"/>
          <w:sz w:val="28"/>
          <w:szCs w:val="28"/>
          <w:cs/>
        </w:rPr>
        <w:sectPr w:rsidR="000E4154" w:rsidRPr="00CF3746" w:rsidSect="003A0904">
          <w:headerReference w:type="default" r:id="rId13"/>
          <w:footerReference w:type="default" r:id="rId14"/>
          <w:pgSz w:w="16834" w:h="11909" w:orient="landscape" w:code="9"/>
          <w:pgMar w:top="1152" w:right="1264" w:bottom="1152" w:left="576" w:header="720" w:footer="720" w:gutter="0"/>
          <w:cols w:space="720"/>
          <w:docGrid w:linePitch="360"/>
        </w:sectPr>
      </w:pPr>
    </w:p>
    <w:p w14:paraId="3F56007B" w14:textId="4E3FD6F2" w:rsidR="00BC097E" w:rsidRPr="00CF3746" w:rsidRDefault="00BC097E" w:rsidP="001E6CC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1170" w:right="-45" w:hanging="540"/>
        <w:jc w:val="thaiDistribute"/>
        <w:rPr>
          <w:rFonts w:ascii="Angsana New" w:eastAsia="DengXian" w:hAnsi="Angsana New" w:cs="Angsana New"/>
          <w:sz w:val="28"/>
          <w:szCs w:val="28"/>
          <w:u w:val="none"/>
          <w:cs/>
        </w:rPr>
      </w:pPr>
      <w:r w:rsidRPr="00CF3746">
        <w:rPr>
          <w:rFonts w:ascii="Angsana New" w:eastAsia="DengXian" w:hAnsi="Angsana New" w:cs="Angsana New"/>
          <w:sz w:val="28"/>
          <w:szCs w:val="28"/>
          <w:u w:val="none"/>
          <w:cs/>
        </w:rPr>
        <w:lastRenderedPageBreak/>
        <w:t xml:space="preserve">เครื่องมือทางการเงิน </w:t>
      </w:r>
    </w:p>
    <w:p w14:paraId="615D3CC2" w14:textId="77777777" w:rsidR="00BC097E" w:rsidRPr="00CF3746" w:rsidRDefault="00BC097E" w:rsidP="00BC09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lang w:val="en-GB"/>
        </w:rPr>
      </w:pPr>
    </w:p>
    <w:p w14:paraId="68D4B86C" w14:textId="2D66000B" w:rsidR="00BE73CC" w:rsidRPr="00CF3746" w:rsidRDefault="005C0500" w:rsidP="001E6CC5">
      <w:pPr>
        <w:pStyle w:val="block"/>
        <w:shd w:val="clear" w:color="auto" w:fill="FFFFFF" w:themeFill="background1"/>
        <w:spacing w:after="0" w:line="240" w:lineRule="auto"/>
        <w:ind w:left="117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D1C70ED" w14:textId="07250027" w:rsidR="005C0500" w:rsidRPr="00CF3746" w:rsidRDefault="005C0500" w:rsidP="007565C4">
      <w:pPr>
        <w:pStyle w:val="block"/>
        <w:shd w:val="clear" w:color="auto" w:fill="FFFFFF" w:themeFill="background1"/>
        <w:spacing w:after="0" w:line="240" w:lineRule="auto"/>
        <w:ind w:left="108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</w:p>
    <w:p w14:paraId="318399A8" w14:textId="50F6EB97" w:rsidR="005C0500" w:rsidRPr="00CF3746" w:rsidRDefault="005C0500" w:rsidP="001E6CC5">
      <w:pPr>
        <w:pStyle w:val="block"/>
        <w:shd w:val="clear" w:color="auto" w:fill="FFFFFF" w:themeFill="background1"/>
        <w:spacing w:after="0" w:line="240" w:lineRule="auto"/>
        <w:ind w:left="117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CF3746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5A216796" w14:textId="77777777" w:rsidR="00F81D92" w:rsidRPr="00F81D92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tbl>
      <w:tblPr>
        <w:tblW w:w="14034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2070"/>
        <w:gridCol w:w="178"/>
        <w:gridCol w:w="1710"/>
        <w:gridCol w:w="185"/>
        <w:gridCol w:w="1620"/>
        <w:gridCol w:w="180"/>
        <w:gridCol w:w="1710"/>
        <w:gridCol w:w="180"/>
        <w:gridCol w:w="1881"/>
      </w:tblGrid>
      <w:tr w:rsidR="005162B2" w:rsidRPr="00F81D92" w14:paraId="2C4CACF6" w14:textId="77777777" w:rsidTr="00EE609C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545CE315" w14:textId="77777777" w:rsidR="005162B2" w:rsidRPr="00F81D92" w:rsidRDefault="005162B2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14" w:type="dxa"/>
            <w:gridSpan w:val="9"/>
            <w:vAlign w:val="bottom"/>
          </w:tcPr>
          <w:p w14:paraId="5FA0864A" w14:textId="1F935B68" w:rsidR="005162B2" w:rsidRPr="00F81D92" w:rsidRDefault="005162B2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162B2" w:rsidRPr="00F81D92" w14:paraId="4DB0F8E9" w14:textId="77777777" w:rsidTr="00EE609C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70834107" w14:textId="77777777" w:rsidR="005162B2" w:rsidRPr="00F81D92" w:rsidRDefault="005162B2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66293F0" w14:textId="15BE2AD8" w:rsidR="005162B2" w:rsidRPr="00F81D92" w:rsidRDefault="005162B2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57687932" w14:textId="77777777" w:rsidR="005162B2" w:rsidRPr="00F81D92" w:rsidRDefault="005162B2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466" w:type="dxa"/>
            <w:gridSpan w:val="7"/>
            <w:tcBorders>
              <w:bottom w:val="single" w:sz="4" w:space="0" w:color="auto"/>
            </w:tcBorders>
            <w:vAlign w:val="bottom"/>
          </w:tcPr>
          <w:p w14:paraId="55BCF933" w14:textId="7F9455B4" w:rsidR="005162B2" w:rsidRPr="00F81D92" w:rsidRDefault="005162B2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816E57" w:rsidRPr="00F81D92" w14:paraId="18204973" w14:textId="77777777" w:rsidTr="00EE609C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5AAAA10C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EF132A2" w14:textId="7882E778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</w:t>
            </w:r>
            <w:r w:rsidR="00EE60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ที่วัดมูลค่าด้วย</w:t>
            </w: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ราคาทุนตัดจำหน่าย</w:t>
            </w:r>
          </w:p>
        </w:tc>
        <w:tc>
          <w:tcPr>
            <w:tcW w:w="178" w:type="dxa"/>
            <w:vAlign w:val="bottom"/>
          </w:tcPr>
          <w:p w14:paraId="22D44D5E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5A8DE59" w14:textId="7F55D494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5" w:type="dxa"/>
            <w:tcBorders>
              <w:top w:val="single" w:sz="4" w:space="0" w:color="auto"/>
            </w:tcBorders>
            <w:vAlign w:val="bottom"/>
          </w:tcPr>
          <w:p w14:paraId="7A66D5F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2A880B" w14:textId="1AC92322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8B1F3D3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DE3B9B9" w14:textId="3155A273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458C067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14:paraId="1BDA133A" w14:textId="3D45DA1D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162B2" w:rsidRPr="00F81D92" w14:paraId="18B2893B" w14:textId="77777777" w:rsidTr="00EE609C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06247D85" w14:textId="77777777" w:rsidR="005162B2" w:rsidRPr="00F81D92" w:rsidRDefault="005162B2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14" w:type="dxa"/>
            <w:gridSpan w:val="9"/>
            <w:vAlign w:val="bottom"/>
          </w:tcPr>
          <w:p w14:paraId="475811E0" w14:textId="45D60EB9" w:rsidR="005162B2" w:rsidRPr="00F81D92" w:rsidRDefault="005162B2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F81D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F81D9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16E57" w:rsidRPr="00F81D92" w14:paraId="6B4B2100" w14:textId="77777777" w:rsidTr="00EE609C">
        <w:trPr>
          <w:cantSplit/>
          <w:trHeight w:val="60"/>
        </w:trPr>
        <w:tc>
          <w:tcPr>
            <w:tcW w:w="4320" w:type="dxa"/>
            <w:shd w:val="clear" w:color="auto" w:fill="auto"/>
            <w:vAlign w:val="bottom"/>
          </w:tcPr>
          <w:p w14:paraId="02F81F8C" w14:textId="1AA381FB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31 </w:t>
            </w:r>
            <w:r w:rsidRPr="00F81D9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F81D9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F81D9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070" w:type="dxa"/>
            <w:vAlign w:val="bottom"/>
          </w:tcPr>
          <w:p w14:paraId="15913A4E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9E35246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0D80A58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  <w:vAlign w:val="bottom"/>
          </w:tcPr>
          <w:p w14:paraId="4B118D50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B670A8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B0AEBE7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D08CC45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591344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6E8E7C80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816E57" w:rsidRPr="00F81D92" w14:paraId="60C928E5" w14:textId="77777777" w:rsidTr="00EE609C">
        <w:trPr>
          <w:cantSplit/>
        </w:trPr>
        <w:tc>
          <w:tcPr>
            <w:tcW w:w="4320" w:type="dxa"/>
          </w:tcPr>
          <w:p w14:paraId="71F55431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vAlign w:val="bottom"/>
          </w:tcPr>
          <w:p w14:paraId="2EA9E852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3148F64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6CDB397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C6F6D8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9CA1E20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F2870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8338D88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C980C2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</w:tcPr>
          <w:p w14:paraId="095D711D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E57" w:rsidRPr="00F81D92" w14:paraId="19536F7D" w14:textId="77777777" w:rsidTr="00EE609C">
        <w:trPr>
          <w:cantSplit/>
        </w:trPr>
        <w:tc>
          <w:tcPr>
            <w:tcW w:w="4320" w:type="dxa"/>
          </w:tcPr>
          <w:p w14:paraId="2032BE59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2070" w:type="dxa"/>
          </w:tcPr>
          <w:p w14:paraId="74A4495F" w14:textId="3CE4A505" w:rsidR="00816E57" w:rsidRPr="00F81D92" w:rsidRDefault="007F18D0" w:rsidP="007F1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DB195C" w:rsidRPr="00DB195C">
              <w:rPr>
                <w:rFonts w:asciiTheme="majorBidi" w:hAnsiTheme="majorBidi" w:cstheme="majorBidi"/>
                <w:sz w:val="28"/>
                <w:szCs w:val="28"/>
              </w:rPr>
              <w:t>91,184,606</w:t>
            </w:r>
          </w:p>
        </w:tc>
        <w:tc>
          <w:tcPr>
            <w:tcW w:w="178" w:type="dxa"/>
            <w:vAlign w:val="bottom"/>
          </w:tcPr>
          <w:p w14:paraId="7EA81B16" w14:textId="77777777" w:rsidR="00816E57" w:rsidRPr="00F81D92" w:rsidRDefault="00816E57" w:rsidP="007F1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224283C" w14:textId="474E3744" w:rsidR="00816E57" w:rsidRPr="00F81D92" w:rsidRDefault="00C14BD0" w:rsidP="00EE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0284869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46EA9FA" w14:textId="1EAB0ED6" w:rsidR="00816E57" w:rsidRPr="00F81D92" w:rsidRDefault="00C14BD0" w:rsidP="00CC6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47BC0BF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A9E5301" w14:textId="196E39CE" w:rsidR="00816E57" w:rsidRPr="00F81D92" w:rsidRDefault="00C14BD0" w:rsidP="009A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3619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3BA6">
              <w:rPr>
                <w:rFonts w:asciiTheme="majorBidi" w:hAnsiTheme="majorBidi" w:cstheme="majorBidi"/>
                <w:sz w:val="28"/>
                <w:szCs w:val="28"/>
              </w:rPr>
              <w:t>664,499</w:t>
            </w:r>
          </w:p>
        </w:tc>
        <w:tc>
          <w:tcPr>
            <w:tcW w:w="180" w:type="dxa"/>
            <w:vAlign w:val="bottom"/>
          </w:tcPr>
          <w:p w14:paraId="16E30B42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1F3397CE" w14:textId="35294129" w:rsidR="00816E57" w:rsidRPr="00F81D92" w:rsidRDefault="00E27FC6" w:rsidP="009A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90,664,499</w:t>
            </w:r>
          </w:p>
        </w:tc>
      </w:tr>
      <w:tr w:rsidR="00816E57" w:rsidRPr="00F81D92" w14:paraId="583AB869" w14:textId="77777777" w:rsidTr="00EE609C">
        <w:trPr>
          <w:cantSplit/>
          <w:trHeight w:val="189"/>
        </w:trPr>
        <w:tc>
          <w:tcPr>
            <w:tcW w:w="4320" w:type="dxa"/>
          </w:tcPr>
          <w:p w14:paraId="30E8C3FC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70A422C9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2896BBF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39B4E33E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6B7EA16E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7403E5FB" w14:textId="77777777" w:rsidR="00816E57" w:rsidRPr="00F81D92" w:rsidRDefault="00816E57" w:rsidP="00CC6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49AB31C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4DD62CC9" w14:textId="77777777" w:rsidR="00816E57" w:rsidRPr="00F81D92" w:rsidRDefault="00816E57" w:rsidP="009A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C80FF46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81" w:type="dxa"/>
          </w:tcPr>
          <w:p w14:paraId="6BCDFB9D" w14:textId="77777777" w:rsidR="00816E57" w:rsidRPr="00F81D92" w:rsidRDefault="00816E57" w:rsidP="009A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16E57" w:rsidRPr="00F81D92" w14:paraId="66622962" w14:textId="77777777" w:rsidTr="00EE609C">
        <w:trPr>
          <w:cantSplit/>
        </w:trPr>
        <w:tc>
          <w:tcPr>
            <w:tcW w:w="4320" w:type="dxa"/>
          </w:tcPr>
          <w:p w14:paraId="5FC17014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70" w:type="dxa"/>
            <w:vAlign w:val="bottom"/>
          </w:tcPr>
          <w:p w14:paraId="25EE0734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9448A2F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575E0EC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642B23F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7BD061D" w14:textId="77777777" w:rsidR="00816E57" w:rsidRPr="00F81D92" w:rsidRDefault="00816E57" w:rsidP="00CC6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A0373C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273FB8D" w14:textId="77777777" w:rsidR="00816E57" w:rsidRPr="00F81D92" w:rsidRDefault="00816E57" w:rsidP="009A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86025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</w:tcPr>
          <w:p w14:paraId="5E14FE07" w14:textId="77777777" w:rsidR="00816E57" w:rsidRPr="00F81D92" w:rsidRDefault="00816E57" w:rsidP="009A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E57" w:rsidRPr="00F81D92" w14:paraId="0461342F" w14:textId="77777777" w:rsidTr="00EE609C">
        <w:trPr>
          <w:cantSplit/>
        </w:trPr>
        <w:tc>
          <w:tcPr>
            <w:tcW w:w="4320" w:type="dxa"/>
          </w:tcPr>
          <w:p w14:paraId="5EDA8272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vAlign w:val="bottom"/>
          </w:tcPr>
          <w:p w14:paraId="1A7451F3" w14:textId="305BB955" w:rsidR="00816E57" w:rsidRPr="00F81D92" w:rsidRDefault="00D86E91" w:rsidP="007F1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86E91">
              <w:rPr>
                <w:rFonts w:asciiTheme="majorBidi" w:hAnsiTheme="majorBidi" w:cstheme="majorBidi"/>
                <w:sz w:val="28"/>
                <w:szCs w:val="28"/>
              </w:rPr>
              <w:t>18,757,228</w:t>
            </w:r>
          </w:p>
        </w:tc>
        <w:tc>
          <w:tcPr>
            <w:tcW w:w="178" w:type="dxa"/>
            <w:vAlign w:val="bottom"/>
          </w:tcPr>
          <w:p w14:paraId="343D0A99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4CC5604" w14:textId="3E0A9497" w:rsidR="00816E57" w:rsidRPr="00F81D92" w:rsidRDefault="00D86E91" w:rsidP="00EE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E0CA767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67EECFD" w14:textId="132ED3E8" w:rsidR="00816E57" w:rsidRPr="00F81D92" w:rsidRDefault="00D86E91" w:rsidP="00CC6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18,747,181</w:t>
            </w:r>
          </w:p>
        </w:tc>
        <w:tc>
          <w:tcPr>
            <w:tcW w:w="180" w:type="dxa"/>
            <w:vAlign w:val="bottom"/>
          </w:tcPr>
          <w:p w14:paraId="5E56863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866EF4D" w14:textId="068413E5" w:rsidR="00816E57" w:rsidRPr="00F81D92" w:rsidRDefault="00D86E91" w:rsidP="009A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F72D38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288EABCA" w14:textId="3EB2A061" w:rsidR="00816E57" w:rsidRPr="00F81D92" w:rsidRDefault="00D86E91" w:rsidP="009A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18,747,181</w:t>
            </w:r>
          </w:p>
        </w:tc>
      </w:tr>
      <w:tr w:rsidR="00816E57" w:rsidRPr="00F81D92" w14:paraId="7CE8A3D6" w14:textId="77777777" w:rsidTr="00EE609C">
        <w:trPr>
          <w:cantSplit/>
        </w:trPr>
        <w:tc>
          <w:tcPr>
            <w:tcW w:w="4320" w:type="dxa"/>
          </w:tcPr>
          <w:p w14:paraId="201BB3B6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70" w:type="dxa"/>
            <w:vAlign w:val="bottom"/>
          </w:tcPr>
          <w:p w14:paraId="17304ECA" w14:textId="49E1BA2F" w:rsidR="00816E57" w:rsidRPr="00F81D92" w:rsidRDefault="00D86E91" w:rsidP="007F1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86E91">
              <w:rPr>
                <w:rFonts w:asciiTheme="majorBidi" w:hAnsiTheme="majorBidi" w:cstheme="majorBidi"/>
                <w:sz w:val="28"/>
                <w:szCs w:val="28"/>
              </w:rPr>
              <w:t>50,868,436</w:t>
            </w:r>
          </w:p>
        </w:tc>
        <w:tc>
          <w:tcPr>
            <w:tcW w:w="178" w:type="dxa"/>
            <w:vAlign w:val="bottom"/>
          </w:tcPr>
          <w:p w14:paraId="2B695B63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3E3B584" w14:textId="479A51FE" w:rsidR="00816E57" w:rsidRPr="00F81D92" w:rsidRDefault="00D86E91" w:rsidP="00EE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1B7468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F1A282C" w14:textId="3F6ECE68" w:rsidR="00816E57" w:rsidRPr="00F81D92" w:rsidRDefault="00C014BA" w:rsidP="00CC6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="005A1DBA">
              <w:rPr>
                <w:rFonts w:asciiTheme="majorBidi" w:hAnsiTheme="majorBidi" w:cstheme="majorBidi"/>
                <w:sz w:val="28"/>
                <w:szCs w:val="28"/>
              </w:rPr>
              <w:t>65,198</w:t>
            </w:r>
          </w:p>
        </w:tc>
        <w:tc>
          <w:tcPr>
            <w:tcW w:w="180" w:type="dxa"/>
            <w:vAlign w:val="bottom"/>
          </w:tcPr>
          <w:p w14:paraId="29840C7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9DFA51F" w14:textId="2C8F3465" w:rsidR="00816E57" w:rsidRPr="00F81D92" w:rsidRDefault="00C5516B" w:rsidP="009A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CE7952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4310F736" w14:textId="0EF3DA73" w:rsidR="00816E57" w:rsidRPr="00F81D92" w:rsidRDefault="00C5516B" w:rsidP="009A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,165,198</w:t>
            </w:r>
          </w:p>
        </w:tc>
      </w:tr>
      <w:tr w:rsidR="00816E57" w:rsidRPr="00F81D92" w14:paraId="551E542B" w14:textId="77777777" w:rsidTr="00EE609C">
        <w:trPr>
          <w:cantSplit/>
        </w:trPr>
        <w:tc>
          <w:tcPr>
            <w:tcW w:w="4320" w:type="dxa"/>
          </w:tcPr>
          <w:p w14:paraId="03E2450D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6CD1D7AC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E1A02C0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6E8778F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F3F93DF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518B3A4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B08E6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35471A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997BF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1034D00E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609C" w:rsidRPr="00F81D92" w14:paraId="0BB8ACF9" w14:textId="77777777" w:rsidTr="00EE609C">
        <w:trPr>
          <w:cantSplit/>
        </w:trPr>
        <w:tc>
          <w:tcPr>
            <w:tcW w:w="4320" w:type="dxa"/>
          </w:tcPr>
          <w:p w14:paraId="09FEC471" w14:textId="77777777" w:rsidR="00EE609C" w:rsidRPr="00F81D92" w:rsidRDefault="00EE609C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DC2E00C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819DA4B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2D82FFB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AB5ADFE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46E09BC6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C4E51B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995FF0B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6638B7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7E9A97A6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E57" w:rsidRPr="00F81D92" w14:paraId="2E5B6AFE" w14:textId="77777777" w:rsidTr="00EE609C">
        <w:trPr>
          <w:cantSplit/>
        </w:trPr>
        <w:tc>
          <w:tcPr>
            <w:tcW w:w="4320" w:type="dxa"/>
            <w:vAlign w:val="bottom"/>
          </w:tcPr>
          <w:p w14:paraId="2E19AAB1" w14:textId="0E5A671D" w:rsidR="00816E57" w:rsidRPr="00F81D92" w:rsidRDefault="00816E57" w:rsidP="00EE609C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 xml:space="preserve">31 </w:t>
            </w: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070" w:type="dxa"/>
            <w:vAlign w:val="bottom"/>
          </w:tcPr>
          <w:p w14:paraId="26A2CC4A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8A3E3D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268FA3D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054BA0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D72279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F64AAEA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3FD803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F2B9F95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</w:tcPr>
          <w:p w14:paraId="5795F16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E57" w:rsidRPr="00F81D92" w14:paraId="6E10961A" w14:textId="77777777" w:rsidTr="00EE609C">
        <w:trPr>
          <w:cantSplit/>
        </w:trPr>
        <w:tc>
          <w:tcPr>
            <w:tcW w:w="4320" w:type="dxa"/>
          </w:tcPr>
          <w:p w14:paraId="042452F1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vAlign w:val="bottom"/>
          </w:tcPr>
          <w:p w14:paraId="0317BC0B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D69BD58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C91C026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E8529DA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5A364F0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6435BD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76E5286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60C7B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</w:tcPr>
          <w:p w14:paraId="21DB1DBD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E57" w:rsidRPr="00F81D92" w14:paraId="1775FFBD" w14:textId="77777777" w:rsidTr="00EE609C">
        <w:trPr>
          <w:cantSplit/>
        </w:trPr>
        <w:tc>
          <w:tcPr>
            <w:tcW w:w="4320" w:type="dxa"/>
          </w:tcPr>
          <w:p w14:paraId="0D5B575D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2070" w:type="dxa"/>
          </w:tcPr>
          <w:p w14:paraId="3A04E67B" w14:textId="1F2A5D4B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85,814,652</w:t>
            </w:r>
          </w:p>
        </w:tc>
        <w:tc>
          <w:tcPr>
            <w:tcW w:w="178" w:type="dxa"/>
            <w:vAlign w:val="bottom"/>
          </w:tcPr>
          <w:p w14:paraId="370FCD08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4398CC9" w14:textId="7C57EECF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5EDAF5E6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1187490" w14:textId="2130493D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23C8363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6896D52" w14:textId="5D7EB75B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85,414,777</w:t>
            </w:r>
          </w:p>
        </w:tc>
        <w:tc>
          <w:tcPr>
            <w:tcW w:w="180" w:type="dxa"/>
            <w:vAlign w:val="bottom"/>
          </w:tcPr>
          <w:p w14:paraId="31339C1C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23F8B64A" w14:textId="6538B166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,414,777</w:t>
            </w:r>
          </w:p>
        </w:tc>
      </w:tr>
      <w:tr w:rsidR="00816E57" w:rsidRPr="00F81D92" w14:paraId="0E94EFC2" w14:textId="77777777" w:rsidTr="00EE609C">
        <w:trPr>
          <w:cantSplit/>
        </w:trPr>
        <w:tc>
          <w:tcPr>
            <w:tcW w:w="4320" w:type="dxa"/>
          </w:tcPr>
          <w:p w14:paraId="24E0BABF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259A80F0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0E6B60F7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48739735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157C9DEE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68C3667C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B3F97A3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41A913F8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E6FDD13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81" w:type="dxa"/>
          </w:tcPr>
          <w:p w14:paraId="7480DC6B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16E57" w:rsidRPr="00F81D92" w14:paraId="43556F0E" w14:textId="77777777" w:rsidTr="00EE609C">
        <w:trPr>
          <w:cantSplit/>
        </w:trPr>
        <w:tc>
          <w:tcPr>
            <w:tcW w:w="4320" w:type="dxa"/>
          </w:tcPr>
          <w:p w14:paraId="02BE94C3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70" w:type="dxa"/>
            <w:vAlign w:val="bottom"/>
          </w:tcPr>
          <w:p w14:paraId="13CF6404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BAC79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D86C835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6BBA4D9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7AFDB98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8829FE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2BFAB98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26DA83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</w:tcPr>
          <w:p w14:paraId="53998378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E57" w:rsidRPr="00F81D92" w14:paraId="4D99C500" w14:textId="77777777" w:rsidTr="00EE609C">
        <w:trPr>
          <w:cantSplit/>
          <w:trHeight w:val="189"/>
        </w:trPr>
        <w:tc>
          <w:tcPr>
            <w:tcW w:w="4320" w:type="dxa"/>
          </w:tcPr>
          <w:p w14:paraId="1D8FB321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vAlign w:val="bottom"/>
          </w:tcPr>
          <w:p w14:paraId="6695DF3F" w14:textId="60C309D8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16,051,165</w:t>
            </w:r>
          </w:p>
        </w:tc>
        <w:tc>
          <w:tcPr>
            <w:tcW w:w="178" w:type="dxa"/>
            <w:vAlign w:val="bottom"/>
          </w:tcPr>
          <w:p w14:paraId="38500E9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24B9E13" w14:textId="49F4CC3A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9FC3118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AF438AA" w14:textId="239CD256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  <w:tc>
          <w:tcPr>
            <w:tcW w:w="180" w:type="dxa"/>
            <w:vAlign w:val="bottom"/>
          </w:tcPr>
          <w:p w14:paraId="462EAE85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7E9F937" w14:textId="2E9D1995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0A5EBD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46E1557F" w14:textId="67926283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</w:tr>
      <w:tr w:rsidR="00816E57" w:rsidRPr="00F81D92" w14:paraId="78385569" w14:textId="77777777" w:rsidTr="00EE609C">
        <w:trPr>
          <w:cantSplit/>
          <w:trHeight w:val="60"/>
        </w:trPr>
        <w:tc>
          <w:tcPr>
            <w:tcW w:w="4320" w:type="dxa"/>
          </w:tcPr>
          <w:p w14:paraId="1F275F01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70" w:type="dxa"/>
            <w:vAlign w:val="bottom"/>
          </w:tcPr>
          <w:p w14:paraId="5785C9C3" w14:textId="5DB666B6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47,028,188</w:t>
            </w:r>
          </w:p>
        </w:tc>
        <w:tc>
          <w:tcPr>
            <w:tcW w:w="178" w:type="dxa"/>
            <w:vAlign w:val="bottom"/>
          </w:tcPr>
          <w:p w14:paraId="1C5F8ED7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8F79032" w14:textId="32BC117F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6C638994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1A1F48B" w14:textId="0E29E115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  <w:tc>
          <w:tcPr>
            <w:tcW w:w="180" w:type="dxa"/>
            <w:vAlign w:val="bottom"/>
          </w:tcPr>
          <w:p w14:paraId="7D2F430C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92C194D" w14:textId="33D6522C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D34EDA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0484DDA9" w14:textId="6B8E90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</w:tr>
    </w:tbl>
    <w:p w14:paraId="2431A61E" w14:textId="77777777" w:rsidR="00F81D92" w:rsidRPr="00F81D92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540"/>
        <w:jc w:val="thaiDistribute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</w:p>
    <w:p w14:paraId="1FBE81E0" w14:textId="5955FC7C" w:rsidR="00F81D92" w:rsidRDefault="00F81D92" w:rsidP="00F8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F81D9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14034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2070"/>
        <w:gridCol w:w="178"/>
        <w:gridCol w:w="1710"/>
        <w:gridCol w:w="185"/>
        <w:gridCol w:w="1620"/>
        <w:gridCol w:w="180"/>
        <w:gridCol w:w="1710"/>
        <w:gridCol w:w="180"/>
        <w:gridCol w:w="1881"/>
      </w:tblGrid>
      <w:tr w:rsidR="005162B2" w:rsidRPr="00F81D92" w14:paraId="38283665" w14:textId="77777777" w:rsidTr="00E92103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7F29AF8D" w14:textId="77777777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14" w:type="dxa"/>
            <w:gridSpan w:val="9"/>
            <w:vAlign w:val="bottom"/>
          </w:tcPr>
          <w:p w14:paraId="7D40C08F" w14:textId="2745E86D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F81D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162B2" w:rsidRPr="00F81D92" w14:paraId="4486EA30" w14:textId="77777777" w:rsidTr="00E92103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79BB91B0" w14:textId="77777777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BD0F457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0A3A7A8F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466" w:type="dxa"/>
            <w:gridSpan w:val="7"/>
            <w:tcBorders>
              <w:bottom w:val="single" w:sz="4" w:space="0" w:color="auto"/>
            </w:tcBorders>
            <w:vAlign w:val="bottom"/>
          </w:tcPr>
          <w:p w14:paraId="007C8856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5162B2" w:rsidRPr="00F81D92" w14:paraId="712177BF" w14:textId="77777777" w:rsidTr="00E92103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06D30DF5" w14:textId="77777777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9CB18C3" w14:textId="3D3282B3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</w:t>
            </w:r>
            <w:r w:rsidR="00EE60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ที่วัดมูลค่าด้วย</w:t>
            </w: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ราคาทุนตัดจำหน่าย</w:t>
            </w:r>
          </w:p>
        </w:tc>
        <w:tc>
          <w:tcPr>
            <w:tcW w:w="178" w:type="dxa"/>
            <w:vAlign w:val="bottom"/>
          </w:tcPr>
          <w:p w14:paraId="2F81E9DA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5F51116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5" w:type="dxa"/>
            <w:tcBorders>
              <w:top w:val="single" w:sz="4" w:space="0" w:color="auto"/>
            </w:tcBorders>
            <w:vAlign w:val="bottom"/>
          </w:tcPr>
          <w:p w14:paraId="459D3802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7A755A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3F4C241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FCD192C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A4B737E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14:paraId="7B9A7FB0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162B2" w:rsidRPr="00F81D92" w14:paraId="79EE963E" w14:textId="77777777" w:rsidTr="00E92103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2BFBE17C" w14:textId="77777777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14" w:type="dxa"/>
            <w:gridSpan w:val="9"/>
            <w:vAlign w:val="bottom"/>
          </w:tcPr>
          <w:p w14:paraId="790618B3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F81D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F81D9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162B2" w:rsidRPr="00F81D92" w14:paraId="3F8D7062" w14:textId="77777777" w:rsidTr="00E92103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5106B53E" w14:textId="77777777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31 </w:t>
            </w:r>
            <w:r w:rsidRPr="00F81D9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F81D9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F81D9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070" w:type="dxa"/>
            <w:vAlign w:val="bottom"/>
          </w:tcPr>
          <w:p w14:paraId="0963FAF2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B9ECD36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6336C67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  <w:vAlign w:val="bottom"/>
          </w:tcPr>
          <w:p w14:paraId="2DD298D1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33D44E6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088DD28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D992ACF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0C51E3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0BAE7A10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5162B2" w:rsidRPr="00F81D92" w14:paraId="1E1F83DD" w14:textId="77777777" w:rsidTr="00E92103">
        <w:trPr>
          <w:cantSplit/>
        </w:trPr>
        <w:tc>
          <w:tcPr>
            <w:tcW w:w="4320" w:type="dxa"/>
          </w:tcPr>
          <w:p w14:paraId="301D3EC3" w14:textId="77777777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vAlign w:val="bottom"/>
          </w:tcPr>
          <w:p w14:paraId="6CFD8C8A" w14:textId="7E308E16" w:rsidR="005162B2" w:rsidRPr="00F81D92" w:rsidRDefault="007F5CD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</w:p>
        </w:tc>
        <w:tc>
          <w:tcPr>
            <w:tcW w:w="178" w:type="dxa"/>
            <w:vAlign w:val="bottom"/>
          </w:tcPr>
          <w:p w14:paraId="560571D5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9ECE135" w14:textId="28C6DEF4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F886626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EC3ACFA" w14:textId="501AA208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CFBF53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3EB9815" w14:textId="1238A371" w:rsidR="005162B2" w:rsidRPr="00F81D92" w:rsidRDefault="008446FF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</w:p>
        </w:tc>
        <w:tc>
          <w:tcPr>
            <w:tcW w:w="180" w:type="dxa"/>
          </w:tcPr>
          <w:p w14:paraId="30366207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</w:tcPr>
          <w:p w14:paraId="315B7EE2" w14:textId="5653EF27" w:rsidR="005162B2" w:rsidRPr="00F81D92" w:rsidRDefault="008446FF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</w:tr>
      <w:tr w:rsidR="005162B2" w:rsidRPr="00F81D92" w14:paraId="43891EFD" w14:textId="77777777" w:rsidTr="00E92103">
        <w:trPr>
          <w:cantSplit/>
        </w:trPr>
        <w:tc>
          <w:tcPr>
            <w:tcW w:w="4320" w:type="dxa"/>
          </w:tcPr>
          <w:p w14:paraId="3A126E02" w14:textId="77777777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2070" w:type="dxa"/>
          </w:tcPr>
          <w:p w14:paraId="70130975" w14:textId="4FE33E2D" w:rsidR="005162B2" w:rsidRPr="00F81D92" w:rsidRDefault="00DB195C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95C">
              <w:rPr>
                <w:rFonts w:asciiTheme="majorBidi" w:hAnsiTheme="majorBidi" w:cstheme="majorBidi"/>
                <w:sz w:val="28"/>
                <w:szCs w:val="28"/>
              </w:rPr>
              <w:t>91,031,156</w:t>
            </w:r>
          </w:p>
        </w:tc>
        <w:tc>
          <w:tcPr>
            <w:tcW w:w="178" w:type="dxa"/>
            <w:vAlign w:val="bottom"/>
          </w:tcPr>
          <w:p w14:paraId="255EB954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DF88DAE" w14:textId="52C16051" w:rsidR="005162B2" w:rsidRPr="00F81D92" w:rsidRDefault="00846032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3600E9A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71CDAE0" w14:textId="3283B610" w:rsidR="005162B2" w:rsidRPr="00F81D92" w:rsidRDefault="00846032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9058E4E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5311263" w14:textId="20EF49B5" w:rsidR="005162B2" w:rsidRPr="00F81D92" w:rsidRDefault="00846032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032">
              <w:rPr>
                <w:rFonts w:asciiTheme="majorBidi" w:hAnsiTheme="majorBidi" w:cstheme="majorBidi"/>
                <w:sz w:val="28"/>
                <w:szCs w:val="28"/>
              </w:rPr>
              <w:t>90,</w:t>
            </w:r>
            <w:r w:rsidR="00D9574A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DB195C">
              <w:rPr>
                <w:rFonts w:asciiTheme="majorBidi" w:hAnsiTheme="majorBidi" w:cstheme="majorBidi"/>
                <w:sz w:val="28"/>
                <w:szCs w:val="28"/>
              </w:rPr>
              <w:t>11,049</w:t>
            </w:r>
          </w:p>
        </w:tc>
        <w:tc>
          <w:tcPr>
            <w:tcW w:w="180" w:type="dxa"/>
            <w:vAlign w:val="bottom"/>
          </w:tcPr>
          <w:p w14:paraId="769B47D0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3E1EED79" w14:textId="6A59E429" w:rsidR="005162B2" w:rsidRPr="00F81D92" w:rsidRDefault="00282CD1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032">
              <w:rPr>
                <w:rFonts w:asciiTheme="majorBidi" w:hAnsiTheme="majorBidi" w:cstheme="majorBidi"/>
                <w:sz w:val="28"/>
                <w:szCs w:val="28"/>
              </w:rPr>
              <w:t>90,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11,049</w:t>
            </w:r>
          </w:p>
        </w:tc>
      </w:tr>
      <w:tr w:rsidR="005162B2" w:rsidRPr="00F81D92" w14:paraId="59429D01" w14:textId="77777777" w:rsidTr="00E92103">
        <w:trPr>
          <w:cantSplit/>
        </w:trPr>
        <w:tc>
          <w:tcPr>
            <w:tcW w:w="4320" w:type="dxa"/>
          </w:tcPr>
          <w:p w14:paraId="217E5005" w14:textId="4D7A2BE5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070" w:type="dxa"/>
          </w:tcPr>
          <w:p w14:paraId="05D0973A" w14:textId="5BD51B7D" w:rsidR="005162B2" w:rsidRPr="00F81D92" w:rsidRDefault="00247B2A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78" w:type="dxa"/>
            <w:vAlign w:val="bottom"/>
          </w:tcPr>
          <w:p w14:paraId="2E464385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89908AD" w14:textId="1E812DA8" w:rsidR="005162B2" w:rsidRPr="00F81D92" w:rsidRDefault="008446FF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1EEBA01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E627415" w14:textId="01EC42AE" w:rsidR="005162B2" w:rsidRPr="00F81D92" w:rsidRDefault="008446FF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929,876</w:t>
            </w:r>
          </w:p>
        </w:tc>
        <w:tc>
          <w:tcPr>
            <w:tcW w:w="180" w:type="dxa"/>
            <w:vAlign w:val="bottom"/>
          </w:tcPr>
          <w:p w14:paraId="620C1A8D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5638AAA" w14:textId="5B54EED8" w:rsidR="005162B2" w:rsidRPr="00F81D92" w:rsidRDefault="008446FF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CB3D66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4DFF613F" w14:textId="1592E060" w:rsidR="005162B2" w:rsidRPr="00F81D92" w:rsidRDefault="008446FF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929,876</w:t>
            </w:r>
          </w:p>
        </w:tc>
      </w:tr>
      <w:tr w:rsidR="005162B2" w:rsidRPr="00F81D92" w14:paraId="705F47AB" w14:textId="77777777" w:rsidTr="00E92103">
        <w:trPr>
          <w:cantSplit/>
        </w:trPr>
        <w:tc>
          <w:tcPr>
            <w:tcW w:w="4320" w:type="dxa"/>
          </w:tcPr>
          <w:p w14:paraId="281B0096" w14:textId="146AB7A3" w:rsidR="005162B2" w:rsidRPr="00DC05B9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070" w:type="dxa"/>
            <w:vAlign w:val="bottom"/>
          </w:tcPr>
          <w:p w14:paraId="2EF24E43" w14:textId="77777777" w:rsidR="005162B2" w:rsidRPr="00DC05B9" w:rsidRDefault="005162B2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8" w:type="dxa"/>
            <w:vAlign w:val="bottom"/>
          </w:tcPr>
          <w:p w14:paraId="20B13D07" w14:textId="77777777" w:rsidR="005162B2" w:rsidRPr="00DC05B9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4A7F0378" w14:textId="77777777" w:rsidR="005162B2" w:rsidRPr="00DC05B9" w:rsidRDefault="005162B2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5" w:type="dxa"/>
            <w:vAlign w:val="bottom"/>
          </w:tcPr>
          <w:p w14:paraId="05B4E8D7" w14:textId="77777777" w:rsidR="005162B2" w:rsidRPr="00DC05B9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08553635" w14:textId="77777777" w:rsidR="005162B2" w:rsidRPr="00DC05B9" w:rsidRDefault="005162B2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80D4846" w14:textId="77777777" w:rsidR="005162B2" w:rsidRPr="00DC05B9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409A8809" w14:textId="77777777" w:rsidR="005162B2" w:rsidRPr="00DC05B9" w:rsidRDefault="005162B2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03619C9C" w14:textId="77777777" w:rsidR="005162B2" w:rsidRPr="00DC05B9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81" w:type="dxa"/>
          </w:tcPr>
          <w:p w14:paraId="52C1D042" w14:textId="77777777" w:rsidR="005162B2" w:rsidRPr="00DC05B9" w:rsidRDefault="005162B2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C05B9" w:rsidRPr="00F81D92" w14:paraId="498A780B" w14:textId="77777777" w:rsidTr="00E92103">
        <w:trPr>
          <w:cantSplit/>
        </w:trPr>
        <w:tc>
          <w:tcPr>
            <w:tcW w:w="4320" w:type="dxa"/>
          </w:tcPr>
          <w:p w14:paraId="3400FF67" w14:textId="5D139937" w:rsidR="00DC05B9" w:rsidRPr="00F81D92" w:rsidRDefault="00DC05B9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70" w:type="dxa"/>
            <w:vAlign w:val="bottom"/>
          </w:tcPr>
          <w:p w14:paraId="2552EB49" w14:textId="77777777" w:rsidR="00DC05B9" w:rsidRPr="00F81D92" w:rsidRDefault="00DC05B9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191354" w14:textId="77777777" w:rsidR="00DC05B9" w:rsidRPr="00F81D92" w:rsidRDefault="00DC05B9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207661D" w14:textId="77777777" w:rsidR="00DC05B9" w:rsidRPr="00F81D92" w:rsidRDefault="00DC05B9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0E55642" w14:textId="77777777" w:rsidR="00DC05B9" w:rsidRPr="00F81D92" w:rsidRDefault="00DC05B9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92ACEC8" w14:textId="77777777" w:rsidR="00DC05B9" w:rsidRPr="00F81D92" w:rsidRDefault="00DC05B9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4BC052" w14:textId="77777777" w:rsidR="00DC05B9" w:rsidRPr="00F81D92" w:rsidRDefault="00DC05B9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71E044C" w14:textId="77777777" w:rsidR="00DC05B9" w:rsidRPr="00F81D92" w:rsidRDefault="00DC05B9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97B0D9" w14:textId="77777777" w:rsidR="00DC05B9" w:rsidRPr="00F81D92" w:rsidRDefault="00DC05B9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</w:tcPr>
          <w:p w14:paraId="07685B7D" w14:textId="77777777" w:rsidR="00DC05B9" w:rsidRPr="00F81D92" w:rsidRDefault="00DC05B9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BD4" w:rsidRPr="00F81D92" w14:paraId="7D83F98A" w14:textId="77777777" w:rsidTr="00E92103">
        <w:trPr>
          <w:cantSplit/>
        </w:trPr>
        <w:tc>
          <w:tcPr>
            <w:tcW w:w="4320" w:type="dxa"/>
          </w:tcPr>
          <w:p w14:paraId="124D6735" w14:textId="77777777" w:rsidR="004B5BD4" w:rsidRPr="00F81D92" w:rsidRDefault="004B5BD4" w:rsidP="004B5BD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vAlign w:val="bottom"/>
          </w:tcPr>
          <w:p w14:paraId="3E7D07F0" w14:textId="198C6DC5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E91">
              <w:rPr>
                <w:rFonts w:asciiTheme="majorBidi" w:hAnsiTheme="majorBidi" w:cstheme="majorBidi"/>
                <w:sz w:val="28"/>
                <w:szCs w:val="28"/>
              </w:rPr>
              <w:t>18,757,228</w:t>
            </w:r>
          </w:p>
        </w:tc>
        <w:tc>
          <w:tcPr>
            <w:tcW w:w="178" w:type="dxa"/>
            <w:vAlign w:val="bottom"/>
          </w:tcPr>
          <w:p w14:paraId="5DA6580E" w14:textId="77777777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18CF111" w14:textId="407FB47E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27090D2B" w14:textId="77777777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14AE4FE" w14:textId="5FC6CFE5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18,747,181</w:t>
            </w:r>
          </w:p>
        </w:tc>
        <w:tc>
          <w:tcPr>
            <w:tcW w:w="180" w:type="dxa"/>
            <w:vAlign w:val="bottom"/>
          </w:tcPr>
          <w:p w14:paraId="513FAADB" w14:textId="77777777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28A7172" w14:textId="1719CC57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2EECBE" w14:textId="77777777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773D160D" w14:textId="3EB6706F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18,747,181</w:t>
            </w:r>
          </w:p>
        </w:tc>
      </w:tr>
      <w:tr w:rsidR="004B5BD4" w:rsidRPr="00F81D92" w14:paraId="529509F2" w14:textId="77777777" w:rsidTr="00E92103">
        <w:trPr>
          <w:cantSplit/>
        </w:trPr>
        <w:tc>
          <w:tcPr>
            <w:tcW w:w="4320" w:type="dxa"/>
          </w:tcPr>
          <w:p w14:paraId="4B09170C" w14:textId="77777777" w:rsidR="004B5BD4" w:rsidRPr="00F81D92" w:rsidRDefault="004B5BD4" w:rsidP="004B5BD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70" w:type="dxa"/>
            <w:vAlign w:val="bottom"/>
          </w:tcPr>
          <w:p w14:paraId="36C60133" w14:textId="3B5BCC80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E91">
              <w:rPr>
                <w:rFonts w:asciiTheme="majorBidi" w:hAnsiTheme="majorBidi" w:cstheme="majorBidi"/>
                <w:sz w:val="28"/>
                <w:szCs w:val="28"/>
              </w:rPr>
              <w:t>50,868,436</w:t>
            </w:r>
          </w:p>
        </w:tc>
        <w:tc>
          <w:tcPr>
            <w:tcW w:w="178" w:type="dxa"/>
            <w:vAlign w:val="bottom"/>
          </w:tcPr>
          <w:p w14:paraId="6528D332" w14:textId="77777777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A3B24EA" w14:textId="61B2B16F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A041998" w14:textId="77777777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A56CE57" w14:textId="6922775B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,165,198</w:t>
            </w:r>
          </w:p>
        </w:tc>
        <w:tc>
          <w:tcPr>
            <w:tcW w:w="180" w:type="dxa"/>
            <w:vAlign w:val="bottom"/>
          </w:tcPr>
          <w:p w14:paraId="3F36854B" w14:textId="77777777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9A47619" w14:textId="69221008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536D7B" w14:textId="77777777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0C9BDDB4" w14:textId="78041695" w:rsidR="004B5BD4" w:rsidRPr="00F81D92" w:rsidRDefault="004B5BD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,165,198</w:t>
            </w:r>
          </w:p>
        </w:tc>
      </w:tr>
      <w:tr w:rsidR="003D02F4" w:rsidRPr="00F81D92" w14:paraId="54D4EED5" w14:textId="77777777" w:rsidTr="00E92103">
        <w:trPr>
          <w:cantSplit/>
        </w:trPr>
        <w:tc>
          <w:tcPr>
            <w:tcW w:w="4320" w:type="dxa"/>
          </w:tcPr>
          <w:p w14:paraId="3AAB74A9" w14:textId="77777777" w:rsidR="003D02F4" w:rsidRPr="00DC05B9" w:rsidRDefault="003D02F4" w:rsidP="003D02F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070" w:type="dxa"/>
            <w:vAlign w:val="bottom"/>
          </w:tcPr>
          <w:p w14:paraId="5EA758E0" w14:textId="77777777" w:rsidR="003D02F4" w:rsidRPr="00DC05B9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8" w:type="dxa"/>
            <w:vAlign w:val="bottom"/>
          </w:tcPr>
          <w:p w14:paraId="55096F47" w14:textId="77777777" w:rsidR="003D02F4" w:rsidRPr="00DC05B9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65FED1D4" w14:textId="77777777" w:rsidR="003D02F4" w:rsidRPr="00DC05B9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5" w:type="dxa"/>
            <w:vAlign w:val="bottom"/>
          </w:tcPr>
          <w:p w14:paraId="7BC4A673" w14:textId="77777777" w:rsidR="003D02F4" w:rsidRPr="00DC05B9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42329452" w14:textId="77777777" w:rsidR="003D02F4" w:rsidRPr="00DC05B9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970E216" w14:textId="77777777" w:rsidR="003D02F4" w:rsidRPr="00DC05B9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6A9E26BA" w14:textId="77777777" w:rsidR="003D02F4" w:rsidRPr="00DC05B9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5040AB60" w14:textId="77777777" w:rsidR="003D02F4" w:rsidRPr="00DC05B9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81" w:type="dxa"/>
            <w:vAlign w:val="bottom"/>
          </w:tcPr>
          <w:p w14:paraId="5BFB5ABD" w14:textId="77777777" w:rsidR="003D02F4" w:rsidRPr="00DC05B9" w:rsidRDefault="003D02F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D02F4" w:rsidRPr="00F81D92" w14:paraId="246D8A4E" w14:textId="77777777" w:rsidTr="00E92103">
        <w:trPr>
          <w:cantSplit/>
        </w:trPr>
        <w:tc>
          <w:tcPr>
            <w:tcW w:w="4320" w:type="dxa"/>
            <w:vAlign w:val="bottom"/>
          </w:tcPr>
          <w:p w14:paraId="07DB49FC" w14:textId="6ABDD34D" w:rsidR="003D02F4" w:rsidRPr="00F81D92" w:rsidRDefault="003D02F4" w:rsidP="003D02F4">
            <w:pPr>
              <w:tabs>
                <w:tab w:val="left" w:pos="100"/>
              </w:tabs>
              <w:spacing w:line="240" w:lineRule="auto"/>
              <w:ind w:left="227" w:hanging="227"/>
              <w:rPr>
                <w:rFonts w:asciiTheme="majorBidi" w:hAnsiTheme="majorBidi" w:cstheme="majorBidi"/>
                <w:sz w:val="28"/>
                <w:szCs w:val="28"/>
              </w:rPr>
            </w:pP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070" w:type="dxa"/>
            <w:vAlign w:val="bottom"/>
          </w:tcPr>
          <w:p w14:paraId="02B1EB8B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EA5E04D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C9ADBA4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BE9021D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502DCB7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DA2B93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1C69119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9B95F18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</w:tcPr>
          <w:p w14:paraId="07821508" w14:textId="77777777" w:rsidR="003D02F4" w:rsidRPr="00F81D92" w:rsidRDefault="003D02F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02F4" w:rsidRPr="00F81D92" w14:paraId="3C5781AC" w14:textId="77777777" w:rsidTr="00E92103">
        <w:trPr>
          <w:cantSplit/>
        </w:trPr>
        <w:tc>
          <w:tcPr>
            <w:tcW w:w="4320" w:type="dxa"/>
          </w:tcPr>
          <w:p w14:paraId="195FA73B" w14:textId="77777777" w:rsidR="003D02F4" w:rsidRPr="00F81D92" w:rsidRDefault="003D02F4" w:rsidP="003D02F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vAlign w:val="bottom"/>
          </w:tcPr>
          <w:p w14:paraId="059F548F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C7BA86C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EF91319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45E7414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69826D6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16DE71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6609B2C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2DC638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</w:tcPr>
          <w:p w14:paraId="2E1A2704" w14:textId="77777777" w:rsidR="003D02F4" w:rsidRPr="00F81D92" w:rsidRDefault="003D02F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D65" w:rsidRPr="00F81D92" w14:paraId="0CCD27E3" w14:textId="77777777" w:rsidTr="00E92103">
        <w:trPr>
          <w:cantSplit/>
        </w:trPr>
        <w:tc>
          <w:tcPr>
            <w:tcW w:w="4320" w:type="dxa"/>
          </w:tcPr>
          <w:p w14:paraId="04166653" w14:textId="77777777" w:rsidR="00B43D65" w:rsidRPr="00F81D92" w:rsidRDefault="00B43D65" w:rsidP="00B43D6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2070" w:type="dxa"/>
          </w:tcPr>
          <w:p w14:paraId="6A603286" w14:textId="0DF8C87D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85,814,652</w:t>
            </w:r>
          </w:p>
        </w:tc>
        <w:tc>
          <w:tcPr>
            <w:tcW w:w="178" w:type="dxa"/>
            <w:vAlign w:val="bottom"/>
          </w:tcPr>
          <w:p w14:paraId="077F3D9D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76B57F9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2C1ABE2E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8FEB292" w14:textId="0A916996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1545EE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128B2D3" w14:textId="4F9C6268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,414,777</w:t>
            </w:r>
          </w:p>
        </w:tc>
        <w:tc>
          <w:tcPr>
            <w:tcW w:w="180" w:type="dxa"/>
            <w:vAlign w:val="bottom"/>
          </w:tcPr>
          <w:p w14:paraId="616109C3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62C0781F" w14:textId="06817C8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,414,777</w:t>
            </w:r>
          </w:p>
        </w:tc>
      </w:tr>
      <w:tr w:rsidR="00B43D65" w:rsidRPr="00F81D92" w14:paraId="6CFCC5AC" w14:textId="77777777" w:rsidTr="00E92103">
        <w:trPr>
          <w:cantSplit/>
        </w:trPr>
        <w:tc>
          <w:tcPr>
            <w:tcW w:w="4320" w:type="dxa"/>
          </w:tcPr>
          <w:p w14:paraId="1551EF6D" w14:textId="62CB40A7" w:rsidR="00B43D65" w:rsidRPr="00F81D92" w:rsidRDefault="00B43D65" w:rsidP="00B43D6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070" w:type="dxa"/>
          </w:tcPr>
          <w:p w14:paraId="035AEDB0" w14:textId="1C301AA3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562,500</w:t>
            </w:r>
          </w:p>
        </w:tc>
        <w:tc>
          <w:tcPr>
            <w:tcW w:w="178" w:type="dxa"/>
            <w:vAlign w:val="bottom"/>
          </w:tcPr>
          <w:p w14:paraId="525D182F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8759319" w14:textId="17D4688E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198FF9F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59352EC" w14:textId="574FCE4A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601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,487</w:t>
            </w:r>
          </w:p>
        </w:tc>
        <w:tc>
          <w:tcPr>
            <w:tcW w:w="180" w:type="dxa"/>
            <w:vAlign w:val="bottom"/>
          </w:tcPr>
          <w:p w14:paraId="0FE1119C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86D5A66" w14:textId="38850A0D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631D4E5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60C126DD" w14:textId="514F60FD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601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,487</w:t>
            </w:r>
          </w:p>
        </w:tc>
      </w:tr>
      <w:tr w:rsidR="00B43D65" w:rsidRPr="00F81D92" w14:paraId="79FA5E45" w14:textId="77777777" w:rsidTr="00E92103">
        <w:trPr>
          <w:cantSplit/>
        </w:trPr>
        <w:tc>
          <w:tcPr>
            <w:tcW w:w="4320" w:type="dxa"/>
          </w:tcPr>
          <w:p w14:paraId="357FF526" w14:textId="77777777" w:rsidR="00B43D65" w:rsidRPr="00DC05B9" w:rsidRDefault="00B43D65" w:rsidP="00B43D6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070" w:type="dxa"/>
            <w:vAlign w:val="bottom"/>
          </w:tcPr>
          <w:p w14:paraId="08EC89CD" w14:textId="77777777" w:rsidR="00B43D65" w:rsidRPr="00DC05B9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8" w:type="dxa"/>
            <w:vAlign w:val="bottom"/>
          </w:tcPr>
          <w:p w14:paraId="756F2C86" w14:textId="77777777" w:rsidR="00B43D65" w:rsidRPr="00DC05B9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450C1394" w14:textId="77777777" w:rsidR="00B43D65" w:rsidRPr="00DC05B9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5" w:type="dxa"/>
            <w:vAlign w:val="bottom"/>
          </w:tcPr>
          <w:p w14:paraId="7B57FB30" w14:textId="77777777" w:rsidR="00B43D65" w:rsidRPr="00DC05B9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794C6C40" w14:textId="77777777" w:rsidR="00B43D65" w:rsidRPr="00DC05B9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3E1D15C" w14:textId="77777777" w:rsidR="00B43D65" w:rsidRPr="00DC05B9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09295E83" w14:textId="77777777" w:rsidR="00B43D65" w:rsidRPr="00DC05B9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31B81E3" w14:textId="77777777" w:rsidR="00B43D65" w:rsidRPr="00DC05B9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81" w:type="dxa"/>
            <w:vAlign w:val="bottom"/>
          </w:tcPr>
          <w:p w14:paraId="2152A115" w14:textId="77777777" w:rsidR="00B43D65" w:rsidRPr="00DC05B9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43D65" w:rsidRPr="00F81D92" w14:paraId="59BBE256" w14:textId="77777777" w:rsidTr="00E92103">
        <w:trPr>
          <w:cantSplit/>
        </w:trPr>
        <w:tc>
          <w:tcPr>
            <w:tcW w:w="4320" w:type="dxa"/>
          </w:tcPr>
          <w:p w14:paraId="14FF6D63" w14:textId="77777777" w:rsidR="00B43D65" w:rsidRPr="00F81D92" w:rsidRDefault="00B43D65" w:rsidP="00B43D6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70" w:type="dxa"/>
            <w:vAlign w:val="bottom"/>
          </w:tcPr>
          <w:p w14:paraId="26142D3B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F180819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7FB94DB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98A4D14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9BBE8F6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E4E00A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F739BB9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29FBF9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02B44B5D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D65" w:rsidRPr="00F81D92" w14:paraId="280CC4C4" w14:textId="77777777" w:rsidTr="00E92103">
        <w:trPr>
          <w:cantSplit/>
          <w:trHeight w:val="189"/>
        </w:trPr>
        <w:tc>
          <w:tcPr>
            <w:tcW w:w="4320" w:type="dxa"/>
          </w:tcPr>
          <w:p w14:paraId="17E6D5E3" w14:textId="77777777" w:rsidR="00B43D65" w:rsidRPr="00F81D92" w:rsidRDefault="00B43D65" w:rsidP="00B43D6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vAlign w:val="bottom"/>
          </w:tcPr>
          <w:p w14:paraId="0DA82B60" w14:textId="0499CAA4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16,051,165</w:t>
            </w:r>
          </w:p>
        </w:tc>
        <w:tc>
          <w:tcPr>
            <w:tcW w:w="178" w:type="dxa"/>
            <w:vAlign w:val="bottom"/>
          </w:tcPr>
          <w:p w14:paraId="0794C76A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1B2D032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3EA122F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5C8975F" w14:textId="2F4A0A10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  <w:tc>
          <w:tcPr>
            <w:tcW w:w="180" w:type="dxa"/>
            <w:vAlign w:val="bottom"/>
          </w:tcPr>
          <w:p w14:paraId="2B6412EC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936A181" w14:textId="31BB0F50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DEAD6C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1CB00717" w14:textId="32B4DE1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</w:tr>
      <w:tr w:rsidR="00B43D65" w:rsidRPr="00F81D92" w14:paraId="3FB5DF88" w14:textId="77777777" w:rsidTr="00E92103">
        <w:trPr>
          <w:cantSplit/>
          <w:trHeight w:val="60"/>
        </w:trPr>
        <w:tc>
          <w:tcPr>
            <w:tcW w:w="4320" w:type="dxa"/>
          </w:tcPr>
          <w:p w14:paraId="0CE54AA7" w14:textId="77777777" w:rsidR="00B43D65" w:rsidRPr="00F81D92" w:rsidRDefault="00B43D65" w:rsidP="00B43D6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70" w:type="dxa"/>
            <w:vAlign w:val="bottom"/>
          </w:tcPr>
          <w:p w14:paraId="536DAC07" w14:textId="5E19435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47,028,188</w:t>
            </w:r>
          </w:p>
        </w:tc>
        <w:tc>
          <w:tcPr>
            <w:tcW w:w="178" w:type="dxa"/>
            <w:vAlign w:val="bottom"/>
          </w:tcPr>
          <w:p w14:paraId="316D6DB3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E1627BF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2FF9B4F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2F60621" w14:textId="74230E9D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  <w:tc>
          <w:tcPr>
            <w:tcW w:w="180" w:type="dxa"/>
            <w:vAlign w:val="bottom"/>
          </w:tcPr>
          <w:p w14:paraId="1356176D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8CD789A" w14:textId="76D19848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D989B24" w14:textId="77777777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52847CD5" w14:textId="54FF5C09" w:rsidR="00B43D65" w:rsidRPr="00F81D92" w:rsidRDefault="00B43D65" w:rsidP="00B4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</w:tr>
    </w:tbl>
    <w:p w14:paraId="061C2DFF" w14:textId="77777777" w:rsidR="005162B2" w:rsidRPr="00DC05B9" w:rsidRDefault="005162B2" w:rsidP="00F8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4"/>
          <w:szCs w:val="4"/>
          <w:lang w:val="en-GB"/>
        </w:rPr>
      </w:pPr>
    </w:p>
    <w:p w14:paraId="03829EE1" w14:textId="77777777" w:rsidR="00BF4AC0" w:rsidRPr="00CF3746" w:rsidRDefault="00BF4AC0" w:rsidP="00781B55">
      <w:pPr>
        <w:pStyle w:val="block"/>
        <w:shd w:val="clear" w:color="auto" w:fill="FFFFFF" w:themeFill="background1"/>
        <w:spacing w:after="0" w:line="240" w:lineRule="auto"/>
        <w:ind w:left="0" w:right="-7"/>
        <w:jc w:val="thaiDistribute"/>
        <w:rPr>
          <w:rFonts w:asciiTheme="majorBidi" w:hAnsiTheme="majorBidi" w:cs="Angsana New"/>
          <w:sz w:val="16"/>
          <w:szCs w:val="16"/>
          <w:cs/>
          <w:lang w:bidi="th-TH"/>
        </w:rPr>
        <w:sectPr w:rsidR="00BF4AC0" w:rsidRPr="00CF3746" w:rsidSect="003A0904">
          <w:headerReference w:type="default" r:id="rId15"/>
          <w:footerReference w:type="default" r:id="rId16"/>
          <w:pgSz w:w="16834" w:h="11909" w:orient="landscape" w:code="9"/>
          <w:pgMar w:top="1152" w:right="1264" w:bottom="1152" w:left="576" w:header="720" w:footer="720" w:gutter="0"/>
          <w:cols w:space="720"/>
          <w:docGrid w:linePitch="360"/>
        </w:sectPr>
      </w:pPr>
    </w:p>
    <w:p w14:paraId="3D4BE6BA" w14:textId="77777777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lastRenderedPageBreak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ลูกหนี้อื่น เงินให้กู้ยืมระยะสั้น และเงินกู้ยืมระยะสั้นจากสถาบันการเงิน แสดงมูลค่ายุติธรรมโดยประมาณตามมูลค่า</w:t>
      </w:r>
      <w:r w:rsidRPr="00CF3746">
        <w:rPr>
          <w:rFonts w:asciiTheme="majorBidi" w:hAnsiTheme="majorBidi" w:cstheme="majorBidi"/>
          <w:sz w:val="28"/>
          <w:szCs w:val="28"/>
        </w:rPr>
        <w:br/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ตามบัญชี</w:t>
      </w:r>
    </w:p>
    <w:p w14:paraId="23DF49BC" w14:textId="77777777" w:rsidR="00781B55" w:rsidRPr="0042060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81C74CF" w14:textId="5B75F762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มูลค่ายุติธรรมของลูกหนี้เงินให้สินเชื่อ</w:t>
      </w:r>
      <w:r w:rsidR="000F1787">
        <w:rPr>
          <w:rFonts w:asciiTheme="majorBidi" w:hAnsiTheme="majorBidi" w:cstheme="majorBidi" w:hint="cs"/>
          <w:sz w:val="28"/>
          <w:szCs w:val="28"/>
          <w:cs/>
        </w:rPr>
        <w:t>และเงินให้กู้ยืมระยะยาว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ประมาณจากมูลค่าปัจจุบันของกระแสเงินสดคิดลดด้วยอัตราดอกเบี้ยตลาดปัจจุบันของเงินให้สินเชื่อที่มีลักษณะคล้ายกัน</w:t>
      </w:r>
    </w:p>
    <w:p w14:paraId="0672EEDD" w14:textId="4B6DBC33" w:rsidR="00781B55" w:rsidRPr="00420606" w:rsidRDefault="00781B55" w:rsidP="00EE609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2424751" w14:textId="0B9AF039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เงินกู้ยืมระยะยาวจากสถาบันการเงินที่จ่ายดอกเบี้ยในอัตราคงที่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 สำหรับตราสารที่มีลักษณะและเงื่อนไขคล้ายกัน</w:t>
      </w:r>
    </w:p>
    <w:p w14:paraId="61B1C599" w14:textId="7BF678F0" w:rsidR="001B3AB0" w:rsidRPr="00420606" w:rsidRDefault="001B3AB0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98A80C8" w14:textId="4845B00A" w:rsidR="001B3AB0" w:rsidRPr="00CF3746" w:rsidRDefault="001B3AB0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มูลค่ายุติธรรมของหุ้นกู้อ้างอิงจากราคาเสนอซื้อขายจากสมาคมตราสารหนี้ไทย</w:t>
      </w:r>
    </w:p>
    <w:p w14:paraId="4CE0CFBB" w14:textId="147C66DB" w:rsidR="005C0500" w:rsidRPr="00420606" w:rsidRDefault="005C0500" w:rsidP="003C003B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E3486B8" w14:textId="3B025E34" w:rsidR="00E7567D" w:rsidRPr="00CF3746" w:rsidRDefault="00E7567D" w:rsidP="00B006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ภาระผูกพันกับบุคคลหรือกิจการที่ไม่เกี่ยวข้องกัน </w:t>
      </w:r>
    </w:p>
    <w:p w14:paraId="61C9BDDE" w14:textId="77777777" w:rsidR="00E7567D" w:rsidRPr="00420606" w:rsidRDefault="00E7567D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80"/>
        <w:gridCol w:w="265"/>
        <w:gridCol w:w="1082"/>
        <w:gridCol w:w="268"/>
        <w:gridCol w:w="1079"/>
      </w:tblGrid>
      <w:tr w:rsidR="004A2EFB" w:rsidRPr="00CF3746" w14:paraId="647E53AC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BB8E256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8F84D2A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B061C73" w14:textId="3174E19C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EFB" w:rsidRPr="00CF3746" w14:paraId="581A03E9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BCE4063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7B3334F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D7ECB70" w14:textId="4107BC78" w:rsidR="004A2EFB" w:rsidRPr="00CF3746" w:rsidRDefault="009273A2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A2EFB"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68" w:type="dxa"/>
            <w:vAlign w:val="bottom"/>
          </w:tcPr>
          <w:p w14:paraId="244F59F6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33AF6C8" w14:textId="12DE84B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273A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4A2EFB" w:rsidRPr="00CF3746" w14:paraId="097F37BE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092675D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62A3B76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35DA0F06" w14:textId="398B7CEC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2EFB" w:rsidRPr="00CF3746" w14:paraId="150B38B6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6CA2E91" w14:textId="2CD478D6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1D77D867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9B5AC21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999371E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5E45E87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6965" w:rsidRPr="00CF3746" w14:paraId="223749CD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28B1C66" w14:textId="5E60E3A5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65" w:type="dxa"/>
          </w:tcPr>
          <w:p w14:paraId="0FADB7BC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66E63C4" w14:textId="376B7143" w:rsidR="00C46965" w:rsidRPr="00CF3746" w:rsidRDefault="008E654A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C64CDB">
              <w:rPr>
                <w:rFonts w:asciiTheme="majorBidi" w:hAnsiTheme="majorBidi" w:cstheme="majorBidi"/>
                <w:sz w:val="28"/>
                <w:szCs w:val="28"/>
              </w:rPr>
              <w:t>,837</w:t>
            </w:r>
          </w:p>
        </w:tc>
        <w:tc>
          <w:tcPr>
            <w:tcW w:w="268" w:type="dxa"/>
            <w:vAlign w:val="bottom"/>
          </w:tcPr>
          <w:p w14:paraId="23F62016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3439A337" w14:textId="5601F502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,690</w:t>
            </w:r>
          </w:p>
        </w:tc>
      </w:tr>
      <w:tr w:rsidR="00C46965" w:rsidRPr="00CF3746" w14:paraId="4CBE1D0B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F634A90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3F3038B3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7FC0252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59F1CEB7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2C9434E6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46965" w:rsidRPr="00CF3746" w14:paraId="28A9A40A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43B2FE5" w14:textId="09A3033B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ภาระผูกพันอื่น</w:t>
            </w: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65" w:type="dxa"/>
          </w:tcPr>
          <w:p w14:paraId="0DA92635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D2B73B5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7029FEC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3ABE1147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46965" w:rsidRPr="00CF3746" w14:paraId="686C64B9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3DD074B" w14:textId="404776EC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265" w:type="dxa"/>
          </w:tcPr>
          <w:p w14:paraId="316DAAA1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737A8EB" w14:textId="662C4C03" w:rsidR="00C46965" w:rsidRPr="00CF3746" w:rsidRDefault="004C3BAE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0D5835B0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0C104D26" w14:textId="24213A73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514B5C99" w14:textId="560E67C5" w:rsidR="007154C6" w:rsidRPr="00420606" w:rsidRDefault="007154C6" w:rsidP="00CC509B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29F17BA8" w14:textId="751FB645" w:rsidR="004E4E1A" w:rsidRPr="00420606" w:rsidRDefault="00526B34" w:rsidP="0042060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ณ </w:t>
      </w:r>
      <w:r w:rsidRPr="009273A2">
        <w:rPr>
          <w:rFonts w:ascii="Angsana New" w:hAnsi="Angsana New" w:cs="Angsana New" w:hint="cs"/>
          <w:sz w:val="28"/>
          <w:szCs w:val="28"/>
          <w:cs/>
          <w:lang w:val="th-TH"/>
        </w:rPr>
        <w:t>วันที่</w:t>
      </w:r>
      <w:r w:rsidR="003522B5" w:rsidRPr="009273A2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="009273A2" w:rsidRPr="009273A2">
        <w:rPr>
          <w:rFonts w:asciiTheme="majorBidi" w:hAnsiTheme="majorBidi" w:cstheme="majorBidi"/>
          <w:sz w:val="28"/>
          <w:szCs w:val="28"/>
        </w:rPr>
        <w:t>31</w:t>
      </w:r>
      <w:r w:rsidR="009273A2" w:rsidRPr="009273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273A2" w:rsidRPr="009273A2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9273A2" w:rsidRPr="009273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15DAD" w:rsidRPr="009273A2">
        <w:rPr>
          <w:rFonts w:asciiTheme="majorBidi" w:hAnsiTheme="majorBidi" w:cstheme="majorBidi"/>
          <w:sz w:val="28"/>
          <w:szCs w:val="28"/>
        </w:rPr>
        <w:t>256</w:t>
      </w:r>
      <w:r w:rsidR="009273A2" w:rsidRPr="009273A2">
        <w:rPr>
          <w:rFonts w:asciiTheme="majorBidi" w:hAnsiTheme="majorBidi" w:cstheme="majorBidi"/>
          <w:sz w:val="28"/>
          <w:szCs w:val="28"/>
        </w:rPr>
        <w:t>5</w:t>
      </w:r>
      <w:r w:rsidR="00D15DAD" w:rsidRPr="00CF374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>กลุ่มบริษัทและบริษัท</w:t>
      </w:r>
      <w:r w:rsidR="00150681">
        <w:rPr>
          <w:rFonts w:ascii="Angsana New" w:hAnsi="Angsana New" w:cs="Angsana New" w:hint="cs"/>
          <w:sz w:val="28"/>
          <w:szCs w:val="28"/>
          <w:cs/>
          <w:lang w:val="th-TH"/>
        </w:rPr>
        <w:t>ไม่</w:t>
      </w:r>
      <w:r w:rsidR="00925D2C" w:rsidRPr="00CF3746">
        <w:rPr>
          <w:rFonts w:ascii="Angsana New" w:hAnsi="Angsana New" w:cs="Angsana New" w:hint="cs"/>
          <w:sz w:val="28"/>
          <w:szCs w:val="28"/>
          <w:cs/>
          <w:lang w:val="th-TH"/>
        </w:rPr>
        <w:t>มี</w:t>
      </w: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สัญญาการใช้บริการอุปกรณ์สำนักงาน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273A2" w:rsidRPr="004C684E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4C684E" w:rsidRPr="004C684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กลุ่มบริษัทและบริษัทมีสัญญาการใช้บริการอุปกรณ์สำนักงา</w:t>
      </w:r>
      <w:r w:rsidR="0042060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น </w:t>
      </w:r>
      <w:r w:rsidR="004C684E" w:rsidRPr="004C684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โดย</w:t>
      </w:r>
      <w:r w:rsidR="00342D32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มี</w:t>
      </w:r>
      <w:r w:rsidR="004C684E" w:rsidRPr="004C684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ระยะเวลา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ตั้งแต่เดือนมกราคม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 xml:space="preserve">2561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และสิ้นสุดเดือนมกราคม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E7E13C2" w14:textId="77777777" w:rsidR="00420606" w:rsidRPr="00420606" w:rsidRDefault="00420606" w:rsidP="0042060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7F129EC" w14:textId="11A514FB" w:rsidR="00C03244" w:rsidRPr="00CF3746" w:rsidRDefault="00592D96" w:rsidP="00592D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0522AD51" w14:textId="77777777" w:rsidR="008B367F" w:rsidRPr="00420606" w:rsidRDefault="008B367F" w:rsidP="008B367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AA916D9" w14:textId="7F97E3D2" w:rsidR="00AF499F" w:rsidRPr="00CB0F20" w:rsidRDefault="00AF499F" w:rsidP="001B4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B0F20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/>
          <w:sz w:val="28"/>
          <w:szCs w:val="28"/>
        </w:rPr>
        <w:t>19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/>
          <w:sz w:val="28"/>
          <w:szCs w:val="28"/>
        </w:rPr>
        <w:t>256</w:t>
      </w:r>
      <w:r w:rsidR="00B2140A" w:rsidRPr="00CB0F20">
        <w:rPr>
          <w:rFonts w:ascii="Angsana New" w:hAnsi="Angsana New" w:cs="Angsana New"/>
          <w:sz w:val="28"/>
          <w:szCs w:val="28"/>
        </w:rPr>
        <w:t>5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 w:hint="cs"/>
          <w:sz w:val="28"/>
          <w:szCs w:val="28"/>
          <w:cs/>
        </w:rPr>
        <w:t>ที่ประชุมสามัญผู้ถือหุ้นประจำปี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/>
          <w:sz w:val="28"/>
          <w:szCs w:val="28"/>
        </w:rPr>
        <w:t>256</w:t>
      </w:r>
      <w:r w:rsidR="00B2140A" w:rsidRPr="00CB0F20">
        <w:rPr>
          <w:rFonts w:ascii="Angsana New" w:hAnsi="Angsana New" w:cs="Angsana New"/>
          <w:sz w:val="28"/>
          <w:szCs w:val="28"/>
        </w:rPr>
        <w:t>5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 w:hint="cs"/>
          <w:sz w:val="28"/>
          <w:szCs w:val="28"/>
          <w:cs/>
        </w:rPr>
        <w:t>มีมติ</w:t>
      </w:r>
      <w:r w:rsidRPr="00CB0F20">
        <w:rPr>
          <w:rFonts w:ascii="Angsana New" w:hAnsi="Angsana New" w:cs="Angsana New"/>
          <w:sz w:val="28"/>
          <w:szCs w:val="28"/>
        </w:rPr>
        <w:t xml:space="preserve"> </w:t>
      </w:r>
      <w:r w:rsidRPr="00CB0F20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23DE581A" w14:textId="77777777" w:rsidR="00AF499F" w:rsidRPr="00420606" w:rsidRDefault="00AF499F" w:rsidP="00AF4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3E6AC0C" w14:textId="5439726D" w:rsidR="00AF499F" w:rsidRPr="00CB0F20" w:rsidRDefault="00AF499F" w:rsidP="001B4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87" w:hanging="4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CB0F20">
        <w:rPr>
          <w:rFonts w:ascii="Angsana New" w:hAnsi="Angsana New" w:cs="Angsana New"/>
          <w:sz w:val="28"/>
          <w:szCs w:val="28"/>
        </w:rPr>
        <w:t>1</w:t>
      </w:r>
      <w:r w:rsidRPr="00CB0F20">
        <w:rPr>
          <w:rFonts w:ascii="Angsana New" w:hAnsi="Angsana New" w:cs="Angsana New" w:hint="cs"/>
          <w:sz w:val="28"/>
          <w:szCs w:val="28"/>
          <w:cs/>
        </w:rPr>
        <w:t xml:space="preserve">. </w:t>
      </w:r>
      <w:r w:rsidRPr="00CB0F20">
        <w:rPr>
          <w:rFonts w:ascii="Angsana New" w:hAnsi="Angsana New" w:cs="Angsana New"/>
          <w:sz w:val="28"/>
          <w:szCs w:val="28"/>
        </w:rPr>
        <w:tab/>
      </w:r>
      <w:r w:rsidRPr="00CB0F20">
        <w:rPr>
          <w:rFonts w:ascii="Angsana New" w:hAnsi="Angsana New" w:cs="Angsana New"/>
          <w:sz w:val="28"/>
          <w:szCs w:val="28"/>
        </w:rPr>
        <w:tab/>
      </w:r>
      <w:r w:rsidRPr="00CB0F20">
        <w:rPr>
          <w:rFonts w:ascii="Angsana New" w:hAnsi="Angsana New" w:cs="Angsana New" w:hint="cs"/>
          <w:sz w:val="28"/>
          <w:szCs w:val="28"/>
          <w:cs/>
        </w:rPr>
        <w:t xml:space="preserve">อนุมัติจ่ายเงินปันผลให้แก่ผู้ถือหุ้นสามัญจากกำไรสำหรับปี </w:t>
      </w:r>
      <w:r w:rsidRPr="00CB0F20">
        <w:rPr>
          <w:rFonts w:ascii="Angsana New" w:hAnsi="Angsana New" w:cs="Angsana New"/>
          <w:sz w:val="28"/>
          <w:szCs w:val="28"/>
        </w:rPr>
        <w:t>256</w:t>
      </w:r>
      <w:r w:rsidR="005C364C" w:rsidRPr="00CB0F20">
        <w:rPr>
          <w:rFonts w:ascii="Angsana New" w:hAnsi="Angsana New" w:cs="Angsana New"/>
          <w:sz w:val="28"/>
          <w:szCs w:val="28"/>
        </w:rPr>
        <w:t>4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 w:hint="cs"/>
          <w:sz w:val="28"/>
          <w:szCs w:val="28"/>
          <w:cs/>
        </w:rPr>
        <w:t>ในอัตราหุ้นละ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/>
          <w:sz w:val="28"/>
          <w:szCs w:val="28"/>
        </w:rPr>
        <w:t>0.37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 w:hint="cs"/>
          <w:sz w:val="28"/>
          <w:szCs w:val="28"/>
          <w:cs/>
        </w:rPr>
        <w:t>บาท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 w:hint="cs"/>
          <w:sz w:val="28"/>
          <w:szCs w:val="28"/>
          <w:cs/>
        </w:rPr>
        <w:t>รวมเป็นเงินทั้งสิ้น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/>
          <w:sz w:val="28"/>
          <w:szCs w:val="28"/>
        </w:rPr>
        <w:br/>
        <w:t>784.4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 w:hint="cs"/>
          <w:sz w:val="28"/>
          <w:szCs w:val="28"/>
          <w:cs/>
        </w:rPr>
        <w:t>โดยจะจ่ายเงินปันผลในวันที่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="00CB0F20" w:rsidRPr="00CB0F20">
        <w:rPr>
          <w:rFonts w:ascii="Angsana New" w:hAnsi="Angsana New" w:cs="Angsana New"/>
          <w:sz w:val="28"/>
          <w:szCs w:val="28"/>
        </w:rPr>
        <w:t>17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CB0F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0F20">
        <w:rPr>
          <w:rFonts w:ascii="Angsana New" w:hAnsi="Angsana New" w:cs="Angsana New"/>
          <w:sz w:val="28"/>
          <w:szCs w:val="28"/>
        </w:rPr>
        <w:t>256</w:t>
      </w:r>
      <w:r w:rsidR="00C94CCA" w:rsidRPr="00CB0F20">
        <w:rPr>
          <w:rFonts w:ascii="Angsana New" w:hAnsi="Angsana New" w:cs="Angsana New"/>
          <w:sz w:val="28"/>
          <w:szCs w:val="28"/>
        </w:rPr>
        <w:t>5</w:t>
      </w:r>
    </w:p>
    <w:p w14:paraId="1DFD3535" w14:textId="62A3CEB2" w:rsidR="00824198" w:rsidRPr="00102EB1" w:rsidRDefault="00AF499F" w:rsidP="001B4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87" w:hanging="447"/>
        <w:jc w:val="thaiDistribute"/>
        <w:rPr>
          <w:rFonts w:ascii="Angsana New" w:hAnsi="Angsana New" w:cs="Angsana New"/>
          <w:sz w:val="28"/>
          <w:szCs w:val="28"/>
        </w:rPr>
      </w:pPr>
      <w:r w:rsidRPr="00CB0F20">
        <w:rPr>
          <w:rFonts w:ascii="Angsana New" w:hAnsi="Angsana New" w:cs="Angsana New"/>
          <w:sz w:val="28"/>
          <w:szCs w:val="28"/>
        </w:rPr>
        <w:t>2</w:t>
      </w:r>
      <w:r w:rsidRPr="00CB0F20">
        <w:rPr>
          <w:rFonts w:ascii="Angsana New" w:hAnsi="Angsana New" w:cs="Angsana New" w:hint="cs"/>
          <w:sz w:val="28"/>
          <w:szCs w:val="28"/>
          <w:cs/>
        </w:rPr>
        <w:t xml:space="preserve">. </w:t>
      </w:r>
      <w:r w:rsidRPr="00CB0F20">
        <w:rPr>
          <w:rFonts w:ascii="Angsana New" w:hAnsi="Angsana New" w:cs="Angsana New"/>
          <w:sz w:val="28"/>
          <w:szCs w:val="28"/>
        </w:rPr>
        <w:tab/>
      </w:r>
      <w:r w:rsidRPr="00CB0F20">
        <w:rPr>
          <w:rFonts w:ascii="Angsana New" w:hAnsi="Angsana New" w:cs="Angsana New"/>
          <w:sz w:val="28"/>
          <w:szCs w:val="28"/>
        </w:rPr>
        <w:tab/>
      </w:r>
      <w:r w:rsidRPr="00CB0F20">
        <w:rPr>
          <w:rFonts w:ascii="Angsana New" w:hAnsi="Angsana New" w:cs="Angsana New" w:hint="cs"/>
          <w:sz w:val="28"/>
          <w:szCs w:val="28"/>
          <w:cs/>
        </w:rPr>
        <w:t>อนุมัติวงเงินเพิ่มเติมสำหรับการออกและเสนอขายหุ้นกู้</w:t>
      </w:r>
      <w:r w:rsidRPr="00DE7D4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E0074" w:rsidRPr="00102EB1">
        <w:rPr>
          <w:rFonts w:ascii="Angsana New" w:hAnsi="Angsana New" w:cs="Angsana New"/>
          <w:sz w:val="28"/>
          <w:szCs w:val="28"/>
        </w:rPr>
        <w:t xml:space="preserve"> </w:t>
      </w:r>
    </w:p>
    <w:p w14:paraId="15EEF4B8" w14:textId="168DBB8F" w:rsidR="00824198" w:rsidRPr="00102EB1" w:rsidRDefault="00824198" w:rsidP="0082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sectPr w:rsidR="00824198" w:rsidRPr="00102EB1" w:rsidSect="00BF4AC0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E4FDB" w14:textId="77777777" w:rsidR="00E54E98" w:rsidRDefault="00E54E98">
      <w:r>
        <w:separator/>
      </w:r>
    </w:p>
  </w:endnote>
  <w:endnote w:type="continuationSeparator" w:id="0">
    <w:p w14:paraId="74398A3D" w14:textId="77777777" w:rsidR="00E54E98" w:rsidRDefault="00E54E98">
      <w:r>
        <w:continuationSeparator/>
      </w:r>
    </w:p>
  </w:endnote>
  <w:endnote w:type="continuationNotice" w:id="1">
    <w:p w14:paraId="6A823281" w14:textId="77777777" w:rsidR="00E54E98" w:rsidRDefault="00E54E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2B92D" w14:textId="77777777" w:rsidR="001B56DD" w:rsidRDefault="001B56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3A98A" w14:textId="5D36AD46" w:rsidR="006B7A70" w:rsidRPr="00564C7C" w:rsidRDefault="001B56DD" w:rsidP="001E6C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rPr>
        <w:sz w:val="28"/>
        <w:szCs w:val="28"/>
      </w:rPr>
    </w:pPr>
    <w:sdt>
      <w:sdtPr>
        <w:id w:val="-1445373517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6B7A70">
          <w:rPr>
            <w:rFonts w:cstheme="minorBidi"/>
          </w:rPr>
          <w:tab/>
        </w:r>
        <w:r w:rsidR="006B7A70">
          <w:rPr>
            <w:rFonts w:cstheme="minorBidi"/>
          </w:rPr>
          <w:tab/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6B7A70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B7A70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="006B7A70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FE6E2" w14:textId="77777777" w:rsidR="001B56DD" w:rsidRDefault="001B56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8CF" w14:textId="70FC43F3" w:rsidR="006B7A70" w:rsidRPr="008C7553" w:rsidRDefault="001B56DD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 w:cs="Angsana New"/>
        <w:sz w:val="28"/>
        <w:szCs w:val="28"/>
      </w:rPr>
    </w:pPr>
    <w:sdt>
      <w:sdtPr>
        <w:id w:val="1504090644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6B7A70">
          <w:rPr>
            <w:rFonts w:cstheme="minorBidi"/>
            <w:cs/>
          </w:rPr>
          <w:tab/>
        </w:r>
        <w:r w:rsidR="006B7A70">
          <w:rPr>
            <w:rFonts w:cstheme="minorBidi"/>
            <w:cs/>
          </w:rPr>
          <w:tab/>
        </w:r>
        <w:r w:rsidR="006B7A70">
          <w:rPr>
            <w:rFonts w:cstheme="minorBidi"/>
            <w:cs/>
          </w:rPr>
          <w:tab/>
        </w:r>
        <w:r w:rsidR="006B7A70">
          <w:rPr>
            <w:rFonts w:cstheme="minorBidi"/>
            <w:cs/>
          </w:rPr>
          <w:tab/>
        </w:r>
        <w:r w:rsidR="006B7A70">
          <w:tab/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6B7A70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B7A70">
          <w:rPr>
            <w:rFonts w:asciiTheme="majorBidi" w:hAnsiTheme="majorBidi" w:cstheme="majorBidi"/>
            <w:noProof/>
            <w:sz w:val="28"/>
            <w:szCs w:val="28"/>
          </w:rPr>
          <w:t>34</w:t>
        </w:r>
        <w:r w:rsidR="006B7A70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4A42" w14:textId="1F97B63D" w:rsidR="006B7A70" w:rsidRPr="00564C7C" w:rsidRDefault="001B56DD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1219327776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6B7A70">
          <w:rPr>
            <w:rFonts w:cstheme="minorBidi"/>
            <w:cs/>
          </w:rPr>
          <w:tab/>
        </w:r>
        <w:r w:rsidR="006B7A70">
          <w:rPr>
            <w:rFonts w:cstheme="minorBidi"/>
            <w:cs/>
          </w:rPr>
          <w:tab/>
        </w:r>
        <w:r w:rsidR="006B7A70">
          <w:rPr>
            <w:rFonts w:cstheme="minorBidi"/>
            <w:cs/>
          </w:rPr>
          <w:tab/>
        </w:r>
        <w:r w:rsidR="006B7A70">
          <w:rPr>
            <w:rFonts w:cstheme="minorBidi"/>
            <w:cs/>
          </w:rPr>
          <w:tab/>
        </w:r>
        <w:r w:rsidR="006B7A70">
          <w:tab/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6B7A70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B7A70">
          <w:rPr>
            <w:rFonts w:asciiTheme="majorBidi" w:hAnsiTheme="majorBidi" w:cstheme="majorBidi"/>
            <w:noProof/>
            <w:sz w:val="28"/>
            <w:szCs w:val="28"/>
          </w:rPr>
          <w:t>39</w:t>
        </w:r>
        <w:r w:rsidR="006B7A70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2224106A" w:rsidR="006B7A70" w:rsidRPr="00727B54" w:rsidRDefault="006B7A70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42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3AF8B" w14:textId="77777777" w:rsidR="00E54E98" w:rsidRDefault="00E54E98">
      <w:r>
        <w:separator/>
      </w:r>
    </w:p>
  </w:footnote>
  <w:footnote w:type="continuationSeparator" w:id="0">
    <w:p w14:paraId="0CDAFF18" w14:textId="77777777" w:rsidR="00E54E98" w:rsidRDefault="00E54E98">
      <w:r>
        <w:continuationSeparator/>
      </w:r>
    </w:p>
  </w:footnote>
  <w:footnote w:type="continuationNotice" w:id="1">
    <w:p w14:paraId="612CD1F7" w14:textId="77777777" w:rsidR="00E54E98" w:rsidRDefault="00E54E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A5B8" w14:textId="77777777" w:rsidR="001B56DD" w:rsidRDefault="001B5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BEB9" w14:textId="77777777" w:rsidR="006B7A70" w:rsidRPr="00606B89" w:rsidRDefault="006B7A70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05217A2E" w14:textId="77777777" w:rsidR="006B7A70" w:rsidRPr="00606B89" w:rsidRDefault="006B7A70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058E850" w14:textId="21732D29" w:rsidR="006B7A70" w:rsidRPr="00B82E50" w:rsidRDefault="006B7A70" w:rsidP="00C62F1A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มีนาคม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2565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DD52858" w14:textId="77777777" w:rsidR="006B7A70" w:rsidRPr="00FD4633" w:rsidRDefault="006B7A70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1CBF1" w14:textId="77777777" w:rsidR="001B56DD" w:rsidRDefault="001B56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2B48" w14:textId="77777777" w:rsidR="006B7A70" w:rsidRPr="00606B89" w:rsidRDefault="006B7A70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1104552" w14:textId="77777777" w:rsidR="006B7A70" w:rsidRPr="00606B89" w:rsidRDefault="006B7A70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58401E4C" w14:textId="1F012193" w:rsidR="006B7A70" w:rsidRDefault="006B7A70" w:rsidP="00AC5D04">
    <w:pPr>
      <w:pStyle w:val="acctmainheading"/>
      <w:spacing w:after="0" w:line="240" w:lineRule="atLeast"/>
      <w:ind w:left="630"/>
      <w:rPr>
        <w:rFonts w:ascii="Angsana New" w:hAnsi="Angsana New" w:cs="Angsana New"/>
        <w:bCs/>
        <w:sz w:val="30"/>
        <w:szCs w:val="30"/>
        <w:lang w:val="en-US" w:bidi="th-TH"/>
      </w:rPr>
    </w:pP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มีนาคม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2565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0B2E288" w14:textId="77777777" w:rsidR="006B7A70" w:rsidRPr="008C7553" w:rsidRDefault="006B7A70" w:rsidP="008C7553">
    <w:pPr>
      <w:pStyle w:val="Header"/>
      <w:ind w:left="720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34C8B" w14:textId="77777777" w:rsidR="006B7A70" w:rsidRPr="00606B89" w:rsidRDefault="006B7A70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3AC5593" w14:textId="77777777" w:rsidR="006B7A70" w:rsidRPr="00606B89" w:rsidRDefault="006B7A70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55BC383" w14:textId="13238C83" w:rsidR="006B7A70" w:rsidRDefault="006B7A70" w:rsidP="00AC5D04">
    <w:pPr>
      <w:pStyle w:val="acctmainheading"/>
      <w:spacing w:after="0" w:line="240" w:lineRule="atLeast"/>
      <w:ind w:left="630"/>
      <w:rPr>
        <w:rFonts w:ascii="Angsana New" w:hAnsi="Angsana New" w:cs="Angsana New"/>
        <w:bCs/>
        <w:sz w:val="30"/>
        <w:szCs w:val="30"/>
        <w:lang w:val="en-US" w:bidi="th-TH"/>
      </w:rPr>
    </w:pP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มีนาคม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2565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C6873FF" w14:textId="77777777" w:rsidR="006B7A70" w:rsidRPr="00BC5B69" w:rsidRDefault="006B7A70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C614" w14:textId="77777777" w:rsidR="006B7A70" w:rsidRPr="00606B89" w:rsidRDefault="006B7A70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FAFB366" w14:textId="77777777" w:rsidR="006B7A70" w:rsidRPr="00606B89" w:rsidRDefault="006B7A70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2822A7F" w14:textId="70E10674" w:rsidR="006B7A70" w:rsidRPr="00B82E50" w:rsidRDefault="006B7A70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มีนาคม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2565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6A506D3" w14:textId="77777777" w:rsidR="006B7A70" w:rsidRPr="00FD4633" w:rsidRDefault="006B7A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17A15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E"/>
    <w:rsid w:val="00057B29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91A"/>
    <w:rsid w:val="00064966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CA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5178"/>
    <w:rsid w:val="00085378"/>
    <w:rsid w:val="000853FC"/>
    <w:rsid w:val="00085406"/>
    <w:rsid w:val="0008577C"/>
    <w:rsid w:val="0008582F"/>
    <w:rsid w:val="00085AC4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A0D"/>
    <w:rsid w:val="00086B7B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869"/>
    <w:rsid w:val="000F3B1D"/>
    <w:rsid w:val="000F3BAD"/>
    <w:rsid w:val="000F3C79"/>
    <w:rsid w:val="000F3C89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FC"/>
    <w:rsid w:val="00101E1D"/>
    <w:rsid w:val="001028C1"/>
    <w:rsid w:val="00102CA6"/>
    <w:rsid w:val="00102EB1"/>
    <w:rsid w:val="001031F9"/>
    <w:rsid w:val="00103224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65EB"/>
    <w:rsid w:val="001066D4"/>
    <w:rsid w:val="00106B88"/>
    <w:rsid w:val="00106E28"/>
    <w:rsid w:val="00107004"/>
    <w:rsid w:val="001074AA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0A5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27D"/>
    <w:rsid w:val="001A3281"/>
    <w:rsid w:val="001A3570"/>
    <w:rsid w:val="001A35BC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6DD"/>
    <w:rsid w:val="001B5774"/>
    <w:rsid w:val="001B5928"/>
    <w:rsid w:val="001B599D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CA0"/>
    <w:rsid w:val="00260D02"/>
    <w:rsid w:val="00260D9C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A7"/>
    <w:rsid w:val="002839F4"/>
    <w:rsid w:val="00283A7A"/>
    <w:rsid w:val="00283BA6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A42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C3F"/>
    <w:rsid w:val="002D1EEC"/>
    <w:rsid w:val="002D223A"/>
    <w:rsid w:val="002D27BD"/>
    <w:rsid w:val="002D2979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F9C"/>
    <w:rsid w:val="00305255"/>
    <w:rsid w:val="003055F1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D58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57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1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B8F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CF"/>
    <w:rsid w:val="0039558C"/>
    <w:rsid w:val="003955B1"/>
    <w:rsid w:val="00395D09"/>
    <w:rsid w:val="00395F0F"/>
    <w:rsid w:val="00396074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86D"/>
    <w:rsid w:val="003D08E1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9A5"/>
    <w:rsid w:val="003E3C2D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72C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CD0"/>
    <w:rsid w:val="00461D4C"/>
    <w:rsid w:val="00461ED5"/>
    <w:rsid w:val="00462322"/>
    <w:rsid w:val="0046260A"/>
    <w:rsid w:val="0046289B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E8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1B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7A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E2F"/>
    <w:rsid w:val="00527ED9"/>
    <w:rsid w:val="00527FD6"/>
    <w:rsid w:val="00530411"/>
    <w:rsid w:val="00530BAE"/>
    <w:rsid w:val="00530DC1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9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D8E"/>
    <w:rsid w:val="005D2E2B"/>
    <w:rsid w:val="005D3458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09E"/>
    <w:rsid w:val="00600114"/>
    <w:rsid w:val="006001B8"/>
    <w:rsid w:val="00600248"/>
    <w:rsid w:val="00600698"/>
    <w:rsid w:val="00600AE5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A18"/>
    <w:rsid w:val="00614A1C"/>
    <w:rsid w:val="00614E24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574"/>
    <w:rsid w:val="00626618"/>
    <w:rsid w:val="0062693E"/>
    <w:rsid w:val="00626A98"/>
    <w:rsid w:val="00626B5A"/>
    <w:rsid w:val="00626B76"/>
    <w:rsid w:val="00627184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9FE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AA"/>
    <w:rsid w:val="006A0D2D"/>
    <w:rsid w:val="006A0E0F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442"/>
    <w:rsid w:val="006B148E"/>
    <w:rsid w:val="006B180A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16F"/>
    <w:rsid w:val="006D1249"/>
    <w:rsid w:val="006D1512"/>
    <w:rsid w:val="006D15F0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80A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8B1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6271"/>
    <w:rsid w:val="007E62A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D2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CA"/>
    <w:rsid w:val="00831056"/>
    <w:rsid w:val="008311CC"/>
    <w:rsid w:val="008313E4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922"/>
    <w:rsid w:val="008A3BFB"/>
    <w:rsid w:val="008A3F84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E98"/>
    <w:rsid w:val="0090022D"/>
    <w:rsid w:val="009003EB"/>
    <w:rsid w:val="009005A3"/>
    <w:rsid w:val="009005EB"/>
    <w:rsid w:val="009006B9"/>
    <w:rsid w:val="009009EF"/>
    <w:rsid w:val="00900EBB"/>
    <w:rsid w:val="009010EC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3DD7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DFC"/>
    <w:rsid w:val="00961FC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A9E"/>
    <w:rsid w:val="009A1C69"/>
    <w:rsid w:val="009A1D19"/>
    <w:rsid w:val="009A1D4D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3C5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D52"/>
    <w:rsid w:val="009C44F2"/>
    <w:rsid w:val="009C451A"/>
    <w:rsid w:val="009C46FE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F7"/>
    <w:rsid w:val="009C6F32"/>
    <w:rsid w:val="009C72B1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CE0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A8A"/>
    <w:rsid w:val="00AA4FE4"/>
    <w:rsid w:val="00AA5263"/>
    <w:rsid w:val="00AA540E"/>
    <w:rsid w:val="00AA570A"/>
    <w:rsid w:val="00AA57B7"/>
    <w:rsid w:val="00AA584E"/>
    <w:rsid w:val="00AA59A9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72D"/>
    <w:rsid w:val="00AE17D6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9D5"/>
    <w:rsid w:val="00B07EDD"/>
    <w:rsid w:val="00B07FCE"/>
    <w:rsid w:val="00B10004"/>
    <w:rsid w:val="00B102FA"/>
    <w:rsid w:val="00B10327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54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36C"/>
    <w:rsid w:val="00B954ED"/>
    <w:rsid w:val="00B95537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F001E"/>
    <w:rsid w:val="00BF014C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B2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9E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AC5"/>
    <w:rsid w:val="00C83F3E"/>
    <w:rsid w:val="00C83FB9"/>
    <w:rsid w:val="00C8498B"/>
    <w:rsid w:val="00C84F65"/>
    <w:rsid w:val="00C85029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3E8"/>
    <w:rsid w:val="00C954C7"/>
    <w:rsid w:val="00C95735"/>
    <w:rsid w:val="00C9578C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D0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51F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070"/>
    <w:rsid w:val="00D57262"/>
    <w:rsid w:val="00D57427"/>
    <w:rsid w:val="00D57562"/>
    <w:rsid w:val="00D576B2"/>
    <w:rsid w:val="00D576FD"/>
    <w:rsid w:val="00D57C85"/>
    <w:rsid w:val="00D57EF1"/>
    <w:rsid w:val="00D57FCC"/>
    <w:rsid w:val="00D57FE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F95"/>
    <w:rsid w:val="00DA1355"/>
    <w:rsid w:val="00DA1410"/>
    <w:rsid w:val="00DA155E"/>
    <w:rsid w:val="00DA1567"/>
    <w:rsid w:val="00DA1C22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6193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DCC"/>
    <w:rsid w:val="00DD0113"/>
    <w:rsid w:val="00DD0572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F27"/>
    <w:rsid w:val="00DF00EF"/>
    <w:rsid w:val="00DF014A"/>
    <w:rsid w:val="00DF0307"/>
    <w:rsid w:val="00DF034C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8EA"/>
    <w:rsid w:val="00DF3E13"/>
    <w:rsid w:val="00DF3EEA"/>
    <w:rsid w:val="00DF4038"/>
    <w:rsid w:val="00DF4362"/>
    <w:rsid w:val="00DF4382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DE9"/>
    <w:rsid w:val="00E214D9"/>
    <w:rsid w:val="00E216B0"/>
    <w:rsid w:val="00E217ED"/>
    <w:rsid w:val="00E21A08"/>
    <w:rsid w:val="00E21AB0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ABE"/>
    <w:rsid w:val="00E36BA7"/>
    <w:rsid w:val="00E36D93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37A"/>
    <w:rsid w:val="00E4459F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5196"/>
    <w:rsid w:val="00E55327"/>
    <w:rsid w:val="00E554E8"/>
    <w:rsid w:val="00E55867"/>
    <w:rsid w:val="00E559BD"/>
    <w:rsid w:val="00E55AD8"/>
    <w:rsid w:val="00E56173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B7"/>
    <w:rsid w:val="00E84910"/>
    <w:rsid w:val="00E8496A"/>
    <w:rsid w:val="00E84AE5"/>
    <w:rsid w:val="00E84B5C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1112"/>
    <w:rsid w:val="00EA1404"/>
    <w:rsid w:val="00EA142C"/>
    <w:rsid w:val="00EA1436"/>
    <w:rsid w:val="00EA1848"/>
    <w:rsid w:val="00EA1E18"/>
    <w:rsid w:val="00EA2427"/>
    <w:rsid w:val="00EA26D1"/>
    <w:rsid w:val="00EA28E7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F01"/>
    <w:rsid w:val="00ED1F41"/>
    <w:rsid w:val="00ED2275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62F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A17"/>
    <w:rsid w:val="00F62A4E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80170"/>
    <w:rsid w:val="00F802E2"/>
    <w:rsid w:val="00F8045D"/>
    <w:rsid w:val="00F804F1"/>
    <w:rsid w:val="00F808FC"/>
    <w:rsid w:val="00F80AE2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9E9"/>
    <w:rsid w:val="00FF0BAC"/>
    <w:rsid w:val="00FF0EEC"/>
    <w:rsid w:val="00FF0F55"/>
    <w:rsid w:val="00FF127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23</Pages>
  <Words>4625</Words>
  <Characters>20571</Characters>
  <Application>Microsoft Office Word</Application>
  <DocSecurity>4</DocSecurity>
  <Lines>2285</Lines>
  <Paragraphs>1199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Kittinat, Liu</cp:lastModifiedBy>
  <cp:revision>2</cp:revision>
  <cp:lastPrinted>2022-05-06T10:32:00Z</cp:lastPrinted>
  <dcterms:created xsi:type="dcterms:W3CDTF">2022-05-10T04:59:00Z</dcterms:created>
  <dcterms:modified xsi:type="dcterms:W3CDTF">2022-05-10T04:59:00Z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