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499308C0" w:rsidR="00BA310A" w:rsidRPr="00A31D95" w:rsidRDefault="00352E5E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227D36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623D1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C86685" w:rsidRPr="00A31D95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66DAD5E4" w:rsidR="00C86685" w:rsidRPr="00A31D95" w:rsidRDefault="00343F6C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5D07" w:rsidRPr="00A31D95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11544907" w:rsidR="00EB5D07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084DFAA0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31458" w:rsidRPr="005B2560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46DDB422" w:rsidR="002314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DA8A34" w14:textId="77777777" w:rsidR="00231458" w:rsidRPr="005B256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77777777" w:rsidR="00231458" w:rsidRPr="005B2560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2A5158" w:rsidRPr="005B2560" w14:paraId="5D390820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628940" w14:textId="6FF9A8E3" w:rsidR="002A5158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3826E2" w14:textId="77777777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0385C49" w14:textId="737ACBE1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8D0D70" w:rsidRPr="00A31D95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8D0D70" w:rsidRPr="00A31D95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A31D95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E7641D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102C7F" w14:textId="370B5940" w:rsidR="00BA310A" w:rsidRPr="005403B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B2560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Pr="005B256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43F6C">
        <w:rPr>
          <w:rFonts w:ascii="Angsana New" w:hAnsi="Angsana New"/>
          <w:color w:val="000000"/>
          <w:sz w:val="30"/>
          <w:szCs w:val="30"/>
        </w:rPr>
        <w:t xml:space="preserve">10 </w:t>
      </w:r>
      <w:r w:rsidR="00343F6C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343F6C">
        <w:rPr>
          <w:rFonts w:ascii="Angsana New" w:hAnsi="Angsana New"/>
          <w:color w:val="000000"/>
          <w:sz w:val="30"/>
          <w:szCs w:val="30"/>
        </w:rPr>
        <w:t>2565</w:t>
      </w:r>
    </w:p>
    <w:p w14:paraId="3359F79B" w14:textId="4056115D" w:rsidR="00BA310A" w:rsidRPr="00E7641D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1D7CD764" w14:textId="2D82797B" w:rsidR="00BA310A" w:rsidRPr="00A31D95" w:rsidRDefault="00352E5E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A31D9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E7641D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FAB3F2" w14:textId="4633B6AF" w:rsidR="00D01BB7" w:rsidRDefault="00D01BB7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8C507D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="00343F6C">
        <w:rPr>
          <w:rFonts w:ascii="Angsana New" w:hAnsi="Angsana New"/>
          <w:color w:val="000000"/>
          <w:sz w:val="30"/>
          <w:szCs w:val="30"/>
        </w:rPr>
        <w:t>4</w:t>
      </w:r>
    </w:p>
    <w:p w14:paraId="3113A2F6" w14:textId="77777777" w:rsidR="00BA310A" w:rsidRPr="00E7641D" w:rsidRDefault="00BA310A" w:rsidP="0035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5F8C56" w14:textId="5A43CAC0" w:rsidR="00352E5E" w:rsidRDefault="00E4254D" w:rsidP="00E425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254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E4254D">
        <w:rPr>
          <w:rFonts w:ascii="Angsana New" w:hAnsi="Angsana New" w:hint="cs"/>
          <w:sz w:val="30"/>
          <w:szCs w:val="30"/>
          <w:cs/>
        </w:rPr>
        <w:t>ง</w:t>
      </w:r>
      <w:r w:rsidRPr="00E4254D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>
        <w:rPr>
          <w:rFonts w:ascii="Angsana New" w:hAnsi="Angsana New" w:hint="cs"/>
          <w:sz w:val="30"/>
          <w:szCs w:val="30"/>
          <w:cs/>
        </w:rPr>
        <w:t>ที่</w:t>
      </w:r>
      <w:r w:rsidRPr="00E4254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E4254D">
        <w:rPr>
          <w:rFonts w:ascii="Angsana New" w:hAnsi="Angsana New" w:hint="cs"/>
          <w:sz w:val="30"/>
          <w:szCs w:val="30"/>
          <w:cs/>
        </w:rPr>
        <w:t>ไว้</w:t>
      </w:r>
      <w:r w:rsidRPr="00E4254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E4254D">
        <w:rPr>
          <w:rFonts w:ascii="Angsana New" w:hAnsi="Angsana New"/>
          <w:sz w:val="30"/>
          <w:szCs w:val="30"/>
        </w:rPr>
        <w:t xml:space="preserve">31 </w:t>
      </w:r>
      <w:r w:rsidRPr="00E4254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4254D">
        <w:rPr>
          <w:rFonts w:ascii="Angsana New" w:hAnsi="Angsana New"/>
          <w:sz w:val="30"/>
          <w:szCs w:val="30"/>
        </w:rPr>
        <w:t>256</w:t>
      </w:r>
      <w:r w:rsidR="00343F6C">
        <w:rPr>
          <w:rFonts w:ascii="Angsana New" w:hAnsi="Angsana New"/>
          <w:sz w:val="30"/>
          <w:szCs w:val="30"/>
        </w:rPr>
        <w:t>4</w:t>
      </w:r>
    </w:p>
    <w:p w14:paraId="5DDC2337" w14:textId="77777777" w:rsidR="00277445" w:rsidRPr="00624B54" w:rsidRDefault="00277445" w:rsidP="006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D79899" w14:textId="71586C71" w:rsidR="00CF51DC" w:rsidRDefault="00352E5E" w:rsidP="00CF51DC">
      <w:pPr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68451EE3" w14:textId="77777777" w:rsidR="005F3DF0" w:rsidRPr="00E7641D" w:rsidRDefault="005F3DF0" w:rsidP="00CF51DC">
      <w:pPr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p w14:paraId="43EFF2E4" w14:textId="14CFB5C7" w:rsidR="00F86C8B" w:rsidRDefault="00BA310A" w:rsidP="00F86C8B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CE55C1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CE55C1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CE55C1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343F6C">
        <w:rPr>
          <w:rFonts w:ascii="Angsana New" w:hAnsi="Angsana New" w:cs="Angsana New" w:hint="cs"/>
          <w:color w:val="000000"/>
          <w:cs/>
          <w:lang w:val="en-US"/>
        </w:rPr>
        <w:t>สาม</w:t>
      </w:r>
      <w:r w:rsidR="00412E87" w:rsidRPr="00CE55C1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CE55C1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412E87" w:rsidRPr="00CE55C1">
        <w:rPr>
          <w:rFonts w:ascii="Angsana New" w:hAnsi="Angsana New" w:cs="Angsana New"/>
          <w:color w:val="000000"/>
          <w:lang w:val="en-US"/>
        </w:rPr>
        <w:t>3</w:t>
      </w:r>
      <w:r w:rsidR="00343F6C">
        <w:rPr>
          <w:rFonts w:ascii="Angsana New" w:hAnsi="Angsana New" w:cs="Angsana New"/>
          <w:color w:val="000000"/>
          <w:lang w:val="en-US"/>
        </w:rPr>
        <w:t>1</w:t>
      </w:r>
      <w:r w:rsidR="00412E87" w:rsidRPr="00CE55C1">
        <w:rPr>
          <w:rFonts w:ascii="Angsana New" w:hAnsi="Angsana New" w:cs="Angsana New"/>
          <w:color w:val="000000"/>
          <w:lang w:val="en-US"/>
        </w:rPr>
        <w:t xml:space="preserve"> </w:t>
      </w:r>
      <w:r w:rsidR="00343F6C">
        <w:rPr>
          <w:rFonts w:ascii="Angsana New" w:hAnsi="Angsana New" w:cs="Angsana New" w:hint="cs"/>
          <w:color w:val="000000"/>
          <w:cs/>
          <w:lang w:val="en-US"/>
        </w:rPr>
        <w:t>มีนาคม</w:t>
      </w:r>
      <w:r w:rsidR="00990EEE" w:rsidRPr="00CE55C1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CE55C1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77777777" w:rsidR="00F86C8B" w:rsidRPr="00E7641D" w:rsidRDefault="00F86C8B" w:rsidP="00F86C8B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sz w:val="18"/>
          <w:szCs w:val="18"/>
          <w:lang w:val="en-US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00"/>
        <w:gridCol w:w="270"/>
        <w:gridCol w:w="1259"/>
        <w:gridCol w:w="270"/>
        <w:gridCol w:w="1252"/>
      </w:tblGrid>
      <w:tr w:rsidR="00AE7C47" w:rsidRPr="008A76B3" w14:paraId="10733A5F" w14:textId="77777777" w:rsidTr="00834A88">
        <w:trPr>
          <w:tblHeader/>
        </w:trPr>
        <w:tc>
          <w:tcPr>
            <w:tcW w:w="2017" w:type="pct"/>
          </w:tcPr>
          <w:p w14:paraId="51AACC00" w14:textId="77777777" w:rsidR="00AE7C47" w:rsidRPr="00391282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</w:tcPr>
          <w:p w14:paraId="20610534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5115044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3"/>
          </w:tcPr>
          <w:p w14:paraId="44411945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C47" w:rsidRPr="009350FB" w14:paraId="6BE2A8D3" w14:textId="77777777" w:rsidTr="00834A88">
        <w:trPr>
          <w:trHeight w:val="434"/>
          <w:tblHeader/>
        </w:trPr>
        <w:tc>
          <w:tcPr>
            <w:tcW w:w="2017" w:type="pct"/>
          </w:tcPr>
          <w:p w14:paraId="34AF04DE" w14:textId="357DB34F" w:rsidR="00AE7C47" w:rsidRPr="00391282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43F6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343F6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343F6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63CF2A47" w14:textId="321C13EA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43F6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1D95CD32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897B48" w14:textId="567A6DFA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43F6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74B3E77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4C22A40C" w14:textId="13DF5C4A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43F6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7FC3B05" w14:textId="77777777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59E972B6" w14:textId="1FCCBBAF" w:rsidR="00AE7C47" w:rsidRPr="008A76B3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43F6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AE7C47" w:rsidRPr="00953946" w14:paraId="6D2728BD" w14:textId="77777777" w:rsidTr="00834A88">
        <w:trPr>
          <w:tblHeader/>
        </w:trPr>
        <w:tc>
          <w:tcPr>
            <w:tcW w:w="2017" w:type="pct"/>
          </w:tcPr>
          <w:p w14:paraId="71739864" w14:textId="77777777" w:rsidR="00AE7C47" w:rsidRPr="006729C4" w:rsidRDefault="00AE7C47" w:rsidP="00AE7C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83" w:type="pct"/>
            <w:gridSpan w:val="7"/>
          </w:tcPr>
          <w:p w14:paraId="7AAA2A56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E7C47" w:rsidRPr="00953946" w14:paraId="591104FA" w14:textId="77777777" w:rsidTr="00834A88">
        <w:tc>
          <w:tcPr>
            <w:tcW w:w="2017" w:type="pct"/>
          </w:tcPr>
          <w:p w14:paraId="1252D279" w14:textId="77777777" w:rsidR="00AE7C47" w:rsidRPr="006729C4" w:rsidRDefault="00AE7C47" w:rsidP="00AE7C4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729C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24" w:type="pct"/>
          </w:tcPr>
          <w:p w14:paraId="0E613085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8F1983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D27D19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B15FF01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65E47173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E12970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63FF6D4D" w14:textId="77777777" w:rsidR="00AE7C47" w:rsidRPr="006729C4" w:rsidRDefault="00AE7C47" w:rsidP="00AE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28D0" w:rsidRPr="00953946" w14:paraId="2CD3977E" w14:textId="77777777" w:rsidTr="00834A88">
        <w:tc>
          <w:tcPr>
            <w:tcW w:w="2017" w:type="pct"/>
          </w:tcPr>
          <w:p w14:paraId="7CF8DB22" w14:textId="77777777" w:rsidR="00C428D0" w:rsidRPr="006729C4" w:rsidRDefault="00C428D0" w:rsidP="00C42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สำเร็จรูป</w:t>
            </w:r>
          </w:p>
        </w:tc>
        <w:tc>
          <w:tcPr>
            <w:tcW w:w="624" w:type="pct"/>
          </w:tcPr>
          <w:p w14:paraId="71FBB244" w14:textId="6F4D7D79" w:rsidR="00C428D0" w:rsidRPr="00515D76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F2D1EA" w14:textId="77777777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6BD78D" w14:textId="77777777" w:rsidR="00C428D0" w:rsidRPr="00515D76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38F206" w14:textId="77777777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0A993B2" w14:textId="54D5E9C0" w:rsidR="00C428D0" w:rsidRPr="0032506B" w:rsidRDefault="00624B54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34,252</w:t>
            </w:r>
          </w:p>
        </w:tc>
        <w:tc>
          <w:tcPr>
            <w:tcW w:w="144" w:type="pct"/>
          </w:tcPr>
          <w:p w14:paraId="2493C588" w14:textId="77777777" w:rsidR="00C428D0" w:rsidRPr="005C4AFC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540DB488" w14:textId="57C06B24" w:rsidR="00C428D0" w:rsidRPr="0032506B" w:rsidRDefault="00C428D0" w:rsidP="00C4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343F6C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3F6C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624B54" w:rsidRPr="00953946" w14:paraId="4788FF99" w14:textId="77777777" w:rsidTr="00834A88">
        <w:tc>
          <w:tcPr>
            <w:tcW w:w="2017" w:type="pct"/>
          </w:tcPr>
          <w:p w14:paraId="395AFD70" w14:textId="64D3A597" w:rsidR="00624B54" w:rsidRPr="006729C4" w:rsidRDefault="00624B54" w:rsidP="006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624" w:type="pct"/>
          </w:tcPr>
          <w:p w14:paraId="72B98A53" w14:textId="7ACCE908" w:rsidR="00624B54" w:rsidRPr="00515D76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FC8DC9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D826C5" w14:textId="2214C6F4" w:rsidR="00624B54" w:rsidRPr="00515D76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5429BC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3FD1E6CA" w14:textId="174FF496" w:rsidR="00624B54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44" w:type="pct"/>
          </w:tcPr>
          <w:p w14:paraId="728FB6E3" w14:textId="77777777" w:rsidR="00624B54" w:rsidRPr="005C4AFC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0E6804B3" w14:textId="63FF511E" w:rsidR="00624B54" w:rsidRDefault="00624B54" w:rsidP="00CE1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80" w:right="260" w:hanging="4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3C0CDF0E" w14:textId="77777777" w:rsidR="00624B54" w:rsidRDefault="00624B54">
      <w:r>
        <w:br w:type="page"/>
      </w: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00"/>
        <w:gridCol w:w="270"/>
        <w:gridCol w:w="1259"/>
        <w:gridCol w:w="270"/>
        <w:gridCol w:w="1252"/>
      </w:tblGrid>
      <w:tr w:rsidR="00624B54" w:rsidRPr="00953946" w14:paraId="12334C01" w14:textId="77777777" w:rsidTr="00624B54">
        <w:trPr>
          <w:trHeight w:val="137"/>
        </w:trPr>
        <w:tc>
          <w:tcPr>
            <w:tcW w:w="2017" w:type="pct"/>
          </w:tcPr>
          <w:p w14:paraId="0081A594" w14:textId="14F2A767" w:rsidR="00624B54" w:rsidRPr="00E7641D" w:rsidRDefault="00624B54" w:rsidP="006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55" w:type="pct"/>
            <w:gridSpan w:val="3"/>
          </w:tcPr>
          <w:p w14:paraId="12180F5D" w14:textId="11CAF805" w:rsidR="00624B54" w:rsidRPr="00624B54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B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01219A2" w14:textId="77777777" w:rsidR="00624B54" w:rsidRPr="00624B54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</w:tcPr>
          <w:p w14:paraId="498F1C08" w14:textId="1105F49E" w:rsidR="00624B54" w:rsidRPr="00624B54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B54" w:rsidRPr="00953946" w14:paraId="0D7CF30A" w14:textId="77777777" w:rsidTr="00E7641D">
        <w:trPr>
          <w:trHeight w:val="137"/>
        </w:trPr>
        <w:tc>
          <w:tcPr>
            <w:tcW w:w="2017" w:type="pct"/>
          </w:tcPr>
          <w:p w14:paraId="4D5CC688" w14:textId="57AF354A" w:rsidR="00624B54" w:rsidRPr="00E7641D" w:rsidRDefault="00624B54" w:rsidP="006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7B3928CB" w14:textId="779C2F8C" w:rsidR="00624B54" w:rsidRPr="00E7641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ADEE855" w14:textId="77777777" w:rsidR="00624B54" w:rsidRPr="00E7641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7" w:type="pct"/>
          </w:tcPr>
          <w:p w14:paraId="3483F6FF" w14:textId="3DD8FBA1" w:rsidR="00624B54" w:rsidRPr="00E7641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5A7609D" w14:textId="77777777" w:rsidR="00624B54" w:rsidRPr="00E7641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72" w:type="pct"/>
          </w:tcPr>
          <w:p w14:paraId="413247EB" w14:textId="483A2D60" w:rsidR="00624B54" w:rsidRPr="00E7641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40FDD6E4" w14:textId="77777777" w:rsidR="00624B54" w:rsidRPr="00E7641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668" w:type="pct"/>
          </w:tcPr>
          <w:p w14:paraId="6529BE78" w14:textId="7AEB8633" w:rsidR="00624B54" w:rsidRPr="00E7641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624B54" w:rsidRPr="00953946" w14:paraId="7B6B5B2D" w14:textId="77777777" w:rsidTr="00624B54">
        <w:trPr>
          <w:trHeight w:val="137"/>
        </w:trPr>
        <w:tc>
          <w:tcPr>
            <w:tcW w:w="2017" w:type="pct"/>
          </w:tcPr>
          <w:p w14:paraId="3BE9AEAC" w14:textId="77777777" w:rsidR="00624B54" w:rsidRPr="00391282" w:rsidRDefault="00624B54" w:rsidP="006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83" w:type="pct"/>
            <w:gridSpan w:val="7"/>
          </w:tcPr>
          <w:p w14:paraId="7079602C" w14:textId="5BB32ABA" w:rsidR="00624B54" w:rsidRPr="005A366E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24B54" w:rsidRPr="00FF3BF2" w14:paraId="410AB7B4" w14:textId="77777777" w:rsidTr="00834A88">
        <w:tc>
          <w:tcPr>
            <w:tcW w:w="2017" w:type="pct"/>
          </w:tcPr>
          <w:p w14:paraId="4C6782E8" w14:textId="77777777" w:rsidR="00624B54" w:rsidRPr="00FF3BF2" w:rsidRDefault="00624B54" w:rsidP="00624B5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3A15D8B8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27EDE5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DE6F56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622DE7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0687D3D5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D64ED9" w14:textId="77777777" w:rsidR="00624B54" w:rsidRPr="005C4AFC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6F9BA4B5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24B54" w:rsidRPr="00FF3BF2" w14:paraId="24C380E0" w14:textId="77777777" w:rsidTr="00834A88">
        <w:tc>
          <w:tcPr>
            <w:tcW w:w="2017" w:type="pct"/>
          </w:tcPr>
          <w:p w14:paraId="53364949" w14:textId="77777777" w:rsidR="00624B54" w:rsidRPr="00FF3BF2" w:rsidRDefault="00624B54" w:rsidP="00624B5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4A647A4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173B6A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84F2D5F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8C6384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44D275CD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FE11D0" w14:textId="77777777" w:rsidR="00624B54" w:rsidRPr="005C4AFC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25FE3853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24B54" w:rsidRPr="00FF3BF2" w14:paraId="611F43EC" w14:textId="77777777" w:rsidTr="00834A88">
        <w:tc>
          <w:tcPr>
            <w:tcW w:w="2017" w:type="pct"/>
          </w:tcPr>
          <w:p w14:paraId="7B33D81B" w14:textId="47074011" w:rsidR="00624B54" w:rsidRPr="00FF3BF2" w:rsidRDefault="00624B54" w:rsidP="00624B54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F3BF2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0EF66FA2" w14:textId="44C097E1" w:rsidR="00624B54" w:rsidRPr="001E706D" w:rsidRDefault="00624B54" w:rsidP="006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1F255C04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47C7D6" w14:textId="370AFE33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CA5A66" w14:textId="77777777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8FAC60F" w14:textId="0713AB01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8D0078" w14:textId="77777777" w:rsidR="00624B54" w:rsidRPr="005C4AFC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5757DF52" w14:textId="52CBF6D6" w:rsidR="00624B54" w:rsidRPr="0032506B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B54" w:rsidRPr="00FF3BF2" w14:paraId="070BE146" w14:textId="77777777" w:rsidTr="00834A88">
        <w:tc>
          <w:tcPr>
            <w:tcW w:w="2017" w:type="pct"/>
          </w:tcPr>
          <w:p w14:paraId="694C6BDC" w14:textId="19E38265" w:rsidR="00624B54" w:rsidRPr="00FF3BF2" w:rsidRDefault="00624B54" w:rsidP="00624B54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33D2CBF6" w14:textId="68EC32DE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11,991</w:t>
            </w:r>
          </w:p>
        </w:tc>
        <w:tc>
          <w:tcPr>
            <w:tcW w:w="144" w:type="pct"/>
          </w:tcPr>
          <w:p w14:paraId="38E76B91" w14:textId="77777777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16734B" w14:textId="3BC6AEB6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9,509</w:t>
            </w:r>
          </w:p>
        </w:tc>
        <w:tc>
          <w:tcPr>
            <w:tcW w:w="144" w:type="pct"/>
          </w:tcPr>
          <w:p w14:paraId="7551C103" w14:textId="77777777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C6675D7" w14:textId="67D41711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11,991</w:t>
            </w:r>
          </w:p>
        </w:tc>
        <w:tc>
          <w:tcPr>
            <w:tcW w:w="144" w:type="pct"/>
          </w:tcPr>
          <w:p w14:paraId="61C3ACB8" w14:textId="77777777" w:rsidR="00624B54" w:rsidRPr="005C4AFC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2AC5F319" w14:textId="75C94FCC" w:rsidR="00624B54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9,509</w:t>
            </w:r>
          </w:p>
        </w:tc>
      </w:tr>
      <w:tr w:rsidR="00624B54" w:rsidRPr="00FF3BF2" w14:paraId="1DC040CA" w14:textId="77777777" w:rsidTr="00834A88">
        <w:tc>
          <w:tcPr>
            <w:tcW w:w="2017" w:type="pct"/>
          </w:tcPr>
          <w:p w14:paraId="7C0D9DA8" w14:textId="53C94B53" w:rsidR="00624B54" w:rsidRPr="00FF3BF2" w:rsidRDefault="00624B54" w:rsidP="00624B54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166284C" w14:textId="14F3E227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4" w:type="pct"/>
          </w:tcPr>
          <w:p w14:paraId="3724C599" w14:textId="77777777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8BD5E31" w14:textId="72CD94E4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4" w:type="pct"/>
          </w:tcPr>
          <w:p w14:paraId="33D34EF3" w14:textId="77777777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C888F40" w14:textId="7E10B3B0" w:rsidR="00624B54" w:rsidRPr="00AC254F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4" w:type="pct"/>
          </w:tcPr>
          <w:p w14:paraId="2DEC7553" w14:textId="77777777" w:rsidR="00624B54" w:rsidRPr="005C4AFC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35DBA48" w14:textId="64F97B80" w:rsidR="00624B54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624B54" w:rsidRPr="00277445" w14:paraId="27AB3174" w14:textId="77777777" w:rsidTr="00834A88">
        <w:tc>
          <w:tcPr>
            <w:tcW w:w="2017" w:type="pct"/>
          </w:tcPr>
          <w:p w14:paraId="077DAD99" w14:textId="5A8CC9FA" w:rsidR="00624B54" w:rsidRPr="00E017D2" w:rsidRDefault="00624B54" w:rsidP="00624B54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017D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E017D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B797988" w14:textId="0BF7CD87" w:rsidR="00624B54" w:rsidRPr="006E5C5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C5D">
              <w:rPr>
                <w:rFonts w:ascii="Angsana New" w:hAnsi="Angsana New"/>
                <w:b/>
                <w:bCs/>
                <w:sz w:val="30"/>
                <w:szCs w:val="30"/>
              </w:rPr>
              <w:t>12,271</w:t>
            </w:r>
          </w:p>
        </w:tc>
        <w:tc>
          <w:tcPr>
            <w:tcW w:w="144" w:type="pct"/>
          </w:tcPr>
          <w:p w14:paraId="7E384406" w14:textId="77777777" w:rsidR="00624B54" w:rsidRPr="006E5C5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F96907E" w14:textId="67FAECD7" w:rsidR="00624B54" w:rsidRPr="006E5C5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C5D">
              <w:rPr>
                <w:rFonts w:ascii="Angsana New" w:hAnsi="Angsana New"/>
                <w:b/>
                <w:bCs/>
                <w:sz w:val="30"/>
                <w:szCs w:val="30"/>
              </w:rPr>
              <w:t>9,825</w:t>
            </w:r>
          </w:p>
        </w:tc>
        <w:tc>
          <w:tcPr>
            <w:tcW w:w="144" w:type="pct"/>
          </w:tcPr>
          <w:p w14:paraId="5E32046B" w14:textId="77777777" w:rsidR="00624B54" w:rsidRPr="006E5C5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3FE0641F" w14:textId="2CFAA0CB" w:rsidR="00624B54" w:rsidRPr="006E5C5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C5D">
              <w:rPr>
                <w:rFonts w:ascii="Angsana New" w:hAnsi="Angsana New"/>
                <w:b/>
                <w:bCs/>
                <w:sz w:val="30"/>
                <w:szCs w:val="30"/>
              </w:rPr>
              <w:t>12,271</w:t>
            </w:r>
          </w:p>
        </w:tc>
        <w:tc>
          <w:tcPr>
            <w:tcW w:w="144" w:type="pct"/>
          </w:tcPr>
          <w:p w14:paraId="1E6DDEA4" w14:textId="77777777" w:rsidR="00624B54" w:rsidRPr="006E5C5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78030A33" w14:textId="7571E132" w:rsidR="00624B54" w:rsidRPr="006E5C5D" w:rsidRDefault="00624B54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C5D">
              <w:rPr>
                <w:rFonts w:ascii="Angsana New" w:hAnsi="Angsana New"/>
                <w:b/>
                <w:bCs/>
                <w:sz w:val="30"/>
                <w:szCs w:val="30"/>
              </w:rPr>
              <w:t>9,825</w:t>
            </w:r>
          </w:p>
        </w:tc>
      </w:tr>
    </w:tbl>
    <w:p w14:paraId="700C3D5E" w14:textId="0D53E6BE" w:rsidR="00277445" w:rsidRPr="00F86C8B" w:rsidRDefault="00277445" w:rsidP="00F86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097"/>
        <w:gridCol w:w="268"/>
        <w:gridCol w:w="1264"/>
        <w:gridCol w:w="274"/>
        <w:gridCol w:w="1255"/>
      </w:tblGrid>
      <w:tr w:rsidR="00277445" w:rsidRPr="0032506B" w14:paraId="71FB91E8" w14:textId="77777777" w:rsidTr="00834A88">
        <w:trPr>
          <w:trHeight w:val="326"/>
        </w:trPr>
        <w:tc>
          <w:tcPr>
            <w:tcW w:w="2015" w:type="pct"/>
          </w:tcPr>
          <w:p w14:paraId="0EB7BA61" w14:textId="77777777" w:rsidR="004339C6" w:rsidRDefault="004339C6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3D1169F3" w14:textId="3975C69F" w:rsidR="00277445" w:rsidRPr="0066247C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  <w:hideMark/>
          </w:tcPr>
          <w:p w14:paraId="601A61FF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2E61DB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616CEFD0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38F613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hideMark/>
          </w:tcPr>
          <w:p w14:paraId="434505E0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FF4D72" w14:textId="77777777" w:rsidR="00277445" w:rsidRPr="00277445" w:rsidRDefault="00277445" w:rsidP="0027744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624AFDE8" w14:textId="77777777" w:rsidR="00277445" w:rsidRPr="0032506B" w:rsidRDefault="00277445" w:rsidP="002774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F6C" w:rsidRPr="0032506B" w14:paraId="3D34BBF6" w14:textId="77777777" w:rsidTr="00343F6C">
        <w:trPr>
          <w:trHeight w:val="326"/>
        </w:trPr>
        <w:tc>
          <w:tcPr>
            <w:tcW w:w="2015" w:type="pct"/>
          </w:tcPr>
          <w:p w14:paraId="753D8056" w14:textId="77777777" w:rsidR="00343F6C" w:rsidRPr="0066247C" w:rsidRDefault="00343F6C" w:rsidP="00343F6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ค่าเช่าสำนักงาน และค่าบริการพื้นที่</w:t>
            </w:r>
          </w:p>
        </w:tc>
        <w:tc>
          <w:tcPr>
            <w:tcW w:w="624" w:type="pct"/>
            <w:hideMark/>
          </w:tcPr>
          <w:p w14:paraId="53716850" w14:textId="004BC3E9" w:rsidR="00343F6C" w:rsidRPr="0032506B" w:rsidRDefault="001E706D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403"/>
              </w:tabs>
              <w:spacing w:after="0" w:line="240" w:lineRule="auto"/>
              <w:ind w:right="-453" w:firstLine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44" w:type="pct"/>
          </w:tcPr>
          <w:p w14:paraId="40BBB5AE" w14:textId="77777777" w:rsidR="00343F6C" w:rsidRPr="00277445" w:rsidRDefault="00343F6C" w:rsidP="00343F6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5" w:type="pct"/>
            <w:hideMark/>
          </w:tcPr>
          <w:p w14:paraId="7C35AE45" w14:textId="77B6C382" w:rsidR="00343F6C" w:rsidRPr="0032506B" w:rsidRDefault="00343F6C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after="0" w:line="240" w:lineRule="auto"/>
              <w:ind w:right="-453" w:firstLine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43" w:type="pct"/>
          </w:tcPr>
          <w:p w14:paraId="326B9A02" w14:textId="77777777" w:rsidR="00343F6C" w:rsidRPr="0032506B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5000BD3" w14:textId="77F6D472" w:rsidR="00343F6C" w:rsidRPr="0032506B" w:rsidRDefault="001E706D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46" w:type="pct"/>
          </w:tcPr>
          <w:p w14:paraId="4DD29A55" w14:textId="77777777" w:rsidR="00343F6C" w:rsidRPr="00277445" w:rsidRDefault="00343F6C" w:rsidP="00343F6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9" w:type="pct"/>
            <w:hideMark/>
          </w:tcPr>
          <w:p w14:paraId="23779250" w14:textId="270D445A" w:rsidR="00343F6C" w:rsidRPr="0032506B" w:rsidRDefault="00343F6C" w:rsidP="00624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</w:tbl>
    <w:p w14:paraId="0D7DE82F" w14:textId="77777777" w:rsidR="00D831CC" w:rsidRPr="00554526" w:rsidRDefault="00D831CC" w:rsidP="0018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0BDAB81" w14:textId="7FA662B9" w:rsidR="00C94B58" w:rsidRDefault="00BA310A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C94B58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C94B58">
        <w:rPr>
          <w:rFonts w:ascii="Angsana New" w:hAnsi="Angsana New" w:hint="cs"/>
          <w:sz w:val="30"/>
          <w:szCs w:val="30"/>
        </w:rPr>
        <w:t>3</w:t>
      </w:r>
      <w:r w:rsidR="00343F6C">
        <w:rPr>
          <w:rFonts w:ascii="Angsana New" w:hAnsi="Angsana New"/>
          <w:sz w:val="30"/>
          <w:szCs w:val="30"/>
        </w:rPr>
        <w:t>1</w:t>
      </w:r>
      <w:r w:rsidRPr="00C94B58">
        <w:rPr>
          <w:rFonts w:ascii="Angsana New" w:hAnsi="Angsana New" w:hint="cs"/>
          <w:sz w:val="30"/>
          <w:szCs w:val="30"/>
          <w:cs/>
        </w:rPr>
        <w:t xml:space="preserve"> </w:t>
      </w:r>
      <w:r w:rsidR="00343F6C">
        <w:rPr>
          <w:rFonts w:ascii="Angsana New" w:hAnsi="Angsana New" w:hint="cs"/>
          <w:sz w:val="30"/>
          <w:szCs w:val="30"/>
          <w:cs/>
        </w:rPr>
        <w:t>มีนาคม</w:t>
      </w:r>
      <w:r w:rsidRPr="00C94B58">
        <w:rPr>
          <w:rFonts w:ascii="Angsana New" w:hAnsi="Angsana New" w:hint="cs"/>
          <w:sz w:val="30"/>
          <w:szCs w:val="30"/>
        </w:rPr>
        <w:t xml:space="preserve"> </w:t>
      </w:r>
      <w:r w:rsidR="005A366E" w:rsidRPr="005A366E">
        <w:rPr>
          <w:rFonts w:ascii="Angsana New" w:hAnsi="Angsana New" w:hint="cs"/>
          <w:sz w:val="30"/>
          <w:szCs w:val="30"/>
        </w:rPr>
        <w:t>25</w:t>
      </w:r>
      <w:r w:rsidRPr="00C94B58">
        <w:rPr>
          <w:rFonts w:ascii="Angsana New" w:hAnsi="Angsana New" w:hint="cs"/>
          <w:sz w:val="30"/>
          <w:szCs w:val="30"/>
        </w:rPr>
        <w:t>6</w:t>
      </w:r>
      <w:r w:rsidR="00343F6C">
        <w:rPr>
          <w:rFonts w:ascii="Angsana New" w:hAnsi="Angsana New"/>
          <w:sz w:val="30"/>
          <w:szCs w:val="30"/>
        </w:rPr>
        <w:t>5</w:t>
      </w:r>
      <w:r w:rsidRPr="00C94B5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C94B58">
        <w:rPr>
          <w:rFonts w:ascii="Angsana New" w:hAnsi="Angsana New" w:hint="cs"/>
          <w:sz w:val="30"/>
          <w:szCs w:val="30"/>
        </w:rPr>
        <w:t>31</w:t>
      </w:r>
      <w:r w:rsidRPr="00C94B5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A31D95">
        <w:rPr>
          <w:rFonts w:ascii="Angsana New" w:hAnsi="Angsana New"/>
          <w:color w:val="000000"/>
          <w:sz w:val="30"/>
          <w:szCs w:val="30"/>
        </w:rPr>
        <w:t>25</w:t>
      </w:r>
      <w:r w:rsidR="00707F7B">
        <w:rPr>
          <w:rFonts w:ascii="Angsana New" w:hAnsi="Angsana New"/>
          <w:color w:val="000000"/>
          <w:sz w:val="30"/>
          <w:szCs w:val="30"/>
        </w:rPr>
        <w:t>6</w:t>
      </w:r>
      <w:r w:rsidR="00343F6C">
        <w:rPr>
          <w:rFonts w:ascii="Angsana New" w:hAnsi="Angsana New"/>
          <w:color w:val="000000"/>
          <w:sz w:val="30"/>
          <w:szCs w:val="30"/>
        </w:rPr>
        <w:t>4</w:t>
      </w:r>
      <w:r w:rsidRPr="00C94B5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554526" w:rsidRDefault="00C94B58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14:paraId="333B88E7" w14:textId="77777777" w:rsidTr="008037E4">
        <w:trPr>
          <w:trHeight w:val="371"/>
        </w:trPr>
        <w:tc>
          <w:tcPr>
            <w:tcW w:w="1932" w:type="pct"/>
            <w:hideMark/>
          </w:tcPr>
          <w:p w14:paraId="3E49BEE4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14:paraId="2E2CFED4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8E83B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14:paraId="1531D16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F6C" w14:paraId="15E75390" w14:textId="77777777" w:rsidTr="00E12532">
        <w:trPr>
          <w:trHeight w:val="308"/>
        </w:trPr>
        <w:tc>
          <w:tcPr>
            <w:tcW w:w="1932" w:type="pct"/>
          </w:tcPr>
          <w:p w14:paraId="0DFFE501" w14:textId="77777777" w:rsidR="00343F6C" w:rsidRDefault="00343F6C" w:rsidP="00343F6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2D011E19" w14:textId="02291F1F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EEC6A8B" w14:textId="77777777" w:rsidR="00343F6C" w:rsidRDefault="00343F6C" w:rsidP="00343F6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C01895" w14:textId="77777777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7BEDE9" w14:textId="77777777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5F62DF21" w14:textId="3D2CF9D8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F16ECDF" w14:textId="77777777" w:rsidR="00343F6C" w:rsidRDefault="00343F6C" w:rsidP="00343F6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14:paraId="5D8A18D4" w14:textId="77777777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3F6C" w14:paraId="3487A0B1" w14:textId="77777777" w:rsidTr="00E12532">
        <w:trPr>
          <w:trHeight w:val="326"/>
        </w:trPr>
        <w:tc>
          <w:tcPr>
            <w:tcW w:w="1932" w:type="pct"/>
          </w:tcPr>
          <w:p w14:paraId="667D66EB" w14:textId="77777777" w:rsidR="00343F6C" w:rsidRDefault="00343F6C" w:rsidP="00343F6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73E23AA2" w14:textId="7EA5040F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4" w:type="pct"/>
          </w:tcPr>
          <w:p w14:paraId="48F03CF5" w14:textId="77777777" w:rsidR="00343F6C" w:rsidRDefault="00343F6C" w:rsidP="00343F6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14:paraId="435F5041" w14:textId="237B750A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4" w:type="pct"/>
          </w:tcPr>
          <w:p w14:paraId="3A96B1DE" w14:textId="77777777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42326CD6" w14:textId="31821DD3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4" w:type="pct"/>
          </w:tcPr>
          <w:p w14:paraId="238629C2" w14:textId="77777777" w:rsidR="00343F6C" w:rsidRDefault="00343F6C" w:rsidP="00343F6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14:paraId="6CFCAD0C" w14:textId="584EFA01" w:rsidR="00343F6C" w:rsidRDefault="00343F6C" w:rsidP="00343F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7F3F8B" w14:paraId="12086E04" w14:textId="77777777" w:rsidTr="008037E4">
        <w:trPr>
          <w:trHeight w:val="371"/>
        </w:trPr>
        <w:tc>
          <w:tcPr>
            <w:tcW w:w="1932" w:type="pct"/>
          </w:tcPr>
          <w:p w14:paraId="522C7F8A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14:paraId="1025B7C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12532" w14:paraId="6F853A03" w14:textId="77777777" w:rsidTr="00E12532">
        <w:tc>
          <w:tcPr>
            <w:tcW w:w="1932" w:type="pct"/>
          </w:tcPr>
          <w:p w14:paraId="68715AAE" w14:textId="4D8ECECB" w:rsidR="00E12532" w:rsidRDefault="00D33FEC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ลูก</w:t>
            </w:r>
            <w:r w:rsidR="00E1253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FB0AD23" w14:textId="77777777" w:rsidR="00E12532" w:rsidRPr="007F3F8B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EEF16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456CA87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A464F9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4DC28CAF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BE274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664B3D8D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33FEC" w14:paraId="2583AC76" w14:textId="77777777" w:rsidTr="00D33FEC">
        <w:tc>
          <w:tcPr>
            <w:tcW w:w="1932" w:type="pct"/>
          </w:tcPr>
          <w:p w14:paraId="4685505D" w14:textId="4A84CF92" w:rsidR="00D33FEC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0368E46B" w14:textId="77777777" w:rsidR="00D33FEC" w:rsidRPr="007F3F8B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0F8E2C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71CE1BC0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0B98ED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56F67F75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8490A8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7DAE5F1C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33FEC" w14:paraId="5F0258C3" w14:textId="77777777" w:rsidTr="00D33FEC">
        <w:tc>
          <w:tcPr>
            <w:tcW w:w="1932" w:type="pct"/>
          </w:tcPr>
          <w:p w14:paraId="61D6BF6D" w14:textId="641BFFA2" w:rsidR="00D33FEC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7A9A3C" w14:textId="212AE3C3" w:rsidR="00D33FEC" w:rsidRPr="007F3F8B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7B96E9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593B71" w14:textId="057077A0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4A2CE1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A86A82" w14:textId="3FCBA684" w:rsidR="00D33FEC" w:rsidRDefault="001E706D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144" w:type="pct"/>
          </w:tcPr>
          <w:p w14:paraId="420AF4F7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647C53" w14:textId="75CC8080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440</w:t>
            </w:r>
          </w:p>
        </w:tc>
      </w:tr>
      <w:tr w:rsidR="00D33FEC" w14:paraId="6CB56AC9" w14:textId="77777777" w:rsidTr="00D33FEC">
        <w:tc>
          <w:tcPr>
            <w:tcW w:w="1932" w:type="pct"/>
          </w:tcPr>
          <w:p w14:paraId="1BC33B9E" w14:textId="77777777" w:rsidR="00D33FEC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D2E169" w14:textId="77777777" w:rsidR="00D33FEC" w:rsidRPr="007F3F8B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1E37C9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4EEE2A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139A6C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1800EB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80F7D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A6F944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33FEC" w14:paraId="485563FF" w14:textId="77777777" w:rsidTr="00E12532">
        <w:tc>
          <w:tcPr>
            <w:tcW w:w="1932" w:type="pct"/>
          </w:tcPr>
          <w:p w14:paraId="12A53E5A" w14:textId="3AB33CDF" w:rsidR="00D33FEC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6855CC59" w14:textId="77777777" w:rsidR="00D33FEC" w:rsidRPr="007F3F8B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E8D6160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50DD810E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ACE67A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7012C1D7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A3480C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050FC06A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33FEC" w14:paraId="2DDB24B5" w14:textId="77777777" w:rsidTr="00391282">
        <w:tc>
          <w:tcPr>
            <w:tcW w:w="1932" w:type="pct"/>
          </w:tcPr>
          <w:p w14:paraId="650F8597" w14:textId="77777777" w:rsidR="00D33FEC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F84DF7A" w14:textId="77777777" w:rsidR="00D33FEC" w:rsidRPr="007F3F8B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7E1B32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BE618C4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50FB9B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1ED1526F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544018" w14:textId="77777777" w:rsidR="00D33FEC" w:rsidRPr="007B346D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3E2BB568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33FEC" w14:paraId="69E0CAEC" w14:textId="77777777" w:rsidTr="00391282">
        <w:tc>
          <w:tcPr>
            <w:tcW w:w="1932" w:type="pct"/>
          </w:tcPr>
          <w:p w14:paraId="4B1C09FF" w14:textId="77777777" w:rsidR="00D33FEC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085E5318" w:rsidR="00D33FEC" w:rsidRPr="00515D76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189677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B2E15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08E7FD92" w:rsidR="00D33FEC" w:rsidRPr="000746C7" w:rsidRDefault="001E706D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111,15</w:t>
            </w:r>
            <w:r w:rsidR="008C3B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8B2B48B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1341F146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103,878</w:t>
            </w:r>
          </w:p>
        </w:tc>
      </w:tr>
      <w:tr w:rsidR="00D33FEC" w14:paraId="2220F9CC" w14:textId="77777777" w:rsidTr="00391282">
        <w:tc>
          <w:tcPr>
            <w:tcW w:w="1932" w:type="pct"/>
          </w:tcPr>
          <w:p w14:paraId="6FD5B871" w14:textId="77777777" w:rsidR="00D33FEC" w:rsidRPr="00F374C5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D33FEC" w:rsidRPr="00515D76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B1365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CB2464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C8B62E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3FEC" w14:paraId="28D58FAA" w14:textId="77777777" w:rsidTr="00391282">
        <w:tc>
          <w:tcPr>
            <w:tcW w:w="1932" w:type="pct"/>
          </w:tcPr>
          <w:p w14:paraId="661BC752" w14:textId="6E0AB9D2" w:rsidR="00D33FEC" w:rsidRPr="00391282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D33FEC" w:rsidRPr="00515D76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071C0F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9901E4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D7C69D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3FEC" w14:paraId="4CB8AB87" w14:textId="77777777" w:rsidTr="00391282">
        <w:tc>
          <w:tcPr>
            <w:tcW w:w="1932" w:type="pct"/>
          </w:tcPr>
          <w:p w14:paraId="7D77EF91" w14:textId="77777777" w:rsidR="00D33FEC" w:rsidRPr="00F374C5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7D2E985D" w14:textId="77777777" w:rsidR="00D33FEC" w:rsidRPr="00515D76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983060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0C84D82D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65EF37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64970C03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B4B2AC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5C373352" w14:textId="77777777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3FEC" w14:paraId="25358A3C" w14:textId="77777777" w:rsidTr="00391282">
        <w:tc>
          <w:tcPr>
            <w:tcW w:w="1932" w:type="pct"/>
          </w:tcPr>
          <w:p w14:paraId="6399329B" w14:textId="77777777" w:rsidR="00D33FEC" w:rsidRPr="00F374C5" w:rsidRDefault="00D33FEC" w:rsidP="00D33FE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510FCCC5" w:rsidR="00D33FEC" w:rsidRPr="00515D76" w:rsidRDefault="001E706D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902</w:t>
            </w:r>
          </w:p>
        </w:tc>
        <w:tc>
          <w:tcPr>
            <w:tcW w:w="144" w:type="pct"/>
          </w:tcPr>
          <w:p w14:paraId="715D1B2D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76739C2A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</w:t>
            </w:r>
          </w:p>
        </w:tc>
        <w:tc>
          <w:tcPr>
            <w:tcW w:w="144" w:type="pct"/>
          </w:tcPr>
          <w:p w14:paraId="40D94B02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472075FA" w:rsidR="00D33FEC" w:rsidRPr="000746C7" w:rsidRDefault="001E706D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44" w:type="pct"/>
          </w:tcPr>
          <w:p w14:paraId="2E406095" w14:textId="77777777" w:rsidR="00D33FEC" w:rsidRPr="000746C7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32091F50" w:rsidR="00D33FEC" w:rsidRDefault="00D33FEC" w:rsidP="00D33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1,211</w:t>
            </w:r>
          </w:p>
        </w:tc>
      </w:tr>
    </w:tbl>
    <w:p w14:paraId="6F7E4931" w14:textId="44BFC3F0" w:rsidR="00E7641D" w:rsidRPr="00E7641D" w:rsidRDefault="00E7641D" w:rsidP="00E7641D">
      <w:pPr>
        <w:rPr>
          <w:rFonts w:ascii="Angsana New" w:hAnsi="Angsana New"/>
          <w:sz w:val="30"/>
          <w:szCs w:val="30"/>
        </w:rPr>
        <w:sectPr w:rsidR="00E7641D" w:rsidRPr="00E7641D" w:rsidSect="002A51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3C4BE1EA" w14:textId="2208F691" w:rsidR="00BA310A" w:rsidRPr="00A31D95" w:rsidRDefault="00834A88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77777777" w:rsidR="008079B6" w:rsidRPr="00E86B15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630"/>
        <w:gridCol w:w="1620"/>
        <w:gridCol w:w="270"/>
        <w:gridCol w:w="1620"/>
      </w:tblGrid>
      <w:tr w:rsidR="002F4C54" w14:paraId="7075BE88" w14:textId="77777777" w:rsidTr="001623EA">
        <w:trPr>
          <w:cantSplit/>
          <w:tblHeader/>
        </w:trPr>
        <w:tc>
          <w:tcPr>
            <w:tcW w:w="5040" w:type="dxa"/>
            <w:vAlign w:val="bottom"/>
          </w:tcPr>
          <w:p w14:paraId="23E67DF5" w14:textId="2BA5089D" w:rsidR="002F4C54" w:rsidRPr="002F4C54" w:rsidRDefault="002F4C54" w:rsidP="002F4C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33F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D3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33F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3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0" w:type="dxa"/>
            <w:vAlign w:val="bottom"/>
          </w:tcPr>
          <w:p w14:paraId="5C7AF86B" w14:textId="77777777" w:rsidR="002F4C54" w:rsidRPr="002F4C54" w:rsidRDefault="002F4C54" w:rsidP="002F4C54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4990798" w14:textId="20984AB5" w:rsidR="002F4C54" w:rsidRPr="002F4C54" w:rsidRDefault="002F4C54" w:rsidP="002F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DC5538C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22E91F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F4C54" w14:paraId="5DA6C64A" w14:textId="77777777" w:rsidTr="001623EA">
        <w:trPr>
          <w:cantSplit/>
        </w:trPr>
        <w:tc>
          <w:tcPr>
            <w:tcW w:w="5040" w:type="dxa"/>
          </w:tcPr>
          <w:p w14:paraId="701B4BCF" w14:textId="77777777" w:rsidR="002F4C54" w:rsidRPr="002F4C54" w:rsidRDefault="002F4C54" w:rsidP="002F4C5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2382D52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202F9D00" w14:textId="0F5607A4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2B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F4C54" w14:paraId="693EE464" w14:textId="77777777" w:rsidTr="001623EA">
        <w:trPr>
          <w:cantSplit/>
        </w:trPr>
        <w:tc>
          <w:tcPr>
            <w:tcW w:w="5040" w:type="dxa"/>
          </w:tcPr>
          <w:p w14:paraId="6211F50C" w14:textId="2A419F60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630" w:type="dxa"/>
          </w:tcPr>
          <w:p w14:paraId="65F2CA56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E49448C" w14:textId="75AF8323" w:rsidR="002F4C54" w:rsidRPr="001623EA" w:rsidRDefault="00B13A32" w:rsidP="002F4C5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14,171</w:t>
            </w:r>
          </w:p>
        </w:tc>
        <w:tc>
          <w:tcPr>
            <w:tcW w:w="270" w:type="dxa"/>
          </w:tcPr>
          <w:p w14:paraId="4BD779A3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6246B2" w14:textId="43E8FCF9" w:rsidR="002F4C54" w:rsidRPr="002F4C54" w:rsidRDefault="00E53E6D" w:rsidP="002F4C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13,301</w:t>
            </w:r>
          </w:p>
        </w:tc>
      </w:tr>
      <w:tr w:rsidR="002F4C54" w14:paraId="38671B9A" w14:textId="77777777" w:rsidTr="001623EA">
        <w:trPr>
          <w:cantSplit/>
        </w:trPr>
        <w:tc>
          <w:tcPr>
            <w:tcW w:w="5040" w:type="dxa"/>
          </w:tcPr>
          <w:p w14:paraId="48E3D085" w14:textId="328BE185" w:rsidR="002F4C54" w:rsidRPr="002F4C54" w:rsidRDefault="002F4C54" w:rsidP="002F4C5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8079B6"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630" w:type="dxa"/>
          </w:tcPr>
          <w:p w14:paraId="66C36305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0BA9573" w14:textId="7E1C39BF" w:rsidR="002F4C54" w:rsidRPr="002F4C54" w:rsidRDefault="00B13A32" w:rsidP="00BE6D5E">
            <w:pPr>
              <w:pStyle w:val="acctfourfigures"/>
              <w:tabs>
                <w:tab w:val="clear" w:pos="765"/>
              </w:tabs>
              <w:spacing w:line="240" w:lineRule="auto"/>
              <w:ind w:left="-79" w:right="13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</w:tcPr>
          <w:p w14:paraId="4104466D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0EA1EE" w14:textId="2E327A89" w:rsidR="002F4C54" w:rsidRPr="002F4C54" w:rsidRDefault="00E53E6D" w:rsidP="00E4438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76" w:hanging="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</w:tbl>
    <w:p w14:paraId="091EED8F" w14:textId="77777777" w:rsidR="00BA310A" w:rsidRPr="00D33FEC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E0B2F44" w14:textId="2011DC14" w:rsidR="004339C6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D31193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กลุ่มบริษัทเช่า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ที่ดิน อาคาร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และอุปกรณ์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 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ปี </w:t>
      </w:r>
      <w:r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9 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เดือน ถึง </w:t>
      </w:r>
      <w:r w:rsidRPr="00D3119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D3119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D3119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49DA7D71" w14:textId="20C5B758" w:rsidR="004339C6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Pr="00D31193">
        <w:rPr>
          <w:rFonts w:ascii="Angsana New" w:hAnsi="Angsana New"/>
          <w:color w:val="000000"/>
          <w:sz w:val="30"/>
          <w:szCs w:val="30"/>
        </w:rPr>
        <w:t>256</w:t>
      </w:r>
      <w:r w:rsidR="007706A0">
        <w:rPr>
          <w:rFonts w:ascii="Angsana New" w:hAnsi="Angsana New"/>
          <w:color w:val="000000"/>
          <w:sz w:val="30"/>
          <w:szCs w:val="30"/>
        </w:rPr>
        <w:t>5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กระแสเงินสดจ่ายทั้งหมดของสัญญาเช่า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D311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มีจำนวน</w:t>
      </w:r>
      <w:r>
        <w:rPr>
          <w:rFonts w:ascii="Angsana New" w:hAnsi="Angsana New"/>
          <w:color w:val="000000"/>
          <w:sz w:val="30"/>
          <w:szCs w:val="30"/>
        </w:rPr>
        <w:t xml:space="preserve"> 5.8</w:t>
      </w:r>
      <w:r w:rsidR="008C3B13">
        <w:rPr>
          <w:rFonts w:ascii="Angsana New" w:hAnsi="Angsana New"/>
          <w:color w:val="000000"/>
          <w:sz w:val="30"/>
          <w:szCs w:val="30"/>
        </w:rPr>
        <w:t>4</w:t>
      </w:r>
      <w:r w:rsidRPr="00D31193">
        <w:rPr>
          <w:rFonts w:ascii="Angsana New" w:hAnsi="Angsana New"/>
          <w:color w:val="000000"/>
          <w:sz w:val="30"/>
          <w:szCs w:val="30"/>
        </w:rPr>
        <w:t xml:space="preserve"> </w:t>
      </w:r>
      <w:r w:rsidRPr="00D31193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36FB7FEB" w14:textId="77777777" w:rsidR="00F1510E" w:rsidRPr="00D33FEC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30"/>
          <w:szCs w:val="30"/>
        </w:rPr>
      </w:pPr>
    </w:p>
    <w:p w14:paraId="7E14C043" w14:textId="5D9F28B7" w:rsidR="00BD3AFD" w:rsidRPr="00A31D95" w:rsidRDefault="00D33FEC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F1272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D33FEC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B7016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D33FEC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037ABAE4" w14:textId="3062EAEA" w:rsidR="00157C60" w:rsidRDefault="00BD3AFD" w:rsidP="0015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833A10B" w14:textId="5FB5FDCF" w:rsidR="00E529D1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7E3E346" w14:textId="2FCEA850" w:rsidR="00E529D1" w:rsidRPr="004B5388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77777777" w:rsidR="004B5388" w:rsidRPr="002A5158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11B9BC3F" w14:textId="308EC802" w:rsidR="006E51AD" w:rsidRDefault="00E529D1" w:rsidP="006E5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มีดังนี้</w:t>
      </w:r>
      <w:r w:rsidR="00D33FEC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779D1677" w14:textId="12F8D10F" w:rsidR="002A5158" w:rsidRPr="00813F9A" w:rsidRDefault="002A5158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78E039" w14:textId="47F49AF9" w:rsidR="00FE5026" w:rsidRDefault="00813F9A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8"/>
          <w:szCs w:val="8"/>
        </w:rPr>
      </w:pPr>
      <w:r w:rsidRPr="00F11E79">
        <w:rPr>
          <w:rFonts w:ascii="Angsana New" w:hAnsi="Angsana New"/>
          <w:i/>
          <w:iCs/>
          <w:noProof/>
          <w:sz w:val="8"/>
          <w:szCs w:val="8"/>
        </w:rPr>
        <w:drawing>
          <wp:inline distT="0" distB="0" distL="0" distR="0" wp14:anchorId="0DEA109C" wp14:editId="678BF574">
            <wp:extent cx="5715000" cy="28786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21407" cy="28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AFEAB" w14:textId="77777777" w:rsidR="00FE5026" w:rsidRDefault="00FE5026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3138A546" w14:textId="21E8B60F" w:rsidR="00BA310A" w:rsidRPr="00E529D1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29D1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2A5158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30"/>
          <w:szCs w:val="30"/>
          <w:cs/>
        </w:rPr>
      </w:pPr>
    </w:p>
    <w:p w14:paraId="7CA0C6E8" w14:textId="73554BDD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4332F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16346F8B" w14:textId="77777777" w:rsidR="008079B6" w:rsidRPr="002A5158" w:rsidRDefault="008079B6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8C8D01E" w14:textId="1FF0D790" w:rsidR="00EB5D07" w:rsidRDefault="002A5158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EB5D0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2A5158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0557A68" w14:textId="2212B9F4" w:rsidR="00061A2E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2A5158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</w:p>
    <w:p w14:paraId="79FA0154" w14:textId="17A19AEC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56DB7A" w14:textId="512EC457" w:rsidR="00B33535" w:rsidRPr="002A5158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0A2F2276" w14:textId="273CB3FC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25B7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</w:t>
      </w: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48A44F5F" w14:textId="758A61D0" w:rsidR="002A5158" w:rsidRDefault="002A5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spacing w:val="-4"/>
          <w:sz w:val="30"/>
          <w:szCs w:val="30"/>
          <w:lang w:val="x-none" w:eastAsia="x-none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160"/>
      </w:tblGrid>
      <w:tr w:rsidR="00D51544" w14:paraId="43B36042" w14:textId="77777777" w:rsidTr="000F6540">
        <w:trPr>
          <w:cantSplit/>
          <w:tblHeader/>
        </w:trPr>
        <w:tc>
          <w:tcPr>
            <w:tcW w:w="7110" w:type="dxa"/>
            <w:vAlign w:val="bottom"/>
            <w:hideMark/>
          </w:tcPr>
          <w:p w14:paraId="209BA374" w14:textId="296A2107" w:rsidR="0007502E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  <w:p w14:paraId="10D9A1B7" w14:textId="0F277B73" w:rsidR="00D51544" w:rsidRPr="00D25B70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A515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A5158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A515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256</w:t>
            </w:r>
            <w:r w:rsidR="002A5158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60" w:type="dxa"/>
            <w:vAlign w:val="bottom"/>
          </w:tcPr>
          <w:p w14:paraId="6BA71F4F" w14:textId="6708CDE3" w:rsidR="00D51544" w:rsidRPr="00D25B70" w:rsidRDefault="00D51544" w:rsidP="00272A5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="00B54DB4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/</w:t>
            </w: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 </w:t>
            </w:r>
          </w:p>
          <w:p w14:paraId="012A02A0" w14:textId="74BC020A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1544" w14:paraId="0223A55C" w14:textId="77777777" w:rsidTr="000F6540">
        <w:trPr>
          <w:cantSplit/>
          <w:trHeight w:val="281"/>
          <w:tblHeader/>
        </w:trPr>
        <w:tc>
          <w:tcPr>
            <w:tcW w:w="7110" w:type="dxa"/>
            <w:vAlign w:val="bottom"/>
          </w:tcPr>
          <w:p w14:paraId="081F18F8" w14:textId="74340D11" w:rsidR="00D51544" w:rsidRPr="00D25B70" w:rsidDel="005916DC" w:rsidRDefault="00D51544" w:rsidP="00D51544">
            <w:pPr>
              <w:pStyle w:val="acctmergecolhdg"/>
              <w:spacing w:line="240" w:lineRule="auto"/>
              <w:ind w:left="14" w:right="-79" w:firstLine="4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55964D63" w14:textId="77777777" w:rsidR="00D51544" w:rsidRPr="00D25B70" w:rsidRDefault="00D51544" w:rsidP="00272A5C">
            <w:pPr>
              <w:pStyle w:val="acctmergecolhdg"/>
              <w:spacing w:line="240" w:lineRule="auto"/>
              <w:ind w:left="-80" w:right="-79" w:firstLine="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51544" w14:paraId="5BA7C646" w14:textId="77777777" w:rsidTr="000F6540">
        <w:trPr>
          <w:cantSplit/>
          <w:trHeight w:val="245"/>
          <w:tblHeader/>
        </w:trPr>
        <w:tc>
          <w:tcPr>
            <w:tcW w:w="7110" w:type="dxa"/>
            <w:vAlign w:val="bottom"/>
            <w:hideMark/>
          </w:tcPr>
          <w:p w14:paraId="7E7F25A5" w14:textId="09A17E34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6ED4254C" w14:textId="2005B5D2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1544" w14:paraId="4646AC32" w14:textId="77777777" w:rsidTr="000F6540">
        <w:trPr>
          <w:cantSplit/>
        </w:trPr>
        <w:tc>
          <w:tcPr>
            <w:tcW w:w="7110" w:type="dxa"/>
          </w:tcPr>
          <w:p w14:paraId="7A8ED544" w14:textId="1BDCF77C" w:rsidR="00D51544" w:rsidRPr="00D25B70" w:rsidRDefault="00D51544" w:rsidP="00D51544">
            <w:pPr>
              <w:pStyle w:val="acctfourfigures"/>
              <w:tabs>
                <w:tab w:val="clear" w:pos="765"/>
              </w:tabs>
              <w:spacing w:line="240" w:lineRule="auto"/>
              <w:ind w:left="14" w:right="-83" w:firstLine="4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60" w:type="dxa"/>
          </w:tcPr>
          <w:p w14:paraId="61279331" w14:textId="201A4DD1" w:rsidR="00D51544" w:rsidRPr="00D25B70" w:rsidRDefault="006E5C5D" w:rsidP="001E706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E706D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"/>
    </w:tbl>
    <w:p w14:paraId="3F318E66" w14:textId="77777777" w:rsidR="00DF3961" w:rsidRPr="002A5158" w:rsidRDefault="00DF3961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2CE18300" w14:textId="542C501D" w:rsidR="00BA310A" w:rsidRDefault="002A5158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2" w:name="_Hlk70554789"/>
      <w:r w:rsidR="00BA310A"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2"/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630"/>
        <w:gridCol w:w="1620"/>
        <w:gridCol w:w="270"/>
        <w:gridCol w:w="1620"/>
      </w:tblGrid>
      <w:tr w:rsidR="00DF3031" w14:paraId="3316CA31" w14:textId="77777777" w:rsidTr="00277C57">
        <w:trPr>
          <w:cantSplit/>
          <w:tblHeader/>
        </w:trPr>
        <w:tc>
          <w:tcPr>
            <w:tcW w:w="5040" w:type="dxa"/>
            <w:vAlign w:val="bottom"/>
          </w:tcPr>
          <w:p w14:paraId="3DD8C0C2" w14:textId="1F827F23" w:rsidR="00DF3031" w:rsidRPr="00DF3031" w:rsidRDefault="00DF3031" w:rsidP="00FC2A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F303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F30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31 </w:t>
            </w:r>
            <w:r w:rsidRPr="00DF303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มีนาคม </w:t>
            </w:r>
            <w:r w:rsidRPr="00DF30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630" w:type="dxa"/>
            <w:vAlign w:val="bottom"/>
          </w:tcPr>
          <w:p w14:paraId="3F679756" w14:textId="77777777" w:rsidR="00DF3031" w:rsidRPr="002F4C54" w:rsidRDefault="00DF3031" w:rsidP="00FC2A80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4259550" w14:textId="77777777" w:rsidR="00DF3031" w:rsidRPr="002F4C54" w:rsidRDefault="00DF3031" w:rsidP="00FC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DF3031" w:rsidRPr="002F4C54" w:rsidRDefault="00DF3031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E2868" w14:textId="77777777" w:rsidR="00DF3031" w:rsidRPr="002F4C54" w:rsidRDefault="00DF3031" w:rsidP="00FC2A80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DF3031" w:rsidRPr="002F4C54" w:rsidRDefault="00DF3031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DF3031" w14:paraId="26E0EB1D" w14:textId="77777777" w:rsidTr="00277C57">
        <w:trPr>
          <w:cantSplit/>
        </w:trPr>
        <w:tc>
          <w:tcPr>
            <w:tcW w:w="5040" w:type="dxa"/>
          </w:tcPr>
          <w:p w14:paraId="0C5780E9" w14:textId="77777777" w:rsidR="00DF3031" w:rsidRPr="002F4C54" w:rsidRDefault="00DF3031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3F92C96" w14:textId="77777777" w:rsidR="00DF3031" w:rsidRPr="002F4C54" w:rsidRDefault="00DF3031" w:rsidP="00FC2A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593023F9" w14:textId="77777777" w:rsidR="00DF3031" w:rsidRPr="002F4C54" w:rsidRDefault="00DF3031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F3031" w14:paraId="46F11CE7" w14:textId="77777777" w:rsidTr="00277C57">
        <w:trPr>
          <w:cantSplit/>
        </w:trPr>
        <w:tc>
          <w:tcPr>
            <w:tcW w:w="5040" w:type="dxa"/>
          </w:tcPr>
          <w:p w14:paraId="1DA88158" w14:textId="518CD43D" w:rsidR="00DF3031" w:rsidRPr="002F4C54" w:rsidRDefault="00DF3031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30" w:type="dxa"/>
          </w:tcPr>
          <w:p w14:paraId="6476BD38" w14:textId="77777777" w:rsidR="00DF3031" w:rsidRPr="002F4C54" w:rsidRDefault="00DF3031" w:rsidP="00FC2A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A460CA6" w14:textId="4133F5EE" w:rsidR="00DF3031" w:rsidRPr="001623EA" w:rsidRDefault="00DF3031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DF3031" w:rsidRPr="002F4C54" w:rsidRDefault="00DF3031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FC951B" w14:textId="6F0F837B" w:rsidR="00DF3031" w:rsidRPr="002F4C54" w:rsidRDefault="00DF3031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C57" w14:paraId="73A7912F" w14:textId="77777777" w:rsidTr="00277C57">
        <w:trPr>
          <w:cantSplit/>
        </w:trPr>
        <w:tc>
          <w:tcPr>
            <w:tcW w:w="5040" w:type="dxa"/>
          </w:tcPr>
          <w:p w14:paraId="29D3EA89" w14:textId="71126C5D" w:rsidR="00277C57" w:rsidRPr="002F4C54" w:rsidRDefault="00277C57" w:rsidP="00277C5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30" w:type="dxa"/>
          </w:tcPr>
          <w:p w14:paraId="41D958AB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2B7C3A" w14:textId="599A97AA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14,481</w:t>
            </w:r>
          </w:p>
        </w:tc>
        <w:tc>
          <w:tcPr>
            <w:tcW w:w="270" w:type="dxa"/>
          </w:tcPr>
          <w:p w14:paraId="01498A53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4C500A" w14:textId="7348E6B2" w:rsidR="00277C57" w:rsidRDefault="00277C57" w:rsidP="00277C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13,869</w:t>
            </w:r>
          </w:p>
        </w:tc>
      </w:tr>
      <w:tr w:rsidR="00277C57" w14:paraId="76147C67" w14:textId="77777777" w:rsidTr="00277C57">
        <w:trPr>
          <w:cantSplit/>
        </w:trPr>
        <w:tc>
          <w:tcPr>
            <w:tcW w:w="5040" w:type="dxa"/>
          </w:tcPr>
          <w:p w14:paraId="2AEE9991" w14:textId="43C4C201" w:rsidR="00277C57" w:rsidRPr="002F4C54" w:rsidRDefault="00277C57" w:rsidP="00277C5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1E862CBD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4DF56CFA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14,481</w:t>
            </w:r>
          </w:p>
        </w:tc>
        <w:tc>
          <w:tcPr>
            <w:tcW w:w="270" w:type="dxa"/>
          </w:tcPr>
          <w:p w14:paraId="6D2162CF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482AD66F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13,869</w:t>
            </w:r>
          </w:p>
        </w:tc>
      </w:tr>
      <w:tr w:rsidR="00277C57" w14:paraId="1074FF8B" w14:textId="77777777" w:rsidTr="00277C57">
        <w:trPr>
          <w:cantSplit/>
        </w:trPr>
        <w:tc>
          <w:tcPr>
            <w:tcW w:w="5040" w:type="dxa"/>
          </w:tcPr>
          <w:p w14:paraId="7022D78B" w14:textId="77777777" w:rsidR="00277C57" w:rsidRPr="001960AA" w:rsidRDefault="00277C57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3B3EC8E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43F0378" w14:textId="77777777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7C57" w14:paraId="17D79C30" w14:textId="77777777" w:rsidTr="00277C57">
        <w:trPr>
          <w:cantSplit/>
        </w:trPr>
        <w:tc>
          <w:tcPr>
            <w:tcW w:w="5040" w:type="dxa"/>
          </w:tcPr>
          <w:p w14:paraId="52F24304" w14:textId="4ECBD92D" w:rsidR="00277C57" w:rsidRPr="001960AA" w:rsidRDefault="00277C57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0" w:type="dxa"/>
          </w:tcPr>
          <w:p w14:paraId="3301E4BE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AB12343" w14:textId="77777777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4C5EA5" w14:textId="77777777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right="19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7C57" w14:paraId="79ED78AF" w14:textId="77777777" w:rsidTr="00277C57">
        <w:trPr>
          <w:cantSplit/>
        </w:trPr>
        <w:tc>
          <w:tcPr>
            <w:tcW w:w="5040" w:type="dxa"/>
          </w:tcPr>
          <w:p w14:paraId="3EB1EF2A" w14:textId="2C21D5FF" w:rsidR="00277C57" w:rsidRPr="001960AA" w:rsidRDefault="00277C57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ะ</w:t>
            </w:r>
          </w:p>
        </w:tc>
        <w:tc>
          <w:tcPr>
            <w:tcW w:w="630" w:type="dxa"/>
          </w:tcPr>
          <w:p w14:paraId="4B30FEEA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1B03CFD" w14:textId="77777777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0718D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B11E8A" w14:textId="77777777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right="19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7C57" w14:paraId="2725E26D" w14:textId="77777777" w:rsidTr="00277C57">
        <w:trPr>
          <w:cantSplit/>
        </w:trPr>
        <w:tc>
          <w:tcPr>
            <w:tcW w:w="5040" w:type="dxa"/>
          </w:tcPr>
          <w:p w14:paraId="5E90D9FB" w14:textId="2485843E" w:rsidR="00277C57" w:rsidRPr="00B7158C" w:rsidRDefault="00277C57" w:rsidP="00277C57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 </w:t>
            </w: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สินทรัพย์อ้างอิงที่มีมูลค่าต่ำ</w:t>
            </w:r>
          </w:p>
        </w:tc>
        <w:tc>
          <w:tcPr>
            <w:tcW w:w="630" w:type="dxa"/>
          </w:tcPr>
          <w:p w14:paraId="76074B6C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0E554E4" w14:textId="6C23DC91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48F65C9C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4BA5D7" w14:textId="418DCF92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793</w:t>
            </w:r>
          </w:p>
        </w:tc>
      </w:tr>
      <w:tr w:rsidR="00277C57" w14:paraId="641DA467" w14:textId="77777777" w:rsidTr="00277C57">
        <w:trPr>
          <w:cantSplit/>
        </w:trPr>
        <w:tc>
          <w:tcPr>
            <w:tcW w:w="5040" w:type="dxa"/>
          </w:tcPr>
          <w:p w14:paraId="35392C13" w14:textId="1FBC6853" w:rsidR="00277C57" w:rsidRPr="001960AA" w:rsidRDefault="00277C57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0" w:type="dxa"/>
          </w:tcPr>
          <w:p w14:paraId="6D5C92A4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3729CB2" w14:textId="36D1A77A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360,513</w:t>
            </w:r>
          </w:p>
        </w:tc>
        <w:tc>
          <w:tcPr>
            <w:tcW w:w="270" w:type="dxa"/>
          </w:tcPr>
          <w:p w14:paraId="2EF22551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8E674D" w14:textId="7860DD64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360,513</w:t>
            </w:r>
          </w:p>
        </w:tc>
      </w:tr>
      <w:tr w:rsidR="00277C57" w14:paraId="3B1FF9BC" w14:textId="77777777" w:rsidTr="00277C57">
        <w:trPr>
          <w:cantSplit/>
        </w:trPr>
        <w:tc>
          <w:tcPr>
            <w:tcW w:w="5040" w:type="dxa"/>
          </w:tcPr>
          <w:p w14:paraId="4D61CD75" w14:textId="19FB00E9" w:rsidR="00277C57" w:rsidRPr="001960AA" w:rsidRDefault="00277C57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630" w:type="dxa"/>
          </w:tcPr>
          <w:p w14:paraId="3C13CEFB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EF845FA" w14:textId="2412D674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81,061</w:t>
            </w:r>
          </w:p>
        </w:tc>
        <w:tc>
          <w:tcPr>
            <w:tcW w:w="270" w:type="dxa"/>
          </w:tcPr>
          <w:p w14:paraId="75A17D01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4592DD" w14:textId="371A3EDD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81,061</w:t>
            </w:r>
          </w:p>
        </w:tc>
      </w:tr>
      <w:tr w:rsidR="00277C57" w14:paraId="525394F4" w14:textId="77777777" w:rsidTr="00277C57">
        <w:trPr>
          <w:cantSplit/>
        </w:trPr>
        <w:tc>
          <w:tcPr>
            <w:tcW w:w="5040" w:type="dxa"/>
          </w:tcPr>
          <w:p w14:paraId="76FC0AB2" w14:textId="4D5EAC6E" w:rsidR="00277C57" w:rsidRPr="001960AA" w:rsidRDefault="00277C57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E2B7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0" w:type="dxa"/>
          </w:tcPr>
          <w:p w14:paraId="3E334AF8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CFF31F" w14:textId="01B9DF89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3,109</w:t>
            </w:r>
          </w:p>
        </w:tc>
        <w:tc>
          <w:tcPr>
            <w:tcW w:w="270" w:type="dxa"/>
          </w:tcPr>
          <w:p w14:paraId="54AEBCBC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8B5548" w14:textId="548B6377" w:rsidR="00277C57" w:rsidRDefault="00F1510E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</w:t>
            </w:r>
            <w:r w:rsidR="008C3B13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277C57" w14:paraId="6FCE0A52" w14:textId="77777777" w:rsidTr="00277C57">
        <w:trPr>
          <w:cantSplit/>
        </w:trPr>
        <w:tc>
          <w:tcPr>
            <w:tcW w:w="5040" w:type="dxa"/>
          </w:tcPr>
          <w:p w14:paraId="0D625793" w14:textId="4409E43B" w:rsidR="00277C57" w:rsidRPr="001960AA" w:rsidRDefault="00277C57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27E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10C64D57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50CB46C4" w:rsidR="00277C57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445,47</w:t>
            </w:r>
            <w:r w:rsidR="008404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B78EFFF" w14:textId="77777777" w:rsidR="00277C57" w:rsidRPr="002F4C54" w:rsidRDefault="00277C57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1262A156" w:rsidR="00277C57" w:rsidRDefault="00F1510E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444,8</w:t>
            </w:r>
            <w:r w:rsidR="008C3B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</w:tbl>
    <w:p w14:paraId="7C1FBE8D" w14:textId="77777777" w:rsidR="00466DB5" w:rsidRDefault="00466DB5" w:rsidP="00277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596723B" w14:textId="307463A7" w:rsidR="00BA310A" w:rsidRPr="004907DA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14:paraId="77A8E83E" w14:textId="77777777" w:rsidR="00BA310A" w:rsidRPr="002A5158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7280AF34" w14:textId="42174675" w:rsidR="006333EB" w:rsidRDefault="00CA70D6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2A5158">
        <w:rPr>
          <w:rFonts w:ascii="Angsana New" w:hAnsi="Angsana New"/>
          <w:color w:val="000000"/>
          <w:spacing w:val="5"/>
          <w:sz w:val="30"/>
          <w:szCs w:val="30"/>
        </w:rPr>
        <w:t>31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2A5158">
        <w:rPr>
          <w:rFonts w:ascii="Angsana New" w:hAnsi="Angsana New" w:hint="cs"/>
          <w:color w:val="000000"/>
          <w:spacing w:val="5"/>
          <w:sz w:val="30"/>
          <w:szCs w:val="30"/>
          <w:cs/>
        </w:rPr>
        <w:t>มีนาคม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>
        <w:rPr>
          <w:rFonts w:ascii="Angsana New" w:hAnsi="Angsana New"/>
          <w:color w:val="000000"/>
          <w:spacing w:val="5"/>
          <w:sz w:val="30"/>
          <w:szCs w:val="30"/>
        </w:rPr>
        <w:t>256</w:t>
      </w:r>
      <w:r w:rsidR="002A5158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="00910E66" w:rsidRPr="00910E6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</w:t>
      </w:r>
      <w:r w:rsidR="00BA310A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>ม</w:t>
      </w:r>
      <w:r w:rsidR="00BA310A" w:rsidRPr="00E53E6D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E53E6D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A310A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750D8C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="00F1510E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>
        <w:rPr>
          <w:rFonts w:ascii="Angsana New" w:hAnsi="Angsana New"/>
          <w:color w:val="000000"/>
          <w:spacing w:val="5"/>
          <w:sz w:val="30"/>
          <w:szCs w:val="30"/>
        </w:rPr>
        <w:t>-</w:t>
      </w:r>
      <w:r w:rsidR="00F1510E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2A5158" w:rsidRPr="00E53E6D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750D8C">
        <w:rPr>
          <w:rFonts w:ascii="Angsana New" w:hAnsi="Angsana New" w:hint="cs"/>
          <w:color w:val="000000"/>
          <w:spacing w:val="5"/>
          <w:sz w:val="30"/>
          <w:szCs w:val="30"/>
          <w:cs/>
        </w:rPr>
        <w:t>ธันวาคม</w:t>
      </w:r>
      <w:r w:rsidR="00E53E6D" w:rsidRPr="00E53E6D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E53E6D" w:rsidRPr="00E53E6D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="00910E66" w:rsidRPr="00E53E6D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35A659EB" w14:textId="0068D20C" w:rsidR="002A5158" w:rsidRDefault="002A5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04EC7E3" w14:textId="79572BC6" w:rsidR="00277C57" w:rsidRDefault="00277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0375121" w14:textId="05301EC2" w:rsidR="00277C57" w:rsidRDefault="00277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2189BB2" w14:textId="2519BD61" w:rsidR="00277C57" w:rsidRDefault="00277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782F12D" w14:textId="256B3B5E" w:rsidR="00277C57" w:rsidRDefault="00277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D14DD5" w14:textId="77777777" w:rsidR="00277C57" w:rsidRDefault="00277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8782F62" w14:textId="2D8F9B7D" w:rsidR="002A5158" w:rsidRPr="008D0D70" w:rsidRDefault="00B32F52" w:rsidP="002A515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7</w:t>
      </w:r>
      <w:r w:rsidR="002A5158" w:rsidRPr="008D0D70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55BE6F1C" w14:textId="77777777" w:rsidR="002A5158" w:rsidRPr="002A5158" w:rsidRDefault="002A5158" w:rsidP="002A51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08FEC3" w14:textId="11F6D84A" w:rsidR="002A5158" w:rsidRPr="00B32F52" w:rsidRDefault="00B32F52" w:rsidP="002A5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22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>
        <w:rPr>
          <w:rFonts w:ascii="Angsana New" w:hAnsi="Angsana New"/>
          <w:color w:val="000000"/>
          <w:sz w:val="30"/>
          <w:szCs w:val="30"/>
        </w:rPr>
        <w:t xml:space="preserve">2565 </w:t>
      </w:r>
      <w:r>
        <w:rPr>
          <w:rFonts w:ascii="Angsana New" w:hAnsi="Angsana New" w:hint="cs"/>
          <w:color w:val="000000"/>
          <w:sz w:val="30"/>
          <w:szCs w:val="30"/>
          <w:cs/>
        </w:rPr>
        <w:t>ผู้ถือหุ้นมีมติอนุมัติจัด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สรรเงินปันผลให้แก่ผ</w:t>
      </w:r>
      <w:r>
        <w:rPr>
          <w:rFonts w:ascii="Angsana New" w:hAnsi="Angsana New" w:hint="cs"/>
          <w:color w:val="000000"/>
          <w:sz w:val="30"/>
          <w:szCs w:val="30"/>
          <w:cs/>
        </w:rPr>
        <w:t>ู้ถือ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หุ้น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ในอ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>ัตร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าหุ้นละ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</w:rPr>
        <w:t>0.</w:t>
      </w:r>
      <w:r w:rsidR="00624B54" w:rsidRPr="00624B54">
        <w:rPr>
          <w:rFonts w:ascii="Angsana New" w:hAnsi="Angsana New"/>
          <w:color w:val="000000"/>
          <w:sz w:val="30"/>
          <w:szCs w:val="30"/>
        </w:rPr>
        <w:t>46</w:t>
      </w:r>
      <w:r w:rsidR="00F1510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บาท เป็นจ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นวนเงินท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>ั้งสิ้</w:t>
      </w:r>
      <w:r w:rsidRPr="00624B54">
        <w:rPr>
          <w:rFonts w:ascii="Angsana New" w:hAnsi="Angsana New"/>
          <w:color w:val="000000"/>
          <w:sz w:val="30"/>
          <w:szCs w:val="30"/>
          <w:cs/>
        </w:rPr>
        <w:t xml:space="preserve">น </w:t>
      </w:r>
      <w:r w:rsidR="00624B54" w:rsidRPr="00624B54">
        <w:rPr>
          <w:rFonts w:ascii="Angsana New" w:hAnsi="Angsana New"/>
          <w:color w:val="000000"/>
          <w:sz w:val="30"/>
          <w:szCs w:val="30"/>
        </w:rPr>
        <w:t>393.32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  <w:cs/>
        </w:rPr>
        <w:t xml:space="preserve">ล้านบาท หลังหักเงินปันผลจ่ายระหว่างกาลหุ้นละ </w:t>
      </w:r>
      <w:r w:rsidRPr="00624B54">
        <w:rPr>
          <w:rFonts w:ascii="Angsana New" w:hAnsi="Angsana New"/>
          <w:color w:val="000000"/>
          <w:sz w:val="30"/>
          <w:szCs w:val="30"/>
        </w:rPr>
        <w:t>0.</w:t>
      </w:r>
      <w:r w:rsidR="00624B54" w:rsidRPr="00624B54">
        <w:rPr>
          <w:rFonts w:ascii="Angsana New" w:hAnsi="Angsana New"/>
          <w:color w:val="000000"/>
          <w:sz w:val="30"/>
          <w:szCs w:val="30"/>
        </w:rPr>
        <w:t>22</w:t>
      </w:r>
      <w:r w:rsidRPr="00624B54">
        <w:rPr>
          <w:rFonts w:ascii="Angsana New" w:hAnsi="Angsana New"/>
          <w:color w:val="000000"/>
          <w:sz w:val="30"/>
          <w:szCs w:val="30"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  <w:cs/>
        </w:rPr>
        <w:t xml:space="preserve">บาท คงเหลือเป็นเงินปันผลที่จะจ่ายอีกหุ้นละ </w:t>
      </w:r>
      <w:r w:rsidRPr="00624B54">
        <w:rPr>
          <w:rFonts w:ascii="Angsana New" w:hAnsi="Angsana New"/>
          <w:color w:val="000000"/>
          <w:sz w:val="30"/>
          <w:szCs w:val="30"/>
        </w:rPr>
        <w:t>0.</w:t>
      </w:r>
      <w:r w:rsidR="00624B54" w:rsidRPr="00624B54">
        <w:rPr>
          <w:rFonts w:ascii="Angsana New" w:hAnsi="Angsana New"/>
          <w:color w:val="000000"/>
          <w:sz w:val="30"/>
          <w:szCs w:val="30"/>
        </w:rPr>
        <w:t>24</w:t>
      </w:r>
      <w:r w:rsidRPr="00624B54">
        <w:rPr>
          <w:rFonts w:ascii="Angsana New" w:hAnsi="Angsana New"/>
          <w:color w:val="000000"/>
          <w:sz w:val="30"/>
          <w:szCs w:val="30"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บาท เป็นจ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นวนเงินรวม</w:t>
      </w:r>
      <w:r w:rsidRPr="00624B54">
        <w:rPr>
          <w:rFonts w:ascii="Angsana New" w:hAnsi="Angsana New"/>
          <w:color w:val="000000"/>
          <w:sz w:val="30"/>
          <w:szCs w:val="30"/>
        </w:rPr>
        <w:t xml:space="preserve"> </w:t>
      </w:r>
      <w:r w:rsidR="00624B54" w:rsidRPr="00624B54">
        <w:rPr>
          <w:rFonts w:ascii="Angsana New" w:hAnsi="Angsana New"/>
          <w:color w:val="000000"/>
          <w:sz w:val="30"/>
          <w:szCs w:val="30"/>
        </w:rPr>
        <w:t>205.21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 xml:space="preserve"> ล้าน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บาท บริ</w:t>
      </w:r>
      <w:r w:rsidR="001243EA">
        <w:rPr>
          <w:rFonts w:ascii="Angsana New" w:hAnsi="Angsana New" w:hint="cs"/>
          <w:color w:val="000000"/>
          <w:sz w:val="30"/>
          <w:szCs w:val="30"/>
          <w:cs/>
        </w:rPr>
        <w:t>ษัท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จะจ่ายเงินปันผลใ</w:t>
      </w:r>
      <w:r>
        <w:rPr>
          <w:rFonts w:ascii="Angsana New" w:hAnsi="Angsana New" w:hint="cs"/>
          <w:color w:val="000000"/>
          <w:sz w:val="30"/>
          <w:szCs w:val="30"/>
          <w:cs/>
        </w:rPr>
        <w:t>ห้แ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ก่ผ</w:t>
      </w:r>
      <w:r>
        <w:rPr>
          <w:rFonts w:ascii="Angsana New" w:hAnsi="Angsana New" w:hint="cs"/>
          <w:color w:val="000000"/>
          <w:sz w:val="30"/>
          <w:szCs w:val="30"/>
          <w:cs/>
        </w:rPr>
        <w:t>ู้ถือหุ้น</w:t>
      </w:r>
      <w:r w:rsidRPr="00B32F52">
        <w:rPr>
          <w:rFonts w:ascii="Angsana New" w:hAnsi="Angsana New"/>
          <w:color w:val="000000"/>
          <w:sz w:val="30"/>
          <w:szCs w:val="30"/>
          <w:cs/>
        </w:rPr>
        <w:t xml:space="preserve">ในเดือนพฤษภาคม </w:t>
      </w:r>
      <w:r w:rsidRPr="00B32F52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5</w:t>
      </w:r>
    </w:p>
    <w:p w14:paraId="272DA7E5" w14:textId="77777777" w:rsidR="002A5158" w:rsidRPr="002A5158" w:rsidRDefault="002A5158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2A5158" w:rsidRPr="002A5158" w:rsidSect="00EE4D33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9A59" w14:textId="77777777" w:rsidR="00492401" w:rsidRDefault="0049240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83CEF3A" w14:textId="77777777" w:rsidR="00492401" w:rsidRDefault="00492401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E9EB7" w14:textId="77777777" w:rsidR="00994D14" w:rsidRDefault="00994D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D4A68" w14:textId="77777777" w:rsidR="00834A88" w:rsidRPr="00237D45" w:rsidRDefault="00834A88" w:rsidP="00B82E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DA1F6D">
      <w:rPr>
        <w:rFonts w:ascii="Angsana New" w:hAnsi="Angsana New"/>
        <w:sz w:val="30"/>
        <w:szCs w:val="30"/>
      </w:rPr>
      <w:fldChar w:fldCharType="begin"/>
    </w:r>
    <w:r w:rsidRPr="00DA1F6D">
      <w:rPr>
        <w:rFonts w:ascii="Angsana New" w:hAnsi="Angsana New"/>
        <w:sz w:val="30"/>
        <w:szCs w:val="30"/>
      </w:rPr>
      <w:instrText xml:space="preserve"> PAGE   \* MERGEFORMAT </w:instrText>
    </w:r>
    <w:r w:rsidRPr="00DA1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DA1F6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A5DEF" w14:textId="77777777" w:rsidR="00994D14" w:rsidRDefault="00994D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3801" w14:textId="77777777" w:rsidR="00492401" w:rsidRDefault="0049240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A61524B" w14:textId="77777777" w:rsidR="00492401" w:rsidRDefault="00492401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2632" w14:textId="77777777" w:rsidR="00994D14" w:rsidRDefault="00994D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4D10" w14:textId="77777777" w:rsidR="00834A88" w:rsidRPr="00B34CCD" w:rsidRDefault="00834A88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203580" w14:textId="77777777" w:rsidR="00834A88" w:rsidRPr="008C507D" w:rsidRDefault="00834A88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1FFF396" w14:textId="3FE29265" w:rsidR="00834A88" w:rsidRDefault="00834A88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192FD3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192FD3">
      <w:rPr>
        <w:rFonts w:ascii="Angsana New" w:hAnsi="Angsana New" w:hint="cs"/>
        <w:b/>
        <w:bCs/>
        <w:sz w:val="32"/>
        <w:szCs w:val="32"/>
        <w:cs/>
      </w:rPr>
      <w:t>มีนาคม</w:t>
    </w:r>
    <w:r w:rsidR="00F36E08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92FD3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914805" w14:textId="77777777" w:rsidR="00834A88" w:rsidRPr="007A52D5" w:rsidRDefault="00834A88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BF13" w14:textId="77777777" w:rsidR="00994D14" w:rsidRDefault="00994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01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6917"/>
    <w:rsid w:val="00817465"/>
    <w:rsid w:val="008175F5"/>
    <w:rsid w:val="008178A4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4D14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</TotalTime>
  <Pages>7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16</cp:revision>
  <cp:lastPrinted>2022-05-09T07:52:00Z</cp:lastPrinted>
  <dcterms:created xsi:type="dcterms:W3CDTF">2022-04-26T04:41:00Z</dcterms:created>
  <dcterms:modified xsi:type="dcterms:W3CDTF">2022-05-10T04:12:00Z</dcterms:modified>
</cp:coreProperties>
</file>