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77777777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5492499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5E1EB589" w14:textId="77777777" w:rsidR="00E533B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6C8ABF9" w14:textId="1338DBF3" w:rsidR="007D2D60" w:rsidRPr="00BF1313" w:rsidRDefault="007D2D6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118A484" w14:textId="7A78873B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2711E5DD" w14:textId="2871E06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3B9E5D8" w14:textId="3DC1C202" w:rsidR="00996947" w:rsidRPr="00996947" w:rsidRDefault="00996947" w:rsidP="0099694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694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300BC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306BB3BB" w14:textId="1D2B2663" w:rsidR="00C40742" w:rsidRPr="00BF1313" w:rsidRDefault="00C40742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E00FD58" w14:textId="61B4E6D1" w:rsidR="00404D39" w:rsidRPr="00BF1313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BF1313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BF131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10408B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6988514" w14:textId="160B6794" w:rsidR="009E45D4" w:rsidRPr="00BF1313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Pr="00CE43A8">
        <w:rPr>
          <w:rFonts w:asciiTheme="majorBidi" w:hAnsiTheme="majorBidi" w:cstheme="majorBidi"/>
          <w:cs/>
        </w:rPr>
        <w:t>คณะกรรมการบริษัทเมื่อวันที่</w:t>
      </w:r>
      <w:r w:rsidR="008D290F" w:rsidRPr="00CE43A8">
        <w:rPr>
          <w:rFonts w:asciiTheme="majorBidi" w:hAnsiTheme="majorBidi" w:cstheme="majorBidi"/>
        </w:rPr>
        <w:t xml:space="preserve"> </w:t>
      </w:r>
      <w:r w:rsidR="00D902A1">
        <w:rPr>
          <w:rFonts w:asciiTheme="majorBidi" w:hAnsiTheme="majorBidi" w:cstheme="majorBidi"/>
        </w:rPr>
        <w:t>11</w:t>
      </w:r>
      <w:r w:rsidR="00147BF8">
        <w:rPr>
          <w:rFonts w:asciiTheme="majorBidi" w:hAnsiTheme="majorBidi" w:cstheme="majorBidi" w:hint="cs"/>
          <w:cs/>
        </w:rPr>
        <w:t xml:space="preserve"> พฤ</w:t>
      </w:r>
      <w:r w:rsidR="00D902A1">
        <w:rPr>
          <w:rFonts w:asciiTheme="majorBidi" w:hAnsiTheme="majorBidi" w:cstheme="majorBidi" w:hint="cs"/>
          <w:cs/>
        </w:rPr>
        <w:t>ษภาคม</w:t>
      </w:r>
      <w:r w:rsidR="008D290F" w:rsidRPr="00CE43A8">
        <w:rPr>
          <w:rFonts w:asciiTheme="majorBidi" w:hAnsiTheme="majorBidi" w:cstheme="majorBidi"/>
          <w:cs/>
        </w:rPr>
        <w:t xml:space="preserve"> </w:t>
      </w:r>
      <w:r w:rsidR="002C02FA" w:rsidRPr="00CE43A8">
        <w:rPr>
          <w:rFonts w:asciiTheme="majorBidi" w:hAnsiTheme="majorBidi" w:cstheme="majorBidi"/>
        </w:rPr>
        <w:t>2</w:t>
      </w:r>
      <w:r w:rsidR="00C6181F" w:rsidRPr="00C6181F">
        <w:rPr>
          <w:rFonts w:asciiTheme="majorBidi" w:hAnsiTheme="majorBidi" w:cstheme="majorBidi"/>
        </w:rPr>
        <w:t>5</w:t>
      </w:r>
      <w:r w:rsidR="002C02FA" w:rsidRPr="00CE43A8">
        <w:rPr>
          <w:rFonts w:asciiTheme="majorBidi" w:hAnsiTheme="majorBidi" w:cstheme="majorBidi"/>
        </w:rPr>
        <w:t>6</w:t>
      </w:r>
      <w:r w:rsidR="00D902A1">
        <w:rPr>
          <w:rFonts w:asciiTheme="majorBidi" w:hAnsiTheme="majorBidi" w:cstheme="majorBidi"/>
        </w:rPr>
        <w:t>5</w:t>
      </w:r>
    </w:p>
    <w:p w14:paraId="2A1AD09A" w14:textId="77777777" w:rsidR="00626A0F" w:rsidRPr="0010408B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BC7F39D" w14:textId="5FC88172" w:rsidR="00AB0686" w:rsidRPr="00BF1313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10408B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AE738A7" w14:textId="77777777" w:rsidR="009E45D4" w:rsidRPr="0029306B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10408B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1A0FA6F5" w14:textId="3A069717" w:rsidR="00C17493" w:rsidRPr="00C17493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17493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EE313D">
        <w:br/>
      </w:r>
      <w:r w:rsidRPr="00C17493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>
        <w:t>34</w:t>
      </w:r>
      <w:r w:rsidRPr="00C17493">
        <w:t xml:space="preserve"> </w:t>
      </w:r>
      <w:r w:rsidRPr="00C17493">
        <w:rPr>
          <w:cs/>
        </w:rPr>
        <w:t xml:space="preserve">เรื่อง </w:t>
      </w:r>
      <w:r w:rsidRPr="00C17493">
        <w:rPr>
          <w:i/>
          <w:iCs/>
          <w:cs/>
        </w:rPr>
        <w:t>การรายงานทางการเงินระหว่างกาล</w:t>
      </w:r>
      <w:r w:rsidRPr="00C17493">
        <w:rPr>
          <w:cs/>
        </w:rPr>
        <w:t xml:space="preserve"> </w:t>
      </w:r>
      <w:r w:rsidRPr="00C17493">
        <w:t xml:space="preserve"> </w:t>
      </w:r>
      <w:r w:rsidRPr="00C17493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C17493">
        <w:rPr>
          <w:color w:val="FF0000"/>
          <w:cs/>
        </w:rPr>
        <w:t xml:space="preserve"> </w:t>
      </w:r>
      <w:r w:rsidRPr="00C17493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17493">
        <w:t xml:space="preserve"> </w:t>
      </w:r>
      <w:r w:rsidR="001347F2" w:rsidRPr="001347F2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1347F2">
        <w:t xml:space="preserve">31 </w:t>
      </w:r>
      <w:r w:rsidR="001347F2" w:rsidRPr="001347F2">
        <w:rPr>
          <w:cs/>
        </w:rPr>
        <w:t xml:space="preserve">ธันวาคม </w:t>
      </w:r>
      <w:r w:rsidR="001347F2" w:rsidRPr="001347F2">
        <w:t>2</w:t>
      </w:r>
      <w:r w:rsidR="00C6181F" w:rsidRPr="00C6181F">
        <w:t>5</w:t>
      </w:r>
      <w:r w:rsidR="001347F2" w:rsidRPr="001347F2">
        <w:t>6</w:t>
      </w:r>
      <w:r w:rsidR="00D902A1">
        <w:t>4</w:t>
      </w:r>
      <w:r w:rsidR="001347F2" w:rsidRPr="001347F2">
        <w:t xml:space="preserve">  </w:t>
      </w:r>
    </w:p>
    <w:p w14:paraId="62A27150" w14:textId="77777777" w:rsidR="00D4157E" w:rsidRPr="0010408B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AD930AE" w14:textId="40B30350" w:rsidR="00212CBB" w:rsidRPr="0029306B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3D93BF2B" w14:textId="08B33774" w:rsidR="009E45D4" w:rsidRPr="0010408B" w:rsidRDefault="00212CBB" w:rsidP="00AC5EDC">
      <w:pPr>
        <w:pStyle w:val="ListParagraph"/>
        <w:rPr>
          <w:rFonts w:asciiTheme="majorBidi" w:hAnsiTheme="majorBidi" w:cstheme="majorBidi"/>
        </w:rPr>
      </w:pPr>
      <w:r w:rsidRPr="00B02932" w:rsidDel="00212CBB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11D5A0CE" w14:textId="5237DDC7" w:rsidR="00DA35B4" w:rsidRPr="0045407C" w:rsidRDefault="00DA35B4" w:rsidP="0045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9D45BC">
        <w:rPr>
          <w:cs/>
        </w:rPr>
        <w:t>ในการจัดทำงบการเงินระหว่างกาล ผู้บริหารได้มีการใช้วิจารณญาณ</w:t>
      </w:r>
      <w:r w:rsidRPr="00AC5EDC">
        <w:rPr>
          <w:cs/>
        </w:rPr>
        <w:t>และการประมาณการ</w:t>
      </w:r>
      <w:r w:rsidRPr="009D45BC">
        <w:rPr>
          <w:cs/>
        </w:rPr>
        <w:t>ในการถือปฏิบัติตามนโยบายการบัญชีของกลุ่มบริษัท ซึ่งผลที่เกิดขึ้นจริงอา</w:t>
      </w:r>
      <w:r>
        <w:rPr>
          <w:rFonts w:hint="cs"/>
          <w:cs/>
        </w:rPr>
        <w:t>จ</w:t>
      </w:r>
      <w:r w:rsidRPr="009D45BC">
        <w:rPr>
          <w:cs/>
        </w:rPr>
        <w:t xml:space="preserve">แตกต่างจากที่ประมาณการไว้ </w:t>
      </w:r>
      <w:r w:rsidRPr="00AC5EDC">
        <w:rPr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hint="cs"/>
          <w:cs/>
        </w:rPr>
        <w:t>ไม่แตกต่างจากที่ได้อธิบายไว้ใน</w:t>
      </w:r>
      <w:r w:rsidRPr="009D45BC">
        <w:rPr>
          <w:cs/>
        </w:rPr>
        <w:t>งบการเงินสำหรับปี</w:t>
      </w:r>
      <w:r w:rsidRPr="002F55FE">
        <w:rPr>
          <w:cs/>
        </w:rPr>
        <w:t xml:space="preserve">สิ้นสุดวันที่ </w:t>
      </w:r>
      <w:r w:rsidRPr="002F55FE">
        <w:t xml:space="preserve">31 </w:t>
      </w:r>
      <w:r w:rsidRPr="002F55FE">
        <w:rPr>
          <w:rFonts w:hint="cs"/>
          <w:cs/>
        </w:rPr>
        <w:t xml:space="preserve">ธันวาคม </w:t>
      </w:r>
      <w:r w:rsidRPr="002F55FE">
        <w:t>2</w:t>
      </w:r>
      <w:r w:rsidR="00C6181F" w:rsidRPr="00C6181F">
        <w:t>5</w:t>
      </w:r>
      <w:r w:rsidRPr="002F55FE">
        <w:t>6</w:t>
      </w:r>
      <w:r w:rsidR="00D902A1">
        <w:t>4</w:t>
      </w:r>
    </w:p>
    <w:p w14:paraId="1668EE18" w14:textId="77777777" w:rsidR="00115AF6" w:rsidRPr="0010408B" w:rsidRDefault="00115AF6" w:rsidP="00477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z w:val="22"/>
          <w:szCs w:val="22"/>
        </w:rPr>
      </w:pPr>
    </w:p>
    <w:p w14:paraId="7DF5CF66" w14:textId="77777777" w:rsidR="002667D7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10408B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Cs w:val="22"/>
          <w:lang w:val="en-US" w:bidi="th-TH"/>
        </w:rPr>
      </w:pPr>
    </w:p>
    <w:p w14:paraId="0C76C41B" w14:textId="03AFC99D" w:rsidR="00436508" w:rsidRDefault="00D902A1" w:rsidP="0043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D902A1">
        <w:rPr>
          <w:rFonts w:asciiTheme="majorBidi" w:hAnsiTheme="majorBidi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สรุปได้ดังนี้</w:t>
      </w:r>
    </w:p>
    <w:p w14:paraId="7429F25C" w14:textId="77777777" w:rsidR="00D902A1" w:rsidRPr="00663CFE" w:rsidRDefault="00D902A1" w:rsidP="0043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E53EE7" w:rsidRPr="00BF1313" w14:paraId="0362AF80" w14:textId="77777777" w:rsidTr="00AC5EDC">
        <w:trPr>
          <w:tblHeader/>
        </w:trPr>
        <w:tc>
          <w:tcPr>
            <w:tcW w:w="2267" w:type="pct"/>
            <w:shd w:val="clear" w:color="auto" w:fill="auto"/>
          </w:tcPr>
          <w:p w14:paraId="0C9A7260" w14:textId="77777777" w:rsidR="00E53EE7" w:rsidRPr="00BF1313" w:rsidRDefault="00E53EE7" w:rsidP="001135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1C228CF1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7485B8A3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4909432B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902A1" w:rsidRPr="00BF1313" w14:paraId="59C9732B" w14:textId="77777777" w:rsidTr="00AC5EDC">
        <w:trPr>
          <w:tblHeader/>
        </w:trPr>
        <w:tc>
          <w:tcPr>
            <w:tcW w:w="2267" w:type="pct"/>
            <w:shd w:val="clear" w:color="auto" w:fill="auto"/>
          </w:tcPr>
          <w:p w14:paraId="7BF38408" w14:textId="38F111B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shd w:val="clear" w:color="auto" w:fill="auto"/>
          </w:tcPr>
          <w:p w14:paraId="481D327F" w14:textId="2E560DCD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3" w:type="pct"/>
            <w:shd w:val="clear" w:color="auto" w:fill="auto"/>
          </w:tcPr>
          <w:p w14:paraId="23271B4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E4DAD1C" w14:textId="0BA5A60D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44" w:type="pct"/>
            <w:shd w:val="clear" w:color="auto" w:fill="auto"/>
          </w:tcPr>
          <w:p w14:paraId="74F6E7DB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F29B0D9" w14:textId="4DFA5F1D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3D724B1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64B6F45D" w14:textId="704A37DF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64</w:t>
            </w:r>
          </w:p>
        </w:tc>
      </w:tr>
      <w:tr w:rsidR="00E53EE7" w:rsidRPr="00BF1313" w14:paraId="43B08EBB" w14:textId="77777777" w:rsidTr="00AC5EDC">
        <w:trPr>
          <w:tblHeader/>
        </w:trPr>
        <w:tc>
          <w:tcPr>
            <w:tcW w:w="2267" w:type="pct"/>
          </w:tcPr>
          <w:p w14:paraId="20541B3B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55A55B68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53EE7" w:rsidRPr="00BF1313" w14:paraId="7A0269BC" w14:textId="77777777" w:rsidTr="00113555">
        <w:tc>
          <w:tcPr>
            <w:tcW w:w="2267" w:type="pct"/>
          </w:tcPr>
          <w:p w14:paraId="67606FA0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79A74934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21B0484D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2D287EB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61B502F5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83F60DF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274431F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3FDCB2" w14:textId="77777777" w:rsidR="00E53EE7" w:rsidRPr="00BF1313" w:rsidRDefault="00E53EE7" w:rsidP="0011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902A1" w:rsidRPr="00BF1313" w14:paraId="22330EF8" w14:textId="77777777" w:rsidTr="00113555">
        <w:tc>
          <w:tcPr>
            <w:tcW w:w="2267" w:type="pct"/>
          </w:tcPr>
          <w:p w14:paraId="499F3FAA" w14:textId="26A9BEC5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D5A4C06" w14:textId="60F4FBFA" w:rsidR="00D902A1" w:rsidRPr="00A22CCA" w:rsidRDefault="00FA38B0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3,218.70</w:t>
            </w:r>
          </w:p>
        </w:tc>
        <w:tc>
          <w:tcPr>
            <w:tcW w:w="144" w:type="pct"/>
            <w:gridSpan w:val="2"/>
          </w:tcPr>
          <w:p w14:paraId="0C237845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7C9ACBB" w14:textId="1C66FB55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2,869.16</w:t>
            </w:r>
          </w:p>
        </w:tc>
        <w:tc>
          <w:tcPr>
            <w:tcW w:w="144" w:type="pct"/>
          </w:tcPr>
          <w:p w14:paraId="1EF46E95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430C25" w14:textId="280C5258" w:rsidR="00D902A1" w:rsidRPr="00A22CCA" w:rsidRDefault="00FA38B0" w:rsidP="00F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6" w:type="pct"/>
          </w:tcPr>
          <w:p w14:paraId="01359BE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0AA595E" w14:textId="4482CFF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71758138" w14:textId="77777777" w:rsidTr="00113555">
        <w:tc>
          <w:tcPr>
            <w:tcW w:w="2267" w:type="pct"/>
          </w:tcPr>
          <w:p w14:paraId="2423A776" w14:textId="196F7AA4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06DC2BCE" w14:textId="47B0FF2E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47</w:t>
            </w:r>
          </w:p>
        </w:tc>
        <w:tc>
          <w:tcPr>
            <w:tcW w:w="144" w:type="pct"/>
            <w:gridSpan w:val="2"/>
          </w:tcPr>
          <w:p w14:paraId="4789361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5EC2385" w14:textId="35C4AA12" w:rsidR="00D902A1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44" w:type="pct"/>
          </w:tcPr>
          <w:p w14:paraId="7F1B98B4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BE271A" w14:textId="3CFB3DC4" w:rsidR="00D902A1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9EEF811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FAFAC65" w14:textId="6A4DC4C6" w:rsidR="00D902A1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02A248DA" w14:textId="77777777" w:rsidTr="00113555">
        <w:tc>
          <w:tcPr>
            <w:tcW w:w="2267" w:type="pct"/>
          </w:tcPr>
          <w:p w14:paraId="431A372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5FC24F32" w14:textId="10A1B37E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7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4" w:type="pct"/>
            <w:gridSpan w:val="2"/>
          </w:tcPr>
          <w:p w14:paraId="3C651951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D88FE56" w14:textId="4E0B11FD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7.98</w:t>
            </w:r>
          </w:p>
        </w:tc>
        <w:tc>
          <w:tcPr>
            <w:tcW w:w="144" w:type="pct"/>
          </w:tcPr>
          <w:p w14:paraId="5B91EEC6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882115A" w14:textId="22762B8A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7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25</w:t>
            </w:r>
          </w:p>
        </w:tc>
        <w:tc>
          <w:tcPr>
            <w:tcW w:w="146" w:type="pct"/>
          </w:tcPr>
          <w:p w14:paraId="00E060FF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AF5CC10" w14:textId="02130F7C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7.61</w:t>
            </w:r>
          </w:p>
        </w:tc>
      </w:tr>
      <w:tr w:rsidR="00D902A1" w:rsidRPr="00BF1313" w14:paraId="026A7936" w14:textId="77777777" w:rsidTr="00113555">
        <w:tc>
          <w:tcPr>
            <w:tcW w:w="2267" w:type="pct"/>
          </w:tcPr>
          <w:p w14:paraId="63CC576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ผู้ถือหุ้นอื่น</w:t>
            </w:r>
          </w:p>
        </w:tc>
        <w:tc>
          <w:tcPr>
            <w:tcW w:w="577" w:type="pct"/>
          </w:tcPr>
          <w:p w14:paraId="3141E156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476E6EB1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2995CF5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09008FC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0B56744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A476CA1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11F220F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902A1" w:rsidRPr="00BF1313" w14:paraId="24639116" w14:textId="77777777" w:rsidTr="00113555">
        <w:tc>
          <w:tcPr>
            <w:tcW w:w="2267" w:type="pct"/>
          </w:tcPr>
          <w:p w14:paraId="49B8C55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0776157" w14:textId="698E7020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342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64</w:t>
            </w:r>
          </w:p>
        </w:tc>
        <w:tc>
          <w:tcPr>
            <w:tcW w:w="144" w:type="pct"/>
            <w:gridSpan w:val="2"/>
          </w:tcPr>
          <w:p w14:paraId="0EDE231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AF4228E" w14:textId="364EA704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147.72</w:t>
            </w:r>
          </w:p>
        </w:tc>
        <w:tc>
          <w:tcPr>
            <w:tcW w:w="144" w:type="pct"/>
          </w:tcPr>
          <w:p w14:paraId="02DEAA8F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41E4ED" w14:textId="5432D4E2" w:rsidR="00D902A1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1F81BB0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64AF346" w14:textId="1000E46D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06BD94A2" w14:textId="77777777" w:rsidTr="00113555">
        <w:tc>
          <w:tcPr>
            <w:tcW w:w="2267" w:type="pct"/>
          </w:tcPr>
          <w:p w14:paraId="1AC1BC81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5696D98" w14:textId="19065913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88</w:t>
            </w:r>
          </w:p>
        </w:tc>
        <w:tc>
          <w:tcPr>
            <w:tcW w:w="144" w:type="pct"/>
            <w:gridSpan w:val="2"/>
          </w:tcPr>
          <w:p w14:paraId="089E13B3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3666556" w14:textId="026A091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3.67</w:t>
            </w:r>
          </w:p>
        </w:tc>
        <w:tc>
          <w:tcPr>
            <w:tcW w:w="144" w:type="pct"/>
          </w:tcPr>
          <w:p w14:paraId="7A4A6DA1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45CAE14" w14:textId="724BC37F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55</w:t>
            </w:r>
          </w:p>
        </w:tc>
        <w:tc>
          <w:tcPr>
            <w:tcW w:w="146" w:type="pct"/>
          </w:tcPr>
          <w:p w14:paraId="428F010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326E8CC" w14:textId="0D47E7B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3.34</w:t>
            </w:r>
          </w:p>
        </w:tc>
      </w:tr>
      <w:tr w:rsidR="00D902A1" w:rsidRPr="003C3791" w14:paraId="7292ADB5" w14:textId="77777777" w:rsidTr="00113555">
        <w:tc>
          <w:tcPr>
            <w:tcW w:w="2267" w:type="pct"/>
          </w:tcPr>
          <w:p w14:paraId="31FBB903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0F56E5E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297BEEB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283E007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6836338A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6416CE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4CB9A93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1F5ED05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02A1" w:rsidRPr="00BF1313" w14:paraId="5346BF72" w14:textId="77777777" w:rsidTr="00113555">
        <w:tc>
          <w:tcPr>
            <w:tcW w:w="2267" w:type="pct"/>
          </w:tcPr>
          <w:p w14:paraId="7F7AF43F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AF9101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FEA4DB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AB3604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E809F76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77269C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B4FDC91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CD7D24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902A1" w:rsidRPr="00BF1313" w14:paraId="695A8496" w14:textId="77777777" w:rsidTr="00113555">
        <w:tc>
          <w:tcPr>
            <w:tcW w:w="2267" w:type="pct"/>
          </w:tcPr>
          <w:p w14:paraId="5D5190C2" w14:textId="0CAB27B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1D2B3FB1" w14:textId="222EE17A" w:rsidR="00D902A1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1F371B48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01E528E" w14:textId="10F14CC1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651CA4E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ACAFF6E" w14:textId="4550C420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11</w:t>
            </w:r>
            <w:r w:rsidR="00400B48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46" w:type="pct"/>
          </w:tcPr>
          <w:p w14:paraId="68B60AC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AC8831C" w14:textId="3451CC28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13.96</w:t>
            </w:r>
          </w:p>
        </w:tc>
      </w:tr>
      <w:tr w:rsidR="00A74AF4" w:rsidRPr="00BF1313" w14:paraId="5CCCDC68" w14:textId="77777777" w:rsidTr="00113555">
        <w:tc>
          <w:tcPr>
            <w:tcW w:w="2267" w:type="pct"/>
          </w:tcPr>
          <w:p w14:paraId="4CD9CAA6" w14:textId="5D1E79F3" w:rsidR="00A74AF4" w:rsidRPr="00BF1313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A401B18" w14:textId="36D0A303" w:rsidR="00A74AF4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85C4AEC" w14:textId="77777777" w:rsidR="00A74AF4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7B32C75" w14:textId="1F9C11E9" w:rsidR="00A74AF4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FBD4D7B" w14:textId="77777777" w:rsidR="00A74AF4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C5264BD" w14:textId="2E5F64C9" w:rsidR="00A74AF4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5</w:t>
            </w:r>
            <w:r w:rsidR="00A74AF4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64</w:t>
            </w:r>
          </w:p>
        </w:tc>
        <w:tc>
          <w:tcPr>
            <w:tcW w:w="146" w:type="pct"/>
          </w:tcPr>
          <w:p w14:paraId="0FEF86A6" w14:textId="77777777" w:rsidR="00A74AF4" w:rsidRPr="00BF1313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30D3590" w14:textId="2B91A2F8" w:rsidR="00A74AF4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902A1" w:rsidRPr="00BF1313" w14:paraId="49256786" w14:textId="77777777" w:rsidTr="00113555">
        <w:tc>
          <w:tcPr>
            <w:tcW w:w="2267" w:type="pct"/>
          </w:tcPr>
          <w:p w14:paraId="257B8668" w14:textId="3F63DE53" w:rsidR="00D902A1" w:rsidRPr="008164B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0EE012D5" w14:textId="105FFA25" w:rsidR="00D902A1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3F410E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6AFA176" w14:textId="141A3513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3AD1EA8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E5160" w14:textId="157AB351" w:rsidR="00D902A1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02482AE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3B60689" w14:textId="4111DF04" w:rsidR="00D902A1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0.19</w:t>
            </w:r>
          </w:p>
        </w:tc>
      </w:tr>
      <w:tr w:rsidR="00D902A1" w:rsidRPr="00BF1313" w14:paraId="341D071E" w14:textId="77777777" w:rsidTr="00113555">
        <w:tc>
          <w:tcPr>
            <w:tcW w:w="2267" w:type="pct"/>
          </w:tcPr>
          <w:p w14:paraId="5ED1B75A" w14:textId="58A9DC5F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2E73EE4F" w14:textId="6C611337" w:rsidR="00D902A1" w:rsidRPr="00A22CCA" w:rsidRDefault="00A74AF4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08A14C8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C4C0C75" w14:textId="4C72CCC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C86A923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5138C3D" w14:textId="6451BD12" w:rsidR="00D902A1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9F7E8E9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AF09EF" w14:textId="65A5770A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0.70</w:t>
            </w:r>
          </w:p>
        </w:tc>
      </w:tr>
      <w:tr w:rsidR="00D902A1" w:rsidRPr="00BF1313" w14:paraId="4FEA3000" w14:textId="77777777" w:rsidTr="00A66AF2">
        <w:tc>
          <w:tcPr>
            <w:tcW w:w="2267" w:type="pct"/>
          </w:tcPr>
          <w:p w14:paraId="173CB65B" w14:textId="690E6C2E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0F2C7DD4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8E3ED68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B177BE3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6EF8636B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A0AE34D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EBEDC50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B16ACA7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02A1" w:rsidRPr="00BF1313" w14:paraId="03E8C17E" w14:textId="77777777" w:rsidTr="00113555">
        <w:tc>
          <w:tcPr>
            <w:tcW w:w="2267" w:type="pct"/>
          </w:tcPr>
          <w:p w14:paraId="6E09EFFE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E48D6E4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B68A6CC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D39BE8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910C4D0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35B158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855140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2EE881E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902A1" w:rsidRPr="00BF1313" w14:paraId="1AA9A5B8" w14:textId="77777777" w:rsidTr="00113555">
        <w:tc>
          <w:tcPr>
            <w:tcW w:w="2267" w:type="pct"/>
          </w:tcPr>
          <w:p w14:paraId="1353A30B" w14:textId="288F81E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AA28D2E" w14:textId="14C76F2B" w:rsidR="00D902A1" w:rsidRPr="00A22CCA" w:rsidRDefault="00FA38B0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7.40</w:t>
            </w:r>
          </w:p>
        </w:tc>
        <w:tc>
          <w:tcPr>
            <w:tcW w:w="144" w:type="pct"/>
            <w:gridSpan w:val="2"/>
          </w:tcPr>
          <w:p w14:paraId="190EC95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74E1DB0" w14:textId="524C613C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5.27</w:t>
            </w:r>
          </w:p>
        </w:tc>
        <w:tc>
          <w:tcPr>
            <w:tcW w:w="144" w:type="pct"/>
          </w:tcPr>
          <w:p w14:paraId="3AD5CD0B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27EC3F" w14:textId="0DD546D0" w:rsidR="00D902A1" w:rsidRPr="00A22CCA" w:rsidRDefault="00FA38B0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6" w:type="pct"/>
          </w:tcPr>
          <w:p w14:paraId="119F112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616D45" w14:textId="37A50A51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145661CC" w14:textId="77777777" w:rsidTr="00113555">
        <w:tc>
          <w:tcPr>
            <w:tcW w:w="2267" w:type="pct"/>
          </w:tcPr>
          <w:p w14:paraId="7947396A" w14:textId="67B1E3AD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C7292D7" w14:textId="65773C45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309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4" w:type="pct"/>
            <w:gridSpan w:val="2"/>
          </w:tcPr>
          <w:p w14:paraId="12781B59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BDE59F" w14:textId="573B18AE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83.54</w:t>
            </w:r>
          </w:p>
        </w:tc>
        <w:tc>
          <w:tcPr>
            <w:tcW w:w="144" w:type="pct"/>
          </w:tcPr>
          <w:p w14:paraId="241ED8C2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6E55B4" w14:textId="6E1437BC" w:rsidR="00D902A1" w:rsidRPr="00A22CCA" w:rsidRDefault="00313B89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9DAC250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85D74CB" w14:textId="5189A0D6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420DC990" w14:textId="77777777" w:rsidTr="00113555">
        <w:tc>
          <w:tcPr>
            <w:tcW w:w="2267" w:type="pct"/>
          </w:tcPr>
          <w:p w14:paraId="008BE1AC" w14:textId="2E78633A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115D36D0" w14:textId="29AA8CC3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400B48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2</w:t>
            </w:r>
            <w:r w:rsidR="00AD19C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" w:type="pct"/>
            <w:gridSpan w:val="2"/>
          </w:tcPr>
          <w:p w14:paraId="400C8D4D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C9589BE" w14:textId="112EBBE8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4" w:type="pct"/>
          </w:tcPr>
          <w:p w14:paraId="4FD21A2F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A4366F3" w14:textId="4D3BEAD2" w:rsidR="00D902A1" w:rsidRPr="00A22CCA" w:rsidRDefault="00400B48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16D14502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5511133" w14:textId="27EC22A9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02A1" w:rsidRPr="00BF1313" w14:paraId="122EB431" w14:textId="77777777" w:rsidTr="00113555">
        <w:tc>
          <w:tcPr>
            <w:tcW w:w="2267" w:type="pct"/>
          </w:tcPr>
          <w:p w14:paraId="2BAC09AD" w14:textId="5DE52748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  <w:r w:rsidRPr="00BF1313">
              <w:rPr>
                <w:rFonts w:asciiTheme="majorBidi" w:hAnsiTheme="majorBidi" w:cstheme="majorBidi"/>
                <w:sz w:val="2"/>
                <w:szCs w:val="2"/>
              </w:rPr>
              <w:t>Ik</w:t>
            </w: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01FBE986" w14:textId="73017F12" w:rsidR="00D902A1" w:rsidRPr="00A22CCA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43</w:t>
            </w:r>
          </w:p>
        </w:tc>
        <w:tc>
          <w:tcPr>
            <w:tcW w:w="144" w:type="pct"/>
            <w:gridSpan w:val="2"/>
          </w:tcPr>
          <w:p w14:paraId="383A6B95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43E0BEC" w14:textId="48EB6DF3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0.44</w:t>
            </w:r>
          </w:p>
        </w:tc>
        <w:tc>
          <w:tcPr>
            <w:tcW w:w="144" w:type="pct"/>
          </w:tcPr>
          <w:p w14:paraId="4B5C3094" w14:textId="77777777" w:rsidR="00D902A1" w:rsidRPr="00A22CCA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AC0816C" w14:textId="1A5D9E3B" w:rsidR="00D902A1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631D60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0ED1440" w14:textId="28FA7CF8" w:rsidR="00D902A1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323D" w:rsidRPr="00BF1313" w14:paraId="48737308" w14:textId="77777777" w:rsidTr="00113555">
        <w:tc>
          <w:tcPr>
            <w:tcW w:w="2267" w:type="pct"/>
          </w:tcPr>
          <w:p w14:paraId="18C02133" w14:textId="12634D65" w:rsidR="0022323D" w:rsidRPr="00BF1313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DC66318" w14:textId="7CE384C4" w:rsidR="0022323D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8320E">
              <w:rPr>
                <w:rFonts w:asciiTheme="majorBidi" w:hAnsiTheme="majorBidi" w:cstheme="majorBidi" w:hint="cs"/>
              </w:rPr>
              <w:t>4</w:t>
            </w:r>
            <w:r w:rsidR="0022323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83</w:t>
            </w:r>
          </w:p>
        </w:tc>
        <w:tc>
          <w:tcPr>
            <w:tcW w:w="144" w:type="pct"/>
            <w:gridSpan w:val="2"/>
          </w:tcPr>
          <w:p w14:paraId="5ED440B8" w14:textId="77777777" w:rsidR="0022323D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FC3CB1B" w14:textId="4735C894" w:rsidR="0022323D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4</w:t>
            </w:r>
            <w:r w:rsidR="003D428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83</w:t>
            </w:r>
          </w:p>
        </w:tc>
        <w:tc>
          <w:tcPr>
            <w:tcW w:w="144" w:type="pct"/>
          </w:tcPr>
          <w:p w14:paraId="655392BD" w14:textId="77777777" w:rsidR="0022323D" w:rsidRPr="00A22CCA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23144E2" w14:textId="402AAE25" w:rsidR="0022323D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72C8557" w14:textId="77777777" w:rsidR="0022323D" w:rsidRPr="00BF1313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2044262" w14:textId="42A0CE74" w:rsidR="0022323D" w:rsidRDefault="0022323D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902A1" w:rsidRPr="00BF1313" w14:paraId="2A2F94C6" w14:textId="77777777" w:rsidTr="00113555">
        <w:tc>
          <w:tcPr>
            <w:tcW w:w="2267" w:type="pct"/>
          </w:tcPr>
          <w:p w14:paraId="5F751C30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2AC73C99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386C8749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68EBCDC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CF00663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F31BBDD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6" w:type="pct"/>
          </w:tcPr>
          <w:p w14:paraId="7200D417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4D56926" w14:textId="77777777" w:rsidR="00D902A1" w:rsidRPr="00663CFE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02A1" w:rsidRPr="00D8295F" w14:paraId="69A2CD47" w14:textId="77777777" w:rsidTr="00113555">
        <w:trPr>
          <w:trHeight w:val="398"/>
        </w:trPr>
        <w:tc>
          <w:tcPr>
            <w:tcW w:w="2267" w:type="pct"/>
          </w:tcPr>
          <w:p w14:paraId="59EF37D1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93D3F6A" w14:textId="77777777" w:rsidR="00D902A1" w:rsidRPr="006C54F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4DB6B454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7530C6CA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6B473023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250E9931" w14:textId="77777777" w:rsidR="00D902A1" w:rsidRPr="006C54F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3C17A49F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2134DF6" w14:textId="77777777" w:rsidR="00D902A1" w:rsidRPr="00D8295F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902A1" w:rsidRPr="00BF1313" w14:paraId="56FFF503" w14:textId="77777777" w:rsidTr="00113555">
        <w:tc>
          <w:tcPr>
            <w:tcW w:w="2267" w:type="pct"/>
          </w:tcPr>
          <w:p w14:paraId="25AA00D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05EE64F0" w14:textId="77777777" w:rsidR="00D902A1" w:rsidRPr="006C54F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25A30D34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B3E385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D044124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743CC55" w14:textId="77777777" w:rsidR="00D902A1" w:rsidRPr="006C54F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0F02B2F2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597AE20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902A1" w:rsidRPr="00BF1313" w14:paraId="25E5C6CE" w14:textId="77777777" w:rsidTr="00AC5EDC">
        <w:tc>
          <w:tcPr>
            <w:tcW w:w="2267" w:type="pct"/>
          </w:tcPr>
          <w:p w14:paraId="346769CE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7E52C505" w14:textId="6862D7F6" w:rsidR="00D902A1" w:rsidRPr="002804E5" w:rsidRDefault="002804E5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804E5">
              <w:rPr>
                <w:rFonts w:asciiTheme="majorBidi" w:hAnsiTheme="majorBidi" w:cstheme="majorBidi"/>
              </w:rPr>
              <w:t>13.82</w:t>
            </w:r>
          </w:p>
        </w:tc>
        <w:tc>
          <w:tcPr>
            <w:tcW w:w="144" w:type="pct"/>
            <w:gridSpan w:val="2"/>
          </w:tcPr>
          <w:p w14:paraId="485D5211" w14:textId="77777777" w:rsidR="00D902A1" w:rsidRPr="002804E5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F223CC1" w14:textId="486F52AC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20.88</w:t>
            </w:r>
          </w:p>
        </w:tc>
        <w:tc>
          <w:tcPr>
            <w:tcW w:w="144" w:type="pct"/>
          </w:tcPr>
          <w:p w14:paraId="1F818524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6DD856D" w14:textId="5C8320F9" w:rsidR="00D902A1" w:rsidRPr="004036CB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9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46" w:type="pct"/>
          </w:tcPr>
          <w:p w14:paraId="3B548E2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5DE22B2" w14:textId="4DA5056F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14.55</w:t>
            </w:r>
          </w:p>
        </w:tc>
      </w:tr>
      <w:tr w:rsidR="00D902A1" w:rsidRPr="00BF1313" w14:paraId="569F14E8" w14:textId="77777777" w:rsidTr="00AC5EDC">
        <w:tc>
          <w:tcPr>
            <w:tcW w:w="2267" w:type="pct"/>
          </w:tcPr>
          <w:p w14:paraId="7B0892E4" w14:textId="17C1F4A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12F82EAA" w14:textId="77777777" w:rsidR="00D902A1" w:rsidRPr="002804E5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5622F0B8" w14:textId="77777777" w:rsidR="00D902A1" w:rsidRPr="002804E5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579AF31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842B74D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7EF045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AD4651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376EB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902A1" w:rsidRPr="00BF1313" w14:paraId="7FE3DC75" w14:textId="77777777" w:rsidTr="00AC5EDC">
        <w:tc>
          <w:tcPr>
            <w:tcW w:w="2267" w:type="pct"/>
          </w:tcPr>
          <w:p w14:paraId="2FF1EB7D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EE3E0C4" w14:textId="62BBC418" w:rsidR="00D902A1" w:rsidRPr="002804E5" w:rsidRDefault="002804E5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804E5">
              <w:rPr>
                <w:rFonts w:asciiTheme="majorBidi" w:hAnsiTheme="majorBidi" w:cstheme="majorBidi"/>
              </w:rPr>
              <w:t>1.87</w:t>
            </w:r>
          </w:p>
        </w:tc>
        <w:tc>
          <w:tcPr>
            <w:tcW w:w="144" w:type="pct"/>
            <w:gridSpan w:val="2"/>
          </w:tcPr>
          <w:p w14:paraId="3732AE8C" w14:textId="77777777" w:rsidR="00D902A1" w:rsidRPr="002804E5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E5F07B4" w14:textId="71C37CE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4" w:type="pct"/>
          </w:tcPr>
          <w:p w14:paraId="0EB74BE0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E68ECB" w14:textId="283E9210" w:rsidR="00D902A1" w:rsidRPr="004036CB" w:rsidRDefault="00D8320E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146" w:type="pct"/>
          </w:tcPr>
          <w:p w14:paraId="3000C0FD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7F86914" w14:textId="4ECE52B5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</w:t>
            </w:r>
          </w:p>
        </w:tc>
      </w:tr>
      <w:tr w:rsidR="00D902A1" w:rsidRPr="00BF1313" w14:paraId="6EE11BBA" w14:textId="77777777" w:rsidTr="00AC5EDC">
        <w:tc>
          <w:tcPr>
            <w:tcW w:w="2267" w:type="pct"/>
          </w:tcPr>
          <w:p w14:paraId="638D7D8C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616463D" w14:textId="7CB990DB" w:rsidR="00D902A1" w:rsidRPr="002804E5" w:rsidRDefault="002804E5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804E5">
              <w:rPr>
                <w:rFonts w:asciiTheme="majorBidi" w:hAnsiTheme="majorBidi" w:cstheme="majorBidi"/>
                <w:b/>
                <w:bCs/>
              </w:rPr>
              <w:t>15.69</w:t>
            </w:r>
          </w:p>
        </w:tc>
        <w:tc>
          <w:tcPr>
            <w:tcW w:w="144" w:type="pct"/>
            <w:gridSpan w:val="2"/>
          </w:tcPr>
          <w:p w14:paraId="5F917EF4" w14:textId="77777777" w:rsidR="00D902A1" w:rsidRPr="002804E5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BC04CF3" w14:textId="739BA3C0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21.23</w:t>
            </w:r>
          </w:p>
        </w:tc>
        <w:tc>
          <w:tcPr>
            <w:tcW w:w="144" w:type="pct"/>
          </w:tcPr>
          <w:p w14:paraId="4B54FF36" w14:textId="77777777" w:rsidR="00D902A1" w:rsidRPr="004036CB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6CF9B0E" w14:textId="5D8F0EEF" w:rsidR="00D902A1" w:rsidRPr="004036CB" w:rsidRDefault="00BE752B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9.22</w:t>
            </w:r>
          </w:p>
        </w:tc>
        <w:tc>
          <w:tcPr>
            <w:tcW w:w="146" w:type="pct"/>
          </w:tcPr>
          <w:p w14:paraId="357C12CC" w14:textId="77777777" w:rsidR="00D902A1" w:rsidRPr="00AC5EDC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3E9E41D" w14:textId="5C47CC5C" w:rsidR="00D902A1" w:rsidRPr="00AC5EDC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14.65</w:t>
            </w:r>
          </w:p>
        </w:tc>
      </w:tr>
    </w:tbl>
    <w:p w14:paraId="122ABC6E" w14:textId="23415C1B" w:rsidR="00AD19CC" w:rsidRDefault="00AD19CC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773F25" w14:textId="77777777" w:rsidR="00AD19CC" w:rsidRDefault="00AD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23859F8" w14:textId="6F098A5F" w:rsidR="00871A4A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D902A1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2565</w:t>
      </w:r>
      <w:r w:rsidRPr="00D902A1">
        <w:rPr>
          <w:rFonts w:asciiTheme="majorBidi" w:hAnsiTheme="majorBidi"/>
          <w:cs/>
        </w:rPr>
        <w:t xml:space="preserve"> และ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2564</w:t>
      </w:r>
      <w:r w:rsidRPr="00D902A1">
        <w:rPr>
          <w:rFonts w:asciiTheme="majorBidi" w:hAnsiTheme="majorBidi"/>
          <w:cs/>
        </w:rPr>
        <w:t xml:space="preserve"> มีดังนี้</w:t>
      </w:r>
    </w:p>
    <w:p w14:paraId="7C7DBBEA" w14:textId="77777777" w:rsidR="00D902A1" w:rsidRPr="00EF2B15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48"/>
        <w:gridCol w:w="22"/>
        <w:gridCol w:w="1083"/>
        <w:gridCol w:w="271"/>
        <w:gridCol w:w="1149"/>
        <w:gridCol w:w="273"/>
        <w:gridCol w:w="1070"/>
      </w:tblGrid>
      <w:tr w:rsidR="00F1347A" w:rsidRPr="00BF1313" w14:paraId="196ED831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216E4350" w14:textId="77777777" w:rsidR="00F1347A" w:rsidRPr="00BF1313" w:rsidRDefault="00F1347A" w:rsidP="009E63E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5" w:type="pct"/>
            <w:gridSpan w:val="4"/>
            <w:shd w:val="clear" w:color="auto" w:fill="auto"/>
          </w:tcPr>
          <w:p w14:paraId="1E190A1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41A4C66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695C6A8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902A1" w:rsidRPr="00BF1313" w14:paraId="564B6B1B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4C6896E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63722A94" w14:textId="2DA0A63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2DD869F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266591C" w14:textId="43FC834E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B75775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shd w:val="clear" w:color="auto" w:fill="auto"/>
          </w:tcPr>
          <w:p w14:paraId="34701B39" w14:textId="1FE9EA4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BD132A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3390D516" w14:textId="192F3BA8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D902A1" w:rsidRPr="00BF1313" w14:paraId="023AA90E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59B7B360" w14:textId="537BB681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7769564B" w14:textId="0BA8E45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1F20751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3B386798" w14:textId="383E35A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7DEAF83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shd w:val="clear" w:color="auto" w:fill="auto"/>
          </w:tcPr>
          <w:p w14:paraId="3A40AF65" w14:textId="22360616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E957AB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27910A08" w14:textId="0B4787C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F1347A" w:rsidRPr="00BF1313" w14:paraId="60405ABC" w14:textId="77777777" w:rsidTr="00BD504C">
        <w:trPr>
          <w:tblHeader/>
        </w:trPr>
        <w:tc>
          <w:tcPr>
            <w:tcW w:w="2216" w:type="pct"/>
          </w:tcPr>
          <w:p w14:paraId="2658DAE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4" w:type="pct"/>
            <w:gridSpan w:val="8"/>
          </w:tcPr>
          <w:p w14:paraId="39D29F9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65E4B" w:rsidRPr="00BF1313" w14:paraId="13938687" w14:textId="77777777" w:rsidTr="00BD504C">
        <w:tc>
          <w:tcPr>
            <w:tcW w:w="2216" w:type="pct"/>
          </w:tcPr>
          <w:p w14:paraId="688AEE6F" w14:textId="4C15511F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84" w:type="pct"/>
            <w:gridSpan w:val="8"/>
          </w:tcPr>
          <w:p w14:paraId="34EA177B" w14:textId="77777777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F2B15" w:rsidRPr="00BF1313" w14:paraId="4E88FF93" w14:textId="77777777" w:rsidTr="00497102">
        <w:tc>
          <w:tcPr>
            <w:tcW w:w="2216" w:type="pct"/>
          </w:tcPr>
          <w:p w14:paraId="52196F3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0" w:type="pct"/>
          </w:tcPr>
          <w:p w14:paraId="34CD6E13" w14:textId="0CD2493A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8320E">
              <w:rPr>
                <w:rFonts w:asciiTheme="majorBidi" w:hAnsiTheme="majorBidi" w:cstheme="majorBidi" w:hint="cs"/>
              </w:rPr>
              <w:t>634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88</w:t>
            </w:r>
          </w:p>
        </w:tc>
        <w:tc>
          <w:tcPr>
            <w:tcW w:w="145" w:type="pct"/>
            <w:gridSpan w:val="2"/>
          </w:tcPr>
          <w:p w14:paraId="48048C7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18EA373" w14:textId="2EF8D05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849.19</w:t>
            </w:r>
          </w:p>
        </w:tc>
        <w:tc>
          <w:tcPr>
            <w:tcW w:w="145" w:type="pct"/>
          </w:tcPr>
          <w:p w14:paraId="08215F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0350DADF" w14:textId="7664C1AA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6" w:type="pct"/>
          </w:tcPr>
          <w:p w14:paraId="4FE959B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46232D2D" w14:textId="0D41CD8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BF1313" w14:paraId="03BE6834" w14:textId="77777777" w:rsidTr="00497102">
        <w:tc>
          <w:tcPr>
            <w:tcW w:w="2216" w:type="pct"/>
          </w:tcPr>
          <w:p w14:paraId="78C177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09C692" w14:textId="7CCE7C41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4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16</w:t>
            </w:r>
          </w:p>
        </w:tc>
        <w:tc>
          <w:tcPr>
            <w:tcW w:w="145" w:type="pct"/>
            <w:gridSpan w:val="2"/>
          </w:tcPr>
          <w:p w14:paraId="5F13988B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DCFED9B" w14:textId="1A5C692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2.19</w:t>
            </w:r>
          </w:p>
        </w:tc>
        <w:tc>
          <w:tcPr>
            <w:tcW w:w="145" w:type="pct"/>
          </w:tcPr>
          <w:p w14:paraId="7CDB165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BF603CA" w14:textId="4F9793EF" w:rsidR="00BE752B" w:rsidRPr="00BF1313" w:rsidRDefault="00BE752B" w:rsidP="00BE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6" w:type="pct"/>
          </w:tcPr>
          <w:p w14:paraId="27FC4F1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734F85" w14:textId="3076849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3F0B7322" w14:textId="77777777" w:rsidTr="00497102">
        <w:tc>
          <w:tcPr>
            <w:tcW w:w="2216" w:type="pct"/>
          </w:tcPr>
          <w:p w14:paraId="3AB03FEC" w14:textId="540E63A1" w:rsidR="00EF2B15" w:rsidRPr="00562FF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62FF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69120F2" w14:textId="438E4FD6" w:rsidR="00EF2B15" w:rsidRPr="009A567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639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04</w:t>
            </w:r>
          </w:p>
        </w:tc>
        <w:tc>
          <w:tcPr>
            <w:tcW w:w="145" w:type="pct"/>
            <w:gridSpan w:val="2"/>
          </w:tcPr>
          <w:p w14:paraId="58A9A015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E6F19FF" w14:textId="663AB9B5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</w:tcPr>
          <w:p w14:paraId="074539B6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5C3A827" w14:textId="2EA12254" w:rsidR="00EF2B15" w:rsidRPr="009A567C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  <w:tc>
          <w:tcPr>
            <w:tcW w:w="146" w:type="pct"/>
          </w:tcPr>
          <w:p w14:paraId="3E169A03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41F47A0" w14:textId="4DC978CF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BF1313" w14:paraId="78C73909" w14:textId="77777777" w:rsidTr="00497102">
        <w:trPr>
          <w:trHeight w:val="452"/>
        </w:trPr>
        <w:tc>
          <w:tcPr>
            <w:tcW w:w="2216" w:type="pct"/>
          </w:tcPr>
          <w:p w14:paraId="354CA70F" w14:textId="0CB5AF3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3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B1BDC5" w14:textId="7344FC96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5CA07C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9A507D" w14:textId="75F34BF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150E9F6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D062402" w14:textId="62B7D9E3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FA048A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310061C" w14:textId="452C82E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8F0BC9">
              <w:rPr>
                <w:rFonts w:hint="cs"/>
                <w:cs/>
              </w:rPr>
              <w:t>-</w:t>
            </w:r>
          </w:p>
        </w:tc>
      </w:tr>
      <w:tr w:rsidR="00EF2B15" w:rsidRPr="00BF1313" w14:paraId="161EBAE3" w14:textId="77777777" w:rsidTr="00497102">
        <w:tc>
          <w:tcPr>
            <w:tcW w:w="2216" w:type="pct"/>
          </w:tcPr>
          <w:p w14:paraId="0DE3F87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DBEEFB9" w14:textId="32B01CEE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639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04</w:t>
            </w:r>
          </w:p>
        </w:tc>
        <w:tc>
          <w:tcPr>
            <w:tcW w:w="145" w:type="pct"/>
            <w:gridSpan w:val="2"/>
          </w:tcPr>
          <w:p w14:paraId="20FF82E5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54D5A3F" w14:textId="11B61C33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</w:tcPr>
          <w:p w14:paraId="038BC834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48C37E7" w14:textId="12A7C5F2" w:rsidR="00EF2B15" w:rsidRPr="00AC5EDC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  <w:tc>
          <w:tcPr>
            <w:tcW w:w="146" w:type="pct"/>
          </w:tcPr>
          <w:p w14:paraId="3249578F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B0DD18" w14:textId="57A5B7DF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3C3791" w14:paraId="19B5A02A" w14:textId="77777777" w:rsidTr="00497102">
        <w:tc>
          <w:tcPr>
            <w:tcW w:w="2216" w:type="pct"/>
          </w:tcPr>
          <w:p w14:paraId="33F44FC9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EA5AA2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14:paraId="747CCB91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29A651F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</w:tcPr>
          <w:p w14:paraId="2826426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5ECD87A3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0DD9507C" w14:textId="77777777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15779" w14:textId="118798F9" w:rsidR="00EF2B15" w:rsidRPr="00665E4B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B15" w:rsidRPr="00115AF6" w14:paraId="70395D76" w14:textId="77777777" w:rsidTr="00497102">
        <w:trPr>
          <w:trHeight w:val="89"/>
        </w:trPr>
        <w:tc>
          <w:tcPr>
            <w:tcW w:w="2216" w:type="pct"/>
            <w:vAlign w:val="center"/>
          </w:tcPr>
          <w:p w14:paraId="1CBC1E39" w14:textId="785B4E5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="00EA1F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0" w:type="pct"/>
          </w:tcPr>
          <w:p w14:paraId="77E031E4" w14:textId="3ED8A644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6EE6F914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2DEE5AD8" w14:textId="5E42AC4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2C1FDD92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5D84005B" w14:textId="7FF111BE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2C0E867D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pct"/>
          </w:tcPr>
          <w:p w14:paraId="444A44AC" w14:textId="06B59A6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2B15" w:rsidRPr="00BF1313" w14:paraId="232988F4" w14:textId="77777777" w:rsidTr="00497102">
        <w:tc>
          <w:tcPr>
            <w:tcW w:w="2216" w:type="pct"/>
          </w:tcPr>
          <w:p w14:paraId="64C225E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0" w:type="pct"/>
          </w:tcPr>
          <w:p w14:paraId="0735B4CA" w14:textId="6228C3D4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29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64</w:t>
            </w:r>
          </w:p>
        </w:tc>
        <w:tc>
          <w:tcPr>
            <w:tcW w:w="145" w:type="pct"/>
            <w:gridSpan w:val="2"/>
          </w:tcPr>
          <w:p w14:paraId="32656BF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7ECDB78" w14:textId="16C21AF8" w:rsidR="00EF2B15" w:rsidRPr="00943D8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54AC6F8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763F34EE" w14:textId="4FB97355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1DE72B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DE3B1D1" w14:textId="7A71BBE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D9C6912" w14:textId="77777777" w:rsidTr="00497102">
        <w:tc>
          <w:tcPr>
            <w:tcW w:w="2216" w:type="pct"/>
          </w:tcPr>
          <w:p w14:paraId="0B77AD0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09354B06" w14:textId="16395BE0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C8BCD1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A48CA9E" w14:textId="2F915FC1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5591FD9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5CBB77BB" w14:textId="673B0BF8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11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18</w:t>
            </w:r>
          </w:p>
        </w:tc>
        <w:tc>
          <w:tcPr>
            <w:tcW w:w="146" w:type="pct"/>
          </w:tcPr>
          <w:p w14:paraId="1EED18E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08E112D7" w14:textId="7841C4A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11.66</w:t>
            </w:r>
          </w:p>
        </w:tc>
      </w:tr>
      <w:tr w:rsidR="00EF2B15" w:rsidRPr="00BF1313" w14:paraId="02CE3C6B" w14:textId="77777777" w:rsidTr="00497102">
        <w:tc>
          <w:tcPr>
            <w:tcW w:w="2216" w:type="pct"/>
          </w:tcPr>
          <w:p w14:paraId="4AC8238D" w14:textId="45DAC4A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580" w:type="pct"/>
          </w:tcPr>
          <w:p w14:paraId="7B08BC19" w14:textId="5304BA23" w:rsidR="00EF2B15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45" w:type="pct"/>
            <w:gridSpan w:val="2"/>
          </w:tcPr>
          <w:p w14:paraId="1925102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3DE998C9" w14:textId="771349C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t>0.13</w:t>
            </w:r>
          </w:p>
        </w:tc>
        <w:tc>
          <w:tcPr>
            <w:tcW w:w="145" w:type="pct"/>
          </w:tcPr>
          <w:p w14:paraId="4597311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5442D934" w14:textId="13976C63" w:rsidR="00EF2B15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46" w:type="pct"/>
          </w:tcPr>
          <w:p w14:paraId="2393934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F860081" w14:textId="0E2369E2" w:rsidR="00EF2B15" w:rsidRDefault="00EF2B15" w:rsidP="00AF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0.13</w:t>
            </w:r>
          </w:p>
        </w:tc>
      </w:tr>
      <w:tr w:rsidR="00EF2B15" w:rsidRPr="00BF1313" w14:paraId="35F01261" w14:textId="77777777" w:rsidTr="00497102">
        <w:tc>
          <w:tcPr>
            <w:tcW w:w="2216" w:type="pct"/>
          </w:tcPr>
          <w:p w14:paraId="34779C6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BB7CC1E" w14:textId="446A83ED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46</w:t>
            </w:r>
            <w:r w:rsidR="00BE752B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85</w:t>
            </w:r>
          </w:p>
        </w:tc>
        <w:tc>
          <w:tcPr>
            <w:tcW w:w="145" w:type="pct"/>
            <w:gridSpan w:val="2"/>
          </w:tcPr>
          <w:p w14:paraId="051E9DA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92C1CD" w14:textId="3A0228E4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t>0.20</w:t>
            </w:r>
          </w:p>
        </w:tc>
        <w:tc>
          <w:tcPr>
            <w:tcW w:w="145" w:type="pct"/>
          </w:tcPr>
          <w:p w14:paraId="5321767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5C9A3E5" w14:textId="4B45D877" w:rsidR="00EF2B15" w:rsidRPr="00BF1313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3A166A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1ECD68F" w14:textId="7FA1C3C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BDBCA56" w14:textId="77777777" w:rsidTr="00497102">
        <w:tc>
          <w:tcPr>
            <w:tcW w:w="2216" w:type="pct"/>
          </w:tcPr>
          <w:p w14:paraId="361E05CC" w14:textId="494DB6B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8D13143" w14:textId="3E7B88CB" w:rsidR="00EF2B15" w:rsidRPr="00D8295F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76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84</w:t>
            </w:r>
          </w:p>
        </w:tc>
        <w:tc>
          <w:tcPr>
            <w:tcW w:w="145" w:type="pct"/>
            <w:gridSpan w:val="2"/>
          </w:tcPr>
          <w:p w14:paraId="4C5B9C20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18147B8" w14:textId="7FE78552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</w:tcPr>
          <w:p w14:paraId="07A964B8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8899886" w14:textId="137B80E9" w:rsidR="00EF2B15" w:rsidRPr="00D8295F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11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53</w:t>
            </w:r>
          </w:p>
        </w:tc>
        <w:tc>
          <w:tcPr>
            <w:tcW w:w="146" w:type="pct"/>
          </w:tcPr>
          <w:p w14:paraId="21AD1091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76153E2" w14:textId="7BE006AC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b/>
                <w:bCs/>
              </w:rPr>
              <w:t>11.79</w:t>
            </w:r>
          </w:p>
        </w:tc>
      </w:tr>
      <w:tr w:rsidR="00EF2B15" w:rsidRPr="00BF1313" w14:paraId="70D18600" w14:textId="77777777" w:rsidTr="00497102">
        <w:tc>
          <w:tcPr>
            <w:tcW w:w="2216" w:type="pct"/>
          </w:tcPr>
          <w:p w14:paraId="0ECDB075" w14:textId="30E99C1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5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F73C8B" w14:textId="51165961" w:rsidR="00EF2B15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EDA514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6CCDC9" w14:textId="6FF29A77" w:rsidR="00EF2B15" w:rsidRPr="00EC2F40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611F6C5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D8B202B" w14:textId="624F74B4" w:rsidR="00EF2B15" w:rsidRDefault="00BE752B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D5DC2B3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325E5" w14:textId="5C6CF7FB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t>-</w:t>
            </w:r>
          </w:p>
        </w:tc>
      </w:tr>
      <w:tr w:rsidR="00EF2B15" w:rsidRPr="00BF1313" w14:paraId="212D482E" w14:textId="77777777" w:rsidTr="00497102">
        <w:tc>
          <w:tcPr>
            <w:tcW w:w="2216" w:type="pct"/>
            <w:vAlign w:val="center"/>
          </w:tcPr>
          <w:p w14:paraId="55FDD254" w14:textId="7FC6B92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8295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57AB81C" w14:textId="2198D87E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76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84</w:t>
            </w:r>
          </w:p>
        </w:tc>
        <w:tc>
          <w:tcPr>
            <w:tcW w:w="145" w:type="pct"/>
            <w:gridSpan w:val="2"/>
          </w:tcPr>
          <w:p w14:paraId="4FF5CA9C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36AA49B" w14:textId="491CB4D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</w:tcPr>
          <w:p w14:paraId="4D39914B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87D2EC" w14:textId="0A59EE1F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11</w:t>
            </w:r>
            <w:r w:rsidR="00BE75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53</w:t>
            </w:r>
          </w:p>
        </w:tc>
        <w:tc>
          <w:tcPr>
            <w:tcW w:w="146" w:type="pct"/>
          </w:tcPr>
          <w:p w14:paraId="59B3780E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511A67F" w14:textId="5B724FFE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11.79</w:t>
            </w:r>
          </w:p>
        </w:tc>
      </w:tr>
      <w:tr w:rsidR="00EF2B15" w:rsidRPr="00BF1313" w14:paraId="0E8840BB" w14:textId="77777777" w:rsidTr="00942C45">
        <w:tc>
          <w:tcPr>
            <w:tcW w:w="2216" w:type="pct"/>
            <w:vAlign w:val="center"/>
          </w:tcPr>
          <w:p w14:paraId="400E5BD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1E57D3B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5C01F029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16749C9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02867C4A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C5AD54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B61AE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C3313B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234"/>
        <w:gridCol w:w="1202"/>
        <w:gridCol w:w="233"/>
        <w:gridCol w:w="1214"/>
        <w:gridCol w:w="233"/>
        <w:gridCol w:w="1068"/>
        <w:gridCol w:w="233"/>
        <w:gridCol w:w="1130"/>
      </w:tblGrid>
      <w:tr w:rsidR="00EF2B15" w:rsidRPr="001F1396" w14:paraId="35BF5606" w14:textId="77777777" w:rsidTr="00EA1F64">
        <w:trPr>
          <w:tblHeader/>
        </w:trPr>
        <w:tc>
          <w:tcPr>
            <w:tcW w:w="3813" w:type="dxa"/>
            <w:shd w:val="clear" w:color="auto" w:fill="auto"/>
            <w:vAlign w:val="bottom"/>
          </w:tcPr>
          <w:p w14:paraId="735D01C1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4" w:type="dxa"/>
            <w:vAlign w:val="bottom"/>
          </w:tcPr>
          <w:p w14:paraId="52193BD4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2D191174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F139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F1396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EF2B15" w:rsidRPr="001F1396" w14:paraId="7462C509" w14:textId="77777777" w:rsidTr="00EA1F64">
        <w:trPr>
          <w:tblHeader/>
        </w:trPr>
        <w:tc>
          <w:tcPr>
            <w:tcW w:w="3813" w:type="dxa"/>
            <w:vAlign w:val="bottom"/>
          </w:tcPr>
          <w:p w14:paraId="0853F794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184DA29D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5641D33" w14:textId="77777777" w:rsidR="00EF2B15" w:rsidRPr="001F1396" w:rsidRDefault="00EF2B15" w:rsidP="00EF2B15">
            <w:pPr>
              <w:ind w:right="-86" w:hanging="42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1CC12843" w14:textId="77777777" w:rsidR="00EF2B15" w:rsidRPr="001F1396" w:rsidRDefault="00EF2B15" w:rsidP="00EF2B15">
            <w:pPr>
              <w:ind w:hanging="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1F1396">
              <w:rPr>
                <w:rFonts w:hint="cs"/>
                <w:sz w:val="28"/>
                <w:szCs w:val="28"/>
                <w:cs/>
              </w:rPr>
              <w:t>มกราคม</w:t>
            </w:r>
          </w:p>
          <w:p w14:paraId="39325A32" w14:textId="26772448" w:rsidR="00EF2B15" w:rsidRPr="001F1396" w:rsidRDefault="00EF2B15" w:rsidP="00EF2B15">
            <w:pPr>
              <w:ind w:hanging="42"/>
              <w:jc w:val="center"/>
              <w:rPr>
                <w:cs/>
              </w:rPr>
            </w:pPr>
            <w:r w:rsidRPr="001F1396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3" w:type="dxa"/>
            <w:vAlign w:val="bottom"/>
          </w:tcPr>
          <w:p w14:paraId="5BBB116B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2982D3C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30C17D6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1FB39B1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2DE12A0C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216D3AB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0C321A3" w14:textId="7B26D46B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  <w:p w14:paraId="48EE2DE0" w14:textId="74C8009B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1F139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EF2B15" w:rsidRPr="001F1396" w14:paraId="63784B8C" w14:textId="77777777" w:rsidTr="00EA1F64">
        <w:trPr>
          <w:tblHeader/>
        </w:trPr>
        <w:tc>
          <w:tcPr>
            <w:tcW w:w="3813" w:type="dxa"/>
            <w:vAlign w:val="bottom"/>
          </w:tcPr>
          <w:p w14:paraId="0C2DE23C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4" w:type="dxa"/>
            <w:vAlign w:val="bottom"/>
          </w:tcPr>
          <w:p w14:paraId="574CC3EE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37055AC7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F139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2B15" w:rsidRPr="001F1396" w14:paraId="5CE832F1" w14:textId="77777777" w:rsidTr="00EA1F64">
        <w:trPr>
          <w:tblHeader/>
        </w:trPr>
        <w:tc>
          <w:tcPr>
            <w:tcW w:w="3813" w:type="dxa"/>
            <w:vAlign w:val="bottom"/>
          </w:tcPr>
          <w:p w14:paraId="18F73019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1F1396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234" w:type="dxa"/>
            <w:vAlign w:val="bottom"/>
          </w:tcPr>
          <w:p w14:paraId="5DFCFAAF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4D29EFFA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</w:tr>
      <w:tr w:rsidR="00EF2B15" w:rsidRPr="001F1396" w14:paraId="525C8650" w14:textId="77777777" w:rsidTr="00EA1F64">
        <w:tc>
          <w:tcPr>
            <w:tcW w:w="3813" w:type="dxa"/>
          </w:tcPr>
          <w:p w14:paraId="52F741AF" w14:textId="77777777" w:rsidR="00EF2B15" w:rsidRPr="00250A0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8275D8">
              <w:rPr>
                <w:rFonts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234" w:type="dxa"/>
          </w:tcPr>
          <w:p w14:paraId="729FB342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73ACDF43" w14:textId="10C934FF" w:rsidR="00EF2B15" w:rsidRPr="008275D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sz w:val="28"/>
                <w:szCs w:val="28"/>
              </w:rPr>
            </w:pPr>
            <w:r w:rsidRPr="00EF2B15">
              <w:rPr>
                <w:sz w:val="28"/>
                <w:szCs w:val="28"/>
              </w:rPr>
              <w:t>744.00</w:t>
            </w:r>
          </w:p>
        </w:tc>
        <w:tc>
          <w:tcPr>
            <w:tcW w:w="233" w:type="dxa"/>
          </w:tcPr>
          <w:p w14:paraId="49FE09F2" w14:textId="77777777" w:rsidR="00EF2B15" w:rsidRPr="008275D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14:paraId="31D06574" w14:textId="3FF4F464" w:rsidR="00EF2B15" w:rsidRPr="008275D8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sz w:val="28"/>
                <w:szCs w:val="28"/>
              </w:rPr>
            </w:pPr>
            <w:r w:rsidRPr="00D8320E">
              <w:rPr>
                <w:rFonts w:hint="cs"/>
                <w:sz w:val="28"/>
                <w:szCs w:val="28"/>
              </w:rPr>
              <w:t>640</w:t>
            </w:r>
            <w:r w:rsidR="00F41300">
              <w:rPr>
                <w:rFonts w:hint="cs"/>
                <w:sz w:val="28"/>
                <w:szCs w:val="28"/>
                <w:cs/>
              </w:rPr>
              <w:t>.</w:t>
            </w:r>
            <w:r w:rsidRPr="00D8320E">
              <w:rPr>
                <w:rFonts w:hint="cs"/>
                <w:sz w:val="28"/>
                <w:szCs w:val="28"/>
              </w:rPr>
              <w:t>00</w:t>
            </w:r>
          </w:p>
        </w:tc>
        <w:tc>
          <w:tcPr>
            <w:tcW w:w="233" w:type="dxa"/>
          </w:tcPr>
          <w:p w14:paraId="22D0D322" w14:textId="77777777" w:rsidR="00EF2B15" w:rsidRPr="008275D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8" w:type="dxa"/>
          </w:tcPr>
          <w:p w14:paraId="40407779" w14:textId="2D23EC97" w:rsidR="00EF2B15" w:rsidRPr="008275D8" w:rsidRDefault="00F41300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043438AC" w14:textId="77777777" w:rsidR="00EF2B15" w:rsidRPr="008275D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14:paraId="626EDE8C" w14:textId="08CD8368" w:rsidR="00EF2B15" w:rsidRPr="008275D8" w:rsidRDefault="00D8320E" w:rsidP="00EA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D8320E">
              <w:rPr>
                <w:rFonts w:hint="cs"/>
                <w:sz w:val="28"/>
                <w:szCs w:val="28"/>
              </w:rPr>
              <w:t>1</w:t>
            </w:r>
            <w:r w:rsidR="00F41300">
              <w:rPr>
                <w:rFonts w:hint="cs"/>
                <w:sz w:val="28"/>
                <w:szCs w:val="28"/>
                <w:cs/>
              </w:rPr>
              <w:t>,</w:t>
            </w:r>
            <w:r w:rsidRPr="00D8320E">
              <w:rPr>
                <w:rFonts w:hint="cs"/>
                <w:sz w:val="28"/>
                <w:szCs w:val="28"/>
              </w:rPr>
              <w:t>384</w:t>
            </w:r>
            <w:r w:rsidR="00F41300">
              <w:rPr>
                <w:rFonts w:hint="cs"/>
                <w:sz w:val="28"/>
                <w:szCs w:val="28"/>
                <w:cs/>
              </w:rPr>
              <w:t>.</w:t>
            </w:r>
            <w:r w:rsidRPr="00D8320E">
              <w:rPr>
                <w:rFonts w:hint="cs"/>
                <w:sz w:val="28"/>
                <w:szCs w:val="28"/>
              </w:rPr>
              <w:t>00</w:t>
            </w:r>
          </w:p>
        </w:tc>
      </w:tr>
      <w:tr w:rsidR="00EF2B15" w:rsidRPr="001F1396" w14:paraId="78686B34" w14:textId="77777777" w:rsidTr="00EA1F64">
        <w:tc>
          <w:tcPr>
            <w:tcW w:w="3813" w:type="dxa"/>
          </w:tcPr>
          <w:p w14:paraId="429982A7" w14:textId="77777777" w:rsidR="00EF2B15" w:rsidRPr="00977A9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sz w:val="28"/>
                <w:szCs w:val="28"/>
                <w:cs/>
              </w:rPr>
            </w:pPr>
            <w:r w:rsidRPr="00977A91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 w:rsidRPr="00977A91">
              <w:rPr>
                <w:rFonts w:hint="cs"/>
                <w:sz w:val="28"/>
                <w:szCs w:val="28"/>
                <w:cs/>
              </w:rPr>
              <w:t xml:space="preserve"> ค่าเผื่อ</w:t>
            </w:r>
            <w:r w:rsidRPr="00977A91">
              <w:rPr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77A9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" w:type="dxa"/>
          </w:tcPr>
          <w:p w14:paraId="16362779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950887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 w:right="-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E74E608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5A98338" w14:textId="3738B713" w:rsidR="00EF2B15" w:rsidRPr="001F1396" w:rsidRDefault="00F41300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431BCBAB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C612E2C" w14:textId="7968AED7" w:rsidR="00EF2B15" w:rsidRPr="001F1396" w:rsidRDefault="00F41300" w:rsidP="00AD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573519A9" w14:textId="77777777" w:rsidR="00EF2B15" w:rsidRPr="001F13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B2653C5" w14:textId="47DD2BB0" w:rsidR="00EF2B15" w:rsidRPr="001F1396" w:rsidRDefault="00F41300" w:rsidP="00AF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F2B15" w:rsidRPr="001F1396" w14:paraId="158E545F" w14:textId="77777777" w:rsidTr="00EA1F64">
        <w:tc>
          <w:tcPr>
            <w:tcW w:w="3813" w:type="dxa"/>
          </w:tcPr>
          <w:p w14:paraId="58E5A466" w14:textId="77777777" w:rsidR="00EF2B15" w:rsidRPr="005D6BD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b/>
                <w:bCs/>
                <w:cs/>
              </w:rPr>
            </w:pPr>
            <w:r w:rsidRPr="005D6BD2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4" w:type="dxa"/>
          </w:tcPr>
          <w:p w14:paraId="7CE0B64A" w14:textId="77777777" w:rsidR="00EF2B15" w:rsidRPr="00B91BD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3BE41E6" w14:textId="34A83A72" w:rsidR="00EF2B15" w:rsidRPr="00B91BD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744.00</w:t>
            </w:r>
          </w:p>
        </w:tc>
        <w:tc>
          <w:tcPr>
            <w:tcW w:w="233" w:type="dxa"/>
          </w:tcPr>
          <w:p w14:paraId="44F2E8B3" w14:textId="77777777" w:rsidR="00EF2B15" w:rsidRPr="00B91BD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5D5F431" w14:textId="31CA7107" w:rsidR="00EF2B15" w:rsidRPr="00B91BD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b/>
                <w:bCs/>
                <w:sz w:val="28"/>
                <w:szCs w:val="28"/>
              </w:rPr>
            </w:pPr>
            <w:r w:rsidRPr="00D8320E">
              <w:rPr>
                <w:rFonts w:hint="cs"/>
                <w:b/>
                <w:bCs/>
                <w:sz w:val="28"/>
                <w:szCs w:val="28"/>
              </w:rPr>
              <w:t>640</w:t>
            </w:r>
            <w:r w:rsidR="00F41300">
              <w:rPr>
                <w:rFonts w:hint="cs"/>
                <w:b/>
                <w:bCs/>
                <w:sz w:val="28"/>
                <w:szCs w:val="28"/>
                <w:cs/>
              </w:rPr>
              <w:t>.</w:t>
            </w:r>
            <w:r w:rsidRPr="00D8320E">
              <w:rPr>
                <w:rFonts w:hint="cs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3" w:type="dxa"/>
          </w:tcPr>
          <w:p w14:paraId="6C05DB7B" w14:textId="77777777" w:rsidR="00EF2B15" w:rsidRPr="00B91BD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7C1FC2A" w14:textId="76A405B8" w:rsidR="00EF2B15" w:rsidRPr="00B91BD9" w:rsidRDefault="00F41300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27F3A21D" w14:textId="77777777" w:rsidR="00EF2B15" w:rsidRPr="00B91BD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89EF79E" w14:textId="05352D73" w:rsidR="00EF2B15" w:rsidRPr="00B91BD9" w:rsidRDefault="00D8320E" w:rsidP="00EA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 w:rsidRPr="00D8320E">
              <w:rPr>
                <w:rFonts w:hint="cs"/>
                <w:b/>
                <w:bCs/>
                <w:sz w:val="28"/>
                <w:szCs w:val="28"/>
              </w:rPr>
              <w:t>1</w:t>
            </w:r>
            <w:r w:rsidR="00F41300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8320E">
              <w:rPr>
                <w:rFonts w:hint="cs"/>
                <w:b/>
                <w:bCs/>
                <w:sz w:val="28"/>
                <w:szCs w:val="28"/>
              </w:rPr>
              <w:t>384</w:t>
            </w:r>
            <w:r w:rsidR="00F41300">
              <w:rPr>
                <w:rFonts w:hint="cs"/>
                <w:b/>
                <w:bCs/>
                <w:sz w:val="28"/>
                <w:szCs w:val="28"/>
                <w:cs/>
              </w:rPr>
              <w:t>.</w:t>
            </w:r>
            <w:r w:rsidRPr="00D8320E">
              <w:rPr>
                <w:rFonts w:hint="cs"/>
                <w:b/>
                <w:bCs/>
                <w:sz w:val="28"/>
                <w:szCs w:val="28"/>
              </w:rPr>
              <w:t>00</w:t>
            </w:r>
          </w:p>
        </w:tc>
      </w:tr>
    </w:tbl>
    <w:p w14:paraId="3DD121CD" w14:textId="63E6C320" w:rsidR="00497102" w:rsidRDefault="00497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</w:p>
    <w:tbl>
      <w:tblPr>
        <w:tblW w:w="935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4140"/>
        <w:gridCol w:w="1077"/>
        <w:gridCol w:w="262"/>
        <w:gridCol w:w="1103"/>
        <w:gridCol w:w="279"/>
        <w:gridCol w:w="1081"/>
        <w:gridCol w:w="279"/>
        <w:gridCol w:w="1129"/>
      </w:tblGrid>
      <w:tr w:rsidR="00EF2B15" w:rsidRPr="008F0BC9" w14:paraId="6D2C1A26" w14:textId="77777777" w:rsidTr="00EF2B15">
        <w:trPr>
          <w:tblHeader/>
        </w:trPr>
        <w:tc>
          <w:tcPr>
            <w:tcW w:w="2214" w:type="pct"/>
          </w:tcPr>
          <w:p w14:paraId="308FD37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6" w:type="pct"/>
            <w:gridSpan w:val="3"/>
          </w:tcPr>
          <w:p w14:paraId="18B174D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ADCE33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1331" w:type="pct"/>
            <w:gridSpan w:val="3"/>
          </w:tcPr>
          <w:p w14:paraId="37059B8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8F0BC9" w14:paraId="1F94B012" w14:textId="77777777" w:rsidTr="00EF2B15">
        <w:trPr>
          <w:tblHeader/>
        </w:trPr>
        <w:tc>
          <w:tcPr>
            <w:tcW w:w="2214" w:type="pct"/>
          </w:tcPr>
          <w:p w14:paraId="4FF4260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6463CF0E" w14:textId="1DD5896C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</w:tcPr>
          <w:p w14:paraId="640B373B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1D52C8E6" w14:textId="07DD4458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9" w:type="pct"/>
          </w:tcPr>
          <w:p w14:paraId="0BF1D9B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58398011" w14:textId="10BDEFBA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9" w:type="pct"/>
          </w:tcPr>
          <w:p w14:paraId="30F2F66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73E47CCD" w14:textId="2CAABD9F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F2B15" w:rsidRPr="008F0BC9" w14:paraId="025851C7" w14:textId="77777777" w:rsidTr="00EF2B15">
        <w:trPr>
          <w:tblHeader/>
        </w:trPr>
        <w:tc>
          <w:tcPr>
            <w:tcW w:w="2214" w:type="pct"/>
          </w:tcPr>
          <w:p w14:paraId="4CD1951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1F51CB75" w14:textId="2D39472B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pct"/>
          </w:tcPr>
          <w:p w14:paraId="1FF7062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62B38D96" w14:textId="096BFE43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9" w:type="pct"/>
          </w:tcPr>
          <w:p w14:paraId="1D4B8C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765FE8B6" w14:textId="0F060851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" w:type="pct"/>
          </w:tcPr>
          <w:p w14:paraId="586F8C9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4A71946F" w14:textId="7579B2D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EF2B15" w:rsidRPr="008F0BC9" w14:paraId="59591338" w14:textId="77777777" w:rsidTr="00EF2B15">
        <w:trPr>
          <w:tblHeader/>
        </w:trPr>
        <w:tc>
          <w:tcPr>
            <w:tcW w:w="2214" w:type="pct"/>
          </w:tcPr>
          <w:p w14:paraId="263376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pct"/>
            <w:gridSpan w:val="7"/>
          </w:tcPr>
          <w:p w14:paraId="1F45F1C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F2B15" w:rsidRPr="008F0BC9" w14:paraId="4EC01917" w14:textId="77777777" w:rsidTr="00EF2B15">
        <w:tc>
          <w:tcPr>
            <w:tcW w:w="2214" w:type="pct"/>
          </w:tcPr>
          <w:p w14:paraId="4943207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2F4135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73BD62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437EF0B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77E692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639E4E4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4B2DF9F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3DDC7D4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545BF235" w14:textId="77777777" w:rsidTr="00EF2B15">
        <w:tc>
          <w:tcPr>
            <w:tcW w:w="2214" w:type="pct"/>
          </w:tcPr>
          <w:p w14:paraId="3A8F559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27D300E2" w14:textId="6FD9D46F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57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60</w:t>
            </w:r>
          </w:p>
        </w:tc>
        <w:tc>
          <w:tcPr>
            <w:tcW w:w="140" w:type="pct"/>
          </w:tcPr>
          <w:p w14:paraId="64D5AA1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73EAA225" w14:textId="116A86AD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14.82</w:t>
            </w:r>
          </w:p>
        </w:tc>
        <w:tc>
          <w:tcPr>
            <w:tcW w:w="149" w:type="pct"/>
          </w:tcPr>
          <w:p w14:paraId="0B5B605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4B8B25C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3435CE3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F33E16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294FC7F9" w14:textId="77777777" w:rsidTr="00EF2B15">
        <w:tc>
          <w:tcPr>
            <w:tcW w:w="2214" w:type="pct"/>
          </w:tcPr>
          <w:p w14:paraId="6667AC6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24DBA65" w14:textId="413F3F30" w:rsidR="00EF2B15" w:rsidRPr="008827A2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13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98</w:t>
            </w:r>
          </w:p>
        </w:tc>
        <w:tc>
          <w:tcPr>
            <w:tcW w:w="140" w:type="pct"/>
          </w:tcPr>
          <w:p w14:paraId="6AF47966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FE22D8C" w14:textId="00418E84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62FA387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455EB14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t>-</w:t>
            </w:r>
          </w:p>
        </w:tc>
        <w:tc>
          <w:tcPr>
            <w:tcW w:w="149" w:type="pct"/>
          </w:tcPr>
          <w:p w14:paraId="5F2825A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23A154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rPr>
                <w:rFonts w:hint="cs"/>
              </w:rPr>
              <w:t>-</w:t>
            </w:r>
          </w:p>
        </w:tc>
      </w:tr>
      <w:tr w:rsidR="00EF2B15" w:rsidRPr="008F0BC9" w14:paraId="3BE45C5C" w14:textId="77777777" w:rsidTr="00EF2B15">
        <w:tc>
          <w:tcPr>
            <w:tcW w:w="2214" w:type="pct"/>
          </w:tcPr>
          <w:p w14:paraId="74B75A3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90E04F8" w14:textId="2535F353" w:rsidR="00EF2B15" w:rsidRPr="008827A2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D8320E">
              <w:rPr>
                <w:rFonts w:hint="cs"/>
                <w:b/>
                <w:bCs/>
              </w:rPr>
              <w:t>71</w:t>
            </w:r>
            <w:r w:rsidR="00BD3235">
              <w:rPr>
                <w:rFonts w:hint="cs"/>
                <w:b/>
                <w:bCs/>
                <w:cs/>
              </w:rPr>
              <w:t>.</w:t>
            </w:r>
            <w:r w:rsidRPr="00D8320E">
              <w:rPr>
                <w:rFonts w:hint="cs"/>
                <w:b/>
                <w:bCs/>
              </w:rPr>
              <w:t>58</w:t>
            </w:r>
          </w:p>
        </w:tc>
        <w:tc>
          <w:tcPr>
            <w:tcW w:w="140" w:type="pct"/>
          </w:tcPr>
          <w:p w14:paraId="69E16F17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6FACC3" w14:textId="54F029D2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14.82</w:t>
            </w:r>
          </w:p>
        </w:tc>
        <w:tc>
          <w:tcPr>
            <w:tcW w:w="149" w:type="pct"/>
          </w:tcPr>
          <w:p w14:paraId="3F435B6E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175358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b/>
                <w:bCs/>
              </w:rPr>
              <w:t>-</w:t>
            </w:r>
          </w:p>
        </w:tc>
        <w:tc>
          <w:tcPr>
            <w:tcW w:w="149" w:type="pct"/>
          </w:tcPr>
          <w:p w14:paraId="17E51C48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B7AAA4E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rFonts w:hint="cs"/>
                <w:b/>
                <w:bCs/>
              </w:rPr>
              <w:t>-</w:t>
            </w:r>
          </w:p>
        </w:tc>
      </w:tr>
      <w:tr w:rsidR="00EF2B15" w:rsidRPr="008F0BC9" w14:paraId="27F5C557" w14:textId="77777777" w:rsidTr="00EF2B15">
        <w:tc>
          <w:tcPr>
            <w:tcW w:w="2214" w:type="pct"/>
          </w:tcPr>
          <w:p w14:paraId="42B81016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A4DED97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0AA08C4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C325224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4185FA75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BE62A0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7E6377D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5EB89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</w:tr>
      <w:tr w:rsidR="00EF2B15" w:rsidRPr="008F0BC9" w14:paraId="4A3924B3" w14:textId="77777777" w:rsidTr="00EF2B15">
        <w:tc>
          <w:tcPr>
            <w:tcW w:w="2214" w:type="pct"/>
          </w:tcPr>
          <w:p w14:paraId="1AA0599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</w:t>
            </w:r>
            <w:r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F0BC9">
              <w:rPr>
                <w:rFonts w:hint="cs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6" w:type="pct"/>
          </w:tcPr>
          <w:p w14:paraId="149AF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185E0F8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6B86693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1E800FA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31E5EA1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C532FF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E63802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458AB2F9" w14:textId="77777777" w:rsidTr="00EF2B15">
        <w:tc>
          <w:tcPr>
            <w:tcW w:w="2214" w:type="pct"/>
          </w:tcPr>
          <w:p w14:paraId="0D41C5AA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2F48CE0B" w14:textId="41FD42BA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3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06</w:t>
            </w:r>
          </w:p>
        </w:tc>
        <w:tc>
          <w:tcPr>
            <w:tcW w:w="140" w:type="pct"/>
          </w:tcPr>
          <w:p w14:paraId="17155A2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9317CEA" w14:textId="65729A3B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11.80</w:t>
            </w:r>
          </w:p>
        </w:tc>
        <w:tc>
          <w:tcPr>
            <w:tcW w:w="149" w:type="pct"/>
          </w:tcPr>
          <w:p w14:paraId="6A91ED8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7B534489" w14:textId="3804ADD5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 w:rsidRPr="00D8320E">
              <w:rPr>
                <w:rFonts w:hint="cs"/>
              </w:rPr>
              <w:t>2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88</w:t>
            </w:r>
          </w:p>
        </w:tc>
        <w:tc>
          <w:tcPr>
            <w:tcW w:w="149" w:type="pct"/>
          </w:tcPr>
          <w:p w14:paraId="447947D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BC4BCC4" w14:textId="3F3BA180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11.28</w:t>
            </w:r>
          </w:p>
        </w:tc>
      </w:tr>
      <w:tr w:rsidR="00EF2B15" w:rsidRPr="008F0BC9" w14:paraId="3534A185" w14:textId="77777777" w:rsidTr="00EF2B15">
        <w:tc>
          <w:tcPr>
            <w:tcW w:w="2214" w:type="pct"/>
          </w:tcPr>
          <w:p w14:paraId="7500D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3CA0B07D" w14:textId="0AC2C266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1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64</w:t>
            </w:r>
          </w:p>
        </w:tc>
        <w:tc>
          <w:tcPr>
            <w:tcW w:w="140" w:type="pct"/>
          </w:tcPr>
          <w:p w14:paraId="7B9F7942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FFBCE9E" w14:textId="52EE65F9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0.57</w:t>
            </w:r>
          </w:p>
        </w:tc>
        <w:tc>
          <w:tcPr>
            <w:tcW w:w="149" w:type="pct"/>
          </w:tcPr>
          <w:p w14:paraId="6A323DC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24787527" w14:textId="65F9BD2F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1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50</w:t>
            </w:r>
          </w:p>
        </w:tc>
        <w:tc>
          <w:tcPr>
            <w:tcW w:w="149" w:type="pct"/>
          </w:tcPr>
          <w:p w14:paraId="3C3310B1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E1420A2" w14:textId="7F9B834B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0.48</w:t>
            </w:r>
          </w:p>
        </w:tc>
      </w:tr>
      <w:tr w:rsidR="00EF2B15" w:rsidRPr="008F0BC9" w14:paraId="3802302A" w14:textId="77777777" w:rsidTr="00EF2B15">
        <w:tc>
          <w:tcPr>
            <w:tcW w:w="2214" w:type="pct"/>
          </w:tcPr>
          <w:p w14:paraId="7ED5B3E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7629C06" w14:textId="029CDD7D" w:rsidR="00EF2B15" w:rsidRPr="008F0BC9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D8320E">
              <w:rPr>
                <w:rFonts w:hint="cs"/>
              </w:rPr>
              <w:t>23</w:t>
            </w:r>
            <w:r w:rsidR="00BD3235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20</w:t>
            </w:r>
          </w:p>
        </w:tc>
        <w:tc>
          <w:tcPr>
            <w:tcW w:w="140" w:type="pct"/>
          </w:tcPr>
          <w:p w14:paraId="4D08719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7F983EB" w14:textId="753817EA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18.11</w:t>
            </w:r>
          </w:p>
        </w:tc>
        <w:tc>
          <w:tcPr>
            <w:tcW w:w="149" w:type="pct"/>
          </w:tcPr>
          <w:p w14:paraId="1A46A9B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3E96EB4" w14:textId="3B0A0EBB" w:rsidR="00EF2B15" w:rsidRPr="008F0BC9" w:rsidRDefault="00BD3235" w:rsidP="00BE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4D48C3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B70F8B5" w14:textId="1E142F18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</w:tr>
      <w:tr w:rsidR="00EF2B15" w:rsidRPr="008F0BC9" w14:paraId="0A36F019" w14:textId="77777777" w:rsidTr="00EF2B15">
        <w:tc>
          <w:tcPr>
            <w:tcW w:w="2214" w:type="pct"/>
          </w:tcPr>
          <w:p w14:paraId="46FE913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F15387B" w14:textId="5704D8C9" w:rsidR="00EF2B15" w:rsidRPr="00994012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D8320E">
              <w:rPr>
                <w:rFonts w:hint="cs"/>
                <w:b/>
                <w:bCs/>
              </w:rPr>
              <w:t>27</w:t>
            </w:r>
            <w:r w:rsidR="00BD3235">
              <w:rPr>
                <w:rFonts w:hint="cs"/>
                <w:b/>
                <w:bCs/>
                <w:cs/>
              </w:rPr>
              <w:t>.</w:t>
            </w:r>
            <w:r w:rsidRPr="00D8320E">
              <w:rPr>
                <w:rFonts w:hint="cs"/>
                <w:b/>
                <w:bCs/>
              </w:rPr>
              <w:t>90</w:t>
            </w:r>
          </w:p>
        </w:tc>
        <w:tc>
          <w:tcPr>
            <w:tcW w:w="140" w:type="pct"/>
          </w:tcPr>
          <w:p w14:paraId="5C249030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1BC628C" w14:textId="39E51C0E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30.48</w:t>
            </w:r>
          </w:p>
        </w:tc>
        <w:tc>
          <w:tcPr>
            <w:tcW w:w="149" w:type="pct"/>
          </w:tcPr>
          <w:p w14:paraId="331D57EC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C2C205" w14:textId="227A1654" w:rsidR="00EF2B15" w:rsidRPr="00994012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8320E">
              <w:rPr>
                <w:rFonts w:hint="cs"/>
                <w:b/>
                <w:bCs/>
              </w:rPr>
              <w:t>4</w:t>
            </w:r>
            <w:r w:rsidR="00BD3235">
              <w:rPr>
                <w:rFonts w:hint="cs"/>
                <w:b/>
                <w:bCs/>
                <w:cs/>
              </w:rPr>
              <w:t>.</w:t>
            </w:r>
            <w:r w:rsidRPr="00D8320E">
              <w:rPr>
                <w:rFonts w:hint="cs"/>
                <w:b/>
                <w:bCs/>
              </w:rPr>
              <w:t>38</w:t>
            </w:r>
          </w:p>
        </w:tc>
        <w:tc>
          <w:tcPr>
            <w:tcW w:w="149" w:type="pct"/>
          </w:tcPr>
          <w:p w14:paraId="5599F6A8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E9877C1" w14:textId="73B69199" w:rsidR="00EF2B15" w:rsidRPr="00994012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11.76</w:t>
            </w:r>
          </w:p>
        </w:tc>
      </w:tr>
      <w:tr w:rsidR="00EF2B15" w:rsidRPr="008F0BC9" w14:paraId="64D7F4D9" w14:textId="77777777" w:rsidTr="00EF2B15">
        <w:tc>
          <w:tcPr>
            <w:tcW w:w="2214" w:type="pct"/>
          </w:tcPr>
          <w:p w14:paraId="78A59F6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</w:tcPr>
          <w:p w14:paraId="04E15F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0" w:type="pct"/>
          </w:tcPr>
          <w:p w14:paraId="550862B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90" w:type="pct"/>
          </w:tcPr>
          <w:p w14:paraId="3DC0F7E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2EF238F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8" w:type="pct"/>
          </w:tcPr>
          <w:p w14:paraId="1D7F7D5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9" w:type="pct"/>
          </w:tcPr>
          <w:p w14:paraId="3EF791B9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604" w:type="pct"/>
          </w:tcPr>
          <w:p w14:paraId="3A9E455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EF2B15" w:rsidRPr="008F0BC9" w14:paraId="7815A447" w14:textId="77777777" w:rsidTr="00EF2B15">
        <w:tc>
          <w:tcPr>
            <w:tcW w:w="2214" w:type="pct"/>
          </w:tcPr>
          <w:p w14:paraId="0757276C" w14:textId="2CDE4244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359005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71345E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01240296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D83DA54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265BBE4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28A089F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31D94A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4229C0F2" w14:textId="77777777" w:rsidTr="00EF2B15">
        <w:tc>
          <w:tcPr>
            <w:tcW w:w="2214" w:type="pct"/>
          </w:tcPr>
          <w:p w14:paraId="0B95A06B" w14:textId="65A0F6D4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0637EDA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2AA51622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1A4ED080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CA1702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3859589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56A8AEC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204640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6829C230" w14:textId="77777777" w:rsidTr="00221CD5">
        <w:tc>
          <w:tcPr>
            <w:tcW w:w="2214" w:type="pct"/>
          </w:tcPr>
          <w:p w14:paraId="544543D0" w14:textId="6B2A11D5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cs/>
              </w:rPr>
              <w:t>ส่วนที่หมุนเวียน</w:t>
            </w:r>
          </w:p>
        </w:tc>
        <w:tc>
          <w:tcPr>
            <w:tcW w:w="576" w:type="pct"/>
            <w:vAlign w:val="center"/>
          </w:tcPr>
          <w:p w14:paraId="00475AD5" w14:textId="3D336499" w:rsidR="00EF2B15" w:rsidRPr="00221CD5" w:rsidRDefault="00221CD5" w:rsidP="0022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</w:pPr>
            <w:r w:rsidRPr="00221CD5">
              <w:t>-</w:t>
            </w:r>
          </w:p>
        </w:tc>
        <w:tc>
          <w:tcPr>
            <w:tcW w:w="140" w:type="pct"/>
          </w:tcPr>
          <w:p w14:paraId="4C744FC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2526750B" w14:textId="04E2955D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</w:rPr>
              <w:t>-</w:t>
            </w:r>
          </w:p>
        </w:tc>
        <w:tc>
          <w:tcPr>
            <w:tcW w:w="149" w:type="pct"/>
          </w:tcPr>
          <w:p w14:paraId="4F64FBB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701A6C35" w14:textId="0388BC66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  <w:r w:rsidRPr="008F0BC9">
              <w:rPr>
                <w:rFonts w:hint="cs"/>
              </w:rPr>
              <w:t>-</w:t>
            </w:r>
          </w:p>
        </w:tc>
        <w:tc>
          <w:tcPr>
            <w:tcW w:w="149" w:type="pct"/>
          </w:tcPr>
          <w:p w14:paraId="40B6125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vAlign w:val="bottom"/>
          </w:tcPr>
          <w:p w14:paraId="23EA2212" w14:textId="2FB03D98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A622289" w14:textId="77777777" w:rsidTr="00EF2B15">
        <w:tc>
          <w:tcPr>
            <w:tcW w:w="2214" w:type="pct"/>
          </w:tcPr>
          <w:p w14:paraId="7E3539D6" w14:textId="31D3D15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cs/>
              </w:rPr>
            </w:pPr>
            <w:r w:rsidRPr="008F0BC9">
              <w:rPr>
                <w:rFonts w:hint="cs"/>
                <w:cs/>
              </w:rPr>
              <w:t>ส่วนที่ไม่หมุนเวียน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AF8C60B" w14:textId="53D2DB9D" w:rsidR="00EF2B15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D8320E">
              <w:rPr>
                <w:rFonts w:hint="cs"/>
              </w:rPr>
              <w:t>375</w:t>
            </w:r>
            <w:r w:rsidR="00DC44AE">
              <w:rPr>
                <w:rFonts w:hint="cs"/>
                <w:cs/>
              </w:rPr>
              <w:t>.</w:t>
            </w:r>
            <w:r w:rsidRPr="00D8320E">
              <w:rPr>
                <w:rFonts w:hint="cs"/>
              </w:rPr>
              <w:t>28</w:t>
            </w:r>
          </w:p>
        </w:tc>
        <w:tc>
          <w:tcPr>
            <w:tcW w:w="140" w:type="pct"/>
          </w:tcPr>
          <w:p w14:paraId="14D28537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4D5410" w14:textId="35D5423F" w:rsidR="00EF2B15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5A6829">
              <w:rPr>
                <w:rFonts w:hint="cs"/>
              </w:rPr>
              <w:t>37</w:t>
            </w:r>
            <w:r w:rsidR="00221CD5">
              <w:t>0</w:t>
            </w:r>
            <w:r w:rsidR="00EF2B15" w:rsidRPr="00692F20">
              <w:rPr>
                <w:rFonts w:hint="cs"/>
                <w:cs/>
              </w:rPr>
              <w:t>.</w:t>
            </w:r>
            <w:r w:rsidRPr="005A6829">
              <w:rPr>
                <w:rFonts w:hint="cs"/>
              </w:rPr>
              <w:t>4</w:t>
            </w:r>
            <w:r w:rsidR="00221CD5">
              <w:t>4</w:t>
            </w:r>
          </w:p>
        </w:tc>
        <w:tc>
          <w:tcPr>
            <w:tcW w:w="149" w:type="pct"/>
          </w:tcPr>
          <w:p w14:paraId="109ED5CA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87C501E" w14:textId="67E8A072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</w:rPr>
              <w:t>-</w:t>
            </w:r>
          </w:p>
        </w:tc>
        <w:tc>
          <w:tcPr>
            <w:tcW w:w="149" w:type="pct"/>
          </w:tcPr>
          <w:p w14:paraId="141A6F6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530C0D2" w14:textId="62603610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C6DFB6A" w14:textId="77777777" w:rsidTr="00EF2B15">
        <w:tc>
          <w:tcPr>
            <w:tcW w:w="2214" w:type="pct"/>
          </w:tcPr>
          <w:p w14:paraId="605F1DC0" w14:textId="3252E654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C05388D" w14:textId="424C0EBB" w:rsidR="00EF2B15" w:rsidRPr="00DC44AE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D8320E">
              <w:rPr>
                <w:rFonts w:hint="cs"/>
                <w:b/>
                <w:bCs/>
              </w:rPr>
              <w:t>375</w:t>
            </w:r>
            <w:r w:rsidR="00DC44AE" w:rsidRPr="00DC44AE">
              <w:rPr>
                <w:rFonts w:hint="cs"/>
                <w:b/>
                <w:bCs/>
                <w:cs/>
              </w:rPr>
              <w:t>.</w:t>
            </w:r>
            <w:r w:rsidRPr="00D8320E">
              <w:rPr>
                <w:rFonts w:hint="cs"/>
                <w:b/>
                <w:bCs/>
              </w:rPr>
              <w:t>28</w:t>
            </w:r>
          </w:p>
        </w:tc>
        <w:tc>
          <w:tcPr>
            <w:tcW w:w="140" w:type="pct"/>
          </w:tcPr>
          <w:p w14:paraId="2F573EFB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1180125" w14:textId="7DC1F311" w:rsidR="00EF2B15" w:rsidRPr="00DC44AE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37</w:t>
            </w:r>
            <w:r w:rsidR="00221CD5">
              <w:rPr>
                <w:b/>
                <w:bCs/>
              </w:rPr>
              <w:t>0</w:t>
            </w:r>
            <w:r w:rsidR="00EF2B15" w:rsidRPr="00DC44AE">
              <w:rPr>
                <w:b/>
                <w:bCs/>
              </w:rPr>
              <w:t>.4</w:t>
            </w:r>
            <w:r w:rsidR="00221CD5">
              <w:rPr>
                <w:b/>
                <w:bCs/>
              </w:rPr>
              <w:t>4</w:t>
            </w:r>
          </w:p>
        </w:tc>
        <w:tc>
          <w:tcPr>
            <w:tcW w:w="149" w:type="pct"/>
          </w:tcPr>
          <w:p w14:paraId="50F0B9BD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26492" w14:textId="630B5EC0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-</w:t>
            </w:r>
          </w:p>
        </w:tc>
        <w:tc>
          <w:tcPr>
            <w:tcW w:w="149" w:type="pct"/>
          </w:tcPr>
          <w:p w14:paraId="62A917DE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58FE5" w14:textId="463EE3A3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-</w:t>
            </w:r>
          </w:p>
        </w:tc>
      </w:tr>
    </w:tbl>
    <w:p w14:paraId="171A16CE" w14:textId="77777777" w:rsidR="00EF2B15" w:rsidRDefault="00EF2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77777777" w:rsidR="009E45D4" w:rsidRPr="00663CFE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Cs w:val="22"/>
          <w:cs/>
          <w:lang w:val="en-US" w:bidi="th-TH"/>
        </w:rPr>
      </w:pPr>
    </w:p>
    <w:tbl>
      <w:tblPr>
        <w:tblW w:w="929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357"/>
        <w:gridCol w:w="879"/>
        <w:gridCol w:w="1013"/>
        <w:gridCol w:w="271"/>
        <w:gridCol w:w="1086"/>
        <w:gridCol w:w="266"/>
        <w:gridCol w:w="1084"/>
        <w:gridCol w:w="240"/>
        <w:gridCol w:w="1101"/>
      </w:tblGrid>
      <w:tr w:rsidR="009C0CAC" w:rsidRPr="00BF1313" w14:paraId="3F5BF4BC" w14:textId="77777777" w:rsidTr="00AC5EDC">
        <w:trPr>
          <w:trHeight w:val="408"/>
        </w:trPr>
        <w:tc>
          <w:tcPr>
            <w:tcW w:w="1805" w:type="pct"/>
          </w:tcPr>
          <w:p w14:paraId="44216568" w14:textId="77777777" w:rsidR="009E45D4" w:rsidRPr="00BF1313" w:rsidRDefault="009E45D4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503C0E30" w14:textId="77777777" w:rsidR="009E45D4" w:rsidRPr="00BF1313" w:rsidRDefault="009E45D4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AF92540" w14:textId="77777777" w:rsidR="009E45D4" w:rsidRPr="00BF1313" w:rsidRDefault="004762B0" w:rsidP="00C73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316CB9D" w14:textId="77777777" w:rsidR="009E45D4" w:rsidRPr="00BF1313" w:rsidRDefault="009E45D4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0C8E04D4" w14:textId="77777777" w:rsidR="009E45D4" w:rsidRPr="00BF1313" w:rsidRDefault="004762B0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2F0CE705" w14:textId="77777777" w:rsidTr="00AC5EDC">
        <w:trPr>
          <w:trHeight w:val="408"/>
        </w:trPr>
        <w:tc>
          <w:tcPr>
            <w:tcW w:w="1805" w:type="pct"/>
            <w:shd w:val="clear" w:color="auto" w:fill="auto"/>
          </w:tcPr>
          <w:p w14:paraId="2B8CBFF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51AC56CB" w14:textId="1D0780B0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8A8635" w14:textId="1B219B79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6C4B7EA3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74615D3" w14:textId="4BA39DC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46BFF4A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188813" w14:textId="235F49A9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41291499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008074C" w14:textId="342A2994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679BB4ED" w14:textId="77777777" w:rsidTr="00AC5EDC">
        <w:trPr>
          <w:trHeight w:val="408"/>
        </w:trPr>
        <w:tc>
          <w:tcPr>
            <w:tcW w:w="1805" w:type="pct"/>
            <w:shd w:val="clear" w:color="auto" w:fill="auto"/>
          </w:tcPr>
          <w:p w14:paraId="5EB72D5C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3454118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  <w:shd w:val="clear" w:color="auto" w:fill="auto"/>
          </w:tcPr>
          <w:p w14:paraId="1831C349" w14:textId="55FC0B58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81D8D6D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C77A7F" w14:textId="1BB8CD5C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6FB3233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59EC76" w14:textId="08C508F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02D146CF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19621CE" w14:textId="062CDB2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0CAC" w:rsidRPr="00BF1313" w14:paraId="52E8007F" w14:textId="77777777" w:rsidTr="00F40E63">
        <w:trPr>
          <w:trHeight w:val="408"/>
        </w:trPr>
        <w:tc>
          <w:tcPr>
            <w:tcW w:w="1805" w:type="pct"/>
            <w:shd w:val="clear" w:color="auto" w:fill="auto"/>
          </w:tcPr>
          <w:p w14:paraId="5B78D7D0" w14:textId="77777777" w:rsidR="00F61426" w:rsidRPr="00BF1313" w:rsidRDefault="00F61426" w:rsidP="00F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45FC4019" w14:textId="77777777" w:rsidR="00F61426" w:rsidRPr="00BF1313" w:rsidRDefault="00F61426" w:rsidP="004E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2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2" w:type="pct"/>
            <w:gridSpan w:val="7"/>
            <w:shd w:val="clear" w:color="auto" w:fill="auto"/>
          </w:tcPr>
          <w:p w14:paraId="7933CA62" w14:textId="77777777" w:rsidR="00F61426" w:rsidRPr="00BF1313" w:rsidRDefault="00F61426" w:rsidP="00AC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1BB3D1EA" w14:textId="77777777" w:rsidTr="00AC5EDC">
        <w:trPr>
          <w:trHeight w:val="408"/>
        </w:trPr>
        <w:tc>
          <w:tcPr>
            <w:tcW w:w="1805" w:type="pct"/>
            <w:shd w:val="clear" w:color="auto" w:fill="auto"/>
          </w:tcPr>
          <w:p w14:paraId="2967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3" w:type="pct"/>
          </w:tcPr>
          <w:p w14:paraId="105810E0" w14:textId="7649D0E3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45" w:type="pct"/>
            <w:shd w:val="clear" w:color="auto" w:fill="auto"/>
          </w:tcPr>
          <w:p w14:paraId="1D8C25C9" w14:textId="692D161A" w:rsidR="00EF2B15" w:rsidRPr="006A5924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639</w:t>
            </w:r>
            <w:r w:rsidR="00791F2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46" w:type="pct"/>
            <w:shd w:val="clear" w:color="auto" w:fill="auto"/>
          </w:tcPr>
          <w:p w14:paraId="249263A4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F055955" w14:textId="68770792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851.38</w:t>
            </w:r>
          </w:p>
        </w:tc>
        <w:tc>
          <w:tcPr>
            <w:tcW w:w="143" w:type="pct"/>
            <w:shd w:val="clear" w:color="auto" w:fill="auto"/>
          </w:tcPr>
          <w:p w14:paraId="2B40C1A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E532C11" w14:textId="73F1C1AD" w:rsidR="00EF2B15" w:rsidRPr="00AC5EDC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791F2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29" w:type="pct"/>
            <w:shd w:val="clear" w:color="auto" w:fill="auto"/>
          </w:tcPr>
          <w:p w14:paraId="07CE6BAF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505D472" w14:textId="79E4035B" w:rsidR="00EF2B15" w:rsidRPr="00AC5EDC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EF2B15" w:rsidRPr="00BF1313" w14:paraId="1D5427EA" w14:textId="77777777" w:rsidTr="00AC5EDC">
        <w:trPr>
          <w:trHeight w:val="408"/>
        </w:trPr>
        <w:tc>
          <w:tcPr>
            <w:tcW w:w="1805" w:type="pct"/>
            <w:shd w:val="clear" w:color="auto" w:fill="auto"/>
          </w:tcPr>
          <w:p w14:paraId="5C88AFD5" w14:textId="1496DB53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3" w:type="pct"/>
          </w:tcPr>
          <w:p w14:paraId="02CE769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5A759A3" w14:textId="34AFA53E" w:rsidR="00EF2B15" w:rsidRPr="006A5924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190</w:t>
            </w:r>
            <w:r w:rsidR="0033545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46" w:type="pct"/>
            <w:shd w:val="clear" w:color="auto" w:fill="auto"/>
          </w:tcPr>
          <w:p w14:paraId="4026AE90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703ADD2" w14:textId="396A590F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270.87</w:t>
            </w:r>
          </w:p>
        </w:tc>
        <w:tc>
          <w:tcPr>
            <w:tcW w:w="143" w:type="pct"/>
            <w:shd w:val="clear" w:color="auto" w:fill="auto"/>
          </w:tcPr>
          <w:p w14:paraId="53300D28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5759663" w14:textId="6F9844C4" w:rsidR="00EF2B15" w:rsidRPr="00AC5EDC" w:rsidRDefault="0033545F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B175285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8C58A37" w14:textId="2BFD5313" w:rsidR="00EF2B15" w:rsidRPr="00AC5EDC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F17A965" w14:textId="77777777" w:rsidTr="00AC5EDC">
        <w:trPr>
          <w:trHeight w:val="408"/>
        </w:trPr>
        <w:tc>
          <w:tcPr>
            <w:tcW w:w="1805" w:type="pct"/>
            <w:shd w:val="clear" w:color="auto" w:fill="auto"/>
          </w:tcPr>
          <w:p w14:paraId="408BFDD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3" w:type="pct"/>
          </w:tcPr>
          <w:p w14:paraId="559720E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21D58C3E" w14:textId="617C765B" w:rsidR="00EF2B15" w:rsidRPr="00BF1313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829</w:t>
            </w:r>
            <w:r w:rsidR="003354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6" w:type="pct"/>
            <w:shd w:val="clear" w:color="auto" w:fill="auto"/>
          </w:tcPr>
          <w:p w14:paraId="1871EFF5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60F3DC7" w14:textId="3FE7794E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  <w:shd w:val="clear" w:color="auto" w:fill="auto"/>
          </w:tcPr>
          <w:p w14:paraId="71C1E8D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70E4903" w14:textId="345AFCB2" w:rsidR="00EF2B15" w:rsidRPr="001106EE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3354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29" w:type="pct"/>
            <w:shd w:val="clear" w:color="auto" w:fill="auto"/>
          </w:tcPr>
          <w:p w14:paraId="3A13C7E4" w14:textId="77777777" w:rsidR="00EF2B15" w:rsidRPr="001106EE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23E83A77" w14:textId="40D806CF" w:rsidR="00EF2B15" w:rsidRPr="001106EE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B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0.14</w:t>
            </w:r>
          </w:p>
        </w:tc>
      </w:tr>
      <w:tr w:rsidR="00EF2B15" w:rsidRPr="00BF1313" w14:paraId="46F69326" w14:textId="77777777" w:rsidTr="00AC5EDC">
        <w:trPr>
          <w:trHeight w:val="408"/>
        </w:trPr>
        <w:tc>
          <w:tcPr>
            <w:tcW w:w="1805" w:type="pct"/>
          </w:tcPr>
          <w:p w14:paraId="34222FB2" w14:textId="77777777" w:rsid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hanging="437"/>
              <w:rPr>
                <w:rFonts w:asciiTheme="majorBidi" w:hAnsiTheme="majorBidi" w:cstheme="majorBidi"/>
                <w:sz w:val="30"/>
                <w:szCs w:val="30"/>
              </w:rPr>
            </w:pPr>
            <w:r w:rsidRPr="00191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91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9CA4A13" w14:textId="66F354AD" w:rsidR="00EF2B15" w:rsidRPr="00191F61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firstLine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73" w:type="pct"/>
            <w:shd w:val="clear" w:color="auto" w:fill="auto"/>
          </w:tcPr>
          <w:p w14:paraId="1088B88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F3AA12D" w14:textId="77777777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1D10E0" w14:textId="5B783C49" w:rsidR="0033545F" w:rsidRPr="00AC5EDC" w:rsidRDefault="0033545F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E1D53CA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E256B8C" w14:textId="77777777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24543D" w14:textId="6C9B94E7" w:rsidR="00EF2B15" w:rsidRPr="00AC5EDC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C0523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8E061C" w14:textId="77777777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1E1E2E" w14:textId="7CEBBD3C" w:rsidR="0033545F" w:rsidRPr="00AC5EDC" w:rsidRDefault="0033545F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</w:tcPr>
          <w:p w14:paraId="4178B8A2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C8AB128" w14:textId="77777777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4FE44F" w14:textId="4FBB3F85" w:rsidR="00EF2B15" w:rsidRPr="00AC5EDC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9E1DB87" w14:textId="77777777" w:rsidTr="00EF2B15">
        <w:trPr>
          <w:trHeight w:val="423"/>
        </w:trPr>
        <w:tc>
          <w:tcPr>
            <w:tcW w:w="1805" w:type="pct"/>
          </w:tcPr>
          <w:p w14:paraId="7C77FA9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3" w:type="pct"/>
            <w:shd w:val="clear" w:color="auto" w:fill="auto"/>
          </w:tcPr>
          <w:p w14:paraId="21D527E8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968B9D7" w14:textId="5B0CCFB7" w:rsidR="00EF2B15" w:rsidRPr="00BF1313" w:rsidRDefault="00D8320E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829</w:t>
            </w:r>
            <w:r w:rsidR="003354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6" w:type="pct"/>
          </w:tcPr>
          <w:p w14:paraId="11AE1652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9AF784" w14:textId="27AC40DB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</w:tcPr>
          <w:p w14:paraId="7A1677D7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B005ABB" w14:textId="2C3CE415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33545F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02</w:t>
            </w:r>
          </w:p>
        </w:tc>
        <w:tc>
          <w:tcPr>
            <w:tcW w:w="129" w:type="pct"/>
          </w:tcPr>
          <w:p w14:paraId="67A599D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0C9CA2" w14:textId="2D3B634E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BF1313" w14:paraId="45EAC851" w14:textId="77777777" w:rsidTr="00EF2B15">
        <w:trPr>
          <w:trHeight w:val="423"/>
        </w:trPr>
        <w:tc>
          <w:tcPr>
            <w:tcW w:w="1805" w:type="pct"/>
          </w:tcPr>
          <w:p w14:paraId="3C7C48B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06FF0AC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14D036F" w14:textId="77777777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28960F7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B599A94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8C039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17328C1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29" w:type="pct"/>
          </w:tcPr>
          <w:p w14:paraId="39EF269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6A93F3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F2B15" w:rsidRPr="00BF1313" w14:paraId="5E669E69" w14:textId="77777777" w:rsidTr="00EF2B15">
        <w:trPr>
          <w:trHeight w:val="423"/>
        </w:trPr>
        <w:tc>
          <w:tcPr>
            <w:tcW w:w="1805" w:type="pct"/>
          </w:tcPr>
          <w:p w14:paraId="5ADC071E" w14:textId="57A24FB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015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473" w:type="pct"/>
            <w:shd w:val="clear" w:color="auto" w:fill="auto"/>
          </w:tcPr>
          <w:p w14:paraId="4609F57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71BDCB0" w14:textId="4A1BF3A3" w:rsidR="00EF2B15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EDED5B" w14:textId="77777777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CB7965A" w14:textId="2D5E7EB2" w:rsidR="00EF2B15" w:rsidRPr="00BF1313" w:rsidRDefault="00EF2B15" w:rsidP="00EF2B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0FA97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5E487CE" w14:textId="1D2F3B4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FB7304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129" w:type="pct"/>
          </w:tcPr>
          <w:p w14:paraId="6B3ABA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70D258E" w14:textId="3801A04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B7304">
              <w:rPr>
                <w:rFonts w:hint="cs"/>
                <w:cs/>
              </w:rPr>
              <w:t>-</w:t>
            </w:r>
          </w:p>
        </w:tc>
      </w:tr>
    </w:tbl>
    <w:p w14:paraId="66B326F0" w14:textId="77777777" w:rsidR="00EF2B15" w:rsidRDefault="00EF2B15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</w:rPr>
      </w:pPr>
    </w:p>
    <w:p w14:paraId="282500CE" w14:textId="0F2A595E" w:rsidR="007D5445" w:rsidRPr="00BF1313" w:rsidRDefault="004762B0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การวิเคราะห์อายุของลูกหนี้การค้า มีดังนี้</w:t>
      </w:r>
    </w:p>
    <w:p w14:paraId="2E9CAABD" w14:textId="77777777" w:rsidR="00616CB3" w:rsidRPr="00AD19CC" w:rsidRDefault="00616CB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</w:p>
    <w:tbl>
      <w:tblPr>
        <w:tblW w:w="93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0"/>
        <w:gridCol w:w="1083"/>
        <w:gridCol w:w="269"/>
        <w:gridCol w:w="1083"/>
        <w:gridCol w:w="274"/>
        <w:gridCol w:w="1085"/>
        <w:gridCol w:w="269"/>
        <w:gridCol w:w="1072"/>
      </w:tblGrid>
      <w:tr w:rsidR="009C0CAC" w:rsidRPr="00BF1313" w14:paraId="65056A9E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5BCD0046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62906414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85C4D9F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681ABE5A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BF1313" w14:paraId="5628C94E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476EE27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03F333D9" w14:textId="26DED26C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2418B0E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shd w:val="clear" w:color="auto" w:fill="auto"/>
          </w:tcPr>
          <w:p w14:paraId="62482433" w14:textId="77B8340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4A1A9E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48FF8936" w14:textId="4F3BBF45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0E3FC05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shd w:val="clear" w:color="auto" w:fill="auto"/>
          </w:tcPr>
          <w:p w14:paraId="3EC2E71B" w14:textId="352C8E0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F2B15" w:rsidRPr="00BF1313" w14:paraId="67BB04F2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1BD82D2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4F481CE2" w14:textId="1155045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C88F86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shd w:val="clear" w:color="auto" w:fill="auto"/>
          </w:tcPr>
          <w:p w14:paraId="4DAE22EB" w14:textId="4DB9C32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C7E5E4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06F27EAB" w14:textId="4794BD9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FF2093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shd w:val="clear" w:color="auto" w:fill="auto"/>
          </w:tcPr>
          <w:p w14:paraId="23575094" w14:textId="3DEBDE34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F2B15">
              <w:rPr>
                <w:rFonts w:asciiTheme="majorBidi" w:hAnsiTheme="majorBidi" w:cstheme="majorBidi"/>
              </w:rPr>
              <w:t>2564</w:t>
            </w:r>
          </w:p>
        </w:tc>
      </w:tr>
      <w:tr w:rsidR="00994FDC" w:rsidRPr="00BF1313" w14:paraId="0ACCC724" w14:textId="77777777" w:rsidTr="00BD0663">
        <w:trPr>
          <w:tblHeader/>
        </w:trPr>
        <w:tc>
          <w:tcPr>
            <w:tcW w:w="2250" w:type="pct"/>
          </w:tcPr>
          <w:p w14:paraId="0CB9A730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0" w:type="pct"/>
            <w:gridSpan w:val="7"/>
          </w:tcPr>
          <w:p w14:paraId="494F85C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D0663" w:rsidRPr="00BF1313" w14:paraId="7BD14023" w14:textId="77777777" w:rsidTr="00BD0663">
        <w:tc>
          <w:tcPr>
            <w:tcW w:w="2250" w:type="pct"/>
          </w:tcPr>
          <w:p w14:paraId="6D00765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80" w:type="pct"/>
          </w:tcPr>
          <w:p w14:paraId="45C98FCC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609E5FFF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36D5A024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3C6D4B23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47E8512F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67F5F40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4F75F8A9" w14:textId="77777777" w:rsidR="00994FDC" w:rsidRPr="00BF1313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BF1313" w14:paraId="36BF8C4F" w14:textId="77777777" w:rsidTr="00BD0663">
        <w:tc>
          <w:tcPr>
            <w:tcW w:w="2250" w:type="pct"/>
          </w:tcPr>
          <w:p w14:paraId="2596694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14:paraId="16511492" w14:textId="58787402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8320E">
              <w:rPr>
                <w:rFonts w:asciiTheme="majorBidi" w:hAnsiTheme="majorBidi" w:cstheme="majorBidi" w:hint="cs"/>
              </w:rPr>
              <w:t>639</w:t>
            </w:r>
            <w:r w:rsidR="000E6BF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0</w:t>
            </w:r>
            <w:r w:rsidR="007462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" w:type="pct"/>
          </w:tcPr>
          <w:p w14:paraId="3F8EE7B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685C975F" w14:textId="0A5021FE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851.38</w:t>
            </w:r>
          </w:p>
        </w:tc>
        <w:tc>
          <w:tcPr>
            <w:tcW w:w="147" w:type="pct"/>
          </w:tcPr>
          <w:p w14:paraId="4327F85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6F6E2F56" w14:textId="1C41B063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0E6BFD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02</w:t>
            </w:r>
          </w:p>
        </w:tc>
        <w:tc>
          <w:tcPr>
            <w:tcW w:w="144" w:type="pct"/>
          </w:tcPr>
          <w:p w14:paraId="711AF65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326A655E" w14:textId="059588A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BF1313" w14:paraId="2F4CE5A4" w14:textId="77777777" w:rsidTr="00BD0663">
        <w:tc>
          <w:tcPr>
            <w:tcW w:w="2250" w:type="pct"/>
          </w:tcPr>
          <w:p w14:paraId="4070BDCE" w14:textId="27E7C11B" w:rsidR="00EF2B15" w:rsidRPr="0084722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357F7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847229">
              <w:rPr>
                <w:rFonts w:asciiTheme="majorBidi" w:hAnsiTheme="majorBidi"/>
                <w:cs/>
              </w:rPr>
              <w:t>ค่าเผื่อผลขาดทุนด้านเครดิตที่คาดว่า</w:t>
            </w:r>
          </w:p>
          <w:p w14:paraId="35ED44A8" w14:textId="272F3AD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</w:rPr>
              <w:t xml:space="preserve">          </w:t>
            </w:r>
            <w:r w:rsidRPr="00847229">
              <w:rPr>
                <w:rFonts w:asciiTheme="majorBidi" w:hAnsiTheme="majorBidi"/>
                <w:cs/>
              </w:rPr>
              <w:t>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7494B3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A6FA750" w14:textId="42A35023" w:rsidR="000E6BFD" w:rsidRPr="00BF1313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872907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2BFFE67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E1BF380" w14:textId="5A8F92C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159550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EF784C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B200472" w14:textId="73AF5213" w:rsidR="000E6BFD" w:rsidRPr="00BF1313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465782D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42DED4C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26448FC9" w14:textId="70F5396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55E8D3A3" w14:textId="77777777" w:rsidTr="00BD0663">
        <w:tc>
          <w:tcPr>
            <w:tcW w:w="2250" w:type="pct"/>
          </w:tcPr>
          <w:p w14:paraId="34129354" w14:textId="6DFAFAA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7AAD3AF" w14:textId="6724D645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639</w:t>
            </w:r>
            <w:r w:rsidR="000E6BF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A5420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44" w:type="pct"/>
          </w:tcPr>
          <w:p w14:paraId="7F87B610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4608DAF" w14:textId="50FEC292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851.38</w:t>
            </w:r>
          </w:p>
        </w:tc>
        <w:tc>
          <w:tcPr>
            <w:tcW w:w="147" w:type="pct"/>
          </w:tcPr>
          <w:p w14:paraId="57282E7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B8A83E9" w14:textId="0185B24C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0E6BF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02</w:t>
            </w:r>
          </w:p>
        </w:tc>
        <w:tc>
          <w:tcPr>
            <w:tcW w:w="144" w:type="pct"/>
          </w:tcPr>
          <w:p w14:paraId="4BF359D6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1CA3890" w14:textId="435CD6BD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  <w:tr w:rsidR="00EF2B15" w:rsidRPr="00373D96" w14:paraId="6914D8C4" w14:textId="77777777" w:rsidTr="00EF2B15">
        <w:tc>
          <w:tcPr>
            <w:tcW w:w="2250" w:type="pct"/>
          </w:tcPr>
          <w:p w14:paraId="0474F2FE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59AAC54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9D1D2E0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193DCB4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1086AC80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9946C71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E10D888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4FBD10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2B15" w:rsidRPr="00373D96" w14:paraId="2747AA8E" w14:textId="77777777" w:rsidTr="00EF2B15">
        <w:tc>
          <w:tcPr>
            <w:tcW w:w="2250" w:type="pct"/>
          </w:tcPr>
          <w:p w14:paraId="390DE613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14:paraId="65403846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BBB94F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1BC0EA69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2ED8866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7D968B1D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1363E47A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7A40E96B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1E2A" w:rsidRPr="00373D96" w14:paraId="42E983D8" w14:textId="77777777" w:rsidTr="00EF2B15">
        <w:tc>
          <w:tcPr>
            <w:tcW w:w="2250" w:type="pct"/>
          </w:tcPr>
          <w:p w14:paraId="618D9B35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14:paraId="10882C27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53129D39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0C26715F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39D7FEF0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2E5C0439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1B1AB9AE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6B51F9D0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1E2A" w:rsidRPr="00373D96" w14:paraId="42467C3B" w14:textId="77777777" w:rsidTr="00EF2B15">
        <w:tc>
          <w:tcPr>
            <w:tcW w:w="2250" w:type="pct"/>
          </w:tcPr>
          <w:p w14:paraId="695B0A2F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14:paraId="64A2A867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4F2376DF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1E9421BB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33DEB8CF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0264A7AF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A8186D0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061DDA25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1E2A" w:rsidRPr="00373D96" w14:paraId="597776F3" w14:textId="77777777" w:rsidTr="00EF2B15">
        <w:tc>
          <w:tcPr>
            <w:tcW w:w="2250" w:type="pct"/>
          </w:tcPr>
          <w:p w14:paraId="414D252C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14:paraId="4797ED50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2A77F838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577A543C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0AFE5E1D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5B6D299E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05E27D40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5CEBB479" w14:textId="77777777" w:rsidR="00291E2A" w:rsidRPr="00373D96" w:rsidRDefault="00291E2A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2B15" w:rsidRPr="00373D96" w14:paraId="7F996590" w14:textId="77777777" w:rsidTr="00EF2B15">
        <w:tc>
          <w:tcPr>
            <w:tcW w:w="2250" w:type="pct"/>
          </w:tcPr>
          <w:p w14:paraId="1A30119D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14:paraId="4120626B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126C670F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63BA692A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01614B60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0C95508F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574037A5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55A39509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2B15" w:rsidRPr="00BF1313" w14:paraId="64A89CC0" w14:textId="77777777" w:rsidTr="00BD0663">
        <w:tc>
          <w:tcPr>
            <w:tcW w:w="2250" w:type="pct"/>
          </w:tcPr>
          <w:p w14:paraId="25762AF1" w14:textId="7A68B44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580" w:type="pct"/>
          </w:tcPr>
          <w:p w14:paraId="415A1919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8819AB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5F1A2983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09B7732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5DC9CD4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21D5E1E9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2548607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BF1313" w14:paraId="7874C6FC" w14:textId="77777777" w:rsidTr="00BD0663">
        <w:tc>
          <w:tcPr>
            <w:tcW w:w="2250" w:type="pct"/>
          </w:tcPr>
          <w:p w14:paraId="3392597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14:paraId="107E799B" w14:textId="61D17E70" w:rsidR="00EF2B15" w:rsidRPr="00BF1313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190.80</w:t>
            </w:r>
          </w:p>
        </w:tc>
        <w:tc>
          <w:tcPr>
            <w:tcW w:w="144" w:type="pct"/>
          </w:tcPr>
          <w:p w14:paraId="5F0BE73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66B1A30F" w14:textId="6B2AE9B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270.87</w:t>
            </w:r>
          </w:p>
        </w:tc>
        <w:tc>
          <w:tcPr>
            <w:tcW w:w="147" w:type="pct"/>
          </w:tcPr>
          <w:p w14:paraId="47C9693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14D72D7E" w14:textId="0DC6573D" w:rsidR="00EF2B15" w:rsidRPr="00BF1313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1DF8F69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7317F090" w14:textId="641CC90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00CED951" w14:textId="77777777" w:rsidTr="00BD0663">
        <w:tc>
          <w:tcPr>
            <w:tcW w:w="2250" w:type="pct"/>
          </w:tcPr>
          <w:p w14:paraId="3302A95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  <w:r w:rsidRPr="00BF131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580" w:type="pct"/>
          </w:tcPr>
          <w:p w14:paraId="0827F2F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A168B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6E3C078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0FF9C36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7BC9F58B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0DDDDF5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13CED50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BF1313" w14:paraId="4298C985" w14:textId="77777777" w:rsidTr="00BD0663">
        <w:tc>
          <w:tcPr>
            <w:tcW w:w="2250" w:type="pct"/>
          </w:tcPr>
          <w:p w14:paraId="1A73AA41" w14:textId="0D61D541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</w:rPr>
              <w:t>3</w:t>
            </w:r>
            <w:r w:rsidRPr="00BF131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257516F" w14:textId="0B27D0B3" w:rsidR="00EF2B15" w:rsidRPr="00BF1313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44" w:type="pct"/>
          </w:tcPr>
          <w:p w14:paraId="4ADC022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54B66D6" w14:textId="685569B9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8B5035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34D4A11" w14:textId="5C892685" w:rsidR="00EF2B15" w:rsidRPr="00BF1313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471F298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188A7C4" w14:textId="3F590E7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5A4DA360" w14:textId="77777777" w:rsidTr="00BD0663">
        <w:tc>
          <w:tcPr>
            <w:tcW w:w="2250" w:type="pct"/>
          </w:tcPr>
          <w:p w14:paraId="6D078CB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5ADB573" w14:textId="0F7627EB" w:rsidR="00EF2B15" w:rsidRPr="0037213D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190.83</w:t>
            </w:r>
          </w:p>
        </w:tc>
        <w:tc>
          <w:tcPr>
            <w:tcW w:w="144" w:type="pct"/>
          </w:tcPr>
          <w:p w14:paraId="0416D186" w14:textId="77777777" w:rsidR="00EF2B15" w:rsidRPr="00E027BD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A70C5DC" w14:textId="2FC5C070" w:rsidR="00EF2B15" w:rsidRPr="00F405C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7" w:type="pct"/>
          </w:tcPr>
          <w:p w14:paraId="5363945D" w14:textId="77777777" w:rsidR="00EF2B15" w:rsidRPr="00F405C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E3F8EF9" w14:textId="54AC9B02" w:rsidR="00EF2B15" w:rsidRPr="00F405C6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4" w:type="pct"/>
          </w:tcPr>
          <w:p w14:paraId="575CC278" w14:textId="77777777" w:rsidR="00EF2B15" w:rsidRPr="00F405C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C9D5189" w14:textId="568C23BF" w:rsidR="00EF2B15" w:rsidRPr="00F405C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EF2B15" w:rsidRPr="00BF1313" w14:paraId="4A3BA994" w14:textId="77777777" w:rsidTr="00BD0663">
        <w:tc>
          <w:tcPr>
            <w:tcW w:w="2250" w:type="pct"/>
          </w:tcPr>
          <w:p w14:paraId="160F94D2" w14:textId="77777777" w:rsidR="00EF2B15" w:rsidRPr="0084722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357F7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847229">
              <w:rPr>
                <w:rFonts w:asciiTheme="majorBidi" w:hAnsiTheme="majorBidi"/>
                <w:cs/>
              </w:rPr>
              <w:t>ค่าเผื่อผลขาดทุนด้านเครดิตที่คาดว่า</w:t>
            </w:r>
          </w:p>
          <w:p w14:paraId="57CEC811" w14:textId="6ECCED4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0" w:right="20" w:hanging="5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       </w:t>
            </w:r>
            <w:r w:rsidRPr="00847229">
              <w:rPr>
                <w:rFonts w:asciiTheme="majorBidi" w:hAnsiTheme="majorBidi"/>
                <w:cs/>
              </w:rPr>
              <w:t>จะเกิดขึ้น</w:t>
            </w:r>
          </w:p>
        </w:tc>
        <w:tc>
          <w:tcPr>
            <w:tcW w:w="580" w:type="pct"/>
          </w:tcPr>
          <w:p w14:paraId="01BFFF25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32DE0660" w14:textId="4E56DA5D" w:rsidR="00746226" w:rsidRPr="0037213D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AA74E5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5074678C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F74512B" w14:textId="1CB53E0D" w:rsidR="00EF2B15" w:rsidRPr="00EC2F40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5AACF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248AEDBA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7DAB8C53" w14:textId="0FE76243" w:rsidR="000E6BFD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3933364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59444BA6" w14:textId="77777777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7CB516E1" w14:textId="2C170369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67C948BB" w14:textId="77777777" w:rsidTr="00BD0663">
        <w:tc>
          <w:tcPr>
            <w:tcW w:w="2250" w:type="pct"/>
          </w:tcPr>
          <w:p w14:paraId="48A22A4F" w14:textId="506E1FF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103E0606" w14:textId="7F1B43A0" w:rsidR="00EF2B15" w:rsidRPr="0037213D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190.83</w:t>
            </w:r>
          </w:p>
        </w:tc>
        <w:tc>
          <w:tcPr>
            <w:tcW w:w="144" w:type="pct"/>
          </w:tcPr>
          <w:p w14:paraId="3679C82E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90168CB" w14:textId="701A4A8B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7" w:type="pct"/>
          </w:tcPr>
          <w:p w14:paraId="461E3D04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1117934E" w14:textId="1C14FF7E" w:rsidR="00EF2B15" w:rsidRPr="00AC5EDC" w:rsidRDefault="000E6BF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4" w:type="pct"/>
          </w:tcPr>
          <w:p w14:paraId="507ACA70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1B4FFE2" w14:textId="09EAA066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EF2B15" w:rsidRPr="00373D96" w14:paraId="6457B942" w14:textId="77777777" w:rsidTr="00BD0663">
        <w:tc>
          <w:tcPr>
            <w:tcW w:w="2250" w:type="pct"/>
          </w:tcPr>
          <w:p w14:paraId="2FF820A6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D095DAA" w14:textId="77777777" w:rsidR="00EF2B15" w:rsidRPr="0037213D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B5B2909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34215CA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194A9FDB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EE35440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223F4DD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875A56A" w14:textId="77777777" w:rsidR="00EF2B15" w:rsidRPr="00373D9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2B15" w:rsidRPr="00BF1313" w14:paraId="47F1D0B9" w14:textId="77777777" w:rsidTr="00BD0663">
        <w:trPr>
          <w:trHeight w:val="281"/>
        </w:trPr>
        <w:tc>
          <w:tcPr>
            <w:tcW w:w="2250" w:type="pct"/>
          </w:tcPr>
          <w:p w14:paraId="146B0C72" w14:textId="2BCC73F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5C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9C9215E" w14:textId="0BCA55AA" w:rsidR="00EF2B15" w:rsidRPr="00AC5EDC" w:rsidRDefault="007462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829.87</w:t>
            </w:r>
          </w:p>
        </w:tc>
        <w:tc>
          <w:tcPr>
            <w:tcW w:w="144" w:type="pct"/>
          </w:tcPr>
          <w:p w14:paraId="6411F694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02D6708" w14:textId="3BAA9DD3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1,122.25</w:t>
            </w:r>
          </w:p>
        </w:tc>
        <w:tc>
          <w:tcPr>
            <w:tcW w:w="147" w:type="pct"/>
          </w:tcPr>
          <w:p w14:paraId="08D65A87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25B9E7F" w14:textId="3897D1F2" w:rsidR="00EF2B15" w:rsidRPr="00AC5EDC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0E6BF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02</w:t>
            </w:r>
          </w:p>
        </w:tc>
        <w:tc>
          <w:tcPr>
            <w:tcW w:w="144" w:type="pct"/>
          </w:tcPr>
          <w:p w14:paraId="2FDC437B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0159B41" w14:textId="091826F3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</w:tbl>
    <w:p w14:paraId="08BDEF88" w14:textId="77777777" w:rsidR="009E45D4" w:rsidRPr="00373D96" w:rsidRDefault="009E45D4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sz w:val="24"/>
          <w:szCs w:val="24"/>
        </w:rPr>
      </w:pPr>
    </w:p>
    <w:p w14:paraId="799AD8BE" w14:textId="57E92300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BF1313">
        <w:rPr>
          <w:rFonts w:asciiTheme="majorBidi" w:hAnsiTheme="majorBidi" w:cstheme="majorBidi"/>
          <w:cs/>
        </w:rPr>
        <w:t>กลุ่ม</w:t>
      </w:r>
      <w:r w:rsidRPr="00BF1313">
        <w:rPr>
          <w:rFonts w:asciiTheme="majorBidi" w:hAnsiTheme="majorBidi" w:cstheme="majorBidi"/>
          <w:cs/>
          <w:lang w:val="th-TH"/>
        </w:rPr>
        <w:t>บริษัท</w:t>
      </w:r>
      <w:r w:rsidRPr="00BF1313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>
        <w:rPr>
          <w:rFonts w:asciiTheme="majorBidi" w:hAnsiTheme="majorBidi" w:cstheme="majorBidi"/>
        </w:rPr>
        <w:t>7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 xml:space="preserve">วันถึง </w:t>
      </w:r>
      <w:r w:rsidR="008463F1">
        <w:rPr>
          <w:rFonts w:asciiTheme="majorBidi" w:hAnsiTheme="majorBidi" w:cstheme="majorBidi"/>
        </w:rPr>
        <w:t>4</w:t>
      </w:r>
      <w:r w:rsidR="00C6181F" w:rsidRPr="00C6181F">
        <w:rPr>
          <w:rFonts w:asciiTheme="majorBidi" w:hAnsiTheme="majorBidi" w:cstheme="majorBidi"/>
        </w:rPr>
        <w:t>5</w:t>
      </w:r>
      <w:r w:rsidRPr="00BF1313">
        <w:rPr>
          <w:rFonts w:asciiTheme="majorBidi" w:hAnsiTheme="majorBidi" w:cstheme="majorBidi"/>
          <w:cs/>
        </w:rPr>
        <w:t xml:space="preserve"> วัน</w:t>
      </w:r>
    </w:p>
    <w:p w14:paraId="240DAF8C" w14:textId="300064E6" w:rsidR="00B5051D" w:rsidRDefault="00B50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77777777" w:rsidR="009E45D4" w:rsidRPr="00994FDC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179"/>
        <w:gridCol w:w="1082"/>
        <w:gridCol w:w="275"/>
        <w:gridCol w:w="1091"/>
        <w:gridCol w:w="275"/>
        <w:gridCol w:w="1065"/>
        <w:gridCol w:w="250"/>
        <w:gridCol w:w="1103"/>
      </w:tblGrid>
      <w:tr w:rsidR="00AF4170" w:rsidRPr="00BF1313" w14:paraId="63E55300" w14:textId="77777777" w:rsidTr="00D8320E">
        <w:trPr>
          <w:trHeight w:val="408"/>
          <w:tblHeader/>
        </w:trPr>
        <w:tc>
          <w:tcPr>
            <w:tcW w:w="1665" w:type="pct"/>
          </w:tcPr>
          <w:p w14:paraId="5A65AE1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9D57E7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5E61F66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3665FE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14F3B14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164B3EFD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42F5AEC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63EA417" w14:textId="5FBC360B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C29EF1C" w14:textId="7A9E49FF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3FC6B61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44CE60" w14:textId="2F7F3E4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7BAE04E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DFFDFF2" w14:textId="7694202C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  <w:shd w:val="clear" w:color="auto" w:fill="auto"/>
          </w:tcPr>
          <w:p w14:paraId="3C3F3DD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133AB9B" w14:textId="2CCC9C7F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1C1EA163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6FAE0F2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388111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  <w:shd w:val="clear" w:color="auto" w:fill="auto"/>
          </w:tcPr>
          <w:p w14:paraId="1603F1E0" w14:textId="50C32435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3062EE6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609898" w14:textId="5FF2BD3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ACA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34F021D" w14:textId="3017806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5910DF4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51E72D" w14:textId="5551A966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4FD162FF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5E22062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A526F3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2782610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613C6F32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2ECFAA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</w:tcPr>
          <w:p w14:paraId="6FCBDBFD" w14:textId="050F2D98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14:paraId="7AC378A9" w14:textId="4E3F2AE7" w:rsidR="00EF2B15" w:rsidRPr="00AC5EDC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76</w:t>
            </w:r>
            <w:r w:rsidR="00791F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5" w:type="pct"/>
            <w:shd w:val="clear" w:color="auto" w:fill="auto"/>
          </w:tcPr>
          <w:p w14:paraId="37F8E00F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B8723E" w14:textId="36CF1B8F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5" w:type="pct"/>
            <w:shd w:val="clear" w:color="auto" w:fill="auto"/>
          </w:tcPr>
          <w:p w14:paraId="7C03A9B5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3928841" w14:textId="0CD81032" w:rsidR="00EF2B15" w:rsidRPr="00AC5EDC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 w:rsidR="00791F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32" w:type="pct"/>
            <w:shd w:val="clear" w:color="auto" w:fill="auto"/>
          </w:tcPr>
          <w:p w14:paraId="1781F710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FEFE54B" w14:textId="531BCB85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11.79</w:t>
            </w:r>
          </w:p>
        </w:tc>
      </w:tr>
      <w:tr w:rsidR="00EF2B15" w:rsidRPr="00BF1313" w14:paraId="21358D5B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6682C23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22" w:type="pct"/>
          </w:tcPr>
          <w:p w14:paraId="41622EF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AFC7C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8F79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341E0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71C5A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64B90F0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A818A0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9A1C1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B15" w:rsidRPr="00BF1313" w14:paraId="37D903CA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186AB3D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622" w:type="pct"/>
          </w:tcPr>
          <w:p w14:paraId="508312D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F763E49" w14:textId="7061057D" w:rsidR="00EF2B15" w:rsidRPr="00BF1313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8A1A2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145" w:type="pct"/>
            <w:shd w:val="clear" w:color="auto" w:fill="auto"/>
          </w:tcPr>
          <w:p w14:paraId="0640463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D39C8D" w14:textId="42610C39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435.76</w:t>
            </w:r>
          </w:p>
        </w:tc>
        <w:tc>
          <w:tcPr>
            <w:tcW w:w="145" w:type="pct"/>
            <w:shd w:val="clear" w:color="auto" w:fill="auto"/>
          </w:tcPr>
          <w:p w14:paraId="5329B9D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2CC622D" w14:textId="509B0520" w:rsidR="00EF2B15" w:rsidRPr="00BF1313" w:rsidRDefault="008A1A2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5DF1AB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B117598" w14:textId="6C5B9CC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682D64D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1E7CA976" w14:textId="4E9451B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622" w:type="pct"/>
          </w:tcPr>
          <w:p w14:paraId="2F7DDFB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FB829D" w14:textId="3AB8BA25" w:rsidR="00EF2B15" w:rsidRPr="00BF1313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="008A1A2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  <w:tc>
          <w:tcPr>
            <w:tcW w:w="145" w:type="pct"/>
            <w:shd w:val="clear" w:color="auto" w:fill="auto"/>
          </w:tcPr>
          <w:p w14:paraId="6DCE776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4C8B238" w14:textId="201EC74B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32.64</w:t>
            </w:r>
          </w:p>
        </w:tc>
        <w:tc>
          <w:tcPr>
            <w:tcW w:w="145" w:type="pct"/>
            <w:shd w:val="clear" w:color="auto" w:fill="auto"/>
          </w:tcPr>
          <w:p w14:paraId="4269E08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72D7F1EF" w14:textId="57200A37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22</w:t>
            </w:r>
            <w:r w:rsidR="008A1A26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96</w:t>
            </w:r>
          </w:p>
        </w:tc>
        <w:tc>
          <w:tcPr>
            <w:tcW w:w="132" w:type="pct"/>
            <w:shd w:val="clear" w:color="auto" w:fill="auto"/>
          </w:tcPr>
          <w:p w14:paraId="61695BE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F887EA" w14:textId="119B95D5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15.80</w:t>
            </w:r>
          </w:p>
        </w:tc>
      </w:tr>
      <w:tr w:rsidR="00EF2B15" w:rsidRPr="00BF1313" w14:paraId="6C4DEB76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37CBEC2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2" w:type="pct"/>
          </w:tcPr>
          <w:p w14:paraId="252F1BD0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B4AC245" w14:textId="1930FA4F" w:rsidR="00EF2B15" w:rsidRPr="00BF1313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8A1A2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14:paraId="1E0BA46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FAE4334" w14:textId="57D040E4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2.37</w:t>
            </w:r>
          </w:p>
        </w:tc>
        <w:tc>
          <w:tcPr>
            <w:tcW w:w="145" w:type="pct"/>
            <w:shd w:val="clear" w:color="auto" w:fill="auto"/>
          </w:tcPr>
          <w:p w14:paraId="1B55088C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835907E" w14:textId="6A49430E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8A1A26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47</w:t>
            </w:r>
          </w:p>
        </w:tc>
        <w:tc>
          <w:tcPr>
            <w:tcW w:w="132" w:type="pct"/>
            <w:shd w:val="clear" w:color="auto" w:fill="auto"/>
          </w:tcPr>
          <w:p w14:paraId="29F4FD0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9AD0ED" w14:textId="18CFBDC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  <w:tr w:rsidR="00EF2B15" w:rsidRPr="00BF1313" w14:paraId="22B31F05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044F0622" w14:textId="2B102BCE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2" w:type="pct"/>
          </w:tcPr>
          <w:p w14:paraId="66AAE7F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4592EA78" w14:textId="32B42AA9" w:rsidR="00EF2B15" w:rsidRPr="00BF1313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="008A1A2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145" w:type="pct"/>
            <w:shd w:val="clear" w:color="auto" w:fill="auto"/>
          </w:tcPr>
          <w:p w14:paraId="3039C65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37B2C7C" w14:textId="6B5650F4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23.67</w:t>
            </w:r>
          </w:p>
        </w:tc>
        <w:tc>
          <w:tcPr>
            <w:tcW w:w="145" w:type="pct"/>
            <w:shd w:val="clear" w:color="auto" w:fill="auto"/>
          </w:tcPr>
          <w:p w14:paraId="176656F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C22BA89" w14:textId="4B4160A8" w:rsidR="00EF2B15" w:rsidRPr="00BF1313" w:rsidRDefault="00D8320E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 w:rsidR="008A1A26"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07</w:t>
            </w:r>
          </w:p>
        </w:tc>
        <w:tc>
          <w:tcPr>
            <w:tcW w:w="132" w:type="pct"/>
            <w:shd w:val="clear" w:color="auto" w:fill="auto"/>
          </w:tcPr>
          <w:p w14:paraId="6B5B0930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E7C541A" w14:textId="74AF89D9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390766A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4CB9D7C9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</w:tcPr>
          <w:p w14:paraId="1098131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1F1E3" w14:textId="41570B49" w:rsidR="00EF2B15" w:rsidRPr="00AC5EDC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223</w:t>
            </w:r>
            <w:r w:rsidR="008A1A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45" w:type="pct"/>
            <w:shd w:val="clear" w:color="auto" w:fill="auto"/>
          </w:tcPr>
          <w:p w14:paraId="72496DB3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25CE0" w14:textId="696C9095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494.77</w:t>
            </w:r>
          </w:p>
        </w:tc>
        <w:tc>
          <w:tcPr>
            <w:tcW w:w="145" w:type="pct"/>
            <w:shd w:val="clear" w:color="auto" w:fill="auto"/>
          </w:tcPr>
          <w:p w14:paraId="23B19FC5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0A5A" w14:textId="786422B3" w:rsidR="00EF2B15" w:rsidRPr="00AC5EDC" w:rsidRDefault="00D8320E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</w:t>
            </w:r>
            <w:r w:rsidR="008A1A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32" w:type="pct"/>
            <w:shd w:val="clear" w:color="auto" w:fill="auto"/>
          </w:tcPr>
          <w:p w14:paraId="09D90AF8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691B3" w14:textId="0D4849E3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27.62</w:t>
            </w:r>
          </w:p>
        </w:tc>
      </w:tr>
    </w:tbl>
    <w:p w14:paraId="66C2BB01" w14:textId="33F57829" w:rsidR="00AF4170" w:rsidRDefault="00AF4170"/>
    <w:p w14:paraId="14D2AA85" w14:textId="77777777" w:rsidR="00870CCC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70E460A5" w14:textId="77777777" w:rsidR="009E63E1" w:rsidRPr="00994FDC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166"/>
        <w:gridCol w:w="1068"/>
        <w:gridCol w:w="265"/>
        <w:gridCol w:w="1189"/>
        <w:gridCol w:w="263"/>
        <w:gridCol w:w="1041"/>
        <w:gridCol w:w="236"/>
        <w:gridCol w:w="1066"/>
      </w:tblGrid>
      <w:tr w:rsidR="00F44449" w:rsidRPr="00BF1313" w14:paraId="6417F7E1" w14:textId="77777777" w:rsidTr="009F5958">
        <w:trPr>
          <w:trHeight w:val="408"/>
        </w:trPr>
        <w:tc>
          <w:tcPr>
            <w:tcW w:w="1670" w:type="pct"/>
          </w:tcPr>
          <w:p w14:paraId="045C90D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6E2DDF3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0D97A5A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237B738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0E7CC82C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958" w:rsidRPr="00BF1313" w14:paraId="1DB4D239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2AADD130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693EDEA6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2BF079B2" w14:textId="3F6772C3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</w:tcPr>
          <w:p w14:paraId="43797103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4F167A5" w14:textId="6AEE8E5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C21D977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9A090BC" w14:textId="7C61EC95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shd w:val="clear" w:color="auto" w:fill="auto"/>
          </w:tcPr>
          <w:p w14:paraId="3FDD425B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6477088" w14:textId="3AD09DD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5958" w:rsidRPr="00BF1313" w14:paraId="5AEFAEA8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068D5FEA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8A53A1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B1A8DD" w14:textId="296A482D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3BA82EE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E1B4CAC" w14:textId="0C1511D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385941A5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33824A4" w14:textId="76C5C56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2BE28F48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D9F7F9E" w14:textId="033A5630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70AE7844" w14:textId="77777777" w:rsidTr="00F44449">
        <w:trPr>
          <w:trHeight w:val="408"/>
        </w:trPr>
        <w:tc>
          <w:tcPr>
            <w:tcW w:w="1670" w:type="pct"/>
            <w:shd w:val="clear" w:color="auto" w:fill="auto"/>
          </w:tcPr>
          <w:p w14:paraId="380C503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B6DA75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48B8B2C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958" w:rsidRPr="00BF1313" w14:paraId="76A4D3AF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7048C6F4" w14:textId="77777777" w:rsidR="009F5958" w:rsidRPr="00AC5EDC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7" w:type="pct"/>
          </w:tcPr>
          <w:p w14:paraId="330581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41B1D1" w14:textId="3F658947" w:rsidR="009F5958" w:rsidRPr="00BF1313" w:rsidRDefault="00D8320E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13DC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</w:p>
        </w:tc>
        <w:tc>
          <w:tcPr>
            <w:tcW w:w="140" w:type="pct"/>
            <w:shd w:val="clear" w:color="auto" w:fill="auto"/>
          </w:tcPr>
          <w:p w14:paraId="744F8C9E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AD2869B" w14:textId="5796C0B1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316.85</w:t>
            </w:r>
          </w:p>
        </w:tc>
        <w:tc>
          <w:tcPr>
            <w:tcW w:w="139" w:type="pct"/>
            <w:shd w:val="clear" w:color="auto" w:fill="auto"/>
          </w:tcPr>
          <w:p w14:paraId="6982AFDD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5A19D08" w14:textId="6A25FE2B" w:rsidR="009F5958" w:rsidRPr="00BF1313" w:rsidRDefault="00013DCD" w:rsidP="009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4121D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5FE44DE" w14:textId="369757AE" w:rsidR="009F5958" w:rsidRPr="00BF1313" w:rsidRDefault="009F5958" w:rsidP="009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195A" w:rsidRPr="00BF1313" w14:paraId="3B97E5C8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2C59D50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17" w:type="pct"/>
          </w:tcPr>
          <w:p w14:paraId="0D4DB86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9A8C306" w14:textId="38E9E380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866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0" w:type="pct"/>
            <w:shd w:val="clear" w:color="auto" w:fill="auto"/>
          </w:tcPr>
          <w:p w14:paraId="5A4EBB6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796DB7" w14:textId="362CE03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539.35</w:t>
            </w:r>
          </w:p>
        </w:tc>
        <w:tc>
          <w:tcPr>
            <w:tcW w:w="139" w:type="pct"/>
            <w:shd w:val="clear" w:color="auto" w:fill="auto"/>
          </w:tcPr>
          <w:p w14:paraId="6272B7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5F7C322" w14:textId="720517AC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D05CA5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22F4C89" w14:textId="012EE5F5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65AE189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02C06C09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617" w:type="pct"/>
          </w:tcPr>
          <w:p w14:paraId="2AFD49A5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1FF1782" w14:textId="0452F4B4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156.08</w:t>
            </w:r>
          </w:p>
        </w:tc>
        <w:tc>
          <w:tcPr>
            <w:tcW w:w="140" w:type="pct"/>
            <w:shd w:val="clear" w:color="auto" w:fill="auto"/>
          </w:tcPr>
          <w:p w14:paraId="4235BB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2681A10" w14:textId="24073C5F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127.12</w:t>
            </w:r>
          </w:p>
        </w:tc>
        <w:tc>
          <w:tcPr>
            <w:tcW w:w="139" w:type="pct"/>
            <w:shd w:val="clear" w:color="auto" w:fill="auto"/>
          </w:tcPr>
          <w:p w14:paraId="0EBCA07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565E2F4" w14:textId="7B60399F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C09B0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8086D6D" w14:textId="3D3BF141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A0F1B74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6EF85941" w14:textId="3A437E0D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สินค้าซื้อมาเพื่อขาย </w:t>
            </w:r>
          </w:p>
        </w:tc>
        <w:tc>
          <w:tcPr>
            <w:tcW w:w="617" w:type="pct"/>
          </w:tcPr>
          <w:p w14:paraId="488509A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2D0FD74" w14:textId="660DD9BC" w:rsidR="0000195A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00195A">
              <w:rPr>
                <w:rFonts w:asciiTheme="majorBidi" w:hAnsiTheme="majorBidi" w:cstheme="majorBidi"/>
                <w:sz w:val="30"/>
                <w:szCs w:val="30"/>
              </w:rPr>
              <w:t>0.43</w:t>
            </w:r>
          </w:p>
        </w:tc>
        <w:tc>
          <w:tcPr>
            <w:tcW w:w="140" w:type="pct"/>
            <w:shd w:val="clear" w:color="auto" w:fill="auto"/>
          </w:tcPr>
          <w:p w14:paraId="1698092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1A512D5" w14:textId="3C66F549" w:rsidR="0000195A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00195A">
              <w:rPr>
                <w:rFonts w:asciiTheme="majorBidi" w:hAnsiTheme="majorBidi" w:cstheme="majorBidi"/>
                <w:sz w:val="30"/>
                <w:szCs w:val="30"/>
              </w:rPr>
              <w:t>0.42</w:t>
            </w:r>
          </w:p>
        </w:tc>
        <w:tc>
          <w:tcPr>
            <w:tcW w:w="139" w:type="pct"/>
            <w:shd w:val="clear" w:color="auto" w:fill="auto"/>
          </w:tcPr>
          <w:p w14:paraId="14D06F84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B52D147" w14:textId="703460DE" w:rsidR="0000195A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0.43</w:t>
            </w:r>
          </w:p>
        </w:tc>
        <w:tc>
          <w:tcPr>
            <w:tcW w:w="125" w:type="pct"/>
            <w:shd w:val="clear" w:color="auto" w:fill="auto"/>
          </w:tcPr>
          <w:p w14:paraId="53335EB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4C58F15" w14:textId="2213A8CC" w:rsidR="0000195A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0.42</w:t>
            </w:r>
          </w:p>
        </w:tc>
      </w:tr>
      <w:tr w:rsidR="0000195A" w:rsidRPr="00BF1313" w14:paraId="30615C73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0EC724B2" w14:textId="266D5282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617" w:type="pct"/>
          </w:tcPr>
          <w:p w14:paraId="08D78B39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004B2EB" w14:textId="2E229E0E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0" w:type="pct"/>
            <w:shd w:val="clear" w:color="auto" w:fill="auto"/>
          </w:tcPr>
          <w:p w14:paraId="5F50B776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69B1EC2" w14:textId="44A3BED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43.11</w:t>
            </w:r>
          </w:p>
        </w:tc>
        <w:tc>
          <w:tcPr>
            <w:tcW w:w="139" w:type="pct"/>
            <w:shd w:val="clear" w:color="auto" w:fill="auto"/>
          </w:tcPr>
          <w:p w14:paraId="77F7B9B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59D6983" w14:textId="0E917A99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2E5CF7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5559C7E" w14:textId="3FA3153E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219C7236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222476FB" w14:textId="5C174753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</w:tcPr>
          <w:p w14:paraId="6BF52E6F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38033B75" w14:textId="1930997D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0" w:type="pct"/>
            <w:shd w:val="clear" w:color="auto" w:fill="auto"/>
          </w:tcPr>
          <w:p w14:paraId="6F0CB6F7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5D41C2A" w14:textId="58DCE5AB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1,026.85</w:t>
            </w:r>
          </w:p>
        </w:tc>
        <w:tc>
          <w:tcPr>
            <w:tcW w:w="139" w:type="pct"/>
            <w:shd w:val="clear" w:color="auto" w:fill="auto"/>
          </w:tcPr>
          <w:p w14:paraId="4549499B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7998AB0" w14:textId="67ED9180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43</w:t>
            </w:r>
          </w:p>
        </w:tc>
        <w:tc>
          <w:tcPr>
            <w:tcW w:w="125" w:type="pct"/>
            <w:shd w:val="clear" w:color="auto" w:fill="auto"/>
          </w:tcPr>
          <w:p w14:paraId="486A5170" w14:textId="77777777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31C304D0" w14:textId="6E72C210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417F"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  <w:tr w:rsidR="0000195A" w:rsidRPr="00BF1313" w14:paraId="2FF75A5D" w14:textId="77777777" w:rsidTr="00284176">
        <w:trPr>
          <w:trHeight w:val="408"/>
        </w:trPr>
        <w:tc>
          <w:tcPr>
            <w:tcW w:w="1670" w:type="pct"/>
            <w:shd w:val="clear" w:color="auto" w:fill="auto"/>
          </w:tcPr>
          <w:p w14:paraId="09D64282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617" w:type="pct"/>
          </w:tcPr>
          <w:p w14:paraId="7BC2343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45AFF25" w14:textId="06376451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1FB195E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6908E657" w14:textId="2D63A75D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(2.07)</w:t>
            </w:r>
          </w:p>
        </w:tc>
        <w:tc>
          <w:tcPr>
            <w:tcW w:w="139" w:type="pct"/>
            <w:shd w:val="clear" w:color="auto" w:fill="auto"/>
          </w:tcPr>
          <w:p w14:paraId="1579847B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133C" w14:textId="52358CCB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2DAD99D" w14:textId="77777777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40DB1668" w14:textId="438BD826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394F3D5D" w14:textId="77777777" w:rsidTr="009F5958">
        <w:trPr>
          <w:trHeight w:val="408"/>
        </w:trPr>
        <w:tc>
          <w:tcPr>
            <w:tcW w:w="1670" w:type="pct"/>
            <w:shd w:val="clear" w:color="auto" w:fill="auto"/>
          </w:tcPr>
          <w:p w14:paraId="3F527FA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</w:tcPr>
          <w:p w14:paraId="5AF8B3D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71399" w14:textId="6EB1D125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0" w:type="pct"/>
            <w:shd w:val="clear" w:color="auto" w:fill="auto"/>
          </w:tcPr>
          <w:p w14:paraId="1A5790AD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60A40" w14:textId="6318773F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1,024.78</w:t>
            </w:r>
          </w:p>
        </w:tc>
        <w:tc>
          <w:tcPr>
            <w:tcW w:w="139" w:type="pct"/>
            <w:shd w:val="clear" w:color="auto" w:fill="auto"/>
          </w:tcPr>
          <w:p w14:paraId="7BD40513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3A337" w14:textId="63F956D8" w:rsidR="0000195A" w:rsidRPr="00AC5EDC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8320E">
              <w:rPr>
                <w:rFonts w:asciiTheme="majorBidi" w:hAnsiTheme="majorBidi" w:cstheme="majorBidi" w:hint="cs"/>
                <w:b/>
                <w:bCs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  <w:b/>
                <w:bCs/>
              </w:rPr>
              <w:t>43</w:t>
            </w:r>
          </w:p>
        </w:tc>
        <w:tc>
          <w:tcPr>
            <w:tcW w:w="125" w:type="pct"/>
            <w:shd w:val="clear" w:color="auto" w:fill="auto"/>
          </w:tcPr>
          <w:p w14:paraId="45292B7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DD00" w14:textId="66EFF8DA" w:rsidR="0000195A" w:rsidRPr="00AC5EDC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</w:tbl>
    <w:p w14:paraId="6E2B152A" w14:textId="77777777" w:rsidR="00A43391" w:rsidRDefault="00A43391" w:rsidP="0028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  <w:lang w:val="th-TH"/>
        </w:rPr>
      </w:pPr>
      <w:bookmarkStart w:id="1" w:name="OLE_LINK11"/>
      <w:bookmarkStart w:id="2" w:name="OLE_LINK12"/>
    </w:p>
    <w:p w14:paraId="33F55853" w14:textId="30BDC0E2" w:rsidR="007D5111" w:rsidRPr="009C4D03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A55D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C760C61" w14:textId="0462B13E" w:rsidR="00B42BF9" w:rsidRPr="000534E6" w:rsidRDefault="00C21CD6" w:rsidP="003C298B">
      <w:pPr>
        <w:rPr>
          <w:rFonts w:asciiTheme="majorBidi" w:hAnsiTheme="majorBidi" w:cstheme="majorBidi"/>
          <w:sz w:val="24"/>
          <w:szCs w:val="24"/>
        </w:rPr>
      </w:pPr>
      <w:r w:rsidRPr="001837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6E0F364A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  <w:t>สำหรับงวด</w:t>
            </w:r>
            <w:r w:rsidR="009F5958">
              <w:rPr>
                <w:rFonts w:hint="cs"/>
                <w:b/>
                <w:bCs/>
                <w:i/>
                <w:iCs/>
                <w:cs/>
              </w:rPr>
              <w:t>สาม</w:t>
            </w:r>
            <w:r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3</w:t>
            </w:r>
            <w:r w:rsidR="009F5958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9F5958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F5958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321FF1D6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73" w:type="pct"/>
          </w:tcPr>
          <w:p w14:paraId="0960F18C" w14:textId="6C21D393" w:rsidR="008258C2" w:rsidRPr="00FB6FE0" w:rsidRDefault="004005EB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jc w:val="center"/>
            </w:pPr>
            <w:r>
              <w:t>96.68</w:t>
            </w:r>
          </w:p>
        </w:tc>
        <w:tc>
          <w:tcPr>
            <w:tcW w:w="129" w:type="pct"/>
          </w:tcPr>
          <w:p w14:paraId="671F3DBB" w14:textId="77777777" w:rsidR="008258C2" w:rsidRPr="00FB6FE0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940" w:type="pct"/>
          </w:tcPr>
          <w:p w14:paraId="34901FC7" w14:textId="3C6BFD36" w:rsidR="008258C2" w:rsidRPr="00FB6FE0" w:rsidRDefault="000E44BA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258C2" w:rsidRPr="00272D23" w14:paraId="1D9C43AA" w14:textId="77777777" w:rsidTr="00987710">
        <w:trPr>
          <w:tblHeader/>
        </w:trPr>
        <w:tc>
          <w:tcPr>
            <w:tcW w:w="3058" w:type="pct"/>
          </w:tcPr>
          <w:p w14:paraId="3A2C7649" w14:textId="00077667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22F4CA6B" w:rsidR="008258C2" w:rsidRPr="00FB6FE0" w:rsidRDefault="0041151F" w:rsidP="006C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jc w:val="center"/>
            </w:pPr>
            <w:r>
              <w:rPr>
                <w:rFonts w:hint="cs"/>
                <w:cs/>
              </w:rPr>
              <w:t>(</w:t>
            </w:r>
            <w:r w:rsidR="00D8320E" w:rsidRPr="00D8320E">
              <w:rPr>
                <w:rFonts w:hint="cs"/>
              </w:rPr>
              <w:t>0</w:t>
            </w:r>
            <w:r>
              <w:rPr>
                <w:rFonts w:hint="cs"/>
                <w:cs/>
              </w:rPr>
              <w:t>.</w:t>
            </w:r>
            <w:r w:rsidR="00D8320E" w:rsidRPr="00D8320E">
              <w:rPr>
                <w:rFonts w:hint="cs"/>
              </w:rPr>
              <w:t>21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FB6FE0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940" w:type="pct"/>
          </w:tcPr>
          <w:p w14:paraId="66E342C8" w14:textId="2D70475B" w:rsidR="008258C2" w:rsidRPr="00FB6FE0" w:rsidRDefault="0041151F" w:rsidP="006B1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3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4B0A5FCD" w14:textId="77777777" w:rsidR="00EB0ACE" w:rsidRDefault="00EB0ACE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0E9960D3" w:rsidR="00C21CD6" w:rsidRPr="00D8320E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0534E6">
        <w:rPr>
          <w:rFonts w:asciiTheme="majorBidi" w:hAnsiTheme="majorBidi"/>
          <w:cs/>
          <w:lang w:val="th-TH"/>
        </w:rPr>
        <w:t xml:space="preserve">ณ วันที่ </w:t>
      </w:r>
      <w:r w:rsidR="005A6829" w:rsidRPr="005A6829">
        <w:rPr>
          <w:rFonts w:asciiTheme="majorBidi" w:hAnsiTheme="majorBidi" w:hint="cs"/>
        </w:rPr>
        <w:t>31</w:t>
      </w:r>
      <w:r w:rsidRPr="000534E6">
        <w:rPr>
          <w:rFonts w:asciiTheme="majorBidi" w:hAnsiTheme="majorBidi"/>
          <w:cs/>
          <w:lang w:val="th-TH"/>
        </w:rPr>
        <w:t xml:space="preserve"> </w:t>
      </w:r>
      <w:r w:rsidR="009F5958">
        <w:rPr>
          <w:rFonts w:asciiTheme="majorBidi" w:hAnsiTheme="majorBidi" w:hint="cs"/>
          <w:cs/>
          <w:lang w:val="th-TH"/>
        </w:rPr>
        <w:t>มีนาคม</w:t>
      </w:r>
      <w:r w:rsidRPr="000534E6">
        <w:rPr>
          <w:rFonts w:asciiTheme="majorBidi" w:hAnsiTheme="majorBidi"/>
          <w:cs/>
          <w:lang w:val="th-TH"/>
        </w:rPr>
        <w:t xml:space="preserve"> </w:t>
      </w:r>
      <w:r w:rsidR="00D8320E" w:rsidRPr="00D8320E">
        <w:rPr>
          <w:rFonts w:asciiTheme="majorBidi" w:hAnsiTheme="majorBidi"/>
        </w:rPr>
        <w:t>256</w:t>
      </w:r>
      <w:r w:rsidR="009F5958">
        <w:rPr>
          <w:rFonts w:asciiTheme="majorBidi" w:hAnsiTheme="majorBidi"/>
        </w:rPr>
        <w:t>5</w:t>
      </w:r>
      <w:r w:rsidRPr="000534E6">
        <w:rPr>
          <w:rFonts w:asciiTheme="majorBidi" w:hAnsiTheme="majorBidi"/>
          <w:cs/>
          <w:lang w:val="th-TH"/>
        </w:rPr>
        <w:t xml:space="preserve"> </w:t>
      </w:r>
      <w:r w:rsidRPr="000534E6">
        <w:rPr>
          <w:rFonts w:asciiTheme="majorBidi" w:hAnsiTheme="majorBidi" w:hint="cs"/>
          <w:cs/>
          <w:lang w:val="th-TH"/>
        </w:rPr>
        <w:t>ทรัพย์สิน</w:t>
      </w:r>
      <w:r w:rsidRPr="000534E6">
        <w:rPr>
          <w:rFonts w:asciiTheme="majorBidi" w:hAnsiTheme="majorBidi"/>
          <w:cs/>
          <w:lang w:val="th-TH"/>
        </w:rPr>
        <w:t xml:space="preserve">ของกลุ่มบริษัทมูลค่าตามบัญชีจำนวน </w:t>
      </w:r>
      <w:r w:rsidR="00D8320E" w:rsidRPr="00D8320E">
        <w:rPr>
          <w:rFonts w:asciiTheme="majorBidi" w:hAnsiTheme="majorBidi" w:hint="cs"/>
        </w:rPr>
        <w:t>2</w:t>
      </w:r>
      <w:r w:rsidR="000E44BA">
        <w:rPr>
          <w:rFonts w:asciiTheme="majorBidi" w:hAnsiTheme="majorBidi" w:hint="cs"/>
          <w:cs/>
          <w:lang w:val="th-TH"/>
        </w:rPr>
        <w:t>,</w:t>
      </w:r>
      <w:r w:rsidR="00D8320E" w:rsidRPr="00D8320E">
        <w:rPr>
          <w:rFonts w:asciiTheme="majorBidi" w:hAnsiTheme="majorBidi" w:hint="cs"/>
        </w:rPr>
        <w:t>804</w:t>
      </w:r>
      <w:r w:rsidR="000E44BA">
        <w:rPr>
          <w:rFonts w:asciiTheme="majorBidi" w:hAnsiTheme="majorBidi" w:hint="cs"/>
          <w:cs/>
          <w:lang w:val="th-TH"/>
        </w:rPr>
        <w:t>.</w:t>
      </w:r>
      <w:r w:rsidR="00D8320E" w:rsidRPr="00D8320E">
        <w:rPr>
          <w:rFonts w:asciiTheme="majorBidi" w:hAnsiTheme="majorBidi" w:hint="cs"/>
        </w:rPr>
        <w:t>17</w:t>
      </w:r>
      <w:r w:rsidRPr="000534E6">
        <w:rPr>
          <w:rFonts w:asciiTheme="majorBidi" w:hAnsiTheme="majorBidi"/>
          <w:cs/>
          <w:lang w:val="th-TH"/>
        </w:rPr>
        <w:t xml:space="preserve"> ล้านบาท ได้จดทะเบียนเพื่อเป็นหลักประกันเงินกู้ยืมสถาบันการเงิน </w:t>
      </w:r>
      <w:r w:rsidRPr="000534E6">
        <w:rPr>
          <w:rFonts w:asciiTheme="majorBidi" w:hAnsiTheme="majorBidi"/>
          <w:i/>
          <w:iCs/>
          <w:cs/>
          <w:lang w:val="th-TH"/>
        </w:rPr>
        <w:t>(</w:t>
      </w:r>
      <w:r w:rsidR="00D8320E" w:rsidRPr="00D8320E">
        <w:rPr>
          <w:rFonts w:asciiTheme="majorBidi" w:hAnsiTheme="majorBidi"/>
          <w:i/>
          <w:iCs/>
        </w:rPr>
        <w:t>31</w:t>
      </w:r>
      <w:r w:rsidRPr="000534E6">
        <w:rPr>
          <w:rFonts w:asciiTheme="majorBidi" w:hAnsiTheme="majorBidi"/>
          <w:i/>
          <w:iCs/>
          <w:cs/>
          <w:lang w:val="th-TH"/>
        </w:rPr>
        <w:t xml:space="preserve"> </w:t>
      </w:r>
      <w:r w:rsidRPr="000534E6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D8320E">
        <w:rPr>
          <w:rFonts w:asciiTheme="majorBidi" w:hAnsiTheme="majorBidi"/>
          <w:i/>
          <w:iCs/>
        </w:rPr>
        <w:t>256</w:t>
      </w:r>
      <w:r w:rsidR="005A6829" w:rsidRPr="005A6829">
        <w:rPr>
          <w:rFonts w:asciiTheme="majorBidi" w:hAnsiTheme="majorBidi" w:hint="cs"/>
          <w:i/>
          <w:iCs/>
        </w:rPr>
        <w:t>4</w:t>
      </w:r>
      <w:r w:rsidRPr="000534E6">
        <w:rPr>
          <w:rFonts w:asciiTheme="majorBidi" w:hAnsiTheme="majorBidi"/>
          <w:i/>
          <w:iCs/>
          <w:cs/>
          <w:lang w:val="th-TH"/>
        </w:rPr>
        <w:t>:</w:t>
      </w:r>
      <w:r w:rsidR="009B6CF8" w:rsidRPr="000534E6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="005A6829" w:rsidRPr="005A6829">
        <w:rPr>
          <w:rFonts w:asciiTheme="majorBidi" w:hAnsiTheme="majorBidi"/>
          <w:i/>
          <w:iCs/>
        </w:rPr>
        <w:t>2</w:t>
      </w:r>
      <w:r w:rsidR="009F5958" w:rsidRPr="009F5958">
        <w:rPr>
          <w:rFonts w:asciiTheme="majorBidi" w:hAnsiTheme="majorBidi"/>
          <w:i/>
          <w:iCs/>
          <w:cs/>
          <w:lang w:val="th-TH"/>
        </w:rPr>
        <w:t>,</w:t>
      </w:r>
      <w:r w:rsidR="005A6829" w:rsidRPr="005A6829">
        <w:rPr>
          <w:rFonts w:asciiTheme="majorBidi" w:hAnsiTheme="majorBidi"/>
          <w:i/>
          <w:iCs/>
        </w:rPr>
        <w:t>857</w:t>
      </w:r>
      <w:r w:rsidR="009F5958" w:rsidRPr="009F5958">
        <w:rPr>
          <w:rFonts w:asciiTheme="majorBidi" w:hAnsiTheme="majorBidi"/>
          <w:i/>
          <w:iCs/>
          <w:cs/>
          <w:lang w:val="th-TH"/>
        </w:rPr>
        <w:t>.</w:t>
      </w:r>
      <w:r w:rsidR="005A6829" w:rsidRPr="005A6829">
        <w:rPr>
          <w:rFonts w:asciiTheme="majorBidi" w:hAnsiTheme="majorBidi"/>
          <w:i/>
          <w:iCs/>
        </w:rPr>
        <w:t>26</w:t>
      </w:r>
      <w:r w:rsidR="009F5958" w:rsidRPr="009F5958">
        <w:rPr>
          <w:rFonts w:asciiTheme="majorBidi" w:hAnsiTheme="majorBidi"/>
          <w:i/>
          <w:iCs/>
          <w:cs/>
          <w:lang w:val="th-TH"/>
        </w:rPr>
        <w:t xml:space="preserve"> </w:t>
      </w:r>
      <w:r w:rsidRPr="000534E6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0534E6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C5EDC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C5EDC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C5EDC">
        <w:rPr>
          <w:rFonts w:asciiTheme="majorBidi" w:eastAsia="Arial" w:hAnsiTheme="majorBidi" w:cstheme="majorBidi"/>
          <w:sz w:val="2"/>
          <w:szCs w:val="2"/>
        </w:rPr>
        <w:tab/>
      </w:r>
    </w:p>
    <w:bookmarkEnd w:id="1"/>
    <w:bookmarkEnd w:id="2"/>
    <w:p w14:paraId="5FCCBDF1" w14:textId="2466467C" w:rsidR="003443C8" w:rsidRPr="001E3E3B" w:rsidRDefault="009F5958" w:rsidP="00221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  <w:lang w:val="en-GB"/>
        </w:rPr>
        <w:br w:type="page"/>
      </w:r>
    </w:p>
    <w:p w14:paraId="7383E70F" w14:textId="6BBEBF1E" w:rsidR="00284176" w:rsidRPr="00284176" w:rsidRDefault="00284176" w:rsidP="0028417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84176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8417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ทุนเรือนหุ้น</w:t>
      </w:r>
    </w:p>
    <w:p w14:paraId="03BB81CA" w14:textId="77777777" w:rsidR="00221CD5" w:rsidRDefault="00221CD5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B830DF3" w14:textId="117D8482" w:rsidR="007D2D60" w:rsidRDefault="007D2D60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CD5F53">
        <w:rPr>
          <w:color w:val="000000"/>
          <w:cs/>
        </w:rPr>
        <w:t xml:space="preserve">วันที่ </w:t>
      </w:r>
      <w:r>
        <w:rPr>
          <w:color w:val="000000"/>
        </w:rPr>
        <w:t>24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ธันวาคม </w:t>
      </w:r>
      <w:r w:rsidRPr="00CD5F53">
        <w:rPr>
          <w:color w:val="000000"/>
        </w:rPr>
        <w:t xml:space="preserve">2564 </w:t>
      </w:r>
      <w:r w:rsidRPr="00CD5F53">
        <w:rPr>
          <w:color w:val="000000"/>
          <w:cs/>
        </w:rPr>
        <w:t>ที่ประชุม</w:t>
      </w:r>
      <w:r>
        <w:rPr>
          <w:rFonts w:hint="cs"/>
          <w:color w:val="000000"/>
          <w:cs/>
        </w:rPr>
        <w:t>วิ</w:t>
      </w:r>
      <w:r w:rsidRPr="00CD5F53">
        <w:rPr>
          <w:color w:val="000000"/>
          <w:cs/>
        </w:rPr>
        <w:t>สามัญผู้ถือหุ้น</w:t>
      </w:r>
      <w:r>
        <w:rPr>
          <w:rFonts w:hint="cs"/>
          <w:color w:val="000000"/>
          <w:cs/>
        </w:rPr>
        <w:t xml:space="preserve"> ครั้งที่ </w:t>
      </w:r>
      <w:r>
        <w:rPr>
          <w:color w:val="000000"/>
        </w:rPr>
        <w:t xml:space="preserve">2/2564 </w:t>
      </w:r>
      <w:r w:rsidRPr="00CD5F53">
        <w:rPr>
          <w:color w:val="000000"/>
          <w:cs/>
        </w:rPr>
        <w:t xml:space="preserve">ของบริษัทมีมติอนุมัติเปลี่ยนแปลงมูลค่าหุ้นที่ตราไว้ของบริษัทจากเดิมมูลค่าหุ้นละ </w:t>
      </w:r>
      <w:r>
        <w:rPr>
          <w:color w:val="000000"/>
        </w:rPr>
        <w:t>5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เป็นมูลค่าหุ้นละ </w:t>
      </w:r>
      <w:r>
        <w:rPr>
          <w:color w:val="000000"/>
        </w:rPr>
        <w:t>2.50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</w:t>
      </w:r>
      <w:r w:rsidR="00EF512C">
        <w:rPr>
          <w:rFonts w:hint="cs"/>
          <w:color w:val="000000"/>
          <w:cs/>
        </w:rPr>
        <w:t xml:space="preserve">ต่อมาในวันที่ </w:t>
      </w:r>
      <w:r w:rsidR="00EF512C">
        <w:rPr>
          <w:color w:val="000000"/>
        </w:rPr>
        <w:t>6</w:t>
      </w:r>
      <w:r w:rsidR="00EF512C">
        <w:rPr>
          <w:rFonts w:hint="cs"/>
          <w:color w:val="000000"/>
          <w:cs/>
        </w:rPr>
        <w:t xml:space="preserve"> มกราคม </w:t>
      </w:r>
      <w:r w:rsidR="00EF512C">
        <w:rPr>
          <w:color w:val="000000"/>
        </w:rPr>
        <w:t xml:space="preserve">2565 </w:t>
      </w:r>
      <w:r w:rsidRPr="00CD5F53">
        <w:rPr>
          <w:color w:val="000000"/>
          <w:cs/>
        </w:rPr>
        <w:t>บริษัทได้</w:t>
      </w:r>
      <w:r w:rsidR="00EF512C">
        <w:rPr>
          <w:color w:val="000000"/>
        </w:rPr>
        <w:br/>
      </w:r>
      <w:r w:rsidRPr="00CD5F53">
        <w:rPr>
          <w:color w:val="000000"/>
          <w:cs/>
        </w:rPr>
        <w:t>จดทะเบียน</w:t>
      </w:r>
      <w:r w:rsidR="00EF512C">
        <w:rPr>
          <w:rFonts w:hint="cs"/>
          <w:color w:val="000000"/>
          <w:cs/>
        </w:rPr>
        <w:t>เรื่อง</w:t>
      </w:r>
      <w:r w:rsidRPr="00CD5F53">
        <w:rPr>
          <w:color w:val="000000"/>
          <w:cs/>
        </w:rPr>
        <w:t>ดังกล่าวต่อ</w:t>
      </w:r>
      <w:r w:rsidR="00CB02A4" w:rsidRPr="00CB02A4">
        <w:rPr>
          <w:color w:val="000000"/>
          <w:cs/>
        </w:rPr>
        <w:t>กรมพัฒนาธุรกิจการค้า</w:t>
      </w:r>
      <w:r w:rsidRPr="00CD5F53">
        <w:rPr>
          <w:color w:val="000000"/>
          <w:cs/>
        </w:rPr>
        <w:t>เรียบร้อยแล้ว ทั้งนี้การเปลี่ยนแปลงมูลค่าหุ้นที่ตราไว้ดังกล่าวมีผลให้จำนวนหุ้น</w:t>
      </w:r>
      <w:r w:rsidR="00EF512C">
        <w:rPr>
          <w:rFonts w:hint="cs"/>
          <w:color w:val="000000"/>
          <w:cs/>
        </w:rPr>
        <w:t>ที่ชำระแล้ว</w:t>
      </w:r>
      <w:r w:rsidRPr="00CD5F53">
        <w:rPr>
          <w:color w:val="000000"/>
          <w:cs/>
        </w:rPr>
        <w:t xml:space="preserve">ของบริษัทเพิ่มขึ้นจากเดิม </w:t>
      </w:r>
      <w:r>
        <w:rPr>
          <w:color w:val="000000"/>
        </w:rPr>
        <w:t>506.40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ล้านหุ้น เป็น </w:t>
      </w:r>
      <w:r>
        <w:rPr>
          <w:color w:val="000000"/>
        </w:rPr>
        <w:t>1,012.80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>ล้านหุ้น</w:t>
      </w:r>
    </w:p>
    <w:p w14:paraId="4EC6CD30" w14:textId="77777777" w:rsidR="00496DD5" w:rsidRDefault="00496DD5" w:rsidP="00496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5B01253" w14:textId="74C10B45" w:rsidR="00496DD5" w:rsidRDefault="00496DD5" w:rsidP="003A2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496DD5" w:rsidSect="004B0C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  <w:r w:rsidRPr="00496DD5">
        <w:rPr>
          <w:rFonts w:asciiTheme="majorBidi" w:hAnsiTheme="majorBidi"/>
          <w:cs/>
        </w:rPr>
        <w:t xml:space="preserve">เมื่อวันที่ </w:t>
      </w:r>
      <w:r w:rsidRPr="00496DD5">
        <w:rPr>
          <w:rFonts w:asciiTheme="majorBidi" w:hAnsiTheme="majorBidi" w:cstheme="majorBidi"/>
        </w:rPr>
        <w:t xml:space="preserve">14 </w:t>
      </w:r>
      <w:r w:rsidRPr="00496DD5">
        <w:rPr>
          <w:rFonts w:asciiTheme="majorBidi" w:hAnsiTheme="majorBidi"/>
          <w:cs/>
        </w:rPr>
        <w:t xml:space="preserve">มีนาคม </w:t>
      </w:r>
      <w:r w:rsidRPr="00496DD5">
        <w:rPr>
          <w:rFonts w:asciiTheme="majorBidi" w:hAnsiTheme="majorBidi" w:cstheme="majorBidi"/>
        </w:rPr>
        <w:t xml:space="preserve">2565 </w:t>
      </w:r>
      <w:r w:rsidRPr="00496DD5">
        <w:rPr>
          <w:rFonts w:asciiTheme="majorBidi" w:hAnsiTheme="majorBidi"/>
          <w:cs/>
        </w:rPr>
        <w:t xml:space="preserve">บริษัทได้รับชำระค่าหุ้นจำนวน </w:t>
      </w:r>
      <w:r w:rsidRPr="00496DD5">
        <w:rPr>
          <w:rFonts w:asciiTheme="majorBidi" w:hAnsiTheme="majorBidi" w:cstheme="majorBidi"/>
        </w:rPr>
        <w:t xml:space="preserve">433.20 </w:t>
      </w:r>
      <w:r w:rsidRPr="00496DD5">
        <w:rPr>
          <w:rFonts w:asciiTheme="majorBidi" w:hAnsiTheme="majorBidi"/>
          <w:cs/>
        </w:rPr>
        <w:t xml:space="preserve">ล้านหุ้น มูลค่าหุ้นละ </w:t>
      </w:r>
      <w:r w:rsidRPr="00496DD5">
        <w:rPr>
          <w:rFonts w:asciiTheme="majorBidi" w:hAnsiTheme="majorBidi" w:cstheme="majorBidi"/>
        </w:rPr>
        <w:t xml:space="preserve">10.50 </w:t>
      </w:r>
      <w:r w:rsidRPr="00496DD5">
        <w:rPr>
          <w:rFonts w:asciiTheme="majorBidi" w:hAnsiTheme="majorBidi"/>
          <w:cs/>
        </w:rPr>
        <w:t xml:space="preserve">บาท รวมเป็นเงินจำนวน </w:t>
      </w:r>
      <w:r w:rsidRPr="00496DD5">
        <w:rPr>
          <w:rFonts w:asciiTheme="majorBidi" w:hAnsiTheme="majorBidi" w:cstheme="majorBidi"/>
        </w:rPr>
        <w:t xml:space="preserve">4,548.60 </w:t>
      </w:r>
      <w:r w:rsidRPr="00496DD5">
        <w:rPr>
          <w:rFonts w:asciiTheme="majorBidi" w:hAnsiTheme="majorBidi"/>
          <w:cs/>
        </w:rPr>
        <w:t>ล้านบาท จากการเสนอขาย</w:t>
      </w:r>
      <w:r w:rsidR="00EF512C">
        <w:rPr>
          <w:rFonts w:asciiTheme="majorBidi" w:hAnsiTheme="majorBidi" w:hint="cs"/>
          <w:cs/>
        </w:rPr>
        <w:t>หุ้น</w:t>
      </w:r>
      <w:r w:rsidRPr="00496DD5">
        <w:rPr>
          <w:rFonts w:asciiTheme="majorBidi" w:hAnsiTheme="majorBidi"/>
          <w:cs/>
        </w:rPr>
        <w:t>ให้แก่ประชาชนเป็นครั้งแรก โดยบริษัทได้จดทะเบียนเพิ่มทุนชำระแล้วกับ</w:t>
      </w:r>
      <w:r w:rsidR="00CB02A4" w:rsidRPr="00CB02A4">
        <w:rPr>
          <w:color w:val="000000"/>
          <w:cs/>
        </w:rPr>
        <w:t>กรมพัฒนาธุรกิจการค้า</w:t>
      </w:r>
      <w:r w:rsidRPr="00496DD5">
        <w:rPr>
          <w:rFonts w:asciiTheme="majorBidi" w:hAnsiTheme="majorBidi"/>
          <w:cs/>
        </w:rPr>
        <w:t xml:space="preserve">ในวันที่ </w:t>
      </w:r>
      <w:r w:rsidRPr="00496DD5">
        <w:rPr>
          <w:rFonts w:asciiTheme="majorBidi" w:hAnsiTheme="majorBidi" w:cstheme="majorBidi"/>
        </w:rPr>
        <w:t xml:space="preserve">15 </w:t>
      </w:r>
      <w:r w:rsidRPr="00496DD5">
        <w:rPr>
          <w:rFonts w:asciiTheme="majorBidi" w:hAnsiTheme="majorBidi"/>
          <w:cs/>
        </w:rPr>
        <w:t xml:space="preserve">มีนาคม </w:t>
      </w:r>
      <w:r w:rsidRPr="00496DD5">
        <w:rPr>
          <w:rFonts w:asciiTheme="majorBidi" w:hAnsiTheme="majorBidi" w:cstheme="majorBidi"/>
        </w:rPr>
        <w:t xml:space="preserve">2565 </w:t>
      </w:r>
      <w:r w:rsidRPr="00496DD5">
        <w:rPr>
          <w:rFonts w:asciiTheme="majorBidi" w:hAnsiTheme="majorBidi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Pr="00496DD5">
        <w:rPr>
          <w:rFonts w:asciiTheme="majorBidi" w:hAnsiTheme="majorBidi" w:cstheme="majorBidi"/>
        </w:rPr>
        <w:t xml:space="preserve">84.36 </w:t>
      </w:r>
      <w:r w:rsidRPr="00496DD5">
        <w:rPr>
          <w:rFonts w:asciiTheme="majorBidi" w:hAnsiTheme="majorBidi"/>
          <w:cs/>
        </w:rPr>
        <w:t>ล้านบาท เป็นรายการหักในบัญชีส่วนเกินมูลค่าหุ้นสามัญ</w:t>
      </w:r>
      <w:r w:rsidR="00EF512C">
        <w:rPr>
          <w:rFonts w:asciiTheme="majorBidi" w:hAnsiTheme="majorBidi" w:hint="cs"/>
          <w:cs/>
        </w:rPr>
        <w:t>ซึ่งทำให้</w:t>
      </w:r>
      <w:r w:rsidRPr="00496DD5">
        <w:rPr>
          <w:rFonts w:asciiTheme="majorBidi" w:hAnsiTheme="majorBidi"/>
          <w:cs/>
        </w:rPr>
        <w:t xml:space="preserve"> ณ วันที่ </w:t>
      </w:r>
      <w:r w:rsidRPr="00496DD5">
        <w:rPr>
          <w:rFonts w:asciiTheme="majorBidi" w:hAnsiTheme="majorBidi" w:cstheme="majorBidi"/>
        </w:rPr>
        <w:t xml:space="preserve">31 </w:t>
      </w:r>
      <w:r w:rsidRPr="00496DD5">
        <w:rPr>
          <w:rFonts w:asciiTheme="majorBidi" w:hAnsiTheme="majorBidi"/>
          <w:cs/>
        </w:rPr>
        <w:t xml:space="preserve">มีนาคม </w:t>
      </w:r>
      <w:r w:rsidRPr="00496DD5">
        <w:rPr>
          <w:rFonts w:asciiTheme="majorBidi" w:hAnsiTheme="majorBidi" w:cstheme="majorBidi"/>
        </w:rPr>
        <w:t xml:space="preserve">2565 </w:t>
      </w:r>
      <w:r w:rsidRPr="00496DD5">
        <w:rPr>
          <w:rFonts w:asciiTheme="majorBidi" w:hAnsiTheme="majorBidi"/>
          <w:cs/>
        </w:rPr>
        <w:t xml:space="preserve">บริษัทมีส่วนเกินมูลค่าหุ้นสามัญจำนวน </w:t>
      </w:r>
      <w:r w:rsidRPr="00496DD5">
        <w:rPr>
          <w:rFonts w:asciiTheme="majorBidi" w:hAnsiTheme="majorBidi" w:cstheme="majorBidi"/>
        </w:rPr>
        <w:t xml:space="preserve">3,381.24 </w:t>
      </w:r>
      <w:r w:rsidRPr="00496DD5">
        <w:rPr>
          <w:rFonts w:asciiTheme="majorBidi" w:hAnsiTheme="majorBidi"/>
          <w:cs/>
        </w:rPr>
        <w:t xml:space="preserve">ล้านบาท โดยหุ้นสามัญของบริษัทได้เริ่มทำการซื้อขายในตลาดหลักทรัพย์แห่งประเทศไทยตั้งแต่วันที่ </w:t>
      </w:r>
      <w:r w:rsidRPr="00496DD5">
        <w:rPr>
          <w:rFonts w:asciiTheme="majorBidi" w:hAnsiTheme="majorBidi" w:cstheme="majorBidi"/>
        </w:rPr>
        <w:t xml:space="preserve">17 </w:t>
      </w:r>
      <w:r w:rsidRPr="00496DD5">
        <w:rPr>
          <w:rFonts w:asciiTheme="majorBidi" w:hAnsiTheme="majorBidi"/>
          <w:cs/>
        </w:rPr>
        <w:t xml:space="preserve">มีนาคม </w:t>
      </w:r>
      <w:r w:rsidRPr="00496DD5">
        <w:rPr>
          <w:rFonts w:asciiTheme="majorBidi" w:hAnsiTheme="majorBidi" w:cstheme="majorBidi"/>
        </w:rPr>
        <w:t>2565</w:t>
      </w:r>
    </w:p>
    <w:p w14:paraId="2328B282" w14:textId="7E37786E" w:rsidR="00892BEA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31140ACC" w14:textId="77777777" w:rsidR="00892BEA" w:rsidRPr="000508EF" w:rsidRDefault="00892BEA" w:rsidP="00892BE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082"/>
        <w:gridCol w:w="183"/>
        <w:gridCol w:w="6"/>
        <w:gridCol w:w="8"/>
        <w:gridCol w:w="1063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4E7DA6" w:rsidRPr="00623946" w14:paraId="72F6A2BC" w14:textId="77777777" w:rsidTr="009F5958">
        <w:trPr>
          <w:cantSplit/>
        </w:trPr>
        <w:tc>
          <w:tcPr>
            <w:tcW w:w="3420" w:type="dxa"/>
            <w:vMerge w:val="restart"/>
          </w:tcPr>
          <w:p w14:paraId="7D27D387" w14:textId="466C8BB4" w:rsidR="004E7DA6" w:rsidRDefault="004E7DA6" w:rsidP="0045407C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  <w:bookmarkStart w:id="3" w:name="OLE_LINK2"/>
          </w:p>
          <w:p w14:paraId="0952C86E" w14:textId="66058763" w:rsidR="00892BEA" w:rsidRPr="00623946" w:rsidRDefault="00892BEA" w:rsidP="0045407C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22"/>
            <w:vAlign w:val="bottom"/>
          </w:tcPr>
          <w:p w14:paraId="47DFE23A" w14:textId="77777777" w:rsidR="004E7DA6" w:rsidRPr="00623946" w:rsidRDefault="004E7DA6" w:rsidP="0045407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62394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4E7DA6" w:rsidRPr="00623946" w14:paraId="3C7AC549" w14:textId="77777777" w:rsidTr="009F5958">
        <w:trPr>
          <w:cantSplit/>
        </w:trPr>
        <w:tc>
          <w:tcPr>
            <w:tcW w:w="3420" w:type="dxa"/>
            <w:vMerge/>
          </w:tcPr>
          <w:p w14:paraId="7ACDF410" w14:textId="77777777" w:rsidR="004E7DA6" w:rsidRPr="00623946" w:rsidRDefault="004E7DA6" w:rsidP="0045407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190E10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3E3D4637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6"/>
            <w:vAlign w:val="bottom"/>
          </w:tcPr>
          <w:p w14:paraId="4FBB93FB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A28E284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3D86D618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78D01F05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63430DE2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1E7875BD" w14:textId="77777777" w:rsidR="004E7DA6" w:rsidRPr="00B33B2E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0E4996F3" w14:textId="77777777" w:rsidR="004E7DA6" w:rsidRPr="004D0A56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3830A01A" w14:textId="77777777" w:rsidR="004E7DA6" w:rsidRPr="004D0A56" w:rsidRDefault="004E7DA6" w:rsidP="0045407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0A5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F5958" w:rsidRPr="00623946" w14:paraId="713424B8" w14:textId="77777777" w:rsidTr="009F5958">
        <w:trPr>
          <w:cantSplit/>
        </w:trPr>
        <w:tc>
          <w:tcPr>
            <w:tcW w:w="3420" w:type="dxa"/>
          </w:tcPr>
          <w:p w14:paraId="4CEF5211" w14:textId="21B54F09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cs/>
                <w:lang w:val="en-US" w:bidi="th-TH"/>
              </w:rPr>
            </w:pP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สาม</w:t>
            </w: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5D6C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2C3A22" w14:textId="4AC7DC64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78" w:type="dxa"/>
            <w:vAlign w:val="center"/>
          </w:tcPr>
          <w:p w14:paraId="7FBEE9AA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A170B41" w14:textId="00318771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4117970D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410AB0C7" w14:textId="795AD9C1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93" w:type="dxa"/>
            <w:gridSpan w:val="2"/>
            <w:vAlign w:val="center"/>
          </w:tcPr>
          <w:p w14:paraId="522CA114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52C4D7E" w14:textId="72C59F1A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5FA58A5A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B985A5" w14:textId="4641CA94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2" w:type="dxa"/>
            <w:vAlign w:val="center"/>
          </w:tcPr>
          <w:p w14:paraId="2448FAD0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ECAB862" w14:textId="1B9FF1C2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621051A1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7187903" w14:textId="2D1A9E95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70E734AA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0DC5005" w14:textId="223EE240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4EF6D02B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D9CE14D" w14:textId="211B1242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367C4574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813DFE" w14:textId="36B26085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</w:tr>
      <w:tr w:rsidR="004E7DA6" w:rsidRPr="00623946" w14:paraId="5F17C2C3" w14:textId="77777777" w:rsidTr="009F5958">
        <w:trPr>
          <w:cantSplit/>
        </w:trPr>
        <w:tc>
          <w:tcPr>
            <w:tcW w:w="3420" w:type="dxa"/>
          </w:tcPr>
          <w:p w14:paraId="787192D0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22"/>
            <w:shd w:val="clear" w:color="auto" w:fill="auto"/>
            <w:vAlign w:val="center"/>
          </w:tcPr>
          <w:p w14:paraId="381A2C06" w14:textId="77777777" w:rsidR="004E7DA6" w:rsidRPr="00623946" w:rsidRDefault="004E7DA6" w:rsidP="0045407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394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E7DA6" w:rsidRPr="00623946" w14:paraId="7F0B5606" w14:textId="77777777" w:rsidTr="009F5958">
        <w:trPr>
          <w:cantSplit/>
        </w:trPr>
        <w:tc>
          <w:tcPr>
            <w:tcW w:w="3420" w:type="dxa"/>
          </w:tcPr>
          <w:p w14:paraId="2D9791DA" w14:textId="77777777" w:rsidR="004E7DA6" w:rsidRPr="00623946" w:rsidRDefault="004E7DA6" w:rsidP="0045407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C317F6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97B01F3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F0688FE" w14:textId="4AB80BCF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8C23736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2DCD02A3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2CEAEFE6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4C02055F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494FDE8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DD7270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647C25A0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BC5D65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A579F3F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E84E62A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B7EAE87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5FA3FA6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C68652B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BFE26B7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02043AC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0D10DCD" w14:textId="77777777" w:rsidR="004E7DA6" w:rsidRPr="00623946" w:rsidRDefault="004E7DA6" w:rsidP="0045407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F5958" w:rsidRPr="00623946" w14:paraId="61EC7251" w14:textId="77777777" w:rsidTr="009F5958">
        <w:trPr>
          <w:cantSplit/>
        </w:trPr>
        <w:tc>
          <w:tcPr>
            <w:tcW w:w="3420" w:type="dxa"/>
          </w:tcPr>
          <w:p w14:paraId="70F01B3D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651E520" w14:textId="506B0BEF" w:rsidR="009F5958" w:rsidRPr="00623946" w:rsidRDefault="00F3739D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2,752.42</w:t>
            </w:r>
          </w:p>
        </w:tc>
        <w:tc>
          <w:tcPr>
            <w:tcW w:w="178" w:type="dxa"/>
            <w:vAlign w:val="bottom"/>
          </w:tcPr>
          <w:p w14:paraId="4ECFE11A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7FB928A" w14:textId="754C2333" w:rsidR="009F5958" w:rsidRPr="00712258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2,522.20</w:t>
            </w:r>
          </w:p>
        </w:tc>
        <w:tc>
          <w:tcPr>
            <w:tcW w:w="197" w:type="dxa"/>
            <w:gridSpan w:val="3"/>
            <w:vAlign w:val="bottom"/>
          </w:tcPr>
          <w:p w14:paraId="293187C9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6C32E0B7" w14:textId="7D9929B9" w:rsidR="009F5958" w:rsidRPr="00623946" w:rsidRDefault="00F3739D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986.99</w:t>
            </w:r>
          </w:p>
        </w:tc>
        <w:tc>
          <w:tcPr>
            <w:tcW w:w="193" w:type="dxa"/>
            <w:gridSpan w:val="2"/>
            <w:vAlign w:val="bottom"/>
          </w:tcPr>
          <w:p w14:paraId="76E3BD3F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19E001F7" w14:textId="21F52238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875.58</w:t>
            </w:r>
          </w:p>
        </w:tc>
        <w:tc>
          <w:tcPr>
            <w:tcW w:w="183" w:type="dxa"/>
            <w:vAlign w:val="bottom"/>
          </w:tcPr>
          <w:p w14:paraId="41B81FBF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FA6B302" w14:textId="70DC1FE4" w:rsidR="009F5958" w:rsidRPr="00623946" w:rsidRDefault="00F3739D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82" w:type="dxa"/>
            <w:vAlign w:val="bottom"/>
          </w:tcPr>
          <w:p w14:paraId="492E3EA6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2647DD" w14:textId="32CA7613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D9FAFCA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2227D5AA" w14:textId="64B9711A" w:rsidR="009F5958" w:rsidRPr="00623946" w:rsidRDefault="00F3739D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D3CA935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3436E9" w14:textId="34DC67D0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2D2B6EC6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6456B82" w14:textId="5868A2CA" w:rsidR="009F5958" w:rsidRPr="007F7089" w:rsidRDefault="00F3739D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3,739.81</w:t>
            </w:r>
          </w:p>
        </w:tc>
        <w:tc>
          <w:tcPr>
            <w:tcW w:w="183" w:type="dxa"/>
            <w:vAlign w:val="bottom"/>
          </w:tcPr>
          <w:p w14:paraId="603A424D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0E695A" w14:textId="740EAFC9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3,397.7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9F5958" w:rsidRPr="00623946" w14:paraId="659338EB" w14:textId="77777777" w:rsidTr="009F5958">
        <w:trPr>
          <w:cantSplit/>
        </w:trPr>
        <w:tc>
          <w:tcPr>
            <w:tcW w:w="3420" w:type="dxa"/>
          </w:tcPr>
          <w:p w14:paraId="46EA7859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7CFE4" w14:textId="591C6C85" w:rsidR="009F5958" w:rsidRPr="00623946" w:rsidRDefault="00F3739D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88F2456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671CE29" w14:textId="04EF3EE3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3"/>
            <w:vAlign w:val="bottom"/>
          </w:tcPr>
          <w:p w14:paraId="26FEC959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77F15A1" w14:textId="42590379" w:rsidR="009F5958" w:rsidRPr="00623946" w:rsidRDefault="00C15D53" w:rsidP="00F3739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F373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</w:t>
            </w:r>
          </w:p>
        </w:tc>
        <w:tc>
          <w:tcPr>
            <w:tcW w:w="193" w:type="dxa"/>
            <w:gridSpan w:val="2"/>
            <w:vAlign w:val="bottom"/>
          </w:tcPr>
          <w:p w14:paraId="016D811B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0FEA473" w14:textId="542E812E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162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F7C019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29148BC" w14:textId="1B3EC87B" w:rsidR="009F5958" w:rsidRPr="00623946" w:rsidRDefault="00C15D53" w:rsidP="00C15D53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AA04357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4441F1" w14:textId="1C20826F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2A26C28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C1BF774" w14:textId="6D2AB5C7" w:rsidR="009F5958" w:rsidRPr="00623946" w:rsidRDefault="00F3739D" w:rsidP="00F3739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(6.99)</w:t>
            </w:r>
          </w:p>
        </w:tc>
        <w:tc>
          <w:tcPr>
            <w:tcW w:w="183" w:type="dxa"/>
            <w:vAlign w:val="bottom"/>
          </w:tcPr>
          <w:p w14:paraId="77F0CF9A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C5940D0" w14:textId="06876EAF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7186985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E94D3D5" w14:textId="4BE94296" w:rsidR="009F5958" w:rsidRPr="00623946" w:rsidRDefault="00F3739D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E8F54EA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BB97A3D" w14:textId="727AAAA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5958" w:rsidRPr="00623946" w14:paraId="65BB3DA9" w14:textId="77777777" w:rsidTr="009F5958">
        <w:trPr>
          <w:cantSplit/>
        </w:trPr>
        <w:tc>
          <w:tcPr>
            <w:tcW w:w="3420" w:type="dxa"/>
          </w:tcPr>
          <w:p w14:paraId="5BFB8981" w14:textId="169A115B" w:rsidR="009F5958" w:rsidRPr="00623946" w:rsidRDefault="009F5958" w:rsidP="009F595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F68C" w14:textId="5415068E" w:rsidR="009F5958" w:rsidRPr="00B05CCD" w:rsidRDefault="00F3739D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2,752.42</w:t>
            </w:r>
          </w:p>
        </w:tc>
        <w:tc>
          <w:tcPr>
            <w:tcW w:w="178" w:type="dxa"/>
            <w:vAlign w:val="bottom"/>
          </w:tcPr>
          <w:p w14:paraId="60BD4D25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5810C" w14:textId="694C388B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2,522.20</w:t>
            </w:r>
          </w:p>
        </w:tc>
        <w:tc>
          <w:tcPr>
            <w:tcW w:w="197" w:type="dxa"/>
            <w:gridSpan w:val="3"/>
            <w:vAlign w:val="bottom"/>
          </w:tcPr>
          <w:p w14:paraId="5A7485D2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EA8AC" w14:textId="3934F883" w:rsidR="009F5958" w:rsidRPr="00623946" w:rsidRDefault="00C15D53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  <w:r w:rsidR="00F373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93" w:type="dxa"/>
            <w:gridSpan w:val="2"/>
            <w:vAlign w:val="bottom"/>
          </w:tcPr>
          <w:p w14:paraId="55D9B117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9AB2" w14:textId="171EA7F4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875.58</w:t>
            </w:r>
          </w:p>
        </w:tc>
        <w:tc>
          <w:tcPr>
            <w:tcW w:w="183" w:type="dxa"/>
            <w:vAlign w:val="bottom"/>
          </w:tcPr>
          <w:p w14:paraId="0A1A6241" w14:textId="7777777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804F2" w14:textId="7776130F" w:rsidR="009F5958" w:rsidRPr="005A4B6B" w:rsidRDefault="00C15D53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0.40</w:t>
            </w:r>
          </w:p>
        </w:tc>
        <w:tc>
          <w:tcPr>
            <w:tcW w:w="182" w:type="dxa"/>
            <w:vAlign w:val="bottom"/>
          </w:tcPr>
          <w:p w14:paraId="4D228DA2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051E6" w14:textId="26389366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72BA6C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6A137" w14:textId="56CBB88A" w:rsidR="009F5958" w:rsidRPr="00623946" w:rsidRDefault="00F3739D" w:rsidP="00F3739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(6.99)</w:t>
            </w:r>
          </w:p>
        </w:tc>
        <w:tc>
          <w:tcPr>
            <w:tcW w:w="183" w:type="dxa"/>
            <w:vAlign w:val="bottom"/>
          </w:tcPr>
          <w:p w14:paraId="4643AEF8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C40D4" w14:textId="14ADD411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5E6FCB99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8A79" w14:textId="0F23C57A" w:rsidR="009F5958" w:rsidRPr="00A8527E" w:rsidRDefault="00F3739D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3,739.81</w:t>
            </w:r>
          </w:p>
        </w:tc>
        <w:tc>
          <w:tcPr>
            <w:tcW w:w="183" w:type="dxa"/>
            <w:vAlign w:val="bottom"/>
          </w:tcPr>
          <w:p w14:paraId="6AE6E7EC" w14:textId="77777777" w:rsidR="009F5958" w:rsidRPr="00623946" w:rsidRDefault="009F5958" w:rsidP="009F595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C29C5" w14:textId="66F1B397" w:rsidR="009F5958" w:rsidRPr="00623946" w:rsidRDefault="009F5958" w:rsidP="009F595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3,397.78</w:t>
            </w:r>
          </w:p>
        </w:tc>
      </w:tr>
      <w:tr w:rsidR="009F5958" w:rsidRPr="005A2BD8" w14:paraId="0EDC37A3" w14:textId="77777777" w:rsidTr="005A4B6B">
        <w:trPr>
          <w:cantSplit/>
          <w:trHeight w:val="285"/>
        </w:trPr>
        <w:tc>
          <w:tcPr>
            <w:tcW w:w="3420" w:type="dxa"/>
          </w:tcPr>
          <w:p w14:paraId="5B396717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34D05F" w14:textId="77777777" w:rsidR="009F5958" w:rsidRPr="000508EF" w:rsidRDefault="009F5958" w:rsidP="005A4B6B">
            <w:pPr>
              <w:pStyle w:val="NoSpacing"/>
              <w:tabs>
                <w:tab w:val="decimal" w:pos="550"/>
                <w:tab w:val="decimal" w:pos="640"/>
              </w:tabs>
              <w:ind w:right="-79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78" w:type="dxa"/>
            <w:vAlign w:val="bottom"/>
          </w:tcPr>
          <w:p w14:paraId="392A9F62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3314865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04B323B6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76DA880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4E616DB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3A07C007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565E98BE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616A6D1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2" w:type="dxa"/>
            <w:vAlign w:val="bottom"/>
          </w:tcPr>
          <w:p w14:paraId="2E0A41B8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88069C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2F72758D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51464C2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0A6A4BB5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AE72171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7FFAB8D9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0926401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1B1347EB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DBAB5C5" w14:textId="77777777" w:rsidR="009F5958" w:rsidRPr="000508EF" w:rsidRDefault="009F5958" w:rsidP="009F5958">
            <w:pPr>
              <w:pStyle w:val="NoSpacing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670B6D" w:rsidRPr="005A2BD8" w14:paraId="162606DA" w14:textId="77777777" w:rsidTr="009F5958">
        <w:trPr>
          <w:cantSplit/>
          <w:trHeight w:val="285"/>
        </w:trPr>
        <w:tc>
          <w:tcPr>
            <w:tcW w:w="3420" w:type="dxa"/>
          </w:tcPr>
          <w:p w14:paraId="45D60672" w14:textId="2F34586F" w:rsidR="00670B6D" w:rsidRPr="0004335F" w:rsidRDefault="00670B6D" w:rsidP="00670B6D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  <w:r w:rsidRPr="00754092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Pr="002802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D1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vAlign w:val="bottom"/>
          </w:tcPr>
          <w:p w14:paraId="3EC212B0" w14:textId="44CC173F" w:rsidR="00670B6D" w:rsidRPr="005A4B6B" w:rsidRDefault="00670B6D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2D13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39.19</w:t>
            </w:r>
          </w:p>
        </w:tc>
        <w:tc>
          <w:tcPr>
            <w:tcW w:w="178" w:type="dxa"/>
            <w:vAlign w:val="bottom"/>
          </w:tcPr>
          <w:p w14:paraId="3653CA85" w14:textId="77777777" w:rsidR="00670B6D" w:rsidRPr="0004335F" w:rsidRDefault="00670B6D" w:rsidP="00670B6D">
            <w:pPr>
              <w:pStyle w:val="NoSpacing"/>
              <w:ind w:left="195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  <w:vAlign w:val="bottom"/>
          </w:tcPr>
          <w:p w14:paraId="478D2F53" w14:textId="3BA27E58" w:rsidR="00670B6D" w:rsidRPr="005A4B6B" w:rsidRDefault="00340798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234.43</w:t>
            </w:r>
          </w:p>
        </w:tc>
        <w:tc>
          <w:tcPr>
            <w:tcW w:w="197" w:type="dxa"/>
            <w:gridSpan w:val="3"/>
            <w:vAlign w:val="bottom"/>
          </w:tcPr>
          <w:p w14:paraId="0E5D6948" w14:textId="77777777" w:rsidR="00670B6D" w:rsidRPr="00340798" w:rsidRDefault="00670B6D" w:rsidP="00340798">
            <w:pPr>
              <w:pStyle w:val="NoSpacing"/>
              <w:tabs>
                <w:tab w:val="clear" w:pos="227"/>
                <w:tab w:val="left" w:pos="720"/>
              </w:tabs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09CB8BD" w14:textId="6714B352" w:rsidR="00670B6D" w:rsidRPr="005A4B6B" w:rsidRDefault="00FF765A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C15D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</w:t>
            </w:r>
          </w:p>
        </w:tc>
        <w:tc>
          <w:tcPr>
            <w:tcW w:w="193" w:type="dxa"/>
            <w:gridSpan w:val="2"/>
            <w:vAlign w:val="bottom"/>
          </w:tcPr>
          <w:p w14:paraId="0767EC60" w14:textId="77777777" w:rsidR="00670B6D" w:rsidRPr="0004335F" w:rsidRDefault="00670B6D" w:rsidP="00670B6D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vAlign w:val="bottom"/>
          </w:tcPr>
          <w:p w14:paraId="38E3DDD1" w14:textId="17EA0568" w:rsidR="00670B6D" w:rsidRPr="00340798" w:rsidRDefault="00340798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86.31</w:t>
            </w:r>
          </w:p>
        </w:tc>
        <w:tc>
          <w:tcPr>
            <w:tcW w:w="183" w:type="dxa"/>
            <w:vAlign w:val="bottom"/>
          </w:tcPr>
          <w:p w14:paraId="18C16495" w14:textId="77777777" w:rsidR="00670B6D" w:rsidRPr="0004335F" w:rsidRDefault="00670B6D" w:rsidP="00670B6D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vAlign w:val="bottom"/>
          </w:tcPr>
          <w:p w14:paraId="4E3C70CF" w14:textId="6E4CEBDB" w:rsidR="00670B6D" w:rsidRPr="00670B6D" w:rsidRDefault="002D1346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F765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F765A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2" w:type="dxa"/>
            <w:vAlign w:val="bottom"/>
          </w:tcPr>
          <w:p w14:paraId="7FC09661" w14:textId="77777777" w:rsidR="00670B6D" w:rsidRPr="00670B6D" w:rsidRDefault="00670B6D" w:rsidP="00670B6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55F7A2" w14:textId="3A3D9A3A" w:rsidR="00670B6D" w:rsidRPr="00340798" w:rsidRDefault="00340798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40798">
              <w:rPr>
                <w:rFonts w:asciiTheme="majorBidi" w:hAnsiTheme="majorBidi" w:cstheme="majorBidi"/>
                <w:sz w:val="24"/>
                <w:szCs w:val="24"/>
              </w:rPr>
              <w:t>202.39</w:t>
            </w:r>
          </w:p>
        </w:tc>
        <w:tc>
          <w:tcPr>
            <w:tcW w:w="183" w:type="dxa"/>
            <w:vAlign w:val="bottom"/>
          </w:tcPr>
          <w:p w14:paraId="6F09C702" w14:textId="77777777" w:rsidR="00670B6D" w:rsidRPr="00340798" w:rsidRDefault="00670B6D" w:rsidP="00670B6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65248AAA" w14:textId="7EBB3D69" w:rsidR="00670B6D" w:rsidRPr="005A4B6B" w:rsidRDefault="002D1346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</w:rPr>
              <w:t>(181.10)</w:t>
            </w:r>
          </w:p>
        </w:tc>
        <w:tc>
          <w:tcPr>
            <w:tcW w:w="183" w:type="dxa"/>
            <w:vAlign w:val="bottom"/>
          </w:tcPr>
          <w:p w14:paraId="45E88E2C" w14:textId="77777777" w:rsidR="00670B6D" w:rsidRPr="00894C9A" w:rsidRDefault="00670B6D" w:rsidP="00894C9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5A315D7" w14:textId="00D363B0" w:rsidR="00670B6D" w:rsidRPr="00340798" w:rsidRDefault="00340798" w:rsidP="00670B6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(224.53)</w:t>
            </w:r>
          </w:p>
        </w:tc>
        <w:tc>
          <w:tcPr>
            <w:tcW w:w="183" w:type="dxa"/>
            <w:vAlign w:val="bottom"/>
          </w:tcPr>
          <w:p w14:paraId="5C898324" w14:textId="77777777" w:rsidR="00670B6D" w:rsidRPr="00340798" w:rsidRDefault="00670B6D" w:rsidP="00670B6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78D219" w14:textId="384A400C" w:rsidR="00670B6D" w:rsidRPr="00894C9A" w:rsidRDefault="002D1346" w:rsidP="00894C9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215.36</w:t>
            </w:r>
          </w:p>
        </w:tc>
        <w:tc>
          <w:tcPr>
            <w:tcW w:w="183" w:type="dxa"/>
            <w:vAlign w:val="bottom"/>
          </w:tcPr>
          <w:p w14:paraId="1020D0A4" w14:textId="77777777" w:rsidR="00670B6D" w:rsidRPr="0004335F" w:rsidRDefault="00670B6D" w:rsidP="00670B6D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vAlign w:val="bottom"/>
          </w:tcPr>
          <w:p w14:paraId="55F0E8F6" w14:textId="0218D2CA" w:rsidR="00670B6D" w:rsidRPr="000508EF" w:rsidRDefault="00340798" w:rsidP="00670B6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298.60</w:t>
            </w:r>
          </w:p>
        </w:tc>
      </w:tr>
      <w:tr w:rsidR="000508EF" w:rsidRPr="00623946" w14:paraId="42818E64" w14:textId="77777777" w:rsidTr="005A4B6B">
        <w:trPr>
          <w:cantSplit/>
          <w:trHeight w:val="171"/>
        </w:trPr>
        <w:tc>
          <w:tcPr>
            <w:tcW w:w="3420" w:type="dxa"/>
          </w:tcPr>
          <w:p w14:paraId="4FE85EEC" w14:textId="77777777" w:rsidR="000508EF" w:rsidRPr="000508EF" w:rsidRDefault="000508EF" w:rsidP="000508E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208E5290" w14:textId="77777777" w:rsidR="000508EF" w:rsidRPr="005A4B6B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021517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  <w:vAlign w:val="bottom"/>
          </w:tcPr>
          <w:p w14:paraId="5DEFBE5D" w14:textId="77777777" w:rsidR="000508EF" w:rsidRPr="005A4B6B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166D9AA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1B92D77" w14:textId="77777777" w:rsidR="000508EF" w:rsidRPr="005A4B6B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8121ED8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A3644F9" w14:textId="77777777" w:rsidR="000508EF" w:rsidRPr="005A4B6B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F00CBA4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vAlign w:val="bottom"/>
          </w:tcPr>
          <w:p w14:paraId="4C911B7C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75D833C5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vAlign w:val="bottom"/>
          </w:tcPr>
          <w:p w14:paraId="0246F09A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688E3F0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vAlign w:val="bottom"/>
          </w:tcPr>
          <w:p w14:paraId="7C9D5D88" w14:textId="77777777" w:rsidR="000508EF" w:rsidRPr="005A4B6B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C1A182D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vAlign w:val="bottom"/>
          </w:tcPr>
          <w:p w14:paraId="501E543B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6924C20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vAlign w:val="bottom"/>
          </w:tcPr>
          <w:p w14:paraId="257F48A9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F13377D" w14:textId="77777777" w:rsidR="000508EF" w:rsidRPr="000508EF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vAlign w:val="bottom"/>
          </w:tcPr>
          <w:p w14:paraId="3F4483D0" w14:textId="77777777" w:rsidR="000508EF" w:rsidRP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0508EF" w:rsidRPr="00623946" w14:paraId="71644ADA" w14:textId="77777777" w:rsidTr="009F5958">
        <w:trPr>
          <w:cantSplit/>
        </w:trPr>
        <w:tc>
          <w:tcPr>
            <w:tcW w:w="3420" w:type="dxa"/>
          </w:tcPr>
          <w:p w14:paraId="76EA0B5F" w14:textId="1AA2FA0B" w:rsidR="000508EF" w:rsidRPr="00B33B2E" w:rsidRDefault="000508EF" w:rsidP="000508E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309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รายการที่ไม่เป็นตัวเงินอื่นที่มีสาระ</w:t>
            </w:r>
            <w:r w:rsidRPr="0028022B">
              <w:rPr>
                <w:rFonts w:asciiTheme="majorBidi" w:hAnsiTheme="majorBidi" w:cstheme="majorBidi"/>
                <w:sz w:val="24"/>
                <w:szCs w:val="24"/>
                <w:cs/>
              </w:rPr>
              <w:t>สำคัญ</w:t>
            </w:r>
            <w:r w:rsidRPr="00583E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4092">
              <w:rPr>
                <w:rFonts w:asciiTheme="majorBidi" w:hAnsiTheme="majorBidi" w:cstheme="majorBidi"/>
                <w:i/>
                <w:iCs/>
                <w:color w:val="0000C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BC33965" w14:textId="77777777" w:rsidR="000508EF" w:rsidRPr="00E01E4A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B7D9129" w14:textId="77777777" w:rsidR="000508EF" w:rsidRPr="00E01E4A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B36B7F2" w14:textId="77777777" w:rsidR="000508EF" w:rsidRPr="005A4B6B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7D3BA7E3" w14:textId="77777777" w:rsidR="000508EF" w:rsidRPr="00E01E4A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4A49BBC" w14:textId="77777777" w:rsidR="000508EF" w:rsidRPr="00E01E4A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9F76744" w14:textId="77777777" w:rsidR="000508EF" w:rsidRPr="00E01E4A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341922A" w14:textId="77777777" w:rsidR="000508EF" w:rsidRPr="00623946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59135C5" w14:textId="77777777" w:rsidR="000508EF" w:rsidRPr="00623946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C8783E" w14:textId="77777777" w:rsidR="000508EF" w:rsidRPr="000144DD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BB9CCC5" w14:textId="77777777" w:rsidR="000508EF" w:rsidRPr="000144DD" w:rsidRDefault="000508EF" w:rsidP="000508EF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F19149" w14:textId="77777777" w:rsidR="000508EF" w:rsidRPr="000144DD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B5F70C4" w14:textId="77777777" w:rsidR="000508EF" w:rsidRPr="000144DD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775E179" w14:textId="77777777" w:rsidR="000508EF" w:rsidRPr="005A4B6B" w:rsidRDefault="000508EF" w:rsidP="005A4B6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057C9BA" w14:textId="77777777" w:rsidR="000508EF" w:rsidRPr="000144DD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E2DE8E" w14:textId="77777777" w:rsidR="000508EF" w:rsidRPr="000144DD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480BC55" w14:textId="77777777" w:rsidR="000508EF" w:rsidRPr="00623946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C6056A" w14:textId="77777777" w:rsidR="000508EF" w:rsidRPr="000144DD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CCA62CB" w14:textId="77777777" w:rsidR="000508EF" w:rsidRPr="000144DD" w:rsidRDefault="000508EF" w:rsidP="000508E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B3CAA76" w14:textId="77777777" w:rsidR="000508EF" w:rsidRDefault="000508EF" w:rsidP="000508EF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E744B" w:rsidRPr="00623946" w14:paraId="39A544A8" w14:textId="77777777" w:rsidTr="009F5958">
        <w:trPr>
          <w:cantSplit/>
        </w:trPr>
        <w:tc>
          <w:tcPr>
            <w:tcW w:w="3420" w:type="dxa"/>
          </w:tcPr>
          <w:p w14:paraId="4AD71DD2" w14:textId="4E2D1801" w:rsidR="001E744B" w:rsidRPr="00623946" w:rsidRDefault="001E744B" w:rsidP="001E744B">
            <w:pPr>
              <w:shd w:val="clear" w:color="auto" w:fill="FFFFFF"/>
              <w:spacing w:line="300" w:lineRule="exact"/>
              <w:ind w:left="280" w:right="-79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1080" w:type="dxa"/>
            <w:vAlign w:val="bottom"/>
          </w:tcPr>
          <w:p w14:paraId="399FDCED" w14:textId="2C5C3D85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3.99</w:t>
            </w: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4EB4F8E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257E42A" w14:textId="2DBE1209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(2.87)</w:t>
            </w:r>
          </w:p>
        </w:tc>
        <w:tc>
          <w:tcPr>
            <w:tcW w:w="189" w:type="dxa"/>
            <w:gridSpan w:val="2"/>
            <w:vAlign w:val="bottom"/>
          </w:tcPr>
          <w:p w14:paraId="50D8D01C" w14:textId="77777777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8B4AC7F" w14:textId="3351C3DD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64A5450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C91422C" w14:textId="1D2F95E0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  <w:r w:rsidRPr="00DE46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BA48C44" w14:textId="77777777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2A5F755" w14:textId="0788743B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0.04</w:t>
            </w:r>
            <w:r w:rsidRPr="00DE46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340E1733" w14:textId="77777777" w:rsidR="001E744B" w:rsidRPr="00DE468D" w:rsidRDefault="001E744B" w:rsidP="001E744B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9CD686" w14:textId="4A02C32D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ADE98BC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8965E21" w14:textId="41467EA6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BA5FF51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408C7B" w14:textId="045D0E2C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95A4484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7036322" w14:textId="703382AB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81.44</w:t>
            </w:r>
            <w:r w:rsidRPr="00DE46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47FEC766" w14:textId="77777777" w:rsidR="001E744B" w:rsidRPr="00DE468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3468CD" w14:textId="2A0DAC24" w:rsidR="001E744B" w:rsidRPr="00DE468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E468D">
              <w:rPr>
                <w:rFonts w:asciiTheme="majorBidi" w:hAnsiTheme="majorBidi" w:cstheme="majorBidi"/>
                <w:sz w:val="24"/>
                <w:szCs w:val="24"/>
              </w:rPr>
              <w:t>(79.16)</w:t>
            </w:r>
          </w:p>
        </w:tc>
      </w:tr>
      <w:tr w:rsidR="001E744B" w:rsidRPr="00623946" w14:paraId="66154A99" w14:textId="77777777" w:rsidTr="00284176">
        <w:trPr>
          <w:cantSplit/>
        </w:trPr>
        <w:tc>
          <w:tcPr>
            <w:tcW w:w="3420" w:type="dxa"/>
            <w:vAlign w:val="bottom"/>
          </w:tcPr>
          <w:p w14:paraId="673FAA3D" w14:textId="0BCE3902" w:rsidR="001E744B" w:rsidRDefault="001E744B" w:rsidP="001E744B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AE68BA"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Theme="majorBidi" w:hAnsi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t>2565/</w:t>
            </w:r>
          </w:p>
          <w:p w14:paraId="7613A03E" w14:textId="016DB6DB" w:rsidR="001E744B" w:rsidRPr="00623946" w:rsidRDefault="001E744B" w:rsidP="001E744B">
            <w:pPr>
              <w:shd w:val="clear" w:color="auto" w:fill="FFFFFF"/>
              <w:spacing w:line="300" w:lineRule="exact"/>
              <w:ind w:left="190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31</w:t>
            </w:r>
            <w:r w:rsidRPr="00AE68BA"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>
              <w:rPr>
                <w:rFonts w:asciiTheme="majorBidi" w:hAnsiTheme="majorBidi"/>
                <w:color w:val="000000"/>
                <w:sz w:val="24"/>
                <w:szCs w:val="24"/>
                <w:lang w:val="en-GB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69F75E36" w14:textId="33F8B543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3,440.45</w:t>
            </w:r>
          </w:p>
        </w:tc>
        <w:tc>
          <w:tcPr>
            <w:tcW w:w="178" w:type="dxa"/>
            <w:vAlign w:val="bottom"/>
          </w:tcPr>
          <w:p w14:paraId="51E628D7" w14:textId="77777777" w:rsidR="001E744B" w:rsidRPr="00E01E4A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5B9972D" w14:textId="0B718F26" w:rsidR="001E744B" w:rsidRPr="005A4B6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3,477.97</w:t>
            </w:r>
          </w:p>
        </w:tc>
        <w:tc>
          <w:tcPr>
            <w:tcW w:w="189" w:type="dxa"/>
            <w:gridSpan w:val="2"/>
            <w:vAlign w:val="bottom"/>
          </w:tcPr>
          <w:p w14:paraId="3BE94F5F" w14:textId="77777777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096C7EE" w14:textId="52D59029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5,874.41</w:t>
            </w:r>
          </w:p>
        </w:tc>
        <w:tc>
          <w:tcPr>
            <w:tcW w:w="181" w:type="dxa"/>
            <w:vAlign w:val="bottom"/>
          </w:tcPr>
          <w:p w14:paraId="3380B5D3" w14:textId="77777777" w:rsidR="001E744B" w:rsidRPr="00E01E4A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CC3A9D" w14:textId="03BB5410" w:rsidR="001E744B" w:rsidRPr="000508EF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507D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507D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14F19203" w14:textId="77777777" w:rsidR="001E744B" w:rsidRPr="00623946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7B276D" w14:textId="0B9F9F38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12,318.71</w:t>
            </w:r>
          </w:p>
        </w:tc>
        <w:tc>
          <w:tcPr>
            <w:tcW w:w="182" w:type="dxa"/>
            <w:vAlign w:val="bottom"/>
          </w:tcPr>
          <w:p w14:paraId="19A44C21" w14:textId="77777777" w:rsidR="001E744B" w:rsidRPr="000144DD" w:rsidRDefault="001E744B" w:rsidP="001E744B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09450F" w14:textId="092516B4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507DAC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07DAC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3" w:type="dxa"/>
            <w:vAlign w:val="bottom"/>
          </w:tcPr>
          <w:p w14:paraId="31AB3DB2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16AA910" w14:textId="07B72BCC" w:rsidR="001E744B" w:rsidRPr="005A4B6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</w:rPr>
              <w:t>(4,487.59)</w:t>
            </w:r>
          </w:p>
        </w:tc>
        <w:tc>
          <w:tcPr>
            <w:tcW w:w="183" w:type="dxa"/>
            <w:vAlign w:val="bottom"/>
          </w:tcPr>
          <w:p w14:paraId="43E484A8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C20390" w14:textId="00F56E34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(3,660.27)</w:t>
            </w:r>
          </w:p>
        </w:tc>
        <w:tc>
          <w:tcPr>
            <w:tcW w:w="183" w:type="dxa"/>
            <w:vAlign w:val="bottom"/>
          </w:tcPr>
          <w:p w14:paraId="1E0F7FAF" w14:textId="77777777" w:rsidR="001E744B" w:rsidRPr="00623946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A22448" w14:textId="143D1BEA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17,145.98</w:t>
            </w:r>
          </w:p>
        </w:tc>
        <w:tc>
          <w:tcPr>
            <w:tcW w:w="183" w:type="dxa"/>
            <w:vAlign w:val="bottom"/>
          </w:tcPr>
          <w:p w14:paraId="0E56B17B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EE36E90" w14:textId="61B1F27D" w:rsidR="001E744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12,907.10</w:t>
            </w:r>
          </w:p>
        </w:tc>
      </w:tr>
      <w:tr w:rsidR="001E744B" w:rsidRPr="00623946" w14:paraId="5F361868" w14:textId="77777777" w:rsidTr="00284176">
        <w:trPr>
          <w:cantSplit/>
        </w:trPr>
        <w:tc>
          <w:tcPr>
            <w:tcW w:w="3420" w:type="dxa"/>
            <w:vAlign w:val="bottom"/>
          </w:tcPr>
          <w:p w14:paraId="2A54AA70" w14:textId="77777777" w:rsidR="001E744B" w:rsidRDefault="001E744B" w:rsidP="001E744B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color w:val="000000"/>
                <w:sz w:val="24"/>
                <w:szCs w:val="24"/>
                <w:lang w:val="en-GB"/>
              </w:rPr>
            </w:pPr>
            <w:r w:rsidRPr="00AE68BA"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Theme="majorBidi" w:hAnsiTheme="majorBidi"/>
                <w:color w:val="000000"/>
                <w:sz w:val="24"/>
                <w:szCs w:val="24"/>
                <w:lang w:val="en-GB"/>
              </w:rPr>
              <w:t xml:space="preserve"> 2565</w:t>
            </w:r>
            <w:r w:rsidRPr="00AE68BA"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  <w:t>/</w:t>
            </w:r>
          </w:p>
          <w:p w14:paraId="0926F883" w14:textId="05782BCC" w:rsidR="001E744B" w:rsidRPr="00AE68BA" w:rsidRDefault="001E744B" w:rsidP="001E744B">
            <w:pPr>
              <w:shd w:val="clear" w:color="auto" w:fill="FFFFFF"/>
              <w:spacing w:line="300" w:lineRule="exact"/>
              <w:ind w:left="190" w:right="-79"/>
              <w:contextualSpacing/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>31</w:t>
            </w:r>
            <w:r w:rsidRPr="00AE68BA">
              <w:rPr>
                <w:rFonts w:asciiTheme="majorBidi" w:hAnsiTheme="majorBidi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>
              <w:rPr>
                <w:rFonts w:asciiTheme="majorBidi" w:hAnsiTheme="majorBidi"/>
                <w:color w:val="000000"/>
                <w:sz w:val="24"/>
                <w:szCs w:val="24"/>
                <w:lang w:val="en-GB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37186187" w14:textId="7767D469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(1,862.00)</w:t>
            </w:r>
          </w:p>
        </w:tc>
        <w:tc>
          <w:tcPr>
            <w:tcW w:w="178" w:type="dxa"/>
            <w:vAlign w:val="bottom"/>
          </w:tcPr>
          <w:p w14:paraId="3D624AC4" w14:textId="77777777" w:rsidR="001E744B" w:rsidRPr="00E01E4A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EDB090E" w14:textId="1E8D4F24" w:rsidR="001E744B" w:rsidRPr="005A4B6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(2,126.99)</w:t>
            </w:r>
          </w:p>
        </w:tc>
        <w:tc>
          <w:tcPr>
            <w:tcW w:w="189" w:type="dxa"/>
            <w:gridSpan w:val="2"/>
            <w:vAlign w:val="bottom"/>
          </w:tcPr>
          <w:p w14:paraId="33F765B5" w14:textId="77777777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505A1E7" w14:textId="65B1245D" w:rsidR="001E744B" w:rsidRPr="00E01E4A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(3,671.84)</w:t>
            </w:r>
          </w:p>
        </w:tc>
        <w:tc>
          <w:tcPr>
            <w:tcW w:w="181" w:type="dxa"/>
            <w:vAlign w:val="bottom"/>
          </w:tcPr>
          <w:p w14:paraId="3420E9E5" w14:textId="77777777" w:rsidR="001E744B" w:rsidRPr="00E01E4A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DB9BAE6" w14:textId="6F8C17A9" w:rsidR="001E744B" w:rsidRPr="000508EF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</w:t>
            </w:r>
            <w:r w:rsidR="00507D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507D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943F90D" w14:textId="77777777" w:rsidR="001E744B" w:rsidRPr="00623946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B625FE" w14:textId="593B7580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(1,432.85)</w:t>
            </w:r>
          </w:p>
        </w:tc>
        <w:tc>
          <w:tcPr>
            <w:tcW w:w="182" w:type="dxa"/>
            <w:vAlign w:val="bottom"/>
          </w:tcPr>
          <w:p w14:paraId="59DC3293" w14:textId="77777777" w:rsidR="001E744B" w:rsidRPr="000144DD" w:rsidRDefault="001E744B" w:rsidP="001E744B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D1F2B" w14:textId="1C24F0A1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507DAC">
              <w:rPr>
                <w:rFonts w:asciiTheme="majorBidi" w:hAnsiTheme="majorBidi" w:cstheme="majorBidi"/>
                <w:sz w:val="24"/>
                <w:szCs w:val="24"/>
              </w:rPr>
              <w:t>440.99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3F1B8CC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B4B2D78" w14:textId="1AB0616E" w:rsidR="001E744B" w:rsidRPr="005A4B6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</w:rPr>
              <w:t>1,355.02</w:t>
            </w:r>
          </w:p>
        </w:tc>
        <w:tc>
          <w:tcPr>
            <w:tcW w:w="183" w:type="dxa"/>
            <w:vAlign w:val="bottom"/>
          </w:tcPr>
          <w:p w14:paraId="4E1C39BF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E03678" w14:textId="6291678D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707.73</w:t>
            </w:r>
          </w:p>
        </w:tc>
        <w:tc>
          <w:tcPr>
            <w:tcW w:w="183" w:type="dxa"/>
            <w:vAlign w:val="bottom"/>
          </w:tcPr>
          <w:p w14:paraId="53966A84" w14:textId="77777777" w:rsidR="001E744B" w:rsidRPr="00623946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C812A63" w14:textId="5594DD94" w:rsidR="001E744B" w:rsidRPr="000144DD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(5,611.67)</w:t>
            </w:r>
          </w:p>
        </w:tc>
        <w:tc>
          <w:tcPr>
            <w:tcW w:w="183" w:type="dxa"/>
            <w:vAlign w:val="bottom"/>
          </w:tcPr>
          <w:p w14:paraId="1243E90A" w14:textId="77777777" w:rsidR="001E744B" w:rsidRPr="000144DD" w:rsidRDefault="001E744B" w:rsidP="001E744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24FECA3" w14:textId="02B082B3" w:rsidR="001E744B" w:rsidRDefault="001E744B" w:rsidP="001E744B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6,003.01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bookmarkEnd w:id="3"/>
    </w:tbl>
    <w:p w14:paraId="33C206C0" w14:textId="77777777" w:rsidR="000508EF" w:rsidRPr="000508EF" w:rsidRDefault="000508EF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0508EF" w:rsidSect="004E7DA6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B9562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9562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EF512C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11EEE180" w14:textId="6C7D1756" w:rsidR="0017797B" w:rsidRDefault="0017797B" w:rsidP="00177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B9562F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9562F">
        <w:rPr>
          <w:rFonts w:asciiTheme="majorBidi" w:hAnsiTheme="majorBidi" w:cstheme="majorBidi" w:hint="cs"/>
          <w:cs/>
        </w:rPr>
        <w:t xml:space="preserve">     </w:t>
      </w:r>
      <w:r w:rsidRPr="00B9562F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B9562F">
        <w:rPr>
          <w:rFonts w:asciiTheme="majorBidi" w:hAnsiTheme="majorBidi" w:cstheme="majorBidi"/>
        </w:rPr>
        <w:t xml:space="preserve"> </w:t>
      </w:r>
      <w:r w:rsidRPr="00B9562F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0508EF" w:rsidRPr="00B9562F">
        <w:rPr>
          <w:rFonts w:asciiTheme="majorBidi" w:hAnsiTheme="majorBidi" w:cstheme="majorBidi" w:hint="cs"/>
          <w:cs/>
        </w:rPr>
        <w:t>สาม</w:t>
      </w:r>
      <w:r w:rsidRPr="00B9562F">
        <w:rPr>
          <w:rFonts w:asciiTheme="majorBidi" w:hAnsiTheme="majorBidi" w:cstheme="majorBidi" w:hint="cs"/>
          <w:cs/>
        </w:rPr>
        <w:t>เดือน</w:t>
      </w:r>
      <w:r w:rsidRPr="00B9562F">
        <w:rPr>
          <w:rFonts w:asciiTheme="majorBidi" w:hAnsiTheme="majorBidi" w:cstheme="majorBidi"/>
          <w:cs/>
        </w:rPr>
        <w:t xml:space="preserve">สิ้นสุดวันที่ </w:t>
      </w:r>
      <w:r w:rsidR="00632D0C" w:rsidRPr="00B9562F">
        <w:rPr>
          <w:rFonts w:asciiTheme="majorBidi" w:hAnsiTheme="majorBidi" w:cstheme="majorBidi"/>
        </w:rPr>
        <w:t>3</w:t>
      </w:r>
      <w:r w:rsidR="000508EF" w:rsidRPr="00B9562F">
        <w:rPr>
          <w:rFonts w:asciiTheme="majorBidi" w:hAnsiTheme="majorBidi" w:cstheme="majorBidi"/>
        </w:rPr>
        <w:t xml:space="preserve">1 </w:t>
      </w:r>
      <w:r w:rsidR="000508EF" w:rsidRPr="00B9562F">
        <w:rPr>
          <w:rFonts w:asciiTheme="majorBidi" w:hAnsiTheme="majorBidi" w:cstheme="majorBidi" w:hint="cs"/>
          <w:cs/>
        </w:rPr>
        <w:t xml:space="preserve">มีนาคม </w:t>
      </w:r>
      <w:r w:rsidR="000508EF" w:rsidRPr="00B9562F">
        <w:rPr>
          <w:rFonts w:asciiTheme="majorBidi" w:hAnsiTheme="majorBidi" w:cstheme="majorBidi"/>
        </w:rPr>
        <w:t xml:space="preserve">2565 </w:t>
      </w:r>
      <w:r w:rsidRPr="00B9562F">
        <w:rPr>
          <w:rFonts w:asciiTheme="majorBidi" w:hAnsiTheme="majorBidi" w:cstheme="majorBidi"/>
          <w:cs/>
        </w:rPr>
        <w:t>คือ</w:t>
      </w:r>
      <w:r w:rsidRPr="00B9562F">
        <w:rPr>
          <w:rFonts w:asciiTheme="majorBidi" w:hAnsiTheme="majorBidi" w:cstheme="majorBidi"/>
        </w:rPr>
        <w:t xml:space="preserve"> </w:t>
      </w:r>
      <w:r w:rsidR="00892BEA" w:rsidRPr="00B9562F">
        <w:rPr>
          <w:rFonts w:asciiTheme="majorBidi" w:hAnsiTheme="majorBidi" w:cstheme="majorBidi"/>
          <w:cs/>
        </w:rPr>
        <w:br/>
      </w:r>
      <w:r w:rsidR="00192566" w:rsidRPr="00B9562F">
        <w:rPr>
          <w:rFonts w:asciiTheme="majorBidi" w:hAnsiTheme="majorBidi" w:cstheme="majorBidi" w:hint="cs"/>
          <w:cs/>
        </w:rPr>
        <w:t xml:space="preserve">ร้อยละ </w:t>
      </w:r>
      <w:r w:rsidR="00D8320E" w:rsidRPr="00B9562F">
        <w:rPr>
          <w:rFonts w:asciiTheme="majorBidi" w:hAnsiTheme="majorBidi" w:cstheme="majorBidi" w:hint="cs"/>
        </w:rPr>
        <w:t>8</w:t>
      </w:r>
      <w:r w:rsidR="000B13B3" w:rsidRPr="00B9562F">
        <w:rPr>
          <w:rFonts w:asciiTheme="majorBidi" w:hAnsiTheme="majorBidi" w:cstheme="majorBidi" w:hint="cs"/>
          <w:cs/>
        </w:rPr>
        <w:t>.</w:t>
      </w:r>
      <w:r w:rsidR="00D8320E" w:rsidRPr="00B9562F">
        <w:rPr>
          <w:rFonts w:asciiTheme="majorBidi" w:hAnsiTheme="majorBidi" w:cstheme="majorBidi" w:hint="cs"/>
        </w:rPr>
        <w:t>51</w:t>
      </w:r>
      <w:r w:rsidRPr="00B9562F">
        <w:rPr>
          <w:rFonts w:asciiTheme="majorBidi" w:hAnsiTheme="majorBidi" w:cstheme="majorBidi" w:hint="cs"/>
          <w:cs/>
        </w:rPr>
        <w:t xml:space="preserve"> </w:t>
      </w:r>
      <w:r w:rsidRPr="00B9562F">
        <w:rPr>
          <w:rFonts w:asciiTheme="majorBidi" w:hAnsiTheme="majorBidi" w:cstheme="majorBidi"/>
          <w:i/>
          <w:iCs/>
          <w:lang w:val="en-GB" w:bidi="ar-SA"/>
        </w:rPr>
        <w:t>(</w:t>
      </w:r>
      <w:r w:rsidRPr="00B9562F">
        <w:rPr>
          <w:rFonts w:asciiTheme="majorBidi" w:hAnsiTheme="majorBidi" w:cstheme="majorBidi" w:hint="cs"/>
          <w:i/>
          <w:iCs/>
          <w:cs/>
        </w:rPr>
        <w:t>รอบระยะเวล</w:t>
      </w:r>
      <w:r w:rsidR="000605C8" w:rsidRPr="00B9562F">
        <w:rPr>
          <w:rFonts w:asciiTheme="majorBidi" w:hAnsiTheme="majorBidi" w:cstheme="majorBidi" w:hint="cs"/>
          <w:i/>
          <w:iCs/>
          <w:cs/>
        </w:rPr>
        <w:t>าสาม</w:t>
      </w:r>
      <w:r w:rsidRPr="00B9562F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0605C8" w:rsidRPr="00B9562F">
        <w:rPr>
          <w:rFonts w:asciiTheme="majorBidi" w:hAnsiTheme="majorBidi" w:cstheme="majorBidi"/>
          <w:i/>
          <w:iCs/>
        </w:rPr>
        <w:t xml:space="preserve">31 </w:t>
      </w:r>
      <w:r w:rsidR="000605C8" w:rsidRPr="00B9562F">
        <w:rPr>
          <w:rFonts w:asciiTheme="majorBidi" w:hAnsiTheme="majorBidi" w:cstheme="majorBidi" w:hint="cs"/>
          <w:i/>
          <w:iCs/>
          <w:cs/>
        </w:rPr>
        <w:t xml:space="preserve">มีนาคม </w:t>
      </w:r>
      <w:r w:rsidR="000605C8" w:rsidRPr="00B9562F">
        <w:rPr>
          <w:rFonts w:asciiTheme="majorBidi" w:hAnsiTheme="majorBidi" w:cstheme="majorBidi"/>
          <w:i/>
          <w:iCs/>
        </w:rPr>
        <w:t>2564</w:t>
      </w:r>
      <w:r w:rsidRPr="00B9562F">
        <w:rPr>
          <w:rFonts w:asciiTheme="majorBidi" w:hAnsiTheme="majorBidi" w:cstheme="majorBidi"/>
          <w:i/>
          <w:iCs/>
        </w:rPr>
        <w:t xml:space="preserve"> : </w:t>
      </w:r>
      <w:r w:rsidR="00192566" w:rsidRPr="00B9562F">
        <w:rPr>
          <w:rFonts w:asciiTheme="majorBidi" w:hAnsiTheme="majorBidi" w:cstheme="majorBidi" w:hint="cs"/>
          <w:i/>
          <w:iCs/>
          <w:cs/>
        </w:rPr>
        <w:t xml:space="preserve">ร้อยละ </w:t>
      </w:r>
      <w:r w:rsidR="000605C8" w:rsidRPr="00B9562F">
        <w:rPr>
          <w:rFonts w:asciiTheme="majorBidi" w:hAnsiTheme="majorBidi" w:cstheme="majorBidi"/>
          <w:i/>
          <w:iCs/>
        </w:rPr>
        <w:t>8.70</w:t>
      </w:r>
      <w:r w:rsidRPr="00B9562F">
        <w:rPr>
          <w:rFonts w:asciiTheme="majorBidi" w:hAnsiTheme="majorBidi" w:cstheme="majorBidi"/>
          <w:i/>
          <w:iCs/>
        </w:rPr>
        <w:t xml:space="preserve">) </w:t>
      </w:r>
      <w:r w:rsidRPr="00B9562F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B9562F">
        <w:rPr>
          <w:rFonts w:asciiTheme="majorBidi" w:hAnsiTheme="majorBidi" w:cstheme="majorBidi" w:hint="cs"/>
          <w:cs/>
        </w:rPr>
        <w:t>บางส่วน</w:t>
      </w:r>
      <w:r w:rsidRPr="00B9562F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15F5257F" w14:textId="78AC384C" w:rsidR="00996947" w:rsidRPr="00EF512C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5D966C75" w14:textId="0733386E" w:rsidR="00996947" w:rsidRDefault="00996947" w:rsidP="0099694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  <w:r w:rsidR="00300BC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ขั้นพื้นฐาน</w:t>
      </w:r>
    </w:p>
    <w:p w14:paraId="7D540561" w14:textId="1B5F4384" w:rsidR="00996947" w:rsidRPr="00EF512C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189F49ED" w14:textId="40BC8A26" w:rsidR="00996947" w:rsidRDefault="00996947" w:rsidP="00EF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กำไรต่อหุ้นขั้นพื้นฐานสำหรั</w:t>
      </w:r>
      <w:r w:rsidR="007A36C4">
        <w:rPr>
          <w:rFonts w:asciiTheme="majorBidi" w:hAnsiTheme="majorBidi" w:cstheme="majorBidi" w:hint="cs"/>
          <w:cs/>
        </w:rPr>
        <w:t>บงวด</w:t>
      </w:r>
      <w:r w:rsidR="007E02C2">
        <w:rPr>
          <w:rFonts w:asciiTheme="majorBidi" w:hAnsiTheme="majorBidi" w:cstheme="majorBidi" w:hint="cs"/>
          <w:cs/>
        </w:rPr>
        <w:t>สามเดือน</w:t>
      </w:r>
      <w:r>
        <w:rPr>
          <w:rFonts w:asciiTheme="majorBidi" w:hAnsiTheme="majorBidi" w:cstheme="majorBidi" w:hint="cs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>มีนาคม คำนวณจากกำไรสำหรับงวดที่เป็นส่วนของ</w:t>
      </w:r>
      <w:r w:rsidR="00EF512C">
        <w:rPr>
          <w:rFonts w:asciiTheme="majorBidi" w:hAnsiTheme="majorBidi" w:cstheme="majorBidi"/>
          <w:cs/>
        </w:rPr>
        <w:br/>
      </w:r>
      <w:r>
        <w:rPr>
          <w:rFonts w:asciiTheme="majorBidi" w:hAnsiTheme="majorBidi" w:cstheme="majorBidi" w:hint="cs"/>
          <w:cs/>
        </w:rPr>
        <w:t>ผู้ถือหุ้นสามัญของบริษัท โดยได้ปรับปรุงจำนวนหุ้นสามัญที่เปลี่ยนแปลงจากการปรับลดมูลค่าหุ้นสามัญ</w:t>
      </w:r>
      <w:r w:rsidR="001F08AD">
        <w:rPr>
          <w:rFonts w:asciiTheme="majorBidi" w:hAnsiTheme="majorBidi" w:cstheme="majorBidi" w:hint="cs"/>
          <w:cs/>
        </w:rPr>
        <w:t>และการเพิ่มทุนชำระแล้ว</w:t>
      </w:r>
      <w:r>
        <w:rPr>
          <w:rFonts w:asciiTheme="majorBidi" w:hAnsiTheme="majorBidi" w:cstheme="majorBidi" w:hint="cs"/>
          <w:cs/>
        </w:rPr>
        <w:t xml:space="preserve"> </w:t>
      </w:r>
      <w:r w:rsidR="007A36C4" w:rsidRPr="007A36C4">
        <w:rPr>
          <w:rFonts w:asciiTheme="majorBidi" w:hAnsiTheme="majorBidi" w:cstheme="majorBidi" w:hint="cs"/>
          <w:cs/>
        </w:rPr>
        <w:t>ใน</w:t>
      </w:r>
      <w:r w:rsidRPr="007A36C4">
        <w:rPr>
          <w:rFonts w:asciiTheme="majorBidi" w:hAnsiTheme="majorBidi" w:cstheme="majorBidi" w:hint="cs"/>
          <w:cs/>
        </w:rPr>
        <w:t xml:space="preserve">วันที่ </w:t>
      </w:r>
      <w:r w:rsidRPr="007A36C4">
        <w:rPr>
          <w:rFonts w:asciiTheme="majorBidi" w:hAnsiTheme="majorBidi" w:cstheme="majorBidi"/>
        </w:rPr>
        <w:t xml:space="preserve">6 </w:t>
      </w:r>
      <w:r w:rsidRPr="007A36C4">
        <w:rPr>
          <w:rFonts w:asciiTheme="majorBidi" w:hAnsiTheme="majorBidi" w:cstheme="majorBidi" w:hint="cs"/>
          <w:cs/>
        </w:rPr>
        <w:t xml:space="preserve">มกราคม </w:t>
      </w:r>
      <w:r w:rsidRPr="007A36C4">
        <w:rPr>
          <w:rFonts w:asciiTheme="majorBidi" w:hAnsiTheme="majorBidi" w:cstheme="majorBidi"/>
        </w:rPr>
        <w:t>2565</w:t>
      </w:r>
      <w:r w:rsidR="00AF5EA8">
        <w:rPr>
          <w:rFonts w:asciiTheme="majorBidi" w:hAnsiTheme="majorBidi" w:cstheme="majorBidi"/>
        </w:rPr>
        <w:t xml:space="preserve"> </w:t>
      </w:r>
      <w:r w:rsidR="00AF5EA8">
        <w:rPr>
          <w:rFonts w:asciiTheme="majorBidi" w:hAnsiTheme="majorBidi" w:cstheme="majorBidi" w:hint="cs"/>
          <w:cs/>
        </w:rPr>
        <w:t xml:space="preserve">และวันที่ </w:t>
      </w:r>
      <w:r w:rsidR="00AF5EA8">
        <w:rPr>
          <w:rFonts w:asciiTheme="majorBidi" w:hAnsiTheme="majorBidi" w:cstheme="majorBidi"/>
        </w:rPr>
        <w:t xml:space="preserve">15 </w:t>
      </w:r>
      <w:r w:rsidR="00AF5EA8">
        <w:rPr>
          <w:rFonts w:asciiTheme="majorBidi" w:hAnsiTheme="majorBidi" w:cstheme="majorBidi" w:hint="cs"/>
          <w:cs/>
        </w:rPr>
        <w:t xml:space="preserve">มีนาคม </w:t>
      </w:r>
      <w:r w:rsidR="00AF5EA8"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</w:rPr>
        <w:t xml:space="preserve"> </w:t>
      </w:r>
      <w:r w:rsidR="001F08AD">
        <w:rPr>
          <w:rFonts w:asciiTheme="majorBidi" w:hAnsiTheme="majorBidi" w:cstheme="majorBidi" w:hint="cs"/>
          <w:cs/>
        </w:rPr>
        <w:t xml:space="preserve">ตามลำดับ </w:t>
      </w:r>
      <w:r>
        <w:rPr>
          <w:rFonts w:asciiTheme="majorBidi" w:hAnsiTheme="majorBidi" w:cstheme="majorBidi" w:hint="cs"/>
          <w:cs/>
        </w:rPr>
        <w:t xml:space="preserve">ตามที่ได้กล่าวได้ไว้ในหมายเหตุข้อ </w:t>
      </w:r>
      <w:r w:rsidR="001F08AD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โดยถือเสมือนว่าการปรับลดมูลค่าหุ้นดังกล่าวได้เกิดขึ้นตั้งแต่วันเริ่มต้นของปีแรกที่เสนอรายงาน ซึ่งแสดงการคำนวณได้ดังนี้</w:t>
      </w:r>
    </w:p>
    <w:p w14:paraId="31E3D3A7" w14:textId="77777777" w:rsidR="00996947" w:rsidRPr="00EF512C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D9D9D9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25"/>
        <w:gridCol w:w="806"/>
        <w:gridCol w:w="910"/>
        <w:gridCol w:w="269"/>
        <w:gridCol w:w="910"/>
        <w:gridCol w:w="270"/>
        <w:gridCol w:w="910"/>
        <w:gridCol w:w="270"/>
        <w:gridCol w:w="910"/>
      </w:tblGrid>
      <w:tr w:rsidR="00996947" w:rsidRPr="008D5FB0" w14:paraId="459E122C" w14:textId="77777777" w:rsidTr="006F30E5">
        <w:trPr>
          <w:tblHeader/>
        </w:trPr>
        <w:tc>
          <w:tcPr>
            <w:tcW w:w="3925" w:type="dxa"/>
          </w:tcPr>
          <w:p w14:paraId="0C3B7D3F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806" w:type="dxa"/>
          </w:tcPr>
          <w:p w14:paraId="6140899D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089" w:type="dxa"/>
            <w:gridSpan w:val="3"/>
          </w:tcPr>
          <w:p w14:paraId="03EC40ED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83855D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090" w:type="dxa"/>
            <w:gridSpan w:val="3"/>
          </w:tcPr>
          <w:p w14:paraId="659FFC47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งบการเงินเฉพาะกิจการ</w:t>
            </w:r>
          </w:p>
        </w:tc>
      </w:tr>
      <w:tr w:rsidR="00996947" w:rsidRPr="008D5FB0" w14:paraId="68A7A6FB" w14:textId="77777777" w:rsidTr="006F30E5">
        <w:trPr>
          <w:tblHeader/>
        </w:trPr>
        <w:tc>
          <w:tcPr>
            <w:tcW w:w="3925" w:type="dxa"/>
          </w:tcPr>
          <w:p w14:paraId="5C2C0EC7" w14:textId="338CCA1E" w:rsidR="00996947" w:rsidRPr="006F30E5" w:rsidRDefault="00546DB3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  <w:r w:rsidRPr="006F30E5">
              <w:rPr>
                <w:rFonts w:hint="cs"/>
                <w:bCs/>
                <w:i/>
                <w:iCs/>
                <w:cs/>
              </w:rPr>
              <w:t>สำหรับงวดสามเดือนสิ้นสุ</w:t>
            </w:r>
            <w:r w:rsidR="006F30E5" w:rsidRPr="006F30E5">
              <w:rPr>
                <w:rFonts w:hint="cs"/>
                <w:bCs/>
                <w:i/>
                <w:iCs/>
                <w:cs/>
              </w:rPr>
              <w:t xml:space="preserve">ดวันที่ </w:t>
            </w:r>
            <w:r w:rsidR="006F30E5" w:rsidRPr="006F30E5">
              <w:rPr>
                <w:bCs/>
                <w:i/>
                <w:iCs/>
              </w:rPr>
              <w:t xml:space="preserve">31 </w:t>
            </w:r>
            <w:r w:rsidR="006F30E5" w:rsidRPr="006F30E5">
              <w:rPr>
                <w:rFonts w:hint="cs"/>
                <w:bCs/>
                <w:i/>
                <w:iCs/>
                <w:cs/>
              </w:rPr>
              <w:t xml:space="preserve">มีนาคม </w:t>
            </w:r>
          </w:p>
        </w:tc>
        <w:tc>
          <w:tcPr>
            <w:tcW w:w="806" w:type="dxa"/>
          </w:tcPr>
          <w:p w14:paraId="213FDE9B" w14:textId="5A103B70" w:rsidR="00996947" w:rsidRPr="006D5BD8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2A4BB2E2" w14:textId="5CA704E4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 w:rsidR="007A36C4">
              <w:t>5</w:t>
            </w:r>
          </w:p>
        </w:tc>
        <w:tc>
          <w:tcPr>
            <w:tcW w:w="269" w:type="dxa"/>
            <w:vAlign w:val="center"/>
          </w:tcPr>
          <w:p w14:paraId="351A4206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4B63A351" w14:textId="0397B3DE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 w:rsidR="007A36C4">
              <w:t>4</w:t>
            </w:r>
          </w:p>
        </w:tc>
        <w:tc>
          <w:tcPr>
            <w:tcW w:w="270" w:type="dxa"/>
          </w:tcPr>
          <w:p w14:paraId="487D2AAC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04DAF6EF" w14:textId="2CF3D37F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 w:rsidR="007A36C4">
              <w:t>5</w:t>
            </w:r>
          </w:p>
        </w:tc>
        <w:tc>
          <w:tcPr>
            <w:tcW w:w="270" w:type="dxa"/>
            <w:vAlign w:val="center"/>
          </w:tcPr>
          <w:p w14:paraId="5F3FD842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2F5846FA" w14:textId="68B01B2B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 w:rsidR="007A36C4">
              <w:t>4</w:t>
            </w:r>
          </w:p>
        </w:tc>
      </w:tr>
      <w:tr w:rsidR="00996947" w:rsidRPr="008D5FB0" w14:paraId="62133412" w14:textId="77777777" w:rsidTr="006F30E5">
        <w:trPr>
          <w:tblHeader/>
        </w:trPr>
        <w:tc>
          <w:tcPr>
            <w:tcW w:w="3925" w:type="dxa"/>
          </w:tcPr>
          <w:p w14:paraId="02BDD3F0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806" w:type="dxa"/>
          </w:tcPr>
          <w:p w14:paraId="47784F1E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449" w:type="dxa"/>
            <w:gridSpan w:val="7"/>
          </w:tcPr>
          <w:p w14:paraId="6D7FFCD4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8D5FB0">
              <w:rPr>
                <w:b/>
                <w:i/>
                <w:iCs/>
                <w:cs/>
              </w:rPr>
              <w:t>(ล้านบาท)</w:t>
            </w:r>
          </w:p>
        </w:tc>
      </w:tr>
      <w:tr w:rsidR="00996947" w:rsidRPr="008D5FB0" w14:paraId="439B8654" w14:textId="77777777" w:rsidTr="006F30E5">
        <w:tc>
          <w:tcPr>
            <w:tcW w:w="3925" w:type="dxa"/>
          </w:tcPr>
          <w:p w14:paraId="58228E3F" w14:textId="77777777" w:rsidR="00996947" w:rsidRPr="008D5FB0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8D5FB0">
              <w:rPr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806" w:type="dxa"/>
          </w:tcPr>
          <w:p w14:paraId="40B7FB07" w14:textId="77777777" w:rsidR="00996947" w:rsidRDefault="00996947" w:rsidP="0099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D2603D9" w14:textId="36C4235F" w:rsidR="00996947" w:rsidRPr="006F30E5" w:rsidRDefault="007A36C4" w:rsidP="0099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130</w:t>
            </w:r>
            <w:r w:rsidR="006F30E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E02C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69" w:type="dxa"/>
          </w:tcPr>
          <w:p w14:paraId="666E8089" w14:textId="77777777" w:rsidR="00996947" w:rsidRPr="006F30E5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3845E668" w14:textId="67A62C67" w:rsidR="00996947" w:rsidRPr="006F30E5" w:rsidRDefault="007A36C4" w:rsidP="0099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20</w:t>
            </w:r>
            <w:r w:rsidR="007E02C2">
              <w:rPr>
                <w:rFonts w:ascii="Angsana New" w:hAnsi="Angsana New"/>
                <w:sz w:val="30"/>
                <w:szCs w:val="30"/>
              </w:rPr>
              <w:t>2</w:t>
            </w:r>
            <w:r w:rsidR="006F30E5">
              <w:rPr>
                <w:rFonts w:ascii="Angsana New" w:hAnsi="Angsana New"/>
                <w:sz w:val="30"/>
                <w:szCs w:val="30"/>
              </w:rPr>
              <w:t>.</w:t>
            </w:r>
            <w:r w:rsidR="007E02C2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6CA4E711" w14:textId="77777777" w:rsidR="00996947" w:rsidRPr="006F30E5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0D41555D" w14:textId="13DAFE98" w:rsidR="00996947" w:rsidRPr="006F30E5" w:rsidRDefault="007A36C4" w:rsidP="0099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130</w:t>
            </w:r>
            <w:r w:rsidR="006F30E5">
              <w:rPr>
                <w:rFonts w:ascii="Angsana New" w:hAnsi="Angsana New"/>
                <w:sz w:val="30"/>
                <w:szCs w:val="30"/>
              </w:rPr>
              <w:t>.</w:t>
            </w:r>
            <w:r w:rsidR="007E02C2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E7490B4" w14:textId="77777777" w:rsidR="00996947" w:rsidRPr="006F30E5" w:rsidRDefault="00996947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78DFFA8A" w14:textId="18156CEA" w:rsidR="00996947" w:rsidRPr="006F30E5" w:rsidRDefault="007A36C4" w:rsidP="0099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20</w:t>
            </w:r>
            <w:r w:rsidR="007E02C2">
              <w:rPr>
                <w:rFonts w:ascii="Angsana New" w:hAnsi="Angsana New"/>
                <w:sz w:val="30"/>
                <w:szCs w:val="30"/>
              </w:rPr>
              <w:t>2</w:t>
            </w:r>
            <w:r w:rsidR="006F30E5">
              <w:rPr>
                <w:rFonts w:ascii="Angsana New" w:hAnsi="Angsana New"/>
                <w:sz w:val="30"/>
                <w:szCs w:val="30"/>
              </w:rPr>
              <w:t>.</w:t>
            </w:r>
            <w:r w:rsidR="007E02C2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40021" w:rsidRPr="008D5FB0" w14:paraId="047DDDDD" w14:textId="77777777" w:rsidTr="006F30E5">
        <w:tc>
          <w:tcPr>
            <w:tcW w:w="3925" w:type="dxa"/>
          </w:tcPr>
          <w:p w14:paraId="5E3480D4" w14:textId="1EBDBDB2" w:rsidR="00E40021" w:rsidRPr="006F30E5" w:rsidRDefault="00E40021" w:rsidP="00E40021">
            <w:pPr>
              <w:ind w:left="340" w:hanging="340"/>
              <w:jc w:val="thaiDistribute"/>
            </w:pPr>
            <w:r w:rsidRPr="00EF512C">
              <w:rPr>
                <w:cs/>
              </w:rPr>
              <w:t>จำนวนหุ้นสามัญ</w:t>
            </w:r>
            <w:r w:rsidRPr="00EF512C">
              <w:rPr>
                <w:rFonts w:hint="cs"/>
                <w:cs/>
              </w:rPr>
              <w:t>โดยใช้วิธีถัวเฉลี่ยถ่วงน้ำหนัก</w:t>
            </w:r>
            <w:r w:rsidRPr="00EF512C">
              <w:rPr>
                <w:cs/>
              </w:rPr>
              <w:t>ที่ออก</w:t>
            </w:r>
            <w:r w:rsidRPr="00EF512C">
              <w:rPr>
                <w:rFonts w:hint="cs"/>
                <w:cs/>
              </w:rPr>
              <w:t>จำหน่ายแล้ว</w:t>
            </w:r>
          </w:p>
        </w:tc>
        <w:tc>
          <w:tcPr>
            <w:tcW w:w="806" w:type="dxa"/>
          </w:tcPr>
          <w:p w14:paraId="1F3F1B43" w14:textId="77777777" w:rsidR="00E40021" w:rsidRPr="006F30E5" w:rsidRDefault="00E40021" w:rsidP="00E400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3058F70" w14:textId="0092264F" w:rsidR="00E40021" w:rsidRPr="006F30E5" w:rsidRDefault="00E40021" w:rsidP="00E400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094</w:t>
            </w:r>
            <w:r w:rsidRPr="006F30E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9" w:type="dxa"/>
          </w:tcPr>
          <w:p w14:paraId="175C9B13" w14:textId="77777777" w:rsidR="00E40021" w:rsidRPr="006F30E5" w:rsidRDefault="00E40021" w:rsidP="00E4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highlight w:val="yellow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6B5E425" w14:textId="2840962E" w:rsidR="00E40021" w:rsidRPr="006F30E5" w:rsidRDefault="00E40021" w:rsidP="00E400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30E5">
              <w:rPr>
                <w:rFonts w:ascii="Angsana New" w:hAnsi="Angsana New"/>
                <w:sz w:val="30"/>
                <w:szCs w:val="30"/>
                <w:lang w:val="en-US" w:bidi="th-TH"/>
              </w:rPr>
              <w:t>1,012.80</w:t>
            </w:r>
          </w:p>
        </w:tc>
        <w:tc>
          <w:tcPr>
            <w:tcW w:w="270" w:type="dxa"/>
          </w:tcPr>
          <w:p w14:paraId="1AFE3AC8" w14:textId="77777777" w:rsidR="00E40021" w:rsidRPr="006F30E5" w:rsidRDefault="00E40021" w:rsidP="00E4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621CE3E" w14:textId="4F86BB7A" w:rsidR="00E40021" w:rsidRPr="006F30E5" w:rsidRDefault="00E40021" w:rsidP="00E400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094</w:t>
            </w:r>
            <w:r w:rsidRPr="006F30E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79F1F437" w14:textId="77777777" w:rsidR="00E40021" w:rsidRPr="006F30E5" w:rsidRDefault="00E40021" w:rsidP="00E4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232DE10" w14:textId="4A40DC66" w:rsidR="00E40021" w:rsidRPr="006F30E5" w:rsidRDefault="00E40021" w:rsidP="00E400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0E5">
              <w:rPr>
                <w:rFonts w:ascii="Angsana New" w:hAnsi="Angsana New"/>
                <w:sz w:val="30"/>
                <w:szCs w:val="30"/>
              </w:rPr>
              <w:t>1,012.80</w:t>
            </w:r>
          </w:p>
        </w:tc>
      </w:tr>
      <w:tr w:rsidR="00AA09FE" w:rsidRPr="008D5FB0" w14:paraId="3A97436F" w14:textId="77777777" w:rsidTr="006F30E5">
        <w:tc>
          <w:tcPr>
            <w:tcW w:w="3925" w:type="dxa"/>
          </w:tcPr>
          <w:p w14:paraId="43B2242B" w14:textId="77777777" w:rsidR="00AA09FE" w:rsidRPr="008D5FB0" w:rsidRDefault="00AA09FE" w:rsidP="00AA0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  <w:r w:rsidRPr="008D5FB0">
              <w:rPr>
                <w:b/>
                <w:bCs/>
                <w:cs/>
              </w:rPr>
              <w:t>กำไร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</w:rPr>
              <w:t xml:space="preserve"> </w:t>
            </w:r>
            <w:r w:rsidRPr="008D5FB0">
              <w:rPr>
                <w:b/>
                <w:bCs/>
              </w:rPr>
              <w:tab/>
            </w:r>
            <w:r w:rsidRPr="008D5FB0">
              <w:rPr>
                <w:b/>
                <w:bCs/>
                <w:cs/>
              </w:rPr>
              <w:t>(ขั้นพื้นฐาน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)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806" w:type="dxa"/>
          </w:tcPr>
          <w:p w14:paraId="24225F89" w14:textId="77777777" w:rsidR="00AA09FE" w:rsidRDefault="00AA09FE" w:rsidP="00AA09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7E369" w14:textId="3D3B2AE8" w:rsidR="00AA09FE" w:rsidRPr="00AF5EA8" w:rsidRDefault="00AF5EA8" w:rsidP="00AA09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EA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E4002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0A9C086B" w14:textId="77777777" w:rsidR="00AA09FE" w:rsidRPr="00AF5EA8" w:rsidRDefault="00AA09FE" w:rsidP="00AA0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B991C" w14:textId="722A5AEB" w:rsidR="00AA09FE" w:rsidRPr="00AF5EA8" w:rsidRDefault="00AF5EA8" w:rsidP="00AA09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EA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F3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4002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52D8F67" w14:textId="77777777" w:rsidR="00AA09FE" w:rsidRPr="00AF5EA8" w:rsidRDefault="00AA09FE" w:rsidP="00AA0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34028" w14:textId="32EB212A" w:rsidR="00AA09FE" w:rsidRPr="00AF5EA8" w:rsidRDefault="00AF5EA8" w:rsidP="00AA09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EA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E4002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C20FAED" w14:textId="77777777" w:rsidR="00AA09FE" w:rsidRPr="00AF5EA8" w:rsidRDefault="00AA09FE" w:rsidP="00AA0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71902" w14:textId="798E29FA" w:rsidR="00AA09FE" w:rsidRPr="00AF5EA8" w:rsidRDefault="00AF5EA8" w:rsidP="00AA09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EA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F3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4002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1D29277" w14:textId="243BC917" w:rsidR="006F30E5" w:rsidRPr="00EF512C" w:rsidRDefault="006F30E5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40669243" w14:textId="51447E13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EF512C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EF512C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3447B0A0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6F30E5" w:rsidSect="004F4578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4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C254F4" w:rsidRPr="00216F2E" w14:paraId="0FB1E510" w14:textId="18D41C8E" w:rsidTr="007E35AF">
        <w:tc>
          <w:tcPr>
            <w:tcW w:w="3240" w:type="dxa"/>
            <w:vAlign w:val="bottom"/>
          </w:tcPr>
          <w:p w14:paraId="6BE3EE52" w14:textId="39CCE7F2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ABBB9" w14:textId="77777777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</w:tcPr>
          <w:p w14:paraId="00D8F4B5" w14:textId="25F26CFF" w:rsidR="00C254F4" w:rsidRPr="00216F2E" w:rsidRDefault="00C254F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254F4" w:rsidRPr="00216F2E" w14:paraId="7CDFFCB5" w14:textId="442166B1" w:rsidTr="007E35AF">
        <w:tc>
          <w:tcPr>
            <w:tcW w:w="3240" w:type="dxa"/>
            <w:vAlign w:val="bottom"/>
          </w:tcPr>
          <w:p w14:paraId="36AD4EEF" w14:textId="77777777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A028A" w14:textId="77777777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48002832" w14:textId="6935E077" w:rsidR="00C254F4" w:rsidRPr="00216F2E" w:rsidRDefault="00C254F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72C84A3" w14:textId="77777777" w:rsidR="00C254F4" w:rsidRPr="00216F2E" w:rsidRDefault="00C254F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3A99FE3" w14:textId="06EAE641" w:rsidR="00C254F4" w:rsidRPr="00216F2E" w:rsidRDefault="00C254F4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35AF" w:rsidRPr="00216F2E" w14:paraId="157C5D96" w14:textId="364BBC91" w:rsidTr="007E35AF">
        <w:tc>
          <w:tcPr>
            <w:tcW w:w="3240" w:type="dxa"/>
            <w:vAlign w:val="bottom"/>
          </w:tcPr>
          <w:p w14:paraId="37EE946E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C1105C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F6894B3" w14:textId="03C3362A" w:rsidR="007E35AF" w:rsidRPr="00216F2E" w:rsidRDefault="007E35AF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BFAF6A" w14:textId="77777777" w:rsidR="007E35AF" w:rsidRPr="00216F2E" w:rsidRDefault="007E35AF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79D6F70" w14:textId="08D2A990" w:rsidR="007E35AF" w:rsidRPr="00216F2E" w:rsidRDefault="007E35AF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60D53CD8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9099B" w14:textId="10136DF6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4826B0F" w14:textId="77777777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1D9B8" w14:textId="6E803049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79AFA864" w14:textId="77777777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2DC0248" w14:textId="4997FB53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11A3551" w14:textId="0CDF9DA6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8A2F159" w14:textId="1C2678C3" w:rsidR="007E35AF" w:rsidRPr="00216F2E" w:rsidRDefault="007E35AF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C254F4" w:rsidRPr="00216F2E" w14:paraId="3A1A319B" w14:textId="1A39CB28" w:rsidTr="007E35AF">
        <w:tc>
          <w:tcPr>
            <w:tcW w:w="3240" w:type="dxa"/>
            <w:vAlign w:val="bottom"/>
          </w:tcPr>
          <w:p w14:paraId="5F1F1264" w14:textId="77777777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116A6F" w14:textId="77777777" w:rsidR="00C254F4" w:rsidRPr="00216F2E" w:rsidRDefault="00C254F4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</w:tcPr>
          <w:p w14:paraId="72DE7938" w14:textId="18B92E88" w:rsidR="00C254F4" w:rsidRPr="00216F2E" w:rsidRDefault="00C254F4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E35AF" w:rsidRPr="00216F2E" w14:paraId="68FD4F4D" w14:textId="51C78F63" w:rsidTr="007E35AF">
        <w:tc>
          <w:tcPr>
            <w:tcW w:w="3240" w:type="dxa"/>
            <w:vAlign w:val="bottom"/>
          </w:tcPr>
          <w:p w14:paraId="19EDEBE6" w14:textId="285210A6" w:rsidR="007E35AF" w:rsidRPr="00216F2E" w:rsidRDefault="007E35AF" w:rsidP="00C2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0605C8" w:rsidRPr="00216F2E">
              <w:rPr>
                <w:b/>
                <w:bCs/>
                <w:i/>
                <w:iCs/>
                <w:sz w:val="28"/>
                <w:szCs w:val="28"/>
              </w:rPr>
              <w:t>1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605C8"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0605C8" w:rsidRPr="00216F2E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77F8FF3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73F1669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5931788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C23C5C" w14:textId="52D662A4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51E1D8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28284" w14:textId="212C6600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5EDC6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FAD61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F96EB4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3189C80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CB4405" w14:textId="1C36F8F4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C98DD72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7E35AF" w:rsidRPr="00216F2E" w14:paraId="7853FE84" w14:textId="77777777" w:rsidTr="007E35AF">
        <w:tc>
          <w:tcPr>
            <w:tcW w:w="3240" w:type="dxa"/>
            <w:vAlign w:val="bottom"/>
          </w:tcPr>
          <w:p w14:paraId="68A8D2A4" w14:textId="20266C98" w:rsidR="007E35AF" w:rsidRPr="00216F2E" w:rsidRDefault="007E35AF" w:rsidP="00C32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FA5D876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E70B3A1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FB74D60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6DFC84" w14:textId="76FA69BC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7CF8AA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5C921D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5E1BDB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F78AD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A19BF2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7E83F6B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A54FB3" w14:textId="496743D2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D8AC3A" w14:textId="77777777" w:rsidR="007E35AF" w:rsidRPr="00216F2E" w:rsidRDefault="007E35AF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914E39" w:rsidRPr="00216F2E" w14:paraId="45965F9B" w14:textId="77777777" w:rsidTr="007E35AF">
        <w:tc>
          <w:tcPr>
            <w:tcW w:w="3240" w:type="dxa"/>
            <w:vAlign w:val="bottom"/>
          </w:tcPr>
          <w:p w14:paraId="7B94E91D" w14:textId="140A01E6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1AC0072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9034AD3" w14:textId="3D837285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1,8</w:t>
            </w:r>
            <w:r w:rsidR="00D8320E" w:rsidRPr="00D8320E">
              <w:rPr>
                <w:rFonts w:hint="cs"/>
                <w:sz w:val="28"/>
                <w:szCs w:val="28"/>
              </w:rPr>
              <w:t>44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D8320E" w:rsidRPr="00D8320E">
              <w:rPr>
                <w:rFonts w:hint="cs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114E4A7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E03D1C" w14:textId="00F15B9B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954D5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C5BBBB" w14:textId="793F252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1,0</w:t>
            </w:r>
            <w:r w:rsidR="00D8320E" w:rsidRPr="00D8320E">
              <w:rPr>
                <w:rFonts w:hint="cs"/>
                <w:sz w:val="28"/>
                <w:szCs w:val="28"/>
              </w:rPr>
              <w:t>47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D8320E" w:rsidRPr="00D8320E">
              <w:rPr>
                <w:rFonts w:hint="cs"/>
                <w:sz w:val="28"/>
                <w:szCs w:val="28"/>
              </w:rPr>
              <w:t>91</w:t>
            </w:r>
          </w:p>
        </w:tc>
        <w:tc>
          <w:tcPr>
            <w:tcW w:w="270" w:type="dxa"/>
            <w:vAlign w:val="bottom"/>
          </w:tcPr>
          <w:p w14:paraId="4ABFD1B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C6E8F" w14:textId="1E2127B0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302C3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A1BF4EB" w14:textId="78FC4E7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796.51</w:t>
            </w:r>
          </w:p>
        </w:tc>
        <w:tc>
          <w:tcPr>
            <w:tcW w:w="236" w:type="dxa"/>
            <w:vAlign w:val="bottom"/>
          </w:tcPr>
          <w:p w14:paraId="128A3613" w14:textId="04D5A539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EFFBA9" w14:textId="4B5C83BE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1,8</w:t>
            </w:r>
            <w:r w:rsidR="00D8320E" w:rsidRPr="00D8320E">
              <w:rPr>
                <w:rFonts w:hint="cs"/>
                <w:sz w:val="28"/>
                <w:szCs w:val="28"/>
              </w:rPr>
              <w:t>44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D8320E" w:rsidRPr="00D8320E">
              <w:rPr>
                <w:rFonts w:hint="cs"/>
                <w:sz w:val="28"/>
                <w:szCs w:val="28"/>
              </w:rPr>
              <w:t>42</w:t>
            </w:r>
          </w:p>
        </w:tc>
      </w:tr>
      <w:tr w:rsidR="00914E39" w:rsidRPr="00216F2E" w14:paraId="23AAB0C8" w14:textId="77777777" w:rsidTr="007E35AF">
        <w:tc>
          <w:tcPr>
            <w:tcW w:w="3240" w:type="dxa"/>
            <w:vAlign w:val="bottom"/>
          </w:tcPr>
          <w:p w14:paraId="7650D5CB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626D1B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46FBB73C" w14:textId="77777777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8807CC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6A494FBF" w14:textId="038B77D3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85378B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6B08B3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DD98DE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E25B75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3CB198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19ECD5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7F7C8C6" w14:textId="4A44284E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44E875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914E39" w:rsidRPr="00216F2E" w14:paraId="1C79B427" w14:textId="77777777" w:rsidTr="007E35AF">
        <w:tc>
          <w:tcPr>
            <w:tcW w:w="3240" w:type="dxa"/>
            <w:vAlign w:val="bottom"/>
          </w:tcPr>
          <w:p w14:paraId="0CB62B11" w14:textId="2922EA03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439ED18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CB8D1FF" w14:textId="77777777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39D8CA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ED974F9" w14:textId="144058DB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69462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B4396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0A0C78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CFCFB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A26A9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DFD44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D21B85" w14:textId="30669658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1134CE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914E39" w:rsidRPr="00216F2E" w14:paraId="4F7F8DF3" w14:textId="77777777" w:rsidTr="007E35AF">
        <w:tc>
          <w:tcPr>
            <w:tcW w:w="3240" w:type="dxa"/>
            <w:vAlign w:val="bottom"/>
          </w:tcPr>
          <w:p w14:paraId="072A9DA3" w14:textId="4F99F5F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8EE39C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F4FA4AD" w14:textId="5FE854B3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1B86734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2C412B" w14:textId="54F4D104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298.</w:t>
            </w:r>
            <w:r w:rsidR="00D8320E" w:rsidRPr="00D8320E">
              <w:rPr>
                <w:rFonts w:hint="cs"/>
                <w:sz w:val="28"/>
                <w:szCs w:val="28"/>
              </w:rPr>
              <w:t>52</w:t>
            </w:r>
          </w:p>
        </w:tc>
        <w:tc>
          <w:tcPr>
            <w:tcW w:w="270" w:type="dxa"/>
            <w:vAlign w:val="bottom"/>
          </w:tcPr>
          <w:p w14:paraId="5ACCE45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60AFA8" w14:textId="60140934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3F6F88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A6BAC2" w14:textId="512FDC4B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</w:t>
            </w:r>
            <w:r w:rsidR="00D8320E" w:rsidRPr="00D8320E">
              <w:rPr>
                <w:rFonts w:hint="cs"/>
                <w:sz w:val="28"/>
                <w:szCs w:val="28"/>
              </w:rPr>
              <w:t>4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D8320E" w:rsidRPr="00D8320E">
              <w:rPr>
                <w:rFonts w:hint="cs"/>
                <w:sz w:val="28"/>
                <w:szCs w:val="28"/>
              </w:rPr>
              <w:t>25</w:t>
            </w:r>
          </w:p>
        </w:tc>
        <w:tc>
          <w:tcPr>
            <w:tcW w:w="236" w:type="dxa"/>
            <w:vAlign w:val="bottom"/>
          </w:tcPr>
          <w:p w14:paraId="2EE99E0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601229" w14:textId="7606DE15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57575B" w14:textId="5464825A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5211BF" w14:textId="4136D243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</w:t>
            </w:r>
            <w:r w:rsidR="00D8320E" w:rsidRPr="00D8320E">
              <w:rPr>
                <w:rFonts w:hint="cs"/>
                <w:sz w:val="28"/>
                <w:szCs w:val="28"/>
              </w:rPr>
              <w:t>4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D8320E" w:rsidRPr="00D8320E">
              <w:rPr>
                <w:rFonts w:hint="cs"/>
                <w:sz w:val="28"/>
                <w:szCs w:val="28"/>
              </w:rPr>
              <w:t>25</w:t>
            </w:r>
          </w:p>
        </w:tc>
      </w:tr>
      <w:tr w:rsidR="00914E39" w:rsidRPr="00216F2E" w14:paraId="66EA3C92" w14:textId="77777777" w:rsidTr="007E35AF">
        <w:tc>
          <w:tcPr>
            <w:tcW w:w="3240" w:type="dxa"/>
            <w:vAlign w:val="bottom"/>
          </w:tcPr>
          <w:p w14:paraId="5AA04DA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2D03D0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9C17628" w14:textId="77777777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DE9CB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5030186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02569DB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65ADE1D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707B31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D6D2CF4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06252B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770B707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CE79F5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2CD79E8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914E39" w:rsidRPr="00216F2E" w14:paraId="62325F86" w14:textId="77777777" w:rsidTr="007E35AF">
        <w:tc>
          <w:tcPr>
            <w:tcW w:w="3240" w:type="dxa"/>
            <w:vAlign w:val="bottom"/>
          </w:tcPr>
          <w:p w14:paraId="6EA60D99" w14:textId="48FAB5C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3649EFD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6344C37" w14:textId="77777777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5CC10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653A4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9736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4C5C48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7CFC4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E77D5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BF95D8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E45E4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00B4D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2264BB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914E39" w:rsidRPr="00216F2E" w14:paraId="0C3F9206" w14:textId="77777777" w:rsidTr="007E35AF">
        <w:tc>
          <w:tcPr>
            <w:tcW w:w="3240" w:type="dxa"/>
            <w:vAlign w:val="bottom"/>
          </w:tcPr>
          <w:p w14:paraId="5FAE2236" w14:textId="0AE77F3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663615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D99F36A" w14:textId="77777777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1BF4D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8B981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56A3F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DD0D0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C48A3C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BFB68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CB0DF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AE3DF9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6D29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7CADAFB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914E39" w:rsidRPr="00216F2E" w14:paraId="02685B90" w14:textId="77777777" w:rsidTr="007E35AF">
        <w:tc>
          <w:tcPr>
            <w:tcW w:w="3240" w:type="dxa"/>
            <w:vAlign w:val="bottom"/>
          </w:tcPr>
          <w:p w14:paraId="3FE5C356" w14:textId="6E075D54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C83814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C033BC4" w14:textId="656A7C69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  <w:tc>
          <w:tcPr>
            <w:tcW w:w="270" w:type="dxa"/>
          </w:tcPr>
          <w:p w14:paraId="73187FE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EC4FD" w14:textId="03E8EF65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07E744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FEEDF" w14:textId="518F14F1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1,0</w:t>
            </w:r>
            <w:r>
              <w:rPr>
                <w:sz w:val="28"/>
                <w:szCs w:val="28"/>
              </w:rPr>
              <w:t>86.72</w:t>
            </w:r>
          </w:p>
        </w:tc>
        <w:tc>
          <w:tcPr>
            <w:tcW w:w="270" w:type="dxa"/>
            <w:vAlign w:val="bottom"/>
          </w:tcPr>
          <w:p w14:paraId="0DBBD2A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8E25D0" w14:textId="72479CE9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4D9D2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923C3B" w14:textId="405B8504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796.51</w:t>
            </w:r>
          </w:p>
        </w:tc>
        <w:tc>
          <w:tcPr>
            <w:tcW w:w="236" w:type="dxa"/>
            <w:vAlign w:val="bottom"/>
          </w:tcPr>
          <w:p w14:paraId="561D6837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133FC71" w14:textId="0974BD88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</w:tr>
      <w:tr w:rsidR="00914E39" w:rsidRPr="00216F2E" w14:paraId="79B0DD30" w14:textId="77777777" w:rsidTr="007E35AF">
        <w:tc>
          <w:tcPr>
            <w:tcW w:w="3240" w:type="dxa"/>
            <w:vAlign w:val="bottom"/>
          </w:tcPr>
          <w:p w14:paraId="173DDC0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B2E67D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7E52432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34E7E54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F54674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40A0FDE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10F76A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8286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41FC2A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E739274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2C632A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91E13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2F7A162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914E39" w:rsidRPr="00216F2E" w14:paraId="2A94CD9F" w14:textId="77777777" w:rsidTr="007E35AF">
        <w:tc>
          <w:tcPr>
            <w:tcW w:w="3240" w:type="dxa"/>
            <w:vAlign w:val="bottom"/>
          </w:tcPr>
          <w:p w14:paraId="7D9F41D7" w14:textId="49072795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ADE1E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6C00AA5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06550D4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9DABCA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3C18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381A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1ACF3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44B2A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85A7D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85161C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AE07B1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969CAC6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914E39" w:rsidRPr="00216F2E" w14:paraId="171DBC6A" w14:textId="77777777" w:rsidTr="007E35AF">
        <w:tc>
          <w:tcPr>
            <w:tcW w:w="3240" w:type="dxa"/>
            <w:vAlign w:val="bottom"/>
          </w:tcPr>
          <w:p w14:paraId="2728F22E" w14:textId="32866183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8DF9178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3DCA2BA" w14:textId="4DD3B0A4" w:rsidR="00914E39" w:rsidRPr="00216F2E" w:rsidRDefault="00914E39" w:rsidP="0088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5B9642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A02FE7" w14:textId="78FA39D6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298.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525A8729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000C5A" w14:textId="3BE8ADF2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E6DE7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F077BC" w14:textId="74481E8A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8.86</w:t>
            </w:r>
          </w:p>
        </w:tc>
        <w:tc>
          <w:tcPr>
            <w:tcW w:w="236" w:type="dxa"/>
            <w:vAlign w:val="bottom"/>
          </w:tcPr>
          <w:p w14:paraId="752E2350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0DA0DD" w14:textId="2AFFF88E" w:rsidR="00914E39" w:rsidRPr="00216F2E" w:rsidRDefault="00914E39" w:rsidP="0056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E0E7DF" w14:textId="77777777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62C2894" w14:textId="0ED94F64" w:rsidR="00914E39" w:rsidRPr="00216F2E" w:rsidRDefault="00914E39" w:rsidP="0091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</w:rPr>
              <w:t>98.86</w:t>
            </w:r>
          </w:p>
        </w:tc>
      </w:tr>
    </w:tbl>
    <w:p w14:paraId="1AFC99DC" w14:textId="3A78229C" w:rsidR="00192F4E" w:rsidRDefault="00192F4E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3A66E3D" w14:textId="77777777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Sect="007E35AF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09A4B302" w14:textId="014693C2" w:rsidR="00F255C9" w:rsidRDefault="00F255C9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="000F35BD">
        <w:t>2</w:t>
      </w:r>
      <w:r>
        <w:rPr>
          <w:rFonts w:hint="cs"/>
          <w:cs/>
        </w:rPr>
        <w:t xml:space="preserve"> สำหรับหุ้นกู้</w:t>
      </w:r>
      <w:r w:rsidR="008826E8">
        <w:rPr>
          <w:rFonts w:hint="cs"/>
          <w:cs/>
        </w:rPr>
        <w:t>ที่ซื้</w:t>
      </w:r>
      <w:r w:rsidR="002177FF">
        <w:rPr>
          <w:rFonts w:hint="cs"/>
          <w:cs/>
        </w:rPr>
        <w:t>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B9F3054" w14:textId="0B8F7483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94446C1" w14:textId="234A0856" w:rsidR="005D3E87" w:rsidRDefault="005D3E87" w:rsidP="005D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 xml:space="preserve">สำหรับเงินลงทุนในตราสารทุนที่วัดมูลค่าด้วยมูลค่ายุติธรรมผ่านกำไรขาดทุนเบ็ดเสร็จอื่นประเมินโดยกรณีการลงทุนใน </w:t>
      </w:r>
      <w:r>
        <w:t xml:space="preserve">Startup </w:t>
      </w:r>
      <w:r>
        <w:rPr>
          <w:rFonts w:hint="cs"/>
          <w:cs/>
        </w:rPr>
        <w:t>อ้างอิงราคาซื้อขายในการระดมทุนครั้งล่าสุด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497B4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1C4032">
        <w:trPr>
          <w:tblHeader/>
        </w:trPr>
        <w:tc>
          <w:tcPr>
            <w:tcW w:w="5022" w:type="dxa"/>
          </w:tcPr>
          <w:p w14:paraId="3F391E1E" w14:textId="2CB44918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216F2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216F2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16F2E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626A0F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497B4A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497B4A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3E1B565D" w:rsidR="001C4032" w:rsidRPr="00EA1673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/>
                <w:sz w:val="30"/>
                <w:szCs w:val="30"/>
              </w:rPr>
              <w:t>120.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1B125DE" w14:textId="77777777" w:rsidR="001C4032" w:rsidRPr="00EA167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1112CA44" w:rsidR="001C4032" w:rsidRPr="00EA1673" w:rsidRDefault="00D3129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33921E83" w14:textId="77777777" w:rsidTr="00EA1673">
        <w:tc>
          <w:tcPr>
            <w:tcW w:w="5022" w:type="dxa"/>
          </w:tcPr>
          <w:p w14:paraId="5F04B71D" w14:textId="3F4D840B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7101965E" w:rsidR="00EA1673" w:rsidRPr="00EA1673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/>
                <w:sz w:val="30"/>
                <w:szCs w:val="30"/>
              </w:rPr>
              <w:t>23.33</w:t>
            </w:r>
          </w:p>
        </w:tc>
        <w:tc>
          <w:tcPr>
            <w:tcW w:w="270" w:type="dxa"/>
          </w:tcPr>
          <w:p w14:paraId="1E5B391E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76551899" w:rsidR="00EA1673" w:rsidRPr="00EA1673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673" w:rsidRPr="00BF1313" w14:paraId="615DF841" w14:textId="77777777" w:rsidTr="00EA1673">
        <w:tc>
          <w:tcPr>
            <w:tcW w:w="5022" w:type="dxa"/>
          </w:tcPr>
          <w:p w14:paraId="75E55F2A" w14:textId="77777777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20F51C8D" w:rsidR="00EA1673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143.90</w:t>
            </w:r>
          </w:p>
        </w:tc>
        <w:tc>
          <w:tcPr>
            <w:tcW w:w="270" w:type="dxa"/>
          </w:tcPr>
          <w:p w14:paraId="189FA97B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399D9B72" w:rsidR="00EA1673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4032" w:rsidRPr="00BF1313" w14:paraId="1216CD8C" w14:textId="77777777" w:rsidTr="00EA1673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1C4032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1C4032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1C4032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7DF4BE13" w:rsidR="001C4032" w:rsidRPr="00EA1673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D31297" w:rsidRPr="00EA167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A1673" w:rsidRPr="00EA167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3666EC16" w:rsidR="001C4032" w:rsidRPr="00BE10E8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D31297" w:rsidRPr="00BE10E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</w:tr>
      <w:tr w:rsidR="001C4032" w:rsidRPr="00BF1313" w14:paraId="498AF832" w14:textId="77777777" w:rsidTr="001C4032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19DEB939" w:rsidR="001C4032" w:rsidRPr="00EA1673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D31297" w:rsidRPr="00EA167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A1673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766576BE" w:rsidR="001C4032" w:rsidRPr="00BE10E8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D31297" w:rsidRPr="00BE10E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</w:tr>
      <w:tr w:rsidR="001C4032" w:rsidRPr="00BF1313" w14:paraId="1C2CF75F" w14:textId="77777777" w:rsidTr="001C4032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2F3D1D84" w:rsidR="001C4032" w:rsidRPr="00EA1673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6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D31297" w:rsidRPr="00EA167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A1673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058B845C" w:rsidR="001C4032" w:rsidRPr="00BE10E8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D31297" w:rsidRPr="00BE10E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E10E8">
              <w:rPr>
                <w:rFonts w:asciiTheme="majorBidi" w:hAnsiTheme="majorBidi" w:cstheme="majorBidi" w:hint="cs"/>
                <w:sz w:val="30"/>
                <w:szCs w:val="30"/>
              </w:rPr>
              <w:t>96</w:t>
            </w:r>
          </w:p>
        </w:tc>
      </w:tr>
      <w:tr w:rsidR="001C4032" w:rsidRPr="00BF1313" w14:paraId="668D1EC5" w14:textId="77777777" w:rsidTr="001C4032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3F34D68C" w:rsidR="001C4032" w:rsidRPr="00EA1673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7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</w:t>
            </w:r>
            <w:r w:rsidR="00D31297" w:rsidRPr="00EA16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EA1673" w:rsidRPr="00EA1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2B47C38D" w:rsidR="001C4032" w:rsidRPr="00BE10E8" w:rsidRDefault="00D8320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0E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  <w:r w:rsidR="00D31297" w:rsidRPr="00BE1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BE10E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</w:tr>
      <w:tr w:rsidR="00216F2E" w:rsidRPr="00BF1313" w14:paraId="2147CCB3" w14:textId="77777777" w:rsidTr="00216F2E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6E7A71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6E7A71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76B6B9F4" w:rsidR="001C4032" w:rsidRPr="006E7A71" w:rsidRDefault="00EA167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24.17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5214E190" w:rsidR="001C4032" w:rsidRPr="006E7A71" w:rsidRDefault="00D3129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84BA6EE" w:rsidR="00182B35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>
        <w:rPr>
          <w:rFonts w:asciiTheme="majorBidi" w:hAnsiTheme="majorBidi" w:cstheme="majorBidi" w:hint="cs"/>
          <w:b/>
          <w:bCs/>
          <w:szCs w:val="30"/>
          <w:cs/>
          <w:lang w:bidi="th-TH"/>
        </w:rPr>
        <w:lastRenderedPageBreak/>
        <w:t>คดีความ</w:t>
      </w:r>
    </w:p>
    <w:p w14:paraId="194FDDB1" w14:textId="4B9CF3BE" w:rsidR="00182B35" w:rsidRPr="00311F37" w:rsidRDefault="00182B35" w:rsidP="00182B3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7914C948" w14:textId="4A06CF26" w:rsidR="00182B35" w:rsidRDefault="00E14FC6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>
        <w:rPr>
          <w:rFonts w:hint="cs"/>
          <w:color w:val="000000"/>
          <w:cs/>
        </w:rPr>
        <w:t xml:space="preserve">ในเดือนกรกฎาคม </w:t>
      </w:r>
      <w:r>
        <w:rPr>
          <w:color w:val="000000"/>
        </w:rPr>
        <w:t xml:space="preserve">2564 </w:t>
      </w:r>
      <w:r w:rsidR="00D31297" w:rsidRPr="00565634">
        <w:rPr>
          <w:color w:val="000000"/>
          <w:cs/>
        </w:rPr>
        <w:t>บริษัทย่อยแห่งหนึ่งถูกยื่นเสนอข้อพิพาทกล่าวหาว่าบริษัทย่อยปฏิบัติผิดสัญญาจ้างทำของ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เพื่อให้บริษัทย่อยชำระค่าเสียหายจาก</w:t>
      </w:r>
      <w:r>
        <w:rPr>
          <w:color w:val="000000"/>
          <w:cs/>
        </w:rPr>
        <w:br/>
      </w:r>
      <w:r w:rsidR="00D31297" w:rsidRPr="00565634">
        <w:rPr>
          <w:color w:val="000000"/>
          <w:cs/>
        </w:rPr>
        <w:t xml:space="preserve">การผิดสัญญาก่อสร้างโรงงาน เป็นจำนวนเงิน </w:t>
      </w:r>
      <w:r w:rsidR="00D8320E" w:rsidRPr="00565634">
        <w:rPr>
          <w:color w:val="000000"/>
        </w:rPr>
        <w:t>121</w:t>
      </w:r>
      <w:r w:rsidR="00D31297" w:rsidRPr="00565634">
        <w:rPr>
          <w:color w:val="000000"/>
          <w:cs/>
        </w:rPr>
        <w:t>.</w:t>
      </w:r>
      <w:r w:rsidR="00D8320E" w:rsidRPr="00565634">
        <w:rPr>
          <w:color w:val="000000"/>
        </w:rPr>
        <w:t>18</w:t>
      </w:r>
      <w:r w:rsidR="00D31297" w:rsidRPr="00565634">
        <w:rPr>
          <w:color w:val="000000"/>
          <w:cs/>
        </w:rPr>
        <w:t xml:space="preserve"> ล้านบาท ซึ่งในเดือนกันยายน </w:t>
      </w:r>
      <w:r w:rsidR="00D8320E" w:rsidRPr="00565634">
        <w:rPr>
          <w:color w:val="000000"/>
        </w:rPr>
        <w:t>2564</w:t>
      </w:r>
      <w:r w:rsidR="00D31297" w:rsidRPr="00565634">
        <w:rPr>
          <w:color w:val="000000"/>
          <w:cs/>
        </w:rPr>
        <w:t xml:space="preserve"> บริษัทย่อยได้ยื่น</w:t>
      </w:r>
      <w:r>
        <w:rPr>
          <w:color w:val="000000"/>
          <w:cs/>
        </w:rPr>
        <w:br/>
      </w:r>
      <w:r w:rsidR="00D31297" w:rsidRPr="00565634">
        <w:rPr>
          <w:color w:val="000000"/>
          <w:cs/>
        </w:rPr>
        <w:t xml:space="preserve">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 </w:t>
      </w:r>
      <w:r w:rsidR="004B01CD">
        <w:rPr>
          <w:rFonts w:hint="cs"/>
          <w:color w:val="000000"/>
          <w:cs/>
        </w:rPr>
        <w:t>ต่อมา</w:t>
      </w:r>
      <w:r w:rsidR="007E1873">
        <w:rPr>
          <w:rFonts w:hint="cs"/>
          <w:color w:val="000000"/>
          <w:cs/>
        </w:rPr>
        <w:t>ใน</w:t>
      </w:r>
      <w:r w:rsidR="007E1873" w:rsidRPr="007E1873">
        <w:rPr>
          <w:color w:val="000000"/>
          <w:cs/>
        </w:rPr>
        <w:t xml:space="preserve">เดือนกุมภาพันธ์ </w:t>
      </w:r>
      <w:r w:rsidR="007E1873" w:rsidRPr="00565634">
        <w:rPr>
          <w:color w:val="000000"/>
        </w:rPr>
        <w:t>2565</w:t>
      </w:r>
      <w:r w:rsidR="007E1873" w:rsidRPr="00565634">
        <w:rPr>
          <w:color w:val="000000"/>
          <w:cs/>
        </w:rPr>
        <w:t xml:space="preserve"> </w:t>
      </w:r>
      <w:r w:rsidR="007E1873" w:rsidRPr="007E1873">
        <w:rPr>
          <w:color w:val="000000"/>
          <w:cs/>
        </w:rPr>
        <w:t>บริษัทย่อยถูกยื่นคำร้องห้ามใช้ประโยชน์ในโรง</w:t>
      </w:r>
      <w:r w:rsidR="007E1873">
        <w:rPr>
          <w:rFonts w:hint="cs"/>
          <w:color w:val="000000"/>
          <w:cs/>
        </w:rPr>
        <w:t>งาน</w:t>
      </w:r>
      <w:r w:rsidR="007E1873" w:rsidRPr="007E1873">
        <w:rPr>
          <w:color w:val="000000"/>
          <w:cs/>
        </w:rPr>
        <w:t>ที่</w:t>
      </w:r>
      <w:r w:rsidR="007E1873">
        <w:rPr>
          <w:rFonts w:hint="cs"/>
          <w:color w:val="000000"/>
          <w:cs/>
        </w:rPr>
        <w:t>มีข้อ</w:t>
      </w:r>
      <w:r w:rsidR="007E1873" w:rsidRPr="007E1873">
        <w:rPr>
          <w:color w:val="000000"/>
          <w:cs/>
        </w:rPr>
        <w:t xml:space="preserve">พิพาทเป็นการชั่วคราวจนกว่าคณะอนุญาโตตุลาการจะมีคำชี้ขาดถึงที่สุดในข้อพิพาท </w:t>
      </w:r>
      <w:r w:rsidR="007E1873">
        <w:rPr>
          <w:rFonts w:hint="cs"/>
          <w:color w:val="000000"/>
          <w:cs/>
        </w:rPr>
        <w:t>โดยบริษัทย่อยอยู่ระหว่างการสู้คดี</w:t>
      </w:r>
      <w:r w:rsidR="007E1873" w:rsidRPr="007E1873">
        <w:rPr>
          <w:color w:val="000000"/>
          <w:cs/>
        </w:rPr>
        <w:t>และรอคำสั่งของศาลแพ่ง</w:t>
      </w:r>
      <w:r w:rsidR="00717581">
        <w:rPr>
          <w:color w:val="000000"/>
        </w:rPr>
        <w:t xml:space="preserve"> </w:t>
      </w:r>
      <w:r w:rsidR="004B01CD" w:rsidRPr="00565634">
        <w:rPr>
          <w:color w:val="000000"/>
          <w:cs/>
        </w:rPr>
        <w:t>ผู้บริหาร</w:t>
      </w:r>
      <w:r>
        <w:rPr>
          <w:rFonts w:hint="cs"/>
          <w:color w:val="000000"/>
          <w:cs/>
        </w:rPr>
        <w:t>ของ</w:t>
      </w:r>
      <w:r w:rsidR="004B01CD" w:rsidRPr="00565634">
        <w:rPr>
          <w:color w:val="000000"/>
          <w:cs/>
        </w:rPr>
        <w:t>บริษัทย่อยเห็นว่า</w:t>
      </w:r>
      <w:r w:rsidR="004B01CD">
        <w:rPr>
          <w:rFonts w:hint="cs"/>
          <w:color w:val="000000"/>
          <w:cs/>
        </w:rPr>
        <w:t>บริษัท</w:t>
      </w:r>
      <w:r w:rsidR="004B01CD" w:rsidRPr="00565634">
        <w:rPr>
          <w:color w:val="000000"/>
          <w:cs/>
        </w:rPr>
        <w:t xml:space="preserve">ไม่ได้ทำผิดสัญญาแต่อย่างใด ณ วันที่ </w:t>
      </w:r>
      <w:r w:rsidR="004B01CD" w:rsidRPr="00565634">
        <w:rPr>
          <w:color w:val="000000"/>
        </w:rPr>
        <w:t>31</w:t>
      </w:r>
      <w:r w:rsidR="004B01CD" w:rsidRPr="00565634">
        <w:rPr>
          <w:color w:val="000000"/>
          <w:cs/>
        </w:rPr>
        <w:t xml:space="preserve"> </w:t>
      </w:r>
      <w:r w:rsidR="004B01CD" w:rsidRPr="00565634">
        <w:rPr>
          <w:rFonts w:hint="cs"/>
          <w:color w:val="000000"/>
          <w:cs/>
        </w:rPr>
        <w:t>มีนาคม</w:t>
      </w:r>
      <w:r w:rsidR="004B01CD" w:rsidRPr="00565634">
        <w:rPr>
          <w:color w:val="000000"/>
          <w:cs/>
        </w:rPr>
        <w:t xml:space="preserve"> </w:t>
      </w:r>
      <w:r w:rsidR="004B01CD" w:rsidRPr="00565634">
        <w:rPr>
          <w:color w:val="000000"/>
        </w:rPr>
        <w:t>2565</w:t>
      </w:r>
      <w:r w:rsidR="004B01CD" w:rsidRPr="00565634">
        <w:rPr>
          <w:color w:val="000000"/>
          <w:cs/>
        </w:rPr>
        <w:t xml:space="preserve"> บริษัทย่อย</w:t>
      </w:r>
      <w:r w:rsidR="00D53603">
        <w:rPr>
          <w:color w:val="000000"/>
          <w:cs/>
        </w:rPr>
        <w:br/>
      </w:r>
      <w:r w:rsidR="004B01CD">
        <w:rPr>
          <w:rFonts w:hint="cs"/>
          <w:color w:val="000000"/>
          <w:cs/>
        </w:rPr>
        <w:t>จึง</w:t>
      </w:r>
      <w:r w:rsidR="004B01CD" w:rsidRPr="00565634">
        <w:rPr>
          <w:color w:val="000000"/>
          <w:cs/>
        </w:rPr>
        <w:t>ไม่ได้บันทึกหนี้สิน</w:t>
      </w:r>
      <w:r w:rsidR="004B01CD">
        <w:rPr>
          <w:rFonts w:hint="cs"/>
          <w:color w:val="000000"/>
          <w:cs/>
        </w:rPr>
        <w:t>หรือผลกระทบอื่น</w:t>
      </w:r>
      <w:r w:rsidR="004B01CD" w:rsidRPr="00565634">
        <w:rPr>
          <w:color w:val="000000"/>
          <w:cs/>
        </w:rPr>
        <w:t>ที่อาจเกิดขึ้นจากข้อพิพาทดังกล่าว</w:t>
      </w:r>
      <w:r w:rsidR="004B01CD">
        <w:rPr>
          <w:rFonts w:hint="cs"/>
          <w:color w:val="000000"/>
          <w:cs/>
        </w:rPr>
        <w:t>ทั้งสอง</w:t>
      </w:r>
    </w:p>
    <w:p w14:paraId="355BCC2D" w14:textId="77777777" w:rsidR="00D31297" w:rsidRPr="00311F37" w:rsidRDefault="00D31297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sz w:val="24"/>
          <w:szCs w:val="24"/>
        </w:rPr>
      </w:pPr>
    </w:p>
    <w:p w14:paraId="7BFB8BE6" w14:textId="576DF58F" w:rsidR="00160961" w:rsidRPr="00AC5EDC" w:rsidRDefault="00160961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>
        <w:rPr>
          <w:rFonts w:asciiTheme="majorBidi" w:hAnsiTheme="majorBidi" w:cstheme="majorBidi" w:hint="cs"/>
          <w:b/>
          <w:bCs/>
          <w:szCs w:val="30"/>
          <w:cs/>
          <w:lang w:bidi="th-TH"/>
        </w:rPr>
        <w:t>เหตุการณ์ภายหลังรอบระยะเวลารายงาน</w:t>
      </w:r>
    </w:p>
    <w:p w14:paraId="777B5274" w14:textId="679FF6BD" w:rsidR="00DD1CE6" w:rsidRPr="00F5024C" w:rsidRDefault="00DD1CE6" w:rsidP="00F5024C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/>
        <w:jc w:val="thaiDistribute"/>
        <w:rPr>
          <w:sz w:val="24"/>
          <w:szCs w:val="24"/>
        </w:rPr>
      </w:pPr>
    </w:p>
    <w:p w14:paraId="6A3B54FB" w14:textId="59F589E0" w:rsidR="00160961" w:rsidRDefault="009467A1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i/>
          <w:iCs/>
          <w:color w:val="000000"/>
        </w:rPr>
      </w:pPr>
      <w:r w:rsidRPr="009467A1">
        <w:rPr>
          <w:rFonts w:hint="cs"/>
          <w:i/>
          <w:iCs/>
          <w:color w:val="000000"/>
          <w:cs/>
        </w:rPr>
        <w:t>จ่ายเงิน</w:t>
      </w:r>
      <w:r w:rsidR="00D31297" w:rsidRPr="009467A1">
        <w:rPr>
          <w:rFonts w:hint="cs"/>
          <w:i/>
          <w:iCs/>
          <w:color w:val="000000"/>
          <w:cs/>
        </w:rPr>
        <w:t>ปันผล</w:t>
      </w:r>
    </w:p>
    <w:p w14:paraId="4F285945" w14:textId="77777777" w:rsidR="0088659F" w:rsidRPr="009467A1" w:rsidRDefault="0088659F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i/>
          <w:iCs/>
          <w:color w:val="000000"/>
        </w:rPr>
      </w:pPr>
    </w:p>
    <w:p w14:paraId="186AA35B" w14:textId="0053A604" w:rsidR="0068024D" w:rsidRDefault="00EF512C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DB0536">
        <w:rPr>
          <w:rFonts w:hint="cs"/>
          <w:color w:val="000000"/>
          <w:cs/>
        </w:rPr>
        <w:t>ใน</w:t>
      </w:r>
      <w:r w:rsidR="0068024D" w:rsidRPr="00DB0536">
        <w:rPr>
          <w:color w:val="000000"/>
          <w:cs/>
        </w:rPr>
        <w:t xml:space="preserve">วันที่ </w:t>
      </w:r>
      <w:r w:rsidR="0068024D" w:rsidRPr="00DB0536">
        <w:rPr>
          <w:color w:val="000000"/>
        </w:rPr>
        <w:t xml:space="preserve">11 </w:t>
      </w:r>
      <w:r w:rsidR="0068024D" w:rsidRPr="00DB0536">
        <w:rPr>
          <w:rFonts w:hint="cs"/>
          <w:color w:val="000000"/>
          <w:cs/>
        </w:rPr>
        <w:t>พฤษภาคม</w:t>
      </w:r>
      <w:r w:rsidR="0068024D" w:rsidRPr="00DB0536">
        <w:rPr>
          <w:color w:val="000000"/>
          <w:cs/>
        </w:rPr>
        <w:t xml:space="preserve"> </w:t>
      </w:r>
      <w:r w:rsidR="0068024D" w:rsidRPr="00DB0536">
        <w:rPr>
          <w:color w:val="000000"/>
        </w:rPr>
        <w:t xml:space="preserve">2565 </w:t>
      </w:r>
      <w:r w:rsidR="0068024D" w:rsidRPr="00DB0536">
        <w:rPr>
          <w:color w:val="000000"/>
          <w:cs/>
        </w:rPr>
        <w:t>ที่ประชุม</w:t>
      </w:r>
      <w:r w:rsidR="0068024D" w:rsidRPr="00DB0536">
        <w:rPr>
          <w:rFonts w:hint="cs"/>
          <w:color w:val="000000"/>
          <w:cs/>
        </w:rPr>
        <w:t xml:space="preserve">คณะกรรมการบริษัท ครั้งที่ </w:t>
      </w:r>
      <w:r w:rsidR="00D8320E" w:rsidRPr="00DB0536">
        <w:rPr>
          <w:rFonts w:hint="cs"/>
          <w:color w:val="000000"/>
        </w:rPr>
        <w:t>4</w:t>
      </w:r>
      <w:r w:rsidR="0068024D" w:rsidRPr="00DB0536">
        <w:rPr>
          <w:rFonts w:hint="cs"/>
          <w:color w:val="000000"/>
          <w:cs/>
        </w:rPr>
        <w:t>/</w:t>
      </w:r>
      <w:r w:rsidR="00D8320E" w:rsidRPr="00DB0536">
        <w:rPr>
          <w:rFonts w:hint="cs"/>
          <w:color w:val="000000"/>
        </w:rPr>
        <w:t>2565</w:t>
      </w:r>
      <w:r w:rsidR="0068024D" w:rsidRPr="00DB0536">
        <w:rPr>
          <w:color w:val="000000"/>
        </w:rPr>
        <w:t xml:space="preserve"> </w:t>
      </w:r>
      <w:r w:rsidR="0068024D" w:rsidRPr="00DB0536">
        <w:rPr>
          <w:color w:val="000000"/>
          <w:cs/>
        </w:rPr>
        <w:t>ของบริษัท บีบีจีไอ จำกัด (มหาชน) ได้มีมติอนุมัติให้จ่ายเงินปันผลของบริษัท โดยจ่ายเงินปันผลจาก</w:t>
      </w:r>
      <w:r w:rsidR="00DA0E86" w:rsidRPr="00DB0536">
        <w:rPr>
          <w:color w:val="000000"/>
          <w:cs/>
        </w:rPr>
        <w:t>กำ</w:t>
      </w:r>
      <w:r w:rsidR="00DA0E86" w:rsidRPr="00DB0536">
        <w:rPr>
          <w:rFonts w:hint="cs"/>
          <w:color w:val="000000"/>
          <w:cs/>
        </w:rPr>
        <w:t>ไร</w:t>
      </w:r>
      <w:r w:rsidR="00DB0536" w:rsidRPr="00DB0536">
        <w:rPr>
          <w:rFonts w:hint="cs"/>
          <w:color w:val="000000"/>
          <w:cs/>
        </w:rPr>
        <w:t>สะสมที่ยังไม่ได้จัดสรร</w:t>
      </w:r>
      <w:r w:rsidR="0068024D" w:rsidRPr="00DB0536">
        <w:rPr>
          <w:color w:val="000000"/>
        </w:rPr>
        <w:t xml:space="preserve"> </w:t>
      </w:r>
      <w:r w:rsidR="0068024D" w:rsidRPr="00DB0536">
        <w:rPr>
          <w:color w:val="000000"/>
          <w:cs/>
        </w:rPr>
        <w:t xml:space="preserve">ในอัตราหุ้นละ </w:t>
      </w:r>
      <w:r w:rsidR="00DB0536" w:rsidRPr="00DB0536">
        <w:rPr>
          <w:color w:val="000000"/>
        </w:rPr>
        <w:t>0.1</w:t>
      </w:r>
      <w:r w:rsidR="00A95995">
        <w:rPr>
          <w:color w:val="000000"/>
        </w:rPr>
        <w:t>5</w:t>
      </w:r>
      <w:r w:rsidR="00DB0536">
        <w:rPr>
          <w:rFonts w:hint="cs"/>
          <w:color w:val="000000"/>
          <w:cs/>
        </w:rPr>
        <w:t xml:space="preserve"> </w:t>
      </w:r>
      <w:r w:rsidR="0068024D" w:rsidRPr="00DB0536">
        <w:rPr>
          <w:color w:val="000000"/>
          <w:cs/>
        </w:rPr>
        <w:t>บาทเป็นจำนวนเงินทั้งสิ้น</w:t>
      </w:r>
      <w:r w:rsidR="00DB0536" w:rsidRPr="00DB0536">
        <w:rPr>
          <w:color w:val="000000"/>
        </w:rPr>
        <w:t xml:space="preserve"> </w:t>
      </w:r>
      <w:r w:rsidR="00A95995">
        <w:rPr>
          <w:color w:val="000000"/>
        </w:rPr>
        <w:t>216.90</w:t>
      </w:r>
      <w:r w:rsidR="0068024D" w:rsidRPr="00DB0536">
        <w:rPr>
          <w:color w:val="000000"/>
        </w:rPr>
        <w:t xml:space="preserve"> </w:t>
      </w:r>
      <w:r w:rsidR="0068024D" w:rsidRPr="00DB0536">
        <w:rPr>
          <w:color w:val="000000"/>
          <w:cs/>
        </w:rPr>
        <w:t xml:space="preserve">ล้านบาท โดยเงินปันผลดังกล่าวจะจ่ายในวันที่ </w:t>
      </w:r>
      <w:r w:rsidR="00D8320E" w:rsidRPr="00DB0536">
        <w:rPr>
          <w:rFonts w:hint="cs"/>
          <w:color w:val="000000"/>
        </w:rPr>
        <w:t>9</w:t>
      </w:r>
      <w:r w:rsidR="0068024D" w:rsidRPr="00DB0536">
        <w:rPr>
          <w:color w:val="000000"/>
        </w:rPr>
        <w:t xml:space="preserve"> </w:t>
      </w:r>
      <w:r w:rsidR="0068024D" w:rsidRPr="00DB0536">
        <w:rPr>
          <w:rFonts w:hint="cs"/>
          <w:color w:val="000000"/>
          <w:cs/>
        </w:rPr>
        <w:t>มิถุนายน</w:t>
      </w:r>
      <w:r w:rsidR="0068024D" w:rsidRPr="00DB0536">
        <w:rPr>
          <w:color w:val="000000"/>
          <w:cs/>
        </w:rPr>
        <w:t xml:space="preserve"> </w:t>
      </w:r>
      <w:r w:rsidR="0068024D" w:rsidRPr="00DB0536">
        <w:rPr>
          <w:color w:val="000000"/>
        </w:rPr>
        <w:t>256</w:t>
      </w:r>
      <w:r w:rsidR="00D8320E" w:rsidRPr="00DB0536">
        <w:rPr>
          <w:rFonts w:hint="cs"/>
          <w:color w:val="000000"/>
        </w:rPr>
        <w:t>5</w:t>
      </w:r>
    </w:p>
    <w:p w14:paraId="5D3A118B" w14:textId="77777777" w:rsidR="0068024D" w:rsidRDefault="0068024D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61D5B2E1" w14:textId="3BB74019" w:rsidR="006A5FC2" w:rsidRDefault="006A5FC2" w:rsidP="006A5FC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i/>
          <w:iCs/>
          <w:color w:val="000000"/>
        </w:rPr>
      </w:pPr>
      <w:r w:rsidRPr="009467A1">
        <w:rPr>
          <w:i/>
          <w:iCs/>
          <w:color w:val="000000"/>
          <w:cs/>
        </w:rPr>
        <w:t>ก</w:t>
      </w:r>
      <w:r w:rsidR="00AC58A9">
        <w:rPr>
          <w:i/>
          <w:iCs/>
          <w:color w:val="000000"/>
          <w:cs/>
        </w:rPr>
        <w:t>ารเข้าดำเนินการร่วมทุนกับบริษัท</w:t>
      </w:r>
      <w:r w:rsidR="00AC58A9">
        <w:rPr>
          <w:rFonts w:hint="cs"/>
          <w:i/>
          <w:iCs/>
          <w:color w:val="000000"/>
          <w:cs/>
        </w:rPr>
        <w:t>ใหม่</w:t>
      </w:r>
    </w:p>
    <w:p w14:paraId="0022E43D" w14:textId="77777777" w:rsidR="0088659F" w:rsidRPr="009467A1" w:rsidRDefault="0088659F" w:rsidP="006A5FC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i/>
          <w:iCs/>
          <w:color w:val="000000"/>
          <w:cs/>
        </w:rPr>
      </w:pPr>
    </w:p>
    <w:p w14:paraId="13F459B0" w14:textId="3C4E55BB" w:rsidR="0068024D" w:rsidRDefault="00EF512C" w:rsidP="006A5FC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>
        <w:rPr>
          <w:rFonts w:hint="cs"/>
          <w:color w:val="000000"/>
          <w:cs/>
        </w:rPr>
        <w:t>ใน</w:t>
      </w:r>
      <w:r w:rsidR="0068024D" w:rsidRPr="0088659F">
        <w:rPr>
          <w:rFonts w:hint="cs"/>
          <w:color w:val="000000"/>
          <w:cs/>
        </w:rPr>
        <w:t xml:space="preserve">วันที่ </w:t>
      </w:r>
      <w:r w:rsidR="00D8320E" w:rsidRPr="0088659F">
        <w:rPr>
          <w:rFonts w:hint="cs"/>
          <w:color w:val="000000"/>
        </w:rPr>
        <w:t>7</w:t>
      </w:r>
      <w:r w:rsidR="0068024D" w:rsidRPr="0088659F">
        <w:rPr>
          <w:rFonts w:hint="cs"/>
          <w:color w:val="000000"/>
          <w:cs/>
        </w:rPr>
        <w:t xml:space="preserve"> เมษายน </w:t>
      </w:r>
      <w:r w:rsidR="00D8320E" w:rsidRPr="0088659F">
        <w:rPr>
          <w:rFonts w:hint="cs"/>
          <w:color w:val="000000"/>
        </w:rPr>
        <w:t>2565</w:t>
      </w:r>
      <w:r w:rsidR="0068024D" w:rsidRPr="0088659F">
        <w:rPr>
          <w:rFonts w:hint="cs"/>
          <w:color w:val="000000"/>
          <w:cs/>
        </w:rPr>
        <w:t xml:space="preserve"> </w:t>
      </w:r>
      <w:r w:rsidR="006A5FC2" w:rsidRPr="0088659F">
        <w:rPr>
          <w:color w:val="000000"/>
          <w:cs/>
        </w:rPr>
        <w:t>บริษัทได้เข้าลงนามในสัญญาร่วมทุนกับบริษัท ไบโอม จำกัด (“ไบโอม”)</w:t>
      </w:r>
      <w:r w:rsidR="006A5FC2" w:rsidRPr="0088659F">
        <w:rPr>
          <w:color w:val="000000"/>
        </w:rPr>
        <w:t xml:space="preserve"> </w:t>
      </w:r>
      <w:r w:rsidR="006A5FC2" w:rsidRPr="0088659F">
        <w:rPr>
          <w:color w:val="000000"/>
          <w:cs/>
        </w:rPr>
        <w:t xml:space="preserve">โดยการร่วมทุนในครั้งนี้บริษัทจะดำเนินการซื้อหุ้นเพิ่มทุนของไบโอมในวงเงินไม่เกิน </w:t>
      </w:r>
      <w:r w:rsidR="00D8320E" w:rsidRPr="0088659F">
        <w:rPr>
          <w:color w:val="000000"/>
        </w:rPr>
        <w:t>83</w:t>
      </w:r>
      <w:r w:rsidR="006A5FC2" w:rsidRPr="0088659F">
        <w:rPr>
          <w:color w:val="000000"/>
          <w:cs/>
        </w:rPr>
        <w:t xml:space="preserve"> ล้านบาท โดยจะทำให้บริษัทมีสัดส่วน</w:t>
      </w:r>
      <w:r w:rsidR="00565634">
        <w:rPr>
          <w:color w:val="000000"/>
          <w:cs/>
        </w:rPr>
        <w:br/>
      </w:r>
      <w:r w:rsidR="006A5FC2" w:rsidRPr="0088659F">
        <w:rPr>
          <w:color w:val="000000"/>
          <w:cs/>
        </w:rPr>
        <w:t xml:space="preserve">การถือหุ้นร้อยละ </w:t>
      </w:r>
      <w:r w:rsidR="00D8320E" w:rsidRPr="0088659F">
        <w:rPr>
          <w:color w:val="000000"/>
        </w:rPr>
        <w:t>20</w:t>
      </w:r>
      <w:r w:rsidR="006A5FC2" w:rsidRPr="0088659F">
        <w:rPr>
          <w:color w:val="000000"/>
          <w:cs/>
        </w:rPr>
        <w:t xml:space="preserve"> และกลุ่มผู้ถือหุ้นเดิมของไบโอมมีสัดส่วนการถือหุ้นร้อยละ </w:t>
      </w:r>
      <w:r w:rsidR="00D8320E" w:rsidRPr="0088659F">
        <w:rPr>
          <w:color w:val="000000"/>
        </w:rPr>
        <w:t>80</w:t>
      </w:r>
      <w:r w:rsidR="006A5FC2" w:rsidRPr="0088659F">
        <w:rPr>
          <w:color w:val="000000"/>
          <w:cs/>
        </w:rPr>
        <w:t xml:space="preserve"> ของจำนวนหุ้นที่ออกและจำหน่ายทั้งหมด ซึ่ง</w:t>
      </w:r>
      <w:r w:rsidR="00565634">
        <w:rPr>
          <w:rFonts w:hint="cs"/>
          <w:color w:val="000000"/>
          <w:cs/>
        </w:rPr>
        <w:t>บริษัทได้ชำระ</w:t>
      </w:r>
      <w:r w:rsidR="006A5FC2" w:rsidRPr="0088659F">
        <w:rPr>
          <w:color w:val="000000"/>
          <w:cs/>
        </w:rPr>
        <w:t xml:space="preserve">ค่าหุ้นเพิ่มทุนครั้งแรกจำนวน </w:t>
      </w:r>
      <w:r w:rsidR="00D8320E" w:rsidRPr="0088659F">
        <w:rPr>
          <w:color w:val="000000"/>
        </w:rPr>
        <w:t>30</w:t>
      </w:r>
      <w:r w:rsidR="006A5FC2" w:rsidRPr="0088659F">
        <w:rPr>
          <w:color w:val="000000"/>
          <w:cs/>
        </w:rPr>
        <w:t xml:space="preserve"> ล้านบาท </w:t>
      </w:r>
      <w:r w:rsidR="006A5FC2" w:rsidRPr="0088659F">
        <w:rPr>
          <w:rFonts w:hint="cs"/>
          <w:color w:val="000000"/>
          <w:cs/>
        </w:rPr>
        <w:t>แล้วเมื่อวันที่</w:t>
      </w:r>
      <w:r w:rsidR="006A5FC2" w:rsidRPr="0088659F">
        <w:rPr>
          <w:color w:val="000000"/>
          <w:cs/>
        </w:rPr>
        <w:t xml:space="preserve"> </w:t>
      </w:r>
      <w:r w:rsidR="00D8320E" w:rsidRPr="0088659F">
        <w:rPr>
          <w:color w:val="000000"/>
        </w:rPr>
        <w:t>29</w:t>
      </w:r>
      <w:r w:rsidR="006A5FC2" w:rsidRPr="0088659F">
        <w:rPr>
          <w:color w:val="000000"/>
          <w:cs/>
        </w:rPr>
        <w:t xml:space="preserve"> เมษายน </w:t>
      </w:r>
      <w:r w:rsidR="00D8320E" w:rsidRPr="0088659F">
        <w:rPr>
          <w:color w:val="000000"/>
        </w:rPr>
        <w:t>2565</w:t>
      </w:r>
      <w:r w:rsidR="006A5FC2" w:rsidRPr="0088659F">
        <w:rPr>
          <w:color w:val="000000"/>
          <w:cs/>
        </w:rPr>
        <w:t xml:space="preserve"> และ</w:t>
      </w:r>
      <w:r w:rsidR="00565634">
        <w:rPr>
          <w:color w:val="000000"/>
          <w:cs/>
        </w:rPr>
        <w:br/>
      </w:r>
      <w:r w:rsidR="006A5FC2" w:rsidRPr="0088659F">
        <w:rPr>
          <w:color w:val="000000"/>
          <w:cs/>
        </w:rPr>
        <w:t>จะชำระมูลค่าหุ้นเพิ่มทุนส่วนที่เหลือตามผลสำเร็จของการดำเนินงานวิจัยตามแผนธุรกิจของไบโอม</w:t>
      </w:r>
      <w:r w:rsidR="00565634">
        <w:rPr>
          <w:rFonts w:hint="cs"/>
          <w:color w:val="000000"/>
          <w:cs/>
        </w:rPr>
        <w:t>ตามสัญญา</w:t>
      </w:r>
    </w:p>
    <w:p w14:paraId="5BACB580" w14:textId="77777777" w:rsidR="0068024D" w:rsidRDefault="0068024D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A8575" w14:textId="77777777" w:rsidR="00D816FF" w:rsidRDefault="00D816FF">
      <w:r>
        <w:separator/>
      </w:r>
    </w:p>
    <w:p w14:paraId="7C5EBAE8" w14:textId="77777777" w:rsidR="00D816FF" w:rsidRDefault="00D816FF"/>
  </w:endnote>
  <w:endnote w:type="continuationSeparator" w:id="0">
    <w:p w14:paraId="6F071BFF" w14:textId="77777777" w:rsidR="00D816FF" w:rsidRDefault="00D816FF">
      <w:r>
        <w:continuationSeparator/>
      </w:r>
    </w:p>
    <w:p w14:paraId="7ECA00AA" w14:textId="77777777" w:rsidR="00D816FF" w:rsidRDefault="00D81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4743" w14:textId="77777777" w:rsidR="008D33A8" w:rsidRDefault="008D33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998F8" w14:textId="7B8F0A23" w:rsidR="00996947" w:rsidRPr="00F10D94" w:rsidRDefault="00996947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30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B0F0A6C" w14:textId="511278F7" w:rsidR="00996947" w:rsidRPr="00FE67F5" w:rsidRDefault="00996947" w:rsidP="00D578D2">
    <w:pPr>
      <w:pStyle w:val="Footer"/>
      <w:jc w:val="center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3BD9" w14:textId="77777777" w:rsidR="00D816FF" w:rsidRDefault="00D816FF">
      <w:r>
        <w:separator/>
      </w:r>
    </w:p>
    <w:p w14:paraId="513ED3D0" w14:textId="77777777" w:rsidR="00D816FF" w:rsidRDefault="00D816FF"/>
  </w:footnote>
  <w:footnote w:type="continuationSeparator" w:id="0">
    <w:p w14:paraId="1FDDEFF5" w14:textId="77777777" w:rsidR="00D816FF" w:rsidRDefault="00D816FF">
      <w:r>
        <w:continuationSeparator/>
      </w:r>
    </w:p>
    <w:p w14:paraId="204B50AA" w14:textId="77777777" w:rsidR="00D816FF" w:rsidRDefault="00D816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F598" w14:textId="77777777" w:rsidR="008D33A8" w:rsidRDefault="008D33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996947" w:rsidRPr="002C284C" w:rsidRDefault="00996947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996947" w:rsidRDefault="00996947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06A4E9F6" w:rsidR="00996947" w:rsidRPr="002C284C" w:rsidRDefault="00996947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1 </w:t>
    </w:r>
    <w:r>
      <w:rPr>
        <w:rFonts w:hint="cs"/>
        <w:b/>
        <w:bCs/>
        <w:sz w:val="32"/>
        <w:szCs w:val="32"/>
        <w:cs/>
      </w:rPr>
      <w:t xml:space="preserve">มีนาคม </w:t>
    </w:r>
    <w:r>
      <w:rPr>
        <w:b/>
        <w:bCs/>
        <w:sz w:val="32"/>
        <w:szCs w:val="32"/>
      </w:rPr>
      <w:t xml:space="preserve">2565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996947" w:rsidRPr="002C284C" w:rsidRDefault="00996947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6F9C" w14:textId="77777777" w:rsidR="008D33A8" w:rsidRDefault="008D33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996947" w:rsidRDefault="00996947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996947" w:rsidRPr="00F47951" w:rsidRDefault="00996947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4FF5931F" w:rsidR="00996947" w:rsidRDefault="00996947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int="cs"/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1 </w:t>
    </w:r>
    <w:r>
      <w:rPr>
        <w:rFonts w:hint="cs"/>
        <w:b/>
        <w:bCs/>
        <w:sz w:val="32"/>
        <w:szCs w:val="32"/>
        <w:cs/>
      </w:rPr>
      <w:t xml:space="preserve">มีนาคม </w:t>
    </w:r>
    <w:r>
      <w:rPr>
        <w:b/>
        <w:bCs/>
        <w:sz w:val="32"/>
        <w:szCs w:val="32"/>
      </w:rPr>
      <w:t xml:space="preserve">2565 </w:t>
    </w:r>
    <w:r w:rsidRPr="00816B20">
      <w:rPr>
        <w:b/>
        <w:bCs/>
      </w:rPr>
      <w:t>(</w:t>
    </w:r>
    <w:r w:rsidRPr="00666D8C">
      <w:rPr>
        <w:bCs/>
        <w:cs/>
      </w:rPr>
      <w:t>ไม่ได้ตรวจสอบ</w:t>
    </w:r>
    <w:r w:rsidRPr="00816B20">
      <w:rPr>
        <w:b/>
        <w:bCs/>
      </w:rPr>
      <w:t>)</w:t>
    </w:r>
  </w:p>
  <w:p w14:paraId="490286CB" w14:textId="77777777" w:rsidR="00996947" w:rsidRPr="00247813" w:rsidRDefault="00996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97"/>
  </w:num>
  <w:num w:numId="4">
    <w:abstractNumId w:val="71"/>
  </w:num>
  <w:num w:numId="5">
    <w:abstractNumId w:val="21"/>
  </w:num>
  <w:num w:numId="6">
    <w:abstractNumId w:val="48"/>
  </w:num>
  <w:num w:numId="7">
    <w:abstractNumId w:val="31"/>
  </w:num>
  <w:num w:numId="8">
    <w:abstractNumId w:val="29"/>
  </w:num>
  <w:num w:numId="9">
    <w:abstractNumId w:val="118"/>
  </w:num>
  <w:num w:numId="10">
    <w:abstractNumId w:val="45"/>
  </w:num>
  <w:num w:numId="11">
    <w:abstractNumId w:val="66"/>
  </w:num>
  <w:num w:numId="12">
    <w:abstractNumId w:val="126"/>
  </w:num>
  <w:num w:numId="13">
    <w:abstractNumId w:val="120"/>
  </w:num>
  <w:num w:numId="14">
    <w:abstractNumId w:val="34"/>
  </w:num>
  <w:num w:numId="15">
    <w:abstractNumId w:val="62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2"/>
  </w:num>
  <w:num w:numId="23">
    <w:abstractNumId w:val="125"/>
  </w:num>
  <w:num w:numId="24">
    <w:abstractNumId w:val="77"/>
  </w:num>
  <w:num w:numId="25">
    <w:abstractNumId w:val="146"/>
  </w:num>
  <w:num w:numId="26">
    <w:abstractNumId w:val="70"/>
  </w:num>
  <w:num w:numId="27">
    <w:abstractNumId w:val="111"/>
  </w:num>
  <w:num w:numId="28">
    <w:abstractNumId w:val="140"/>
  </w:num>
  <w:num w:numId="29">
    <w:abstractNumId w:val="78"/>
  </w:num>
  <w:num w:numId="30">
    <w:abstractNumId w:val="24"/>
  </w:num>
  <w:num w:numId="31">
    <w:abstractNumId w:val="17"/>
  </w:num>
  <w:num w:numId="32">
    <w:abstractNumId w:val="7"/>
  </w:num>
  <w:num w:numId="33">
    <w:abstractNumId w:val="91"/>
  </w:num>
  <w:num w:numId="34">
    <w:abstractNumId w:val="86"/>
  </w:num>
  <w:num w:numId="35">
    <w:abstractNumId w:val="46"/>
  </w:num>
  <w:num w:numId="36">
    <w:abstractNumId w:val="33"/>
  </w:num>
  <w:num w:numId="37">
    <w:abstractNumId w:val="112"/>
  </w:num>
  <w:num w:numId="38">
    <w:abstractNumId w:val="106"/>
  </w:num>
  <w:num w:numId="39">
    <w:abstractNumId w:val="13"/>
  </w:num>
  <w:num w:numId="40">
    <w:abstractNumId w:val="4"/>
  </w:num>
  <w:num w:numId="41">
    <w:abstractNumId w:val="108"/>
  </w:num>
  <w:num w:numId="42">
    <w:abstractNumId w:val="69"/>
  </w:num>
  <w:num w:numId="43">
    <w:abstractNumId w:val="51"/>
  </w:num>
  <w:num w:numId="44">
    <w:abstractNumId w:val="61"/>
  </w:num>
  <w:num w:numId="45">
    <w:abstractNumId w:val="49"/>
  </w:num>
  <w:num w:numId="46">
    <w:abstractNumId w:val="2"/>
  </w:num>
  <w:num w:numId="47">
    <w:abstractNumId w:val="38"/>
  </w:num>
  <w:num w:numId="48">
    <w:abstractNumId w:val="3"/>
  </w:num>
  <w:num w:numId="49">
    <w:abstractNumId w:val="20"/>
  </w:num>
  <w:num w:numId="50">
    <w:abstractNumId w:val="40"/>
  </w:num>
  <w:num w:numId="51">
    <w:abstractNumId w:val="139"/>
  </w:num>
  <w:num w:numId="52">
    <w:abstractNumId w:val="9"/>
  </w:num>
  <w:num w:numId="53">
    <w:abstractNumId w:val="50"/>
  </w:num>
  <w:num w:numId="54">
    <w:abstractNumId w:val="16"/>
  </w:num>
  <w:num w:numId="55">
    <w:abstractNumId w:val="63"/>
  </w:num>
  <w:num w:numId="56">
    <w:abstractNumId w:val="42"/>
  </w:num>
  <w:num w:numId="57">
    <w:abstractNumId w:val="59"/>
  </w:num>
  <w:num w:numId="58">
    <w:abstractNumId w:val="84"/>
  </w:num>
  <w:num w:numId="59">
    <w:abstractNumId w:val="15"/>
  </w:num>
  <w:num w:numId="60">
    <w:abstractNumId w:val="6"/>
  </w:num>
  <w:num w:numId="61">
    <w:abstractNumId w:val="5"/>
  </w:num>
  <w:num w:numId="62">
    <w:abstractNumId w:val="58"/>
  </w:num>
  <w:num w:numId="63">
    <w:abstractNumId w:val="92"/>
  </w:num>
  <w:num w:numId="64">
    <w:abstractNumId w:val="73"/>
  </w:num>
  <w:num w:numId="65">
    <w:abstractNumId w:val="117"/>
  </w:num>
  <w:num w:numId="66">
    <w:abstractNumId w:val="128"/>
  </w:num>
  <w:num w:numId="67">
    <w:abstractNumId w:val="129"/>
  </w:num>
  <w:num w:numId="68">
    <w:abstractNumId w:val="10"/>
  </w:num>
  <w:num w:numId="69">
    <w:abstractNumId w:val="67"/>
  </w:num>
  <w:num w:numId="70">
    <w:abstractNumId w:val="130"/>
  </w:num>
  <w:num w:numId="71">
    <w:abstractNumId w:val="89"/>
  </w:num>
  <w:num w:numId="72">
    <w:abstractNumId w:val="136"/>
  </w:num>
  <w:num w:numId="73">
    <w:abstractNumId w:val="103"/>
  </w:num>
  <w:num w:numId="74">
    <w:abstractNumId w:val="137"/>
  </w:num>
  <w:num w:numId="75">
    <w:abstractNumId w:val="53"/>
  </w:num>
  <w:num w:numId="76">
    <w:abstractNumId w:val="148"/>
  </w:num>
  <w:num w:numId="77">
    <w:abstractNumId w:val="124"/>
  </w:num>
  <w:num w:numId="78">
    <w:abstractNumId w:val="35"/>
  </w:num>
  <w:num w:numId="79">
    <w:abstractNumId w:val="72"/>
  </w:num>
  <w:num w:numId="80">
    <w:abstractNumId w:val="110"/>
  </w:num>
  <w:num w:numId="81">
    <w:abstractNumId w:val="133"/>
  </w:num>
  <w:num w:numId="82">
    <w:abstractNumId w:val="131"/>
  </w:num>
  <w:num w:numId="83">
    <w:abstractNumId w:val="1"/>
  </w:num>
  <w:num w:numId="84">
    <w:abstractNumId w:val="96"/>
  </w:num>
  <w:num w:numId="85">
    <w:abstractNumId w:val="113"/>
  </w:num>
  <w:num w:numId="86">
    <w:abstractNumId w:val="98"/>
  </w:num>
  <w:num w:numId="87">
    <w:abstractNumId w:val="139"/>
  </w:num>
  <w:num w:numId="88">
    <w:abstractNumId w:val="88"/>
  </w:num>
  <w:num w:numId="89">
    <w:abstractNumId w:val="0"/>
  </w:num>
  <w:num w:numId="90">
    <w:abstractNumId w:val="19"/>
  </w:num>
  <w:num w:numId="91">
    <w:abstractNumId w:val="127"/>
  </w:num>
  <w:num w:numId="92">
    <w:abstractNumId w:val="79"/>
  </w:num>
  <w:num w:numId="93">
    <w:abstractNumId w:val="105"/>
  </w:num>
  <w:num w:numId="94">
    <w:abstractNumId w:val="81"/>
  </w:num>
  <w:num w:numId="95">
    <w:abstractNumId w:val="76"/>
  </w:num>
  <w:num w:numId="96">
    <w:abstractNumId w:val="116"/>
  </w:num>
  <w:num w:numId="97">
    <w:abstractNumId w:val="18"/>
  </w:num>
  <w:num w:numId="98">
    <w:abstractNumId w:val="121"/>
  </w:num>
  <w:num w:numId="99">
    <w:abstractNumId w:val="36"/>
  </w:num>
  <w:num w:numId="100">
    <w:abstractNumId w:val="68"/>
  </w:num>
  <w:num w:numId="101">
    <w:abstractNumId w:val="52"/>
  </w:num>
  <w:num w:numId="102">
    <w:abstractNumId w:val="57"/>
  </w:num>
  <w:num w:numId="103">
    <w:abstractNumId w:val="54"/>
  </w:num>
  <w:num w:numId="104">
    <w:abstractNumId w:val="56"/>
  </w:num>
  <w:num w:numId="105">
    <w:abstractNumId w:val="83"/>
  </w:num>
  <w:num w:numId="10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9"/>
  </w:num>
  <w:num w:numId="109">
    <w:abstractNumId w:val="60"/>
  </w:num>
  <w:num w:numId="110">
    <w:abstractNumId w:val="115"/>
  </w:num>
  <w:num w:numId="111">
    <w:abstractNumId w:val="100"/>
  </w:num>
  <w:num w:numId="112">
    <w:abstractNumId w:val="75"/>
  </w:num>
  <w:num w:numId="113">
    <w:abstractNumId w:val="41"/>
  </w:num>
  <w:num w:numId="114">
    <w:abstractNumId w:val="102"/>
  </w:num>
  <w:num w:numId="1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</w:num>
  <w:num w:numId="117">
    <w:abstractNumId w:val="14"/>
  </w:num>
  <w:num w:numId="118">
    <w:abstractNumId w:val="65"/>
  </w:num>
  <w:num w:numId="119">
    <w:abstractNumId w:val="142"/>
  </w:num>
  <w:num w:numId="120">
    <w:abstractNumId w:val="94"/>
  </w:num>
  <w:num w:numId="121">
    <w:abstractNumId w:val="114"/>
  </w:num>
  <w:num w:numId="122">
    <w:abstractNumId w:val="145"/>
  </w:num>
  <w:num w:numId="123">
    <w:abstractNumId w:val="25"/>
  </w:num>
  <w:num w:numId="124">
    <w:abstractNumId w:val="143"/>
  </w:num>
  <w:num w:numId="125">
    <w:abstractNumId w:val="32"/>
  </w:num>
  <w:num w:numId="126">
    <w:abstractNumId w:val="87"/>
  </w:num>
  <w:num w:numId="127">
    <w:abstractNumId w:val="44"/>
  </w:num>
  <w:num w:numId="128">
    <w:abstractNumId w:val="85"/>
  </w:num>
  <w:num w:numId="129">
    <w:abstractNumId w:val="144"/>
  </w:num>
  <w:num w:numId="130">
    <w:abstractNumId w:val="134"/>
  </w:num>
  <w:num w:numId="131">
    <w:abstractNumId w:val="107"/>
  </w:num>
  <w:num w:numId="132">
    <w:abstractNumId w:val="138"/>
  </w:num>
  <w:num w:numId="133">
    <w:abstractNumId w:val="39"/>
  </w:num>
  <w:num w:numId="134">
    <w:abstractNumId w:val="101"/>
  </w:num>
  <w:num w:numId="135">
    <w:abstractNumId w:val="141"/>
  </w:num>
  <w:num w:numId="136">
    <w:abstractNumId w:val="11"/>
  </w:num>
  <w:num w:numId="137">
    <w:abstractNumId w:val="26"/>
  </w:num>
  <w:num w:numId="138">
    <w:abstractNumId w:val="123"/>
  </w:num>
  <w:num w:numId="139">
    <w:abstractNumId w:val="132"/>
  </w:num>
  <w:num w:numId="140">
    <w:abstractNumId w:val="90"/>
  </w:num>
  <w:num w:numId="141">
    <w:abstractNumId w:val="80"/>
  </w:num>
  <w:num w:numId="142">
    <w:abstractNumId w:val="95"/>
  </w:num>
  <w:num w:numId="143">
    <w:abstractNumId w:val="104"/>
  </w:num>
  <w:num w:numId="144">
    <w:abstractNumId w:val="64"/>
  </w:num>
  <w:num w:numId="145">
    <w:abstractNumId w:val="8"/>
  </w:num>
  <w:num w:numId="146">
    <w:abstractNumId w:val="119"/>
  </w:num>
  <w:num w:numId="147">
    <w:abstractNumId w:val="37"/>
  </w:num>
  <w:num w:numId="148">
    <w:abstractNumId w:val="147"/>
  </w:num>
  <w:num w:numId="149">
    <w:abstractNumId w:val="74"/>
  </w:num>
  <w:num w:numId="150">
    <w:abstractNumId w:val="55"/>
  </w:num>
  <w:num w:numId="151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14</cp:revision>
  <cp:lastPrinted>2022-05-03T06:27:00Z</cp:lastPrinted>
  <dcterms:created xsi:type="dcterms:W3CDTF">2022-05-05T10:33:00Z</dcterms:created>
  <dcterms:modified xsi:type="dcterms:W3CDTF">2022-05-11T03:14:00Z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