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5D6F1A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5D6F1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D6F1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D6F1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5D6F1A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5D6F1A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5D6F1A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3878806A" w14:textId="57BA1C6C" w:rsidR="00B3689B" w:rsidRPr="005D6F1A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5D6F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D6F1A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77777777" w:rsidR="009655C3" w:rsidRPr="005D6F1A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5D6F1A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5D6F1A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5D6F1A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5D6F1A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5D6F1A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5D6F1A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5D6F1A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5D6F1A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527E01B" w:rsidR="006B1550" w:rsidRPr="005D6F1A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5D6F1A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5D6F1A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BAF5C0A" w14:textId="4E11726F" w:rsidR="00DD4626" w:rsidRPr="005D6F1A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5D6F1A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5D6F1A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6F1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5D6F1A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/>
        </w:rPr>
        <w:tab/>
      </w:r>
    </w:p>
    <w:p w14:paraId="69B800C7" w14:textId="77777777" w:rsidR="0025275A" w:rsidRPr="005D6F1A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5D6F1A">
        <w:rPr>
          <w:rFonts w:ascii="Angsana New" w:hAnsi="Angsana New" w:cs="Angsana New"/>
          <w:b/>
          <w:bCs/>
        </w:rPr>
        <w:br w:type="page"/>
      </w:r>
      <w:r w:rsidR="0025275A" w:rsidRPr="005D6F1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5D6F1A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5D6F1A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5D6F1A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5042FAAA" w:rsidR="0025275A" w:rsidRPr="005D6F1A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5D6F1A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5D6F1A">
        <w:rPr>
          <w:rFonts w:ascii="Angsana New" w:hAnsi="Angsana New"/>
          <w:sz w:val="30"/>
          <w:szCs w:val="30"/>
          <w:cs/>
        </w:rPr>
        <w:t>นี้</w:t>
      </w:r>
      <w:r w:rsidRPr="005D6F1A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D6F1A">
        <w:rPr>
          <w:rFonts w:ascii="Angsana New" w:hAnsi="Angsana New"/>
          <w:sz w:val="30"/>
          <w:szCs w:val="30"/>
          <w:cs/>
        </w:rPr>
        <w:t>ติ</w:t>
      </w:r>
      <w:r w:rsidR="00C67B97" w:rsidRPr="005D6F1A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D6F1A">
        <w:rPr>
          <w:rFonts w:ascii="Angsana New" w:hAnsi="Angsana New"/>
          <w:sz w:val="30"/>
          <w:szCs w:val="30"/>
          <w:cs/>
        </w:rPr>
        <w:t>จาก</w:t>
      </w:r>
      <w:r w:rsidR="00723C61" w:rsidRPr="005D6F1A">
        <w:rPr>
          <w:rFonts w:ascii="Angsana New" w:hAnsi="Angsana New" w:hint="cs"/>
          <w:sz w:val="30"/>
          <w:szCs w:val="30"/>
          <w:cs/>
        </w:rPr>
        <w:t>คณะ</w:t>
      </w:r>
      <w:r w:rsidR="006322AD" w:rsidRPr="005D6F1A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D6F1A">
        <w:rPr>
          <w:rFonts w:ascii="Angsana New" w:hAnsi="Angsana New"/>
          <w:sz w:val="30"/>
          <w:szCs w:val="30"/>
          <w:cs/>
        </w:rPr>
        <w:t>วันที่</w:t>
      </w:r>
      <w:r w:rsidR="0089300E"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="0089300E" w:rsidRPr="005D6F1A">
        <w:rPr>
          <w:rFonts w:ascii="Angsana New" w:hAnsi="Angsana New"/>
          <w:sz w:val="30"/>
          <w:szCs w:val="30"/>
        </w:rPr>
        <w:t xml:space="preserve">11 </w:t>
      </w:r>
      <w:r w:rsidR="0089300E" w:rsidRPr="005D6F1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52276" w:rsidRPr="005D6F1A">
        <w:rPr>
          <w:rFonts w:ascii="Angsana New" w:hAnsi="Angsana New"/>
          <w:sz w:val="30"/>
          <w:szCs w:val="30"/>
        </w:rPr>
        <w:t>2565</w:t>
      </w:r>
    </w:p>
    <w:p w14:paraId="57867631" w14:textId="77777777" w:rsidR="00E66B73" w:rsidRPr="005D6F1A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335AC8" w14:textId="77777777" w:rsidR="00E66B73" w:rsidRPr="005D6F1A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5D6F1A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5D6F1A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39C2ACB5" w14:textId="6CF012AA" w:rsidR="00716186" w:rsidRPr="005D6F1A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5D6F1A">
        <w:rPr>
          <w:rFonts w:ascii="Angsana New" w:hAnsi="Angsana New"/>
          <w:sz w:val="30"/>
          <w:szCs w:val="30"/>
        </w:rPr>
        <w:t>34</w:t>
      </w:r>
      <w:r w:rsidRPr="005D6F1A">
        <w:rPr>
          <w:rFonts w:ascii="Angsana New" w:hAnsi="Angsana New"/>
          <w:sz w:val="30"/>
          <w:szCs w:val="30"/>
          <w:cs/>
        </w:rPr>
        <w:t xml:space="preserve"> เรื่อง </w:t>
      </w:r>
      <w:r w:rsidRPr="005D6F1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D6F1A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>
        <w:rPr>
          <w:rFonts w:ascii="Angsana New" w:hAnsi="Angsana New" w:hint="cs"/>
          <w:sz w:val="30"/>
          <w:szCs w:val="30"/>
          <w:cs/>
        </w:rPr>
        <w:t xml:space="preserve"> </w:t>
      </w:r>
      <w:r w:rsidR="001C0ABD" w:rsidRPr="001C0ABD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1C0ABD" w:rsidRPr="001C0ABD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1C0ABD" w:rsidRPr="001C0ABD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1C0ABD" w:rsidRPr="001C0ABD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8710C1">
        <w:rPr>
          <w:rFonts w:ascii="Angsana New" w:hAnsi="Angsana New"/>
          <w:sz w:val="30"/>
          <w:szCs w:val="30"/>
        </w:rPr>
        <w:t>31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1C0ABD" w:rsidRPr="001C0ABD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1C0ABD">
        <w:rPr>
          <w:rFonts w:ascii="Angsana New" w:hAnsi="Angsana New"/>
          <w:sz w:val="30"/>
          <w:szCs w:val="30"/>
          <w:cs/>
        </w:rPr>
        <w:t xml:space="preserve"> </w:t>
      </w:r>
      <w:r w:rsidR="008710C1">
        <w:rPr>
          <w:rFonts w:ascii="Angsana New" w:hAnsi="Angsana New"/>
          <w:sz w:val="30"/>
          <w:szCs w:val="30"/>
        </w:rPr>
        <w:t>2564</w:t>
      </w:r>
    </w:p>
    <w:p w14:paraId="7C686CDC" w14:textId="77777777" w:rsidR="007C1BA3" w:rsidRPr="005D6F1A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D2538FE" w14:textId="50EB450A" w:rsidR="00D20D56" w:rsidRPr="005D6F1A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ab/>
      </w:r>
      <w:r w:rsidR="00FC2B6F" w:rsidRPr="00FC2B6F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8710C1">
        <w:rPr>
          <w:rFonts w:ascii="Angsana New" w:hAnsi="Angsana New"/>
          <w:sz w:val="30"/>
          <w:szCs w:val="30"/>
        </w:rPr>
        <w:t>31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FC2B6F" w:rsidRPr="00FC2B6F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FC2B6F">
        <w:rPr>
          <w:rFonts w:ascii="Angsana New" w:hAnsi="Angsana New"/>
          <w:sz w:val="30"/>
          <w:szCs w:val="30"/>
          <w:cs/>
        </w:rPr>
        <w:t xml:space="preserve"> </w:t>
      </w:r>
      <w:r w:rsidR="008710C1">
        <w:rPr>
          <w:rFonts w:ascii="Angsana New" w:hAnsi="Angsana New"/>
          <w:sz w:val="30"/>
          <w:szCs w:val="30"/>
        </w:rPr>
        <w:t>2564</w:t>
      </w:r>
    </w:p>
    <w:p w14:paraId="280858E4" w14:textId="77777777" w:rsidR="00D20D56" w:rsidRPr="005D6F1A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3CFC6E02" w14:textId="1F886CBA" w:rsidR="00905C0C" w:rsidRPr="005D6F1A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9045140"/>
      <w:bookmarkStart w:id="1" w:name="_Hlk101288931"/>
      <w:r w:rsidRPr="005D6F1A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5D6F1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5D6F1A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bookmarkEnd w:id="0"/>
    <w:bookmarkEnd w:id="1"/>
    <w:p w14:paraId="0AC8B59A" w14:textId="77777777" w:rsidR="0068161C" w:rsidRPr="005D6F1A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F1A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5D6F1A">
        <w:rPr>
          <w:rFonts w:asciiTheme="majorBidi" w:hAnsiTheme="majorBidi"/>
          <w:color w:val="000000"/>
          <w:sz w:val="30"/>
          <w:szCs w:val="30"/>
        </w:rPr>
        <w:t>2565</w:t>
      </w:r>
      <w:r w:rsidRPr="005D6F1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D6F1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5D6F1A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5D6F1A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bookmarkStart w:id="2" w:name="_Hlk78407642"/>
      <w:r w:rsidRPr="005D6F1A">
        <w:rPr>
          <w:rFonts w:asciiTheme="majorBidi" w:hAnsiTheme="majorBidi" w:cstheme="majorBidi"/>
          <w:sz w:val="30"/>
          <w:szCs w:val="30"/>
          <w:cs/>
        </w:rPr>
        <w:t>ได้พิจารณามอบส่วนลดค่าเช่ารายเดือนให้กับผู้เช่าทุกรายในทุกโครงการ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D6F1A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อสังหาริมทรัพย์เพื่อประกอบกิจการการค้าที่ให้เช่า 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>ที่ได้รับผลกระทบจากสถานการณ์การแพร่ระบาดของโรคติดเชื้อไวรัสโคโรนา</w:t>
      </w:r>
      <w:r w:rsidRPr="005D6F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6F1A">
        <w:rPr>
          <w:rFonts w:asciiTheme="majorBidi" w:hAnsiTheme="majorBidi" w:cstheme="majorBidi"/>
          <w:sz w:val="30"/>
          <w:szCs w:val="30"/>
        </w:rPr>
        <w:t xml:space="preserve">2019 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5D6F1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D6F1A">
        <w:rPr>
          <w:rFonts w:asciiTheme="majorBidi" w:hAnsiTheme="majorBidi" w:cstheme="majorBidi"/>
          <w:sz w:val="30"/>
          <w:szCs w:val="30"/>
        </w:rPr>
        <w:t xml:space="preserve">2564 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 xml:space="preserve">ถึง เดือนพฤษภาคม </w:t>
      </w:r>
      <w:r w:rsidRPr="005D6F1A">
        <w:rPr>
          <w:rFonts w:asciiTheme="majorBidi" w:hAnsiTheme="majorBidi" w:cstheme="majorBidi"/>
          <w:sz w:val="30"/>
          <w:szCs w:val="30"/>
        </w:rPr>
        <w:t xml:space="preserve">2565 </w:t>
      </w:r>
    </w:p>
    <w:bookmarkEnd w:id="2"/>
    <w:p w14:paraId="50EB7F94" w14:textId="77777777" w:rsidR="0068161C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A382A" w14:textId="77777777" w:rsidR="0068161C" w:rsidRPr="005D6F1A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ณ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ของรัฐบาล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ทั้งนี้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483A993F" w14:textId="267685C1" w:rsidR="007B3E55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5D6F1A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68161C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576BAC1C" w14:textId="52AA4584" w:rsidR="0068161C" w:rsidRPr="005D6F1A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D6F1A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5D6F1A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61786B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5D6F1A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5D6F1A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Pr="0068161C" w:rsidRDefault="00DA78E6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5D6F1A" w14:paraId="476C57EC" w14:textId="77777777" w:rsidTr="00850E91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5D6F1A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5D6F1A" w:rsidRDefault="00F15296" w:rsidP="00285E19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5D6F1A" w:rsidRDefault="00F15296" w:rsidP="0055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5D6F1A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5E19" w:rsidRPr="005D6F1A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77777777" w:rsidR="00F15296" w:rsidRPr="005D6F1A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7777777" w:rsidR="00F15296" w:rsidRPr="005D6F1A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77777777" w:rsidR="00F15296" w:rsidRPr="005D6F1A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32AB1" w:rsidRPr="005D6F1A" w14:paraId="4C964D63" w14:textId="77777777" w:rsidTr="00B828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77777777" w:rsidR="00332AB1" w:rsidRPr="005D6F1A" w:rsidRDefault="00332AB1" w:rsidP="00B8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CC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33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CC5">
              <w:rPr>
                <w:rFonts w:ascii="Angsana New" w:hAnsi="Angsana New" w:hint="cs"/>
                <w:sz w:val="30"/>
                <w:szCs w:val="30"/>
                <w:cs/>
              </w:rPr>
              <w:t>คอฟฟี่</w:t>
            </w:r>
            <w:r w:rsidRPr="00333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CC5">
              <w:rPr>
                <w:rFonts w:ascii="Angsana New" w:hAnsi="Angsana New" w:hint="cs"/>
                <w:sz w:val="30"/>
                <w:szCs w:val="30"/>
                <w:cs/>
              </w:rPr>
              <w:t>คอนเซ็ปต์</w:t>
            </w:r>
            <w:r w:rsidRPr="00333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CC5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333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3CC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77777777" w:rsidR="00332AB1" w:rsidRPr="005D6F1A" w:rsidRDefault="00332AB1" w:rsidP="00B8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77777777" w:rsidR="00332AB1" w:rsidRPr="005D6F1A" w:rsidRDefault="00332AB1" w:rsidP="00B8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1ECE" w:rsidRPr="005D6F1A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442032A" w:rsidR="005C1ECE" w:rsidRPr="005D6F1A" w:rsidRDefault="005C1ECE" w:rsidP="0050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5D6DB9D0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55312D5D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A1F2A" w:rsidRPr="005D6F1A" w14:paraId="3D21913D" w14:textId="77777777" w:rsidTr="00E448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77777777" w:rsidR="00AA1F2A" w:rsidRPr="008710C1" w:rsidRDefault="00AA1F2A" w:rsidP="00E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อินทรประกันภัย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77777777" w:rsidR="00AA1F2A" w:rsidRPr="008710C1" w:rsidRDefault="00AA1F2A" w:rsidP="00E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77777777" w:rsidR="00AA1F2A" w:rsidRPr="008710C1" w:rsidRDefault="00AA1F2A" w:rsidP="00E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167C2" w:rsidRPr="005D6F1A" w14:paraId="47F64B1B" w14:textId="77777777" w:rsidTr="00215BA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กฤตยบุญ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804C7" w:rsidRPr="005D6F1A" w14:paraId="50A77AAA" w14:textId="77777777" w:rsidTr="00D31A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3BF5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ภิรมย์สุรางค์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E0F8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886D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167C2" w:rsidRPr="005D6F1A" w14:paraId="19883E6C" w14:textId="77777777" w:rsidTr="00215BA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2ED6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สุรากระทิงแดง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710C1">
              <w:rPr>
                <w:rFonts w:ascii="Angsana New" w:hAnsi="Angsana New"/>
                <w:sz w:val="30"/>
                <w:szCs w:val="30"/>
              </w:rPr>
              <w:t xml:space="preserve">1988)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B463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2257" w14:textId="77777777" w:rsidR="001167C2" w:rsidRPr="008710C1" w:rsidRDefault="001167C2" w:rsidP="0021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1ECE" w:rsidRPr="005D6F1A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2380476A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>2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3862E156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5FF76C3D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1ECE" w:rsidRPr="005D6F1A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0B406961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เทคโนโลยี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446B7EF4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772C899F" w:rsidR="005C1ECE" w:rsidRPr="001167C2" w:rsidRDefault="005C1ECE" w:rsidP="0011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804C7" w:rsidRPr="005D6F1A" w14:paraId="38BB557F" w14:textId="77777777" w:rsidTr="00D31A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เดอะ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คิวเอสอาร์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77777777" w:rsidR="000804C7" w:rsidRPr="008710C1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1ECE" w:rsidRPr="005D6F1A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411766BC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ทิพย์พัฒน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อาร์เขต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6AF237E5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02A88F27" w:rsidR="005C1ECE" w:rsidRPr="005D6F1A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0C38" w:rsidRPr="005D6F1A" w14:paraId="2BA518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FEF9" w14:textId="38E6EBC0" w:rsidR="005C0C38" w:rsidRPr="008710C1" w:rsidRDefault="005C1ECE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วัฒนพัฒน์เทรดดิ้ง</w:t>
            </w:r>
            <w:r w:rsidRPr="0087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552C" w14:textId="053E9092" w:rsidR="005C1ECE" w:rsidRPr="008710C1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541A" w14:textId="6A63D221" w:rsidR="005C0C38" w:rsidRPr="008710C1" w:rsidRDefault="005C1ECE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804C7" w:rsidRPr="005D6F1A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798BC834" w:rsidR="000804C7" w:rsidRPr="008710C1" w:rsidRDefault="000804C7" w:rsidP="0008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สุนทรภิรมย์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001DB473" w:rsidR="000804C7" w:rsidRPr="008710C1" w:rsidRDefault="000804C7" w:rsidP="0008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0EA059C6" w:rsidR="000804C7" w:rsidRPr="008710C1" w:rsidRDefault="000804C7" w:rsidP="0008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8710C1" w:rsidRPr="005D6F1A" w14:paraId="3DF687A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CED4" w14:textId="139A1BB0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เวิรด์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เวกซ์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675D" w14:textId="6DF42D59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05E83" w14:textId="2A35CB67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804C7" w:rsidRPr="005D6F1A" w14:paraId="35D06E00" w14:textId="77777777" w:rsidTr="00D31A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77777777" w:rsidR="000804C7" w:rsidRPr="005D6F1A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บิ๊กซี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ซูเปอร์เซ็นเตอร์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77777777" w:rsidR="000804C7" w:rsidRPr="005D6F1A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77777777" w:rsidR="000804C7" w:rsidRPr="005D6F1A" w:rsidRDefault="000804C7" w:rsidP="00D3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8710C1" w:rsidRPr="005D6F1A" w14:paraId="086D1AB4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182" w14:textId="1A24FA9E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คริสตอลลา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6AAE7" w14:textId="4B7CA5A5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38DC" w14:textId="71E42327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82799C" w:rsidRPr="005D6F1A" w14:paraId="7B5F6F4A" w14:textId="77777777" w:rsidTr="009839A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91BF" w14:textId="77777777" w:rsidR="0082799C" w:rsidRPr="000804C7" w:rsidRDefault="0082799C" w:rsidP="0098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อาหารสยาม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2513</w:t>
            </w:r>
            <w:r w:rsidRPr="000804C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804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0E53" w14:textId="77777777" w:rsidR="0082799C" w:rsidRPr="008710C1" w:rsidRDefault="0082799C" w:rsidP="0098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5A00" w14:textId="563AA072" w:rsidR="0082799C" w:rsidRPr="008710C1" w:rsidRDefault="0082799C" w:rsidP="00827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710C1">
              <w:rPr>
                <w:rFonts w:ascii="Angsana New" w:hAnsi="Angsana New" w:hint="cs"/>
                <w:b/>
                <w:sz w:val="30"/>
                <w:szCs w:val="30"/>
                <w:cs/>
              </w:rPr>
              <w:t>มี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ผู้ถือหุ้นรายใหญ่สูงสุดร่วมกันและมีกรรมการร่วมกัน</w:t>
            </w:r>
          </w:p>
        </w:tc>
      </w:tr>
      <w:tr w:rsidR="008710C1" w:rsidRPr="005D6F1A" w14:paraId="5D69FA1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2A35" w14:textId="39E02EC9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อาคเนย์แคปปิตอล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1723" w14:textId="703DCABE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520F" w14:textId="69E47D8D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8710C1" w:rsidRPr="005D6F1A" w14:paraId="3960A947" w14:textId="77777777" w:rsidTr="00B8283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5398" w14:textId="77777777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อาคเนย์ประกันชีวิต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AA2A" w14:textId="77777777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CCB8" w14:textId="77777777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8710C1" w:rsidRPr="005D6F1A" w14:paraId="5EC5B47D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B3851" w14:textId="686FA929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อาคเนย์ประกันภัย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429B" w14:textId="0D97C068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2395" w14:textId="7DB179F0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8710C1" w:rsidRPr="005D6F1A" w14:paraId="648CBC94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C91B" w14:textId="667B49E9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ไทยเบฟเวอเรจ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50E91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50E9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4C1F7" w14:textId="1660D123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1DA34" w14:textId="1B43EC15" w:rsidR="008710C1" w:rsidRPr="005D6F1A" w:rsidRDefault="008710C1" w:rsidP="00871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</w:tbl>
    <w:p w14:paraId="741B94B1" w14:textId="77777777" w:rsidR="005C0C38" w:rsidRPr="0068161C" w:rsidRDefault="005C0C38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61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264"/>
        <w:gridCol w:w="270"/>
        <w:gridCol w:w="1079"/>
        <w:gridCol w:w="270"/>
        <w:gridCol w:w="1079"/>
      </w:tblGrid>
      <w:tr w:rsidR="00D60B8B" w:rsidRPr="005D6F1A" w14:paraId="0FBFB8FD" w14:textId="77777777" w:rsidTr="00D96697">
        <w:trPr>
          <w:cantSplit/>
          <w:trHeight w:val="335"/>
          <w:tblHeader/>
        </w:trPr>
        <w:tc>
          <w:tcPr>
            <w:tcW w:w="4302" w:type="dxa"/>
          </w:tcPr>
          <w:p w14:paraId="13A62542" w14:textId="77777777" w:rsidR="00D60B8B" w:rsidRPr="005D6F1A" w:rsidRDefault="00B55874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4" w:type="dxa"/>
            <w:gridSpan w:val="3"/>
          </w:tcPr>
          <w:p w14:paraId="67F02140" w14:textId="77777777" w:rsidR="00D60B8B" w:rsidRPr="005D6F1A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389102" w14:textId="77777777" w:rsidR="00D60B8B" w:rsidRPr="005D6F1A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4F1FBDC3" w14:textId="77777777" w:rsidR="00D60B8B" w:rsidRPr="005D6F1A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DEA" w:rsidRPr="005D6F1A" w14:paraId="73A51B74" w14:textId="77777777" w:rsidTr="00D96697">
        <w:trPr>
          <w:tblHeader/>
        </w:trPr>
        <w:tc>
          <w:tcPr>
            <w:tcW w:w="4302" w:type="dxa"/>
          </w:tcPr>
          <w:p w14:paraId="49286F8B" w14:textId="6F3D346D" w:rsidR="00501DEA" w:rsidRPr="005D6F1A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55490"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490"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080" w:type="dxa"/>
          </w:tcPr>
          <w:p w14:paraId="2F4BF2BA" w14:textId="069BE370" w:rsidR="00501DEA" w:rsidRPr="005D6F1A" w:rsidRDefault="00252276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FAB8B23" w14:textId="77777777" w:rsidR="00501DEA" w:rsidRPr="005D6F1A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3056EB8" w14:textId="4B5B302B" w:rsidR="00501DEA" w:rsidRPr="005D6F1A" w:rsidRDefault="00252276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755ABE" w14:textId="77777777" w:rsidR="00501DEA" w:rsidRPr="005D6F1A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26F2F5" w14:textId="4772C395" w:rsidR="00501DEA" w:rsidRPr="005D6F1A" w:rsidRDefault="00252276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04362DE" w14:textId="77777777" w:rsidR="00501DEA" w:rsidRPr="005D6F1A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34AB87" w14:textId="6DF31483" w:rsidR="00501DEA" w:rsidRPr="005D6F1A" w:rsidRDefault="00252276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60B8B" w:rsidRPr="005D6F1A" w14:paraId="49840580" w14:textId="77777777" w:rsidTr="00D96697">
        <w:trPr>
          <w:tblHeader/>
        </w:trPr>
        <w:tc>
          <w:tcPr>
            <w:tcW w:w="4302" w:type="dxa"/>
          </w:tcPr>
          <w:p w14:paraId="0E298CD2" w14:textId="77777777" w:rsidR="00D60B8B" w:rsidRPr="005D6F1A" w:rsidRDefault="00D60B8B" w:rsidP="0078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6B0C14BA" w14:textId="77777777" w:rsidR="00D60B8B" w:rsidRPr="005D6F1A" w:rsidRDefault="00D60B8B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E18" w:rsidRPr="005D6F1A" w14:paraId="7E619216" w14:textId="77777777" w:rsidTr="00D96697">
        <w:tc>
          <w:tcPr>
            <w:tcW w:w="4302" w:type="dxa"/>
          </w:tcPr>
          <w:p w14:paraId="68D3E8EC" w14:textId="77777777" w:rsidR="008F7E18" w:rsidRPr="005D6F1A" w:rsidRDefault="008F7E18" w:rsidP="0078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49B9561" w14:textId="77777777" w:rsidR="008F7E18" w:rsidRPr="005D6F1A" w:rsidRDefault="008F7E18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E7670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D29C79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9BC7A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506B17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11DE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9F5A8C" w14:textId="77777777" w:rsidR="008F7E18" w:rsidRPr="005D6F1A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276" w:rsidRPr="005D6F1A" w14:paraId="269F6736" w14:textId="77777777" w:rsidTr="00D96697">
        <w:trPr>
          <w:trHeight w:val="479"/>
        </w:trPr>
        <w:tc>
          <w:tcPr>
            <w:tcW w:w="4302" w:type="dxa"/>
          </w:tcPr>
          <w:p w14:paraId="01711296" w14:textId="77777777" w:rsidR="00252276" w:rsidRPr="005D6F1A" w:rsidRDefault="00252276" w:rsidP="0025227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093555F3" w14:textId="69E2B318" w:rsidR="00252276" w:rsidRPr="005D6F1A" w:rsidRDefault="00252276" w:rsidP="0025227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F13A8" w14:textId="436D9E02" w:rsidR="00252276" w:rsidRPr="005D6F1A" w:rsidRDefault="00522817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20E14" w14:textId="77777777" w:rsidR="00252276" w:rsidRPr="005D6F1A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2B30211" w14:textId="79D26D1F" w:rsidR="00252276" w:rsidRPr="005D6F1A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2EFC3" w14:textId="77777777" w:rsidR="00252276" w:rsidRPr="005D6F1A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676B956" w14:textId="77777777" w:rsidR="00522817" w:rsidRPr="000C2A84" w:rsidRDefault="00522817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  <w:p w14:paraId="7694DE69" w14:textId="198AA208" w:rsidR="00252276" w:rsidRPr="000C2A84" w:rsidRDefault="00522817" w:rsidP="009B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5596E" w14:textId="77777777" w:rsidR="00252276" w:rsidRPr="000C2A84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EE510B" w14:textId="77777777" w:rsidR="00252276" w:rsidRPr="000C2A84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  <w:p w14:paraId="6F7640C3" w14:textId="3BA80E41" w:rsidR="00252276" w:rsidRPr="000C2A84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6D4EB7" w:rsidRPr="005D6F1A" w14:paraId="6A98C3B2" w14:textId="77777777" w:rsidTr="00D96697">
        <w:tc>
          <w:tcPr>
            <w:tcW w:w="4302" w:type="dxa"/>
          </w:tcPr>
          <w:p w14:paraId="4C474B86" w14:textId="13109AB0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92367" w14:textId="65CE959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00A72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ADDA40F" w14:textId="2DF7D334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BBBD4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916878" w14:textId="5DD3CD23" w:rsidR="006D4EB7" w:rsidRPr="006D4EB7" w:rsidRDefault="00850E91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850E91">
              <w:rPr>
                <w:rFonts w:ascii="Angsana New" w:hAnsi="Angsana New"/>
                <w:sz w:val="30"/>
                <w:szCs w:val="30"/>
              </w:rPr>
              <w:t>214,610</w:t>
            </w:r>
          </w:p>
        </w:tc>
        <w:tc>
          <w:tcPr>
            <w:tcW w:w="270" w:type="dxa"/>
          </w:tcPr>
          <w:p w14:paraId="36617CC4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4FC3562" w14:textId="3B370088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164,571</w:t>
            </w:r>
          </w:p>
        </w:tc>
      </w:tr>
      <w:tr w:rsidR="006D4EB7" w:rsidRPr="005D6F1A" w14:paraId="4D5F5FC0" w14:textId="77777777" w:rsidTr="00D96697">
        <w:tc>
          <w:tcPr>
            <w:tcW w:w="4302" w:type="dxa"/>
          </w:tcPr>
          <w:p w14:paraId="01986E5E" w14:textId="004F5E6C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EB270" w14:textId="414DB9BE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0458F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A996034" w14:textId="6221AD04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CA241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4B958A7" w14:textId="7C31078A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628,740</w:t>
            </w:r>
          </w:p>
        </w:tc>
        <w:tc>
          <w:tcPr>
            <w:tcW w:w="270" w:type="dxa"/>
          </w:tcPr>
          <w:p w14:paraId="258ACB9F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8B25B24" w14:textId="6543596F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351,946</w:t>
            </w:r>
          </w:p>
        </w:tc>
      </w:tr>
      <w:tr w:rsidR="006D4EB7" w:rsidRPr="005D6F1A" w14:paraId="320D3E6B" w14:textId="77777777" w:rsidTr="00D96697">
        <w:trPr>
          <w:trHeight w:val="20"/>
        </w:trPr>
        <w:tc>
          <w:tcPr>
            <w:tcW w:w="4302" w:type="dxa"/>
          </w:tcPr>
          <w:p w14:paraId="74876BAF" w14:textId="1F0560A6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1080" w:type="dxa"/>
            <w:shd w:val="clear" w:color="auto" w:fill="auto"/>
          </w:tcPr>
          <w:p w14:paraId="0A3B08D2" w14:textId="5DDB797A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E17AA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E6E9127" w14:textId="11B77DD6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4815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8B108F8" w14:textId="7933EDFE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270" w:type="dxa"/>
          </w:tcPr>
          <w:p w14:paraId="6AB20CE6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BA5C898" w14:textId="628DCD4B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10,330</w:t>
            </w:r>
          </w:p>
        </w:tc>
      </w:tr>
      <w:tr w:rsidR="006D4EB7" w:rsidRPr="005D6F1A" w14:paraId="3C988E4D" w14:textId="77777777" w:rsidTr="00D96697">
        <w:trPr>
          <w:trHeight w:val="20"/>
        </w:trPr>
        <w:tc>
          <w:tcPr>
            <w:tcW w:w="4302" w:type="dxa"/>
          </w:tcPr>
          <w:p w14:paraId="4D3E80E2" w14:textId="0DA781BE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71E3407B" w14:textId="47D013CA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D9B7B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B28DA3" w14:textId="6005C10E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0526B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896D985" w14:textId="0AD54E93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6D4EB7">
              <w:rPr>
                <w:rFonts w:ascii="Angsana New" w:hAnsi="Angsana New"/>
                <w:sz w:val="30"/>
                <w:szCs w:val="30"/>
              </w:rPr>
              <w:t>,</w:t>
            </w:r>
            <w:r w:rsidRPr="006D4EB7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  <w:tc>
          <w:tcPr>
            <w:tcW w:w="270" w:type="dxa"/>
          </w:tcPr>
          <w:p w14:paraId="1E238688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ECC042" w14:textId="4AFCEA7B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  <w:lang w:eastAsia="zh-CN"/>
              </w:rPr>
              <w:t>19,614</w:t>
            </w:r>
          </w:p>
        </w:tc>
      </w:tr>
      <w:tr w:rsidR="006D4EB7" w:rsidRPr="005D6F1A" w14:paraId="76A9FC8C" w14:textId="77777777" w:rsidTr="00D96697">
        <w:trPr>
          <w:trHeight w:val="20"/>
        </w:trPr>
        <w:tc>
          <w:tcPr>
            <w:tcW w:w="4302" w:type="dxa"/>
          </w:tcPr>
          <w:p w14:paraId="786ABA51" w14:textId="18239784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17A9E67" w14:textId="1493F764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B9B53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622AB0C" w14:textId="1C1FF0E6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08DAC7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DBDE1F3" w14:textId="4A7AFD3B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6D4EB7">
              <w:rPr>
                <w:rFonts w:ascii="Angsana New" w:hAnsi="Angsana New"/>
                <w:sz w:val="30"/>
                <w:szCs w:val="30"/>
              </w:rPr>
              <w:t>,</w:t>
            </w:r>
            <w:r w:rsidRPr="006D4EB7">
              <w:rPr>
                <w:rFonts w:ascii="Angsana New" w:hAnsi="Angsana New"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</w:tcPr>
          <w:p w14:paraId="7892296D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A4C2812" w14:textId="332851A8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1,606</w:t>
            </w:r>
          </w:p>
        </w:tc>
      </w:tr>
      <w:tr w:rsidR="006D4EB7" w:rsidRPr="005D6F1A" w14:paraId="738AE1A2" w14:textId="77777777" w:rsidTr="00D96697">
        <w:trPr>
          <w:trHeight w:val="20"/>
        </w:trPr>
        <w:tc>
          <w:tcPr>
            <w:tcW w:w="4302" w:type="dxa"/>
          </w:tcPr>
          <w:p w14:paraId="4F087126" w14:textId="10B9B6EF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99AE5" w14:textId="0B8663FD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7FFBC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44AA025" w14:textId="37670B2C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E84E8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26D8D79" w14:textId="78DB94C0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D4EB7">
              <w:rPr>
                <w:rFonts w:ascii="Angsana New" w:hAnsi="Angsana New"/>
                <w:sz w:val="30"/>
                <w:szCs w:val="30"/>
              </w:rPr>
              <w:t>,</w:t>
            </w:r>
            <w:r w:rsidRPr="006D4EB7">
              <w:rPr>
                <w:rFonts w:ascii="Angsana New" w:hAnsi="Angsana New"/>
                <w:sz w:val="30"/>
                <w:szCs w:val="30"/>
                <w:cs/>
              </w:rPr>
              <w:t>359</w:t>
            </w:r>
          </w:p>
        </w:tc>
        <w:tc>
          <w:tcPr>
            <w:tcW w:w="270" w:type="dxa"/>
          </w:tcPr>
          <w:p w14:paraId="1FD948F4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DD084FD" w14:textId="1A3E5C45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252276" w:rsidRPr="0068161C" w14:paraId="01DA55F7" w14:textId="77777777" w:rsidTr="00D96697">
        <w:tc>
          <w:tcPr>
            <w:tcW w:w="4302" w:type="dxa"/>
          </w:tcPr>
          <w:p w14:paraId="2FBEE00D" w14:textId="3DAFA87E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A6170F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CF7E1B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1259B9E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CFACA8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2C1F5B9C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0A45F4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72A6E69" w14:textId="77777777" w:rsidR="00252276" w:rsidRPr="0068161C" w:rsidRDefault="00252276" w:rsidP="00252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274D" w:rsidRPr="005D6F1A" w14:paraId="226A612F" w14:textId="77777777" w:rsidTr="00D96697">
        <w:tc>
          <w:tcPr>
            <w:tcW w:w="4302" w:type="dxa"/>
          </w:tcPr>
          <w:p w14:paraId="30209177" w14:textId="7CBFE553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0431599"/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794691" w14:textId="43543509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3950C56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06E2D6" w14:textId="40E243EA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8E9F0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1734686" w14:textId="515B914E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54E35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7624B0" w14:textId="71D9F366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74D" w:rsidRPr="005D6F1A" w14:paraId="25BF8AF1" w14:textId="77777777" w:rsidTr="00D96697">
        <w:tc>
          <w:tcPr>
            <w:tcW w:w="4302" w:type="dxa"/>
          </w:tcPr>
          <w:p w14:paraId="20941BBF" w14:textId="68CD9EF4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F9398A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30214417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73E01FF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DF4CBB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18F8B82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7D185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5DA63E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3"/>
      <w:tr w:rsidR="00005E54" w:rsidRPr="005D6F1A" w14:paraId="1416ED98" w14:textId="77777777" w:rsidTr="00D96697">
        <w:tc>
          <w:tcPr>
            <w:tcW w:w="4302" w:type="dxa"/>
          </w:tcPr>
          <w:p w14:paraId="2E47B5F1" w14:textId="1F6E6C07" w:rsidR="00005E54" w:rsidRPr="005D6F1A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01BA43D" w14:textId="3DB9101A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E54">
              <w:rPr>
                <w:rFonts w:ascii="Angsana New" w:hAnsi="Angsana New"/>
                <w:sz w:val="30"/>
                <w:szCs w:val="30"/>
                <w:lang w:eastAsia="zh-CN"/>
              </w:rPr>
              <w:t>29,691</w:t>
            </w:r>
          </w:p>
        </w:tc>
        <w:tc>
          <w:tcPr>
            <w:tcW w:w="270" w:type="dxa"/>
          </w:tcPr>
          <w:p w14:paraId="0F7868CB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958E2CE" w14:textId="42FAC678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27,389</w:t>
            </w:r>
          </w:p>
        </w:tc>
        <w:tc>
          <w:tcPr>
            <w:tcW w:w="270" w:type="dxa"/>
          </w:tcPr>
          <w:p w14:paraId="0201AF03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5A3C615" w14:textId="11F2DC6D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E54">
              <w:rPr>
                <w:rFonts w:ascii="Angsana New" w:hAnsi="Angsana New"/>
                <w:sz w:val="30"/>
                <w:szCs w:val="30"/>
                <w:lang w:eastAsia="zh-CN"/>
              </w:rPr>
              <w:t>29,691</w:t>
            </w:r>
          </w:p>
        </w:tc>
        <w:tc>
          <w:tcPr>
            <w:tcW w:w="270" w:type="dxa"/>
          </w:tcPr>
          <w:p w14:paraId="46F2CBC1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7F7776" w14:textId="7D3ED3C9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27,389</w:t>
            </w:r>
          </w:p>
        </w:tc>
      </w:tr>
      <w:tr w:rsidR="00005E54" w:rsidRPr="005D6F1A" w14:paraId="7FB0BB88" w14:textId="77777777" w:rsidTr="00D96697">
        <w:tc>
          <w:tcPr>
            <w:tcW w:w="4302" w:type="dxa"/>
          </w:tcPr>
          <w:p w14:paraId="661F1B9E" w14:textId="77777777" w:rsidR="00005E54" w:rsidRPr="005D6F1A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2736A8B" w14:textId="030632D9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30CB30C9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E1B6422" w14:textId="667B32EB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7BDD79BD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943E91" w14:textId="4F59C58D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24314B12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19B7E6" w14:textId="7E85AC71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005E54" w:rsidRPr="005D6F1A" w14:paraId="73DAA723" w14:textId="77777777" w:rsidTr="00D96697">
        <w:tc>
          <w:tcPr>
            <w:tcW w:w="4302" w:type="dxa"/>
          </w:tcPr>
          <w:p w14:paraId="7C15EA04" w14:textId="0FAB9C2A" w:rsidR="00005E54" w:rsidRPr="005D6F1A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080" w:type="dxa"/>
            <w:shd w:val="clear" w:color="auto" w:fill="auto"/>
          </w:tcPr>
          <w:p w14:paraId="6FBF99B4" w14:textId="2E067ABF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14:paraId="24789124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64EA92" w14:textId="5A307032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7A87AA5E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19FD55B" w14:textId="12EBF896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270" w:type="dxa"/>
          </w:tcPr>
          <w:p w14:paraId="2BC8CB9E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3831C8" w14:textId="40385B9B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005E54" w:rsidRPr="005D6F1A" w14:paraId="58C60FF2" w14:textId="77777777" w:rsidTr="00D96697">
        <w:tc>
          <w:tcPr>
            <w:tcW w:w="4302" w:type="dxa"/>
          </w:tcPr>
          <w:p w14:paraId="3A174D76" w14:textId="77777777" w:rsidR="00005E54" w:rsidRPr="005D6F1A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387DA" w14:textId="374D2606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E54">
              <w:rPr>
                <w:rFonts w:ascii="Angsana New" w:hAnsi="Angsana New"/>
                <w:b/>
                <w:bCs/>
                <w:sz w:val="30"/>
                <w:szCs w:val="30"/>
              </w:rPr>
              <w:t>33,601</w:t>
            </w:r>
          </w:p>
        </w:tc>
        <w:tc>
          <w:tcPr>
            <w:tcW w:w="270" w:type="dxa"/>
          </w:tcPr>
          <w:p w14:paraId="417F83D2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3F0F005" w14:textId="1D2CB284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29,377</w:t>
            </w:r>
          </w:p>
        </w:tc>
        <w:tc>
          <w:tcPr>
            <w:tcW w:w="270" w:type="dxa"/>
          </w:tcPr>
          <w:p w14:paraId="5D34DCC3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602B9" w14:textId="4CB9A216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E54">
              <w:rPr>
                <w:rFonts w:ascii="Angsana New" w:hAnsi="Angsana New"/>
                <w:b/>
                <w:bCs/>
                <w:sz w:val="30"/>
                <w:szCs w:val="30"/>
              </w:rPr>
              <w:t>33,601</w:t>
            </w:r>
          </w:p>
        </w:tc>
        <w:tc>
          <w:tcPr>
            <w:tcW w:w="270" w:type="dxa"/>
          </w:tcPr>
          <w:p w14:paraId="11A363E7" w14:textId="77777777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43C4F96" w14:textId="3EE1D6FC" w:rsidR="00005E54" w:rsidRPr="000C2A84" w:rsidRDefault="00005E54" w:rsidP="0000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29,377</w:t>
            </w:r>
          </w:p>
        </w:tc>
      </w:tr>
      <w:tr w:rsidR="00F5274D" w:rsidRPr="005D6F1A" w14:paraId="00A3ED49" w14:textId="77777777" w:rsidTr="0068161C">
        <w:tc>
          <w:tcPr>
            <w:tcW w:w="4302" w:type="dxa"/>
          </w:tcPr>
          <w:p w14:paraId="511E29D9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383F07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1D6B72D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3E05B3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D8164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F09993E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E48B70B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6A2DA78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5274D" w:rsidRPr="005D6F1A" w14:paraId="0EB2DB17" w14:textId="77777777" w:rsidTr="00D96697">
        <w:tc>
          <w:tcPr>
            <w:tcW w:w="4302" w:type="dxa"/>
          </w:tcPr>
          <w:p w14:paraId="785AF767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D2291F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06A19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7300C5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16E8A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2A9053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FCB71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5CA1AA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74D" w:rsidRPr="005D6F1A" w14:paraId="1F038714" w14:textId="77777777" w:rsidTr="00D96697">
        <w:tc>
          <w:tcPr>
            <w:tcW w:w="4302" w:type="dxa"/>
          </w:tcPr>
          <w:p w14:paraId="43EAB91F" w14:textId="77777777" w:rsidR="00F5274D" w:rsidRPr="005D6F1A" w:rsidRDefault="00F5274D" w:rsidP="00F527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51E432B2" w14:textId="1ECCA139" w:rsidR="00F5274D" w:rsidRPr="005D6F1A" w:rsidRDefault="00F5274D" w:rsidP="00F527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9B30D" w14:textId="6C7FC128" w:rsidR="00F5274D" w:rsidRPr="000C2A84" w:rsidRDefault="00F52C9F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  <w:tc>
          <w:tcPr>
            <w:tcW w:w="270" w:type="dxa"/>
            <w:vAlign w:val="bottom"/>
          </w:tcPr>
          <w:p w14:paraId="69D6D223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1486F70" w14:textId="216B8AFF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  <w:tc>
          <w:tcPr>
            <w:tcW w:w="270" w:type="dxa"/>
            <w:vAlign w:val="bottom"/>
          </w:tcPr>
          <w:p w14:paraId="02E81D05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ADE9B6" w14:textId="13C7E62E" w:rsidR="00F5274D" w:rsidRPr="000C2A84" w:rsidRDefault="00F5274D" w:rsidP="009B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EBBAFF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7184E0" w14:textId="5383DAE5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274D" w:rsidRPr="005D6F1A" w14:paraId="0D1D09B6" w14:textId="77777777" w:rsidTr="00D96697">
        <w:tc>
          <w:tcPr>
            <w:tcW w:w="4302" w:type="dxa"/>
          </w:tcPr>
          <w:p w14:paraId="213A97DD" w14:textId="77777777" w:rsidR="00F5274D" w:rsidRPr="005D6F1A" w:rsidRDefault="00F5274D" w:rsidP="00F527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7425D7C2" w14:textId="5FE0C0FD" w:rsidR="00F5274D" w:rsidRPr="005D6F1A" w:rsidRDefault="00F5274D" w:rsidP="00F527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3256F" w14:textId="3490FF3C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36,107</w:t>
            </w:r>
          </w:p>
        </w:tc>
        <w:tc>
          <w:tcPr>
            <w:tcW w:w="270" w:type="dxa"/>
            <w:vAlign w:val="bottom"/>
          </w:tcPr>
          <w:p w14:paraId="41500C2F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6F04077" w14:textId="241EE064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35,522</w:t>
            </w:r>
          </w:p>
        </w:tc>
        <w:tc>
          <w:tcPr>
            <w:tcW w:w="270" w:type="dxa"/>
            <w:vAlign w:val="bottom"/>
          </w:tcPr>
          <w:p w14:paraId="39E5E375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B99DA6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4353CB42" w14:textId="73F7AC28" w:rsidR="00F5274D" w:rsidRPr="000C2A84" w:rsidRDefault="00F5274D" w:rsidP="009B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96EF5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D72A95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001A5434" w14:textId="4E89950F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274D" w:rsidRPr="005D6F1A" w14:paraId="20A05876" w14:textId="77777777" w:rsidTr="00D96697">
        <w:tc>
          <w:tcPr>
            <w:tcW w:w="4302" w:type="dxa"/>
          </w:tcPr>
          <w:p w14:paraId="2E0A5526" w14:textId="5A4F880B" w:rsidR="00F5274D" w:rsidRPr="005D6F1A" w:rsidRDefault="00F5274D" w:rsidP="00F527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16657" w14:textId="7864E010" w:rsidR="00F5274D" w:rsidRPr="000C2A84" w:rsidRDefault="00D96697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96697">
              <w:rPr>
                <w:rFonts w:ascii="Angsana New" w:hAnsi="Angsana New"/>
                <w:sz w:val="30"/>
                <w:szCs w:val="30"/>
                <w:lang w:eastAsia="zh-CN"/>
              </w:rPr>
              <w:t>717</w:t>
            </w:r>
          </w:p>
        </w:tc>
        <w:tc>
          <w:tcPr>
            <w:tcW w:w="270" w:type="dxa"/>
            <w:vAlign w:val="bottom"/>
          </w:tcPr>
          <w:p w14:paraId="626FF680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C507B64" w14:textId="58B5394A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 w:hint="eastAsia"/>
                <w:sz w:val="30"/>
                <w:szCs w:val="30"/>
                <w:lang w:eastAsia="zh-CN"/>
              </w:rPr>
              <w:t>4</w:t>
            </w:r>
            <w:r w:rsidRPr="000C2A84">
              <w:rPr>
                <w:rFonts w:ascii="Angsana New" w:hAnsi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270" w:type="dxa"/>
            <w:vAlign w:val="bottom"/>
          </w:tcPr>
          <w:p w14:paraId="369AA4F0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B65D88" w14:textId="65FAFCEE" w:rsidR="00F5274D" w:rsidRPr="000C2A84" w:rsidRDefault="00D96697" w:rsidP="009B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9669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  <w:vAlign w:val="bottom"/>
          </w:tcPr>
          <w:p w14:paraId="202F1C26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A57AD4E" w14:textId="2CDA9104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6D4EB7" w:rsidRPr="005D6F1A" w14:paraId="1322426D" w14:textId="77777777" w:rsidTr="00D96697">
        <w:tc>
          <w:tcPr>
            <w:tcW w:w="4302" w:type="dxa"/>
          </w:tcPr>
          <w:p w14:paraId="72F2BDC6" w14:textId="4BC9A969" w:rsidR="006D4EB7" w:rsidRPr="005D6F1A" w:rsidRDefault="006D4EB7" w:rsidP="006D4EB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74E3D" w14:textId="67E39AD5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D4EB7">
              <w:rPr>
                <w:rFonts w:ascii="Angsana New" w:hAnsi="Angsana New"/>
                <w:sz w:val="30"/>
                <w:szCs w:val="30"/>
                <w:lang w:eastAsia="zh-CN"/>
              </w:rPr>
              <w:t>3,719</w:t>
            </w:r>
          </w:p>
        </w:tc>
        <w:tc>
          <w:tcPr>
            <w:tcW w:w="270" w:type="dxa"/>
            <w:vAlign w:val="bottom"/>
          </w:tcPr>
          <w:p w14:paraId="473156FF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AE35080" w14:textId="7BBC3AA4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2,532</w:t>
            </w:r>
          </w:p>
        </w:tc>
        <w:tc>
          <w:tcPr>
            <w:tcW w:w="270" w:type="dxa"/>
            <w:vAlign w:val="bottom"/>
          </w:tcPr>
          <w:p w14:paraId="0D940C81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3B067B7" w14:textId="043BBD16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66" w:right="-192" w:firstLine="66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878976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B12D43" w14:textId="30D29923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4EB7" w:rsidRPr="005D6F1A" w14:paraId="1B5883A3" w14:textId="77777777" w:rsidTr="00D96697">
        <w:trPr>
          <w:trHeight w:val="70"/>
        </w:trPr>
        <w:tc>
          <w:tcPr>
            <w:tcW w:w="4302" w:type="dxa"/>
          </w:tcPr>
          <w:p w14:paraId="23387DD8" w14:textId="03A18C0E" w:rsidR="006D4EB7" w:rsidRPr="005D6F1A" w:rsidRDefault="006D4EB7" w:rsidP="006D4EB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0867C" w14:textId="21138479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  <w:tc>
          <w:tcPr>
            <w:tcW w:w="270" w:type="dxa"/>
            <w:vAlign w:val="bottom"/>
          </w:tcPr>
          <w:p w14:paraId="4B7413AB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F23720B" w14:textId="56EEFB5B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5,180</w:t>
            </w:r>
          </w:p>
        </w:tc>
        <w:tc>
          <w:tcPr>
            <w:tcW w:w="270" w:type="dxa"/>
            <w:vAlign w:val="bottom"/>
          </w:tcPr>
          <w:p w14:paraId="4DDAF18D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719B17" w14:textId="5EC1A941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1857BEA3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98F76B" w14:textId="148EB50D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F5274D" w:rsidRPr="005D6F1A" w14:paraId="159D0389" w14:textId="77777777" w:rsidTr="00D96697">
        <w:trPr>
          <w:trHeight w:val="87"/>
        </w:trPr>
        <w:tc>
          <w:tcPr>
            <w:tcW w:w="4302" w:type="dxa"/>
          </w:tcPr>
          <w:p w14:paraId="60EBD23B" w14:textId="34EC0CC5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CFAE6" w14:textId="42C31E0F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7,100</w:t>
            </w:r>
          </w:p>
        </w:tc>
        <w:tc>
          <w:tcPr>
            <w:tcW w:w="270" w:type="dxa"/>
            <w:vAlign w:val="bottom"/>
          </w:tcPr>
          <w:p w14:paraId="0B621EC0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E427362" w14:textId="690ABB16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8,242</w:t>
            </w:r>
          </w:p>
        </w:tc>
        <w:tc>
          <w:tcPr>
            <w:tcW w:w="270" w:type="dxa"/>
            <w:vAlign w:val="bottom"/>
          </w:tcPr>
          <w:p w14:paraId="665142F4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826800" w14:textId="5264FCAA" w:rsidR="00F5274D" w:rsidRPr="000C2A84" w:rsidRDefault="00F5274D" w:rsidP="009B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DCAE46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16B150" w14:textId="3077DA73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F5274D" w:rsidRPr="005D6F1A" w14:paraId="40D2EF43" w14:textId="77777777" w:rsidTr="00D96697">
        <w:trPr>
          <w:trHeight w:val="87"/>
        </w:trPr>
        <w:tc>
          <w:tcPr>
            <w:tcW w:w="4302" w:type="dxa"/>
          </w:tcPr>
          <w:p w14:paraId="06F4A964" w14:textId="4F0F863A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32150" w14:textId="57B7E9DA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70" w:type="dxa"/>
            <w:vAlign w:val="bottom"/>
          </w:tcPr>
          <w:p w14:paraId="3FF1FEE9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1CD0C6F" w14:textId="5051DEA6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270" w:type="dxa"/>
            <w:vAlign w:val="bottom"/>
          </w:tcPr>
          <w:p w14:paraId="7262C55A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3A1564" w14:textId="0C279A20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3,698</w:t>
            </w:r>
          </w:p>
        </w:tc>
        <w:tc>
          <w:tcPr>
            <w:tcW w:w="270" w:type="dxa"/>
            <w:vAlign w:val="bottom"/>
          </w:tcPr>
          <w:p w14:paraId="1953755F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CA8166" w14:textId="40159BA2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</w:tr>
      <w:tr w:rsidR="006D4EB7" w:rsidRPr="005D6F1A" w14:paraId="121C6D4F" w14:textId="77777777" w:rsidTr="00D96697">
        <w:trPr>
          <w:trHeight w:val="87"/>
        </w:trPr>
        <w:tc>
          <w:tcPr>
            <w:tcW w:w="4302" w:type="dxa"/>
          </w:tcPr>
          <w:p w14:paraId="40531E99" w14:textId="16A3302C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9972B" w14:textId="1DF8C299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8,429</w:t>
            </w:r>
          </w:p>
        </w:tc>
        <w:tc>
          <w:tcPr>
            <w:tcW w:w="270" w:type="dxa"/>
            <w:vAlign w:val="bottom"/>
          </w:tcPr>
          <w:p w14:paraId="03B92052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0199924" w14:textId="32B80ED9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8,498</w:t>
            </w:r>
          </w:p>
        </w:tc>
        <w:tc>
          <w:tcPr>
            <w:tcW w:w="270" w:type="dxa"/>
            <w:vAlign w:val="bottom"/>
          </w:tcPr>
          <w:p w14:paraId="2114F27D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A77B5A" w14:textId="69CF2D34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233412A6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FBC33D0" w14:textId="641187BD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6D4EB7" w:rsidRPr="005D6F1A" w14:paraId="12014BE9" w14:textId="77777777" w:rsidTr="00D96697">
        <w:trPr>
          <w:trHeight w:val="87"/>
        </w:trPr>
        <w:tc>
          <w:tcPr>
            <w:tcW w:w="4302" w:type="dxa"/>
          </w:tcPr>
          <w:p w14:paraId="638B0478" w14:textId="5216142E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76741" w14:textId="5DCAB804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270" w:type="dxa"/>
            <w:vAlign w:val="bottom"/>
          </w:tcPr>
          <w:p w14:paraId="53810586" w14:textId="77777777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7BDC883" w14:textId="0739E974" w:rsidR="006D4EB7" w:rsidRPr="006D4EB7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2,727</w:t>
            </w:r>
          </w:p>
        </w:tc>
        <w:tc>
          <w:tcPr>
            <w:tcW w:w="270" w:type="dxa"/>
            <w:vAlign w:val="bottom"/>
          </w:tcPr>
          <w:p w14:paraId="66C21378" w14:textId="77777777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E71C02E" w14:textId="6EE9E7FF" w:rsidR="006D4EB7" w:rsidRPr="000C2A84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  <w:vAlign w:val="bottom"/>
          </w:tcPr>
          <w:p w14:paraId="2CE67988" w14:textId="77777777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D12190" w14:textId="1C396A34" w:rsidR="006D4EB7" w:rsidRPr="005D6F1A" w:rsidRDefault="006D4EB7" w:rsidP="006D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D4EB7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F5274D" w:rsidRPr="005D6F1A" w14:paraId="7AB33F49" w14:textId="77777777" w:rsidTr="00D96697">
        <w:trPr>
          <w:trHeight w:val="87"/>
        </w:trPr>
        <w:tc>
          <w:tcPr>
            <w:tcW w:w="4302" w:type="dxa"/>
          </w:tcPr>
          <w:p w14:paraId="21842DFD" w14:textId="48185AF2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50884" w14:textId="6965E04F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8,339</w:t>
            </w:r>
          </w:p>
        </w:tc>
        <w:tc>
          <w:tcPr>
            <w:tcW w:w="270" w:type="dxa"/>
            <w:vAlign w:val="bottom"/>
          </w:tcPr>
          <w:p w14:paraId="7B84A656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AEE3125" w14:textId="045B3435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270" w:type="dxa"/>
            <w:vAlign w:val="bottom"/>
          </w:tcPr>
          <w:p w14:paraId="0EE034AE" w14:textId="77777777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51C1B0" w14:textId="39EE923F" w:rsidR="00F5274D" w:rsidRPr="000C2A84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vAlign w:val="bottom"/>
          </w:tcPr>
          <w:p w14:paraId="3D806BE8" w14:textId="77777777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2B87D80" w14:textId="106D4F2F" w:rsidR="00F5274D" w:rsidRPr="005D6F1A" w:rsidRDefault="00F5274D" w:rsidP="00F5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0EDD91C4" w14:textId="77777777" w:rsidR="00AA2B06" w:rsidRPr="0068161C" w:rsidRDefault="00AA2B0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sz w:val="20"/>
          <w:szCs w:val="20"/>
        </w:rPr>
      </w:pPr>
    </w:p>
    <w:p w14:paraId="073D977B" w14:textId="304A277B" w:rsidR="00355993" w:rsidRPr="00DF4636" w:rsidRDefault="00355993" w:rsidP="00252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5D6F1A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5D6F1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48D6" w:rsidRPr="005D6F1A">
        <w:rPr>
          <w:rFonts w:ascii="Angsana New" w:hAnsi="Angsana New"/>
          <w:sz w:val="30"/>
          <w:szCs w:val="30"/>
        </w:rPr>
        <w:t>31</w:t>
      </w:r>
      <w:r w:rsidR="007B6394" w:rsidRPr="005D6F1A">
        <w:rPr>
          <w:rFonts w:ascii="Angsana New" w:hAnsi="Angsana New"/>
          <w:sz w:val="30"/>
          <w:szCs w:val="30"/>
          <w:cs/>
        </w:rPr>
        <w:t xml:space="preserve"> มีนาคม</w:t>
      </w:r>
      <w:r w:rsidR="00202EA2" w:rsidRPr="005D6F1A">
        <w:rPr>
          <w:rFonts w:ascii="Angsana New" w:hAnsi="Angsana New"/>
          <w:sz w:val="30"/>
          <w:szCs w:val="30"/>
          <w:cs/>
        </w:rPr>
        <w:t xml:space="preserve"> </w:t>
      </w:r>
      <w:r w:rsidR="00252276" w:rsidRPr="005D6F1A">
        <w:rPr>
          <w:rFonts w:ascii="Angsana New" w:hAnsi="Angsana New"/>
          <w:sz w:val="30"/>
          <w:szCs w:val="30"/>
        </w:rPr>
        <w:t>2565</w:t>
      </w:r>
      <w:r w:rsidR="00202EA2" w:rsidRPr="005D6F1A">
        <w:rPr>
          <w:rFonts w:ascii="Angsana New" w:hAnsi="Angsana New"/>
          <w:sz w:val="30"/>
          <w:szCs w:val="30"/>
          <w:cs/>
        </w:rPr>
        <w:t xml:space="preserve"> และ </w:t>
      </w:r>
      <w:r w:rsidR="00252276" w:rsidRPr="005D6F1A">
        <w:rPr>
          <w:rFonts w:ascii="Angsana New" w:hAnsi="Angsana New"/>
          <w:sz w:val="30"/>
          <w:szCs w:val="30"/>
        </w:rPr>
        <w:t>31</w:t>
      </w:r>
      <w:r w:rsidR="00202EA2" w:rsidRPr="005D6F1A">
        <w:rPr>
          <w:rFonts w:ascii="Angsana New" w:hAnsi="Angsana New"/>
          <w:sz w:val="30"/>
          <w:szCs w:val="30"/>
          <w:cs/>
        </w:rPr>
        <w:t xml:space="preserve"> </w:t>
      </w:r>
      <w:r w:rsidR="00C22F29" w:rsidRPr="005D6F1A">
        <w:rPr>
          <w:rFonts w:ascii="Angsana New" w:hAnsi="Angsana New"/>
          <w:sz w:val="30"/>
          <w:szCs w:val="30"/>
          <w:cs/>
        </w:rPr>
        <w:t>ธันวาคม</w:t>
      </w:r>
      <w:r w:rsidR="001B14DE" w:rsidRPr="005D6F1A">
        <w:rPr>
          <w:rFonts w:ascii="Angsana New" w:hAnsi="Angsana New"/>
          <w:sz w:val="30"/>
          <w:szCs w:val="30"/>
          <w:cs/>
        </w:rPr>
        <w:t xml:space="preserve"> </w:t>
      </w:r>
      <w:r w:rsidR="009B6ACF" w:rsidRPr="005D6F1A">
        <w:rPr>
          <w:rFonts w:ascii="Angsana New" w:hAnsi="Angsana New"/>
          <w:sz w:val="30"/>
          <w:szCs w:val="30"/>
        </w:rPr>
        <w:t>256</w:t>
      </w:r>
      <w:r w:rsidR="00252276" w:rsidRPr="005D6F1A">
        <w:rPr>
          <w:rFonts w:ascii="Angsana New" w:hAnsi="Angsana New"/>
          <w:sz w:val="30"/>
          <w:szCs w:val="30"/>
        </w:rPr>
        <w:t>4</w:t>
      </w:r>
      <w:r w:rsidR="00C22F29"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68161C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20"/>
          <w:szCs w:val="20"/>
        </w:rPr>
      </w:pPr>
    </w:p>
    <w:tbl>
      <w:tblPr>
        <w:tblW w:w="941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36"/>
        <w:gridCol w:w="7"/>
        <w:gridCol w:w="17"/>
        <w:gridCol w:w="1042"/>
        <w:gridCol w:w="17"/>
        <w:gridCol w:w="274"/>
        <w:gridCol w:w="16"/>
        <w:gridCol w:w="1245"/>
        <w:gridCol w:w="14"/>
        <w:gridCol w:w="276"/>
        <w:gridCol w:w="9"/>
        <w:gridCol w:w="14"/>
        <w:gridCol w:w="1036"/>
        <w:gridCol w:w="11"/>
        <w:gridCol w:w="12"/>
        <w:gridCol w:w="267"/>
        <w:gridCol w:w="12"/>
        <w:gridCol w:w="11"/>
        <w:gridCol w:w="1059"/>
        <w:gridCol w:w="17"/>
        <w:gridCol w:w="18"/>
      </w:tblGrid>
      <w:tr w:rsidR="005B2070" w:rsidRPr="005D6F1A" w14:paraId="73B47809" w14:textId="77777777" w:rsidTr="0068161C">
        <w:trPr>
          <w:gridAfter w:val="2"/>
          <w:wAfter w:w="35" w:type="dxa"/>
          <w:tblHeader/>
        </w:trPr>
        <w:tc>
          <w:tcPr>
            <w:tcW w:w="4043" w:type="dxa"/>
            <w:gridSpan w:val="2"/>
          </w:tcPr>
          <w:p w14:paraId="68051FE1" w14:textId="77777777" w:rsidR="005B2070" w:rsidRPr="005D6F1A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6"/>
          </w:tcPr>
          <w:p w14:paraId="27A4EE48" w14:textId="77777777" w:rsidR="005B2070" w:rsidRPr="005D6F1A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2"/>
          </w:tcPr>
          <w:p w14:paraId="7D55F713" w14:textId="77777777" w:rsidR="005B2070" w:rsidRPr="005D6F1A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1" w:type="dxa"/>
            <w:gridSpan w:val="9"/>
          </w:tcPr>
          <w:p w14:paraId="65F49993" w14:textId="77777777" w:rsidR="005B2070" w:rsidRPr="005D6F1A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DEA" w:rsidRPr="005D6F1A" w14:paraId="526A265C" w14:textId="77777777" w:rsidTr="0068161C">
        <w:trPr>
          <w:gridAfter w:val="2"/>
          <w:wAfter w:w="35" w:type="dxa"/>
          <w:tblHeader/>
        </w:trPr>
        <w:tc>
          <w:tcPr>
            <w:tcW w:w="4043" w:type="dxa"/>
            <w:gridSpan w:val="2"/>
          </w:tcPr>
          <w:p w14:paraId="6D6DF717" w14:textId="77777777" w:rsidR="00501DEA" w:rsidRPr="00DF4636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9" w:type="dxa"/>
            <w:gridSpan w:val="2"/>
          </w:tcPr>
          <w:p w14:paraId="2EAD1715" w14:textId="77777777" w:rsidR="00501DEA" w:rsidRPr="005D6F1A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5D6F1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1" w:type="dxa"/>
            <w:gridSpan w:val="2"/>
            <w:vAlign w:val="center"/>
          </w:tcPr>
          <w:p w14:paraId="415B3F7E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649FADD2" w14:textId="77777777" w:rsidR="00501DEA" w:rsidRPr="005D6F1A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5D6F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  <w:gridSpan w:val="2"/>
          </w:tcPr>
          <w:p w14:paraId="5CDC4474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3"/>
          </w:tcPr>
          <w:p w14:paraId="093AF6F4" w14:textId="77777777" w:rsidR="00501DEA" w:rsidRPr="005D6F1A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21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5D6F1A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gridSpan w:val="3"/>
            <w:vAlign w:val="center"/>
          </w:tcPr>
          <w:p w14:paraId="362095D4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1B20BFC8" w14:textId="77777777" w:rsidR="00501DEA" w:rsidRPr="005D6F1A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8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5D6F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DEA" w:rsidRPr="005D6F1A" w14:paraId="630383A7" w14:textId="77777777" w:rsidTr="0068161C">
        <w:trPr>
          <w:gridAfter w:val="2"/>
          <w:wAfter w:w="35" w:type="dxa"/>
          <w:tblHeader/>
        </w:trPr>
        <w:tc>
          <w:tcPr>
            <w:tcW w:w="4043" w:type="dxa"/>
            <w:gridSpan w:val="2"/>
          </w:tcPr>
          <w:p w14:paraId="4D4E74EF" w14:textId="77777777" w:rsidR="00501DEA" w:rsidRPr="00DF4636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55E8C2AC" w14:textId="58996C68" w:rsidR="00501DEA" w:rsidRPr="005D6F1A" w:rsidRDefault="0025227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1" w:type="dxa"/>
            <w:gridSpan w:val="2"/>
            <w:vAlign w:val="center"/>
          </w:tcPr>
          <w:p w14:paraId="5D81361F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410623D8" w14:textId="20873125" w:rsidR="00501DEA" w:rsidRPr="005D6F1A" w:rsidRDefault="0025227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gridSpan w:val="2"/>
          </w:tcPr>
          <w:p w14:paraId="2399F47B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vAlign w:val="center"/>
          </w:tcPr>
          <w:p w14:paraId="6444D272" w14:textId="6B9B4A6B" w:rsidR="00501DEA" w:rsidRPr="005D6F1A" w:rsidRDefault="0025227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gridSpan w:val="3"/>
            <w:vAlign w:val="center"/>
          </w:tcPr>
          <w:p w14:paraId="3F4A4F5B" w14:textId="77777777" w:rsidR="00501DEA" w:rsidRPr="005D6F1A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20D33E23" w14:textId="1652709C" w:rsidR="00501DEA" w:rsidRPr="005D6F1A" w:rsidRDefault="0025227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D6F1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A56B4F" w:rsidRPr="005D6F1A" w14:paraId="08692ADE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35" w:type="dxa"/>
          <w:tblHeader/>
        </w:trPr>
        <w:tc>
          <w:tcPr>
            <w:tcW w:w="4043" w:type="dxa"/>
            <w:gridSpan w:val="2"/>
          </w:tcPr>
          <w:p w14:paraId="1C86EC48" w14:textId="77777777" w:rsidR="00A56B4F" w:rsidRPr="00DF4636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2" w:type="dxa"/>
            <w:gridSpan w:val="17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5D6F1A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5D6F1A" w14:paraId="3275AD86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43" w:type="dxa"/>
            <w:gridSpan w:val="2"/>
            <w:tcBorders>
              <w:top w:val="nil"/>
              <w:bottom w:val="nil"/>
            </w:tcBorders>
          </w:tcPr>
          <w:p w14:paraId="459E41EB" w14:textId="77777777" w:rsidR="00902125" w:rsidRPr="005D6F1A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</w:tcPr>
          <w:p w14:paraId="1A74D4A1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</w:tcPr>
          <w:p w14:paraId="0F0DF351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253C2133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3A8EC56F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nil"/>
            </w:tcBorders>
          </w:tcPr>
          <w:p w14:paraId="12391209" w14:textId="77777777" w:rsidR="00902125" w:rsidRPr="005D6F1A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0C2A84" w14:paraId="48822876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43" w:type="dxa"/>
            <w:gridSpan w:val="2"/>
            <w:tcBorders>
              <w:top w:val="nil"/>
              <w:bottom w:val="nil"/>
            </w:tcBorders>
          </w:tcPr>
          <w:p w14:paraId="678EC7BE" w14:textId="77777777" w:rsidR="00982A21" w:rsidRPr="000C2A84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287D29B4" w:rsidR="00982A21" w:rsidRPr="000C2A84" w:rsidRDefault="00DC5AB3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11,256</w:t>
            </w: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</w:tcPr>
          <w:p w14:paraId="4E4AA2F9" w14:textId="77777777" w:rsidR="00982A21" w:rsidRPr="000C2A84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</w:tcPr>
          <w:p w14:paraId="205AF9CF" w14:textId="14588D89" w:rsidR="00982A21" w:rsidRPr="000C2A84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14,428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5D2E3B63" w14:textId="77777777" w:rsidR="00982A21" w:rsidRPr="000C2A84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267E4E3E" w:rsidR="00982A21" w:rsidRPr="000C2A84" w:rsidRDefault="00DC5AB3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6037D4B2" w14:textId="77777777" w:rsidR="00982A21" w:rsidRPr="000C2A84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double" w:sz="4" w:space="0" w:color="auto"/>
            </w:tcBorders>
          </w:tcPr>
          <w:p w14:paraId="58E79D16" w14:textId="243A6BC8" w:rsidR="00982A21" w:rsidRPr="000C2A84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07959" w:rsidRPr="000C2A84" w14:paraId="46B1EA30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43" w:type="dxa"/>
            <w:gridSpan w:val="2"/>
            <w:tcBorders>
              <w:top w:val="nil"/>
              <w:bottom w:val="nil"/>
            </w:tcBorders>
          </w:tcPr>
          <w:p w14:paraId="443EDF5A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0B6B85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</w:tcPr>
          <w:p w14:paraId="40288F67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</w:tcPr>
          <w:p w14:paraId="6F124432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2ACF33F1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A086F1A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609B2E61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nil"/>
            </w:tcBorders>
          </w:tcPr>
          <w:p w14:paraId="3C4F3BB2" w14:textId="77777777" w:rsidR="00D07959" w:rsidRPr="000C2A84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9249B" w:rsidRPr="000C2A84" w14:paraId="42B4E89F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21DB" w14:textId="14678A55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303F1" w:rsidRPr="000C2A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C2A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9272" w14:textId="77777777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28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5AB3" w:rsidRPr="000C2A84" w14:paraId="4C36D5AF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6A2E" w14:textId="31B99931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23000" w14:textId="7045952B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35CF8EF5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6697" w:rsidRPr="00D96697">
              <w:rPr>
                <w:rFonts w:ascii="Angsana New" w:hAnsi="Angsana New"/>
                <w:sz w:val="30"/>
                <w:szCs w:val="30"/>
              </w:rPr>
              <w:t>476,485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5C5ED" w14:textId="63FBC5BE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1,098,218</w:t>
            </w:r>
          </w:p>
        </w:tc>
      </w:tr>
      <w:tr w:rsidR="00DC5AB3" w:rsidRPr="000C2A84" w14:paraId="36C753A7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48C4BEA6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6697">
              <w:rPr>
                <w:rFonts w:ascii="Angsana New" w:hAnsi="Angsana New"/>
                <w:sz w:val="30"/>
                <w:szCs w:val="30"/>
              </w:rPr>
              <w:t>17,953</w:t>
            </w:r>
            <w:r w:rsidRPr="000C2A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581C3B9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0CF1DA3F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6697" w:rsidRPr="00D96697"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31839BE5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16,692</w:t>
            </w:r>
          </w:p>
        </w:tc>
      </w:tr>
      <w:tr w:rsidR="00DC5AB3" w:rsidRPr="000C2A84" w14:paraId="00836BF4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73ACC169" w:rsidR="00DC5AB3" w:rsidRPr="000C2A84" w:rsidRDefault="00D96697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697">
              <w:rPr>
                <w:rFonts w:ascii="Angsana New" w:hAnsi="Angsana New"/>
                <w:b/>
                <w:bCs/>
                <w:sz w:val="30"/>
                <w:szCs w:val="30"/>
              </w:rPr>
              <w:t>17,953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6D844DE5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1FBD52EE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96697" w:rsidRPr="00D96697">
              <w:rPr>
                <w:rFonts w:ascii="Angsana New" w:hAnsi="Angsana New"/>
                <w:b/>
                <w:bCs/>
                <w:sz w:val="30"/>
                <w:szCs w:val="30"/>
              </w:rPr>
              <w:t>478,674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0E6718FC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1,114,910</w:t>
            </w:r>
          </w:p>
        </w:tc>
      </w:tr>
      <w:tr w:rsidR="0068161C" w:rsidRPr="000C2A84" w14:paraId="5B2D492C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68161C" w:rsidRPr="00D96697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20DF" w:rsidRPr="000C2A84" w14:paraId="36DB7F24" w14:textId="77777777" w:rsidTr="00D720D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28E46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EF38" w14:textId="77777777" w:rsidR="00D720DF" w:rsidRPr="00D96697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DFE61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48A34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6EB38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A69F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71573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EC800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20DF" w:rsidRPr="000C2A84" w14:paraId="50961340" w14:textId="77777777" w:rsidTr="00D720D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DA1F6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1C3B" w14:textId="77777777" w:rsidR="00D720DF" w:rsidRPr="00D96697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6D050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24E79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967BF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0AE4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49415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1DFDF" w14:textId="77777777" w:rsidR="00D720DF" w:rsidRPr="000C2A84" w:rsidRDefault="00D720DF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161C" w:rsidRPr="000C2A84" w14:paraId="5EC5BFEE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032FA" w14:textId="79F6D7F4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</w:t>
            </w:r>
            <w:r w:rsidRPr="000C2A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7ABB" w14:textId="77777777" w:rsidR="0068161C" w:rsidRPr="00D96697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56EF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10A76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AF941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08C7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2B626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2B34F" w14:textId="77777777" w:rsidR="0068161C" w:rsidRPr="000C2A84" w:rsidRDefault="0068161C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249B" w:rsidRPr="005D6F1A" w14:paraId="5751C136" w14:textId="77777777" w:rsidTr="0068161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8" w:type="dxa"/>
        </w:trPr>
        <w:tc>
          <w:tcPr>
            <w:tcW w:w="4036" w:type="dxa"/>
            <w:tcBorders>
              <w:top w:val="nil"/>
              <w:bottom w:val="nil"/>
            </w:tcBorders>
          </w:tcPr>
          <w:p w14:paraId="5FB0AC86" w14:textId="77777777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6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D76BCC" w14:textId="6C8A48B1" w:rsidR="0059249B" w:rsidRPr="000C2A84" w:rsidRDefault="00C04BA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291" w:type="dxa"/>
            <w:gridSpan w:val="2"/>
            <w:tcBorders>
              <w:top w:val="nil"/>
              <w:bottom w:val="nil"/>
            </w:tcBorders>
          </w:tcPr>
          <w:p w14:paraId="3E4F1FCA" w14:textId="77777777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</w:tcPr>
          <w:p w14:paraId="7C836870" w14:textId="747A8DC5" w:rsidR="0059249B" w:rsidRPr="000C2A84" w:rsidRDefault="004F3E7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1,704</w:t>
            </w:r>
          </w:p>
        </w:tc>
        <w:tc>
          <w:tcPr>
            <w:tcW w:w="299" w:type="dxa"/>
            <w:gridSpan w:val="3"/>
            <w:tcBorders>
              <w:top w:val="nil"/>
              <w:bottom w:val="nil"/>
            </w:tcBorders>
          </w:tcPr>
          <w:p w14:paraId="584A8BA5" w14:textId="77777777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DC15A1" w14:textId="5341BDD6" w:rsidR="0059249B" w:rsidRPr="000C2A84" w:rsidRDefault="00DC5AB3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1C368F6B" w14:textId="77777777" w:rsidR="0059249B" w:rsidRPr="000C2A84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tcBorders>
              <w:top w:val="nil"/>
              <w:bottom w:val="double" w:sz="4" w:space="0" w:color="auto"/>
            </w:tcBorders>
          </w:tcPr>
          <w:p w14:paraId="7428ABBF" w14:textId="1C9DA60B" w:rsidR="0059249B" w:rsidRPr="000C2A84" w:rsidRDefault="004F3E7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07E658" w14:textId="77777777" w:rsidR="00083CD7" w:rsidRPr="005D6F1A" w:rsidRDefault="00083CD7" w:rsidP="00083CD7">
      <w:pPr>
        <w:spacing w:line="240" w:lineRule="auto"/>
        <w:rPr>
          <w:sz w:val="2"/>
          <w:szCs w:val="2"/>
        </w:rPr>
      </w:pPr>
    </w:p>
    <w:tbl>
      <w:tblPr>
        <w:tblW w:w="9738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917"/>
        <w:gridCol w:w="270"/>
        <w:gridCol w:w="990"/>
        <w:gridCol w:w="270"/>
        <w:gridCol w:w="1277"/>
        <w:gridCol w:w="253"/>
        <w:gridCol w:w="1098"/>
      </w:tblGrid>
      <w:tr w:rsidR="00A478D8" w:rsidRPr="005D6F1A" w14:paraId="01D1A35C" w14:textId="77777777" w:rsidTr="00252276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078B559F" w14:textId="77777777" w:rsidR="00FF5E02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21CB793" w14:textId="1DA96B6F" w:rsidR="00D720DF" w:rsidRPr="005D6F1A" w:rsidRDefault="00D720DF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4F9E2A82" w14:textId="77777777" w:rsidR="00A478D8" w:rsidRPr="005D6F1A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556BB" w:rsidRPr="005D6F1A" w14:paraId="7DD300BC" w14:textId="77777777" w:rsidTr="00252276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5D6F1A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6C5F914F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29567D4F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1E304604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556BB" w:rsidRPr="005D6F1A" w14:paraId="521172C8" w14:textId="77777777" w:rsidTr="00252276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5079F905" w:rsidR="00A556BB" w:rsidRPr="005D6F1A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5D6F1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64C0F337" w:rsidR="00A556BB" w:rsidRPr="005D6F1A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3" w:type="dxa"/>
          </w:tcPr>
          <w:p w14:paraId="5F4A1FB3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9AF0CF0" w14:textId="23058D66" w:rsidR="00A556BB" w:rsidRPr="005D6F1A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5D6F1A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0042A48E" w:rsidR="00A556BB" w:rsidRPr="005D6F1A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478D8" w:rsidRPr="005D6F1A" w14:paraId="6584B2BD" w14:textId="77777777" w:rsidTr="0025227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1D306AFA" w14:textId="77777777" w:rsidR="00A478D8" w:rsidRPr="005D6F1A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0C2A84" w14:paraId="22AEC04A" w14:textId="77777777" w:rsidTr="00252276">
        <w:tc>
          <w:tcPr>
            <w:tcW w:w="2160" w:type="dxa"/>
            <w:shd w:val="clear" w:color="auto" w:fill="auto"/>
          </w:tcPr>
          <w:p w14:paraId="2EC9E629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5D12DA8D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53" w:type="dxa"/>
          </w:tcPr>
          <w:p w14:paraId="01B9C152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25F693E9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5FB38F7D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3,487,318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0694881A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(10,918,988)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51F0A914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81,592,638</w:t>
            </w:r>
          </w:p>
        </w:tc>
      </w:tr>
    </w:tbl>
    <w:p w14:paraId="65D0BF92" w14:textId="4BD2A79B" w:rsidR="00766716" w:rsidRPr="000C2A84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0C2A84" w14:paraId="58402E51" w14:textId="77777777" w:rsidTr="00697ABC">
        <w:trPr>
          <w:tblHeader/>
        </w:trPr>
        <w:tc>
          <w:tcPr>
            <w:tcW w:w="3960" w:type="dxa"/>
          </w:tcPr>
          <w:p w14:paraId="1375F965" w14:textId="77777777" w:rsidR="00DB050F" w:rsidRPr="000C2A84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0C2A84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0C2A84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0C2A84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7D0" w:rsidRPr="000C2A84" w14:paraId="4342E64C" w14:textId="77777777" w:rsidTr="00697ABC">
        <w:trPr>
          <w:tblHeader/>
        </w:trPr>
        <w:tc>
          <w:tcPr>
            <w:tcW w:w="3960" w:type="dxa"/>
          </w:tcPr>
          <w:p w14:paraId="313DAD46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77777777" w:rsidR="00BA27D0" w:rsidRPr="000C2A84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0C2A8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BA27D0" w:rsidRPr="000C2A84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0C2A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77777777" w:rsidR="00BA27D0" w:rsidRPr="000C2A84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0C2A8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BA27D0" w:rsidRPr="000C2A84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0C2A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27D0" w:rsidRPr="000C2A84" w14:paraId="3BCD170C" w14:textId="77777777" w:rsidTr="00697ABC">
        <w:trPr>
          <w:tblHeader/>
        </w:trPr>
        <w:tc>
          <w:tcPr>
            <w:tcW w:w="3960" w:type="dxa"/>
          </w:tcPr>
          <w:p w14:paraId="7889B711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3AC29E1D" w:rsidR="00BA27D0" w:rsidRPr="000C2A84" w:rsidRDefault="00C8606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1435AF0F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99AC280" w:rsidR="00BA27D0" w:rsidRPr="000C2A84" w:rsidRDefault="00C8606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3B36AC00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077560E6" w:rsidR="00BA27D0" w:rsidRPr="000C2A84" w:rsidRDefault="00C8606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0489DB35" w14:textId="77777777" w:rsidR="00BA27D0" w:rsidRPr="000C2A84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1DA8466F" w:rsidR="00BA27D0" w:rsidRPr="000C2A84" w:rsidRDefault="00C8606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7654DB" w:rsidRPr="000C2A84" w14:paraId="10B47A54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60" w:type="dxa"/>
          </w:tcPr>
          <w:p w14:paraId="3FB23810" w14:textId="77777777" w:rsidR="007654DB" w:rsidRPr="000C2A84" w:rsidRDefault="007654D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7654DB" w:rsidRPr="000C2A84" w:rsidRDefault="007654D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A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0C2A84" w14:paraId="08399D2F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6C593E5" w14:textId="77777777" w:rsidR="00902125" w:rsidRPr="000C2A84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02125" w:rsidRPr="000C2A84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5AB3" w:rsidRPr="000C2A84" w14:paraId="74DBD755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254FD018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1F768116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1532D5A1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799F2348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28,101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6EEE1930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29,413</w:t>
            </w:r>
          </w:p>
        </w:tc>
      </w:tr>
      <w:tr w:rsidR="00DC5AB3" w:rsidRPr="000C2A84" w14:paraId="246A2465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0E0C700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1685A0CC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sz w:val="30"/>
                <w:szCs w:val="30"/>
                <w:lang w:eastAsia="zh-CN"/>
              </w:rPr>
              <w:t>10,033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090E991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69197046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 xml:space="preserve"> 1,778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672D642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DC5AB3" w:rsidRPr="005D6F1A" w14:paraId="7722F869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702EC1E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46AEFB5B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10,033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83EE712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0FF515A8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29,879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354F9615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30,918</w:t>
            </w:r>
          </w:p>
        </w:tc>
      </w:tr>
      <w:tr w:rsidR="0059249B" w:rsidRPr="005D6F1A" w14:paraId="1668D6AB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3A0CF68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59249B" w:rsidRPr="005D6F1A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E0D04" w:rsidRPr="005D6F1A" w14:paraId="5F038CA6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F000A8E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D04" w:rsidRPr="005D6F1A" w14:paraId="7F50427E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2637AFB2" w14:textId="7777777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36BA840D" w:rsidR="008E0D04" w:rsidRPr="000C2A84" w:rsidRDefault="00DC5AB3" w:rsidP="000C1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3,805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217D1A1C" w:rsidR="008E0D04" w:rsidRPr="000C2A84" w:rsidRDefault="004F3E7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5,720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2C68AAE9" w:rsidR="008E0D04" w:rsidRPr="000C2A84" w:rsidRDefault="00DC5AB3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575F5732" w:rsidR="008E0D04" w:rsidRPr="000C2A84" w:rsidRDefault="004F3E7B" w:rsidP="009D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E0D04" w:rsidRPr="00D96697" w14:paraId="3CC0A060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513DA24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5A46AC6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FA103A6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5C95A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1DA5791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005E0F4D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37DA43C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6127287" w14:textId="77777777" w:rsidR="008E0D04" w:rsidRPr="00D96697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E0D04" w:rsidRPr="005D6F1A" w14:paraId="602F2D00" w14:textId="77777777" w:rsidTr="00697AB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4D55C1D" w14:textId="59DC0057" w:rsidR="008E0D04" w:rsidRPr="005D6F1A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303F1"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8E0D04" w:rsidRPr="000C2A84" w:rsidRDefault="008E0D0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8E0D04" w:rsidRPr="000C2A84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DC5AB3" w:rsidRPr="005D6F1A" w14:paraId="3D7EF418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0CDE481F" w14:textId="77777777" w:rsidR="00DC5AB3" w:rsidRPr="005D6F1A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818F0C" w14:textId="6F0E00BA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7FA10DC0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0356E622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 xml:space="preserve">10,419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07DA5686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61,055</w:t>
            </w:r>
          </w:p>
        </w:tc>
      </w:tr>
      <w:tr w:rsidR="00DC5AB3" w:rsidRPr="005D6F1A" w14:paraId="07FE0F84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A671090" w14:textId="77777777" w:rsidR="00DC5AB3" w:rsidRPr="005D6F1A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347F7" w14:textId="3B869E63" w:rsidR="00DC5AB3" w:rsidRPr="000C2A84" w:rsidRDefault="00005E5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E54">
              <w:rPr>
                <w:rFonts w:ascii="Angsana New" w:hAnsi="Angsana New"/>
                <w:sz w:val="30"/>
                <w:szCs w:val="30"/>
              </w:rPr>
              <w:t>10,297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7A9E4118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5CC4" w14:textId="079FEC6E" w:rsidR="00DC5AB3" w:rsidRPr="000C2A84" w:rsidRDefault="00005E5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E54">
              <w:rPr>
                <w:rFonts w:ascii="Angsana New" w:hAnsi="Angsana New"/>
                <w:bCs/>
                <w:color w:val="000000"/>
                <w:sz w:val="30"/>
                <w:szCs w:val="30"/>
              </w:rPr>
              <w:t>7,500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10C4F41A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19,408</w:t>
            </w:r>
          </w:p>
        </w:tc>
      </w:tr>
      <w:tr w:rsidR="00DC5AB3" w:rsidRPr="005D6F1A" w14:paraId="183D0D22" w14:textId="77777777" w:rsidTr="00D848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960" w:type="dxa"/>
            <w:tcBorders>
              <w:top w:val="nil"/>
              <w:bottom w:val="nil"/>
            </w:tcBorders>
          </w:tcPr>
          <w:p w14:paraId="38A5FA7E" w14:textId="77777777" w:rsidR="00DC5AB3" w:rsidRPr="005D6F1A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0FD774B3" w:rsidR="00DC5AB3" w:rsidRPr="000C2A84" w:rsidRDefault="00005E54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E54">
              <w:rPr>
                <w:rFonts w:ascii="Angsana New" w:hAnsi="Angsana New"/>
                <w:b/>
                <w:bCs/>
                <w:sz w:val="30"/>
                <w:szCs w:val="30"/>
              </w:rPr>
              <w:t>10,297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7B0D2492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27A0BDCF" w:rsidR="00DC5AB3" w:rsidRPr="000C2A84" w:rsidRDefault="00005E5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>17,919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1325DB13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/>
                <w:color w:val="000000"/>
                <w:sz w:val="30"/>
                <w:szCs w:val="30"/>
              </w:rPr>
              <w:t>80,463</w:t>
            </w:r>
          </w:p>
        </w:tc>
      </w:tr>
    </w:tbl>
    <w:p w14:paraId="156D75E0" w14:textId="77777777" w:rsidR="007C5A64" w:rsidRPr="005D6F1A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08460825" w:rsidR="007B3E55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5D6F1A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5D6F1A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5D6F1A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5D6F1A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5D6F1A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F86" w:rsidRPr="005D6F1A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</w:t>
            </w:r>
            <w:r w:rsidR="00995A20"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A794BE8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698DF72F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144CEC68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5D6F1A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449B60B9" w:rsidR="00475F86" w:rsidRPr="005D6F1A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44F382DE" w:rsidR="00475F86" w:rsidRPr="005D6F1A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28EBA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562BEBF1" w:rsidR="00475F86" w:rsidRPr="005D6F1A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5D6F1A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7A063973" w:rsidR="00475F86" w:rsidRPr="005D6F1A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</w:t>
            </w:r>
            <w:r w:rsidR="00C86063" w:rsidRPr="005D6F1A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7C0422" w:rsidRPr="005D6F1A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5D6F1A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5D6F1A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5D6F1A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5D6F1A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0C2A84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13A57EE4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</w:tcPr>
          <w:p w14:paraId="5708AEC6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AD2296A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946</w:t>
            </w: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2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4D1C6DC9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312,40</w:t>
            </w:r>
            <w:r w:rsidR="00272F28" w:rsidRPr="000C2A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440A26CF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(290,497)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33D4E892" w:rsidR="009E4B32" w:rsidRPr="000C2A84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968,57</w:t>
            </w:r>
            <w:r w:rsidR="00272F28" w:rsidRPr="000C2A8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0E3110C9" w14:textId="77777777" w:rsidR="007C5A64" w:rsidRPr="000A5E99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65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0C2A84" w14:paraId="57F8ADAB" w14:textId="77777777" w:rsidTr="004F3E7B">
        <w:trPr>
          <w:trHeight w:val="20"/>
          <w:tblHeader/>
        </w:trPr>
        <w:tc>
          <w:tcPr>
            <w:tcW w:w="3465" w:type="dxa"/>
            <w:shd w:val="clear" w:color="auto" w:fill="auto"/>
          </w:tcPr>
          <w:p w14:paraId="593312A5" w14:textId="77777777" w:rsidR="005321B9" w:rsidRPr="000C2A84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0C2A8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5321B9" w:rsidRPr="000C2A84" w14:paraId="4B04E704" w14:textId="77777777" w:rsidTr="004F3E7B">
        <w:trPr>
          <w:trHeight w:val="20"/>
          <w:tblHeader/>
        </w:trPr>
        <w:tc>
          <w:tcPr>
            <w:tcW w:w="3465" w:type="dxa"/>
            <w:shd w:val="clear" w:color="auto" w:fill="auto"/>
          </w:tcPr>
          <w:p w14:paraId="7A2B4FD0" w14:textId="77777777" w:rsidR="005321B9" w:rsidRPr="000C2A84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Pr="000C2A8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Pr="000C2A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Pr="000C2A8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31</w:t>
            </w:r>
            <w:r w:rsidRPr="000C2A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21B9" w:rsidRPr="000C2A84" w14:paraId="453AEC03" w14:textId="77777777" w:rsidTr="004F3E7B">
        <w:trPr>
          <w:trHeight w:val="20"/>
          <w:tblHeader/>
        </w:trPr>
        <w:tc>
          <w:tcPr>
            <w:tcW w:w="3465" w:type="dxa"/>
            <w:shd w:val="clear" w:color="auto" w:fill="auto"/>
          </w:tcPr>
          <w:p w14:paraId="161F5ED2" w14:textId="77777777" w:rsidR="005321B9" w:rsidRPr="000C2A84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0AFD952E" w:rsidR="005321B9" w:rsidRPr="000C2A84" w:rsidRDefault="003E1408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639DC6E8" w:rsidR="005321B9" w:rsidRPr="000C2A84" w:rsidRDefault="003E1408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6ED1526B" w:rsidR="005321B9" w:rsidRPr="000C2A84" w:rsidRDefault="003E1408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5321B9" w:rsidRPr="000C2A84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33BA70C5" w:rsidR="005321B9" w:rsidRPr="000C2A84" w:rsidRDefault="003E1408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5321B9" w:rsidRPr="000C2A84" w14:paraId="728CE220" w14:textId="77777777" w:rsidTr="004F3E7B">
        <w:trPr>
          <w:trHeight w:val="20"/>
          <w:tblHeader/>
        </w:trPr>
        <w:tc>
          <w:tcPr>
            <w:tcW w:w="3465" w:type="dxa"/>
            <w:shd w:val="clear" w:color="auto" w:fill="auto"/>
          </w:tcPr>
          <w:p w14:paraId="110BC7E2" w14:textId="77777777" w:rsidR="005321B9" w:rsidRPr="000C2A84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5321B9" w:rsidRPr="000C2A84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0C2A8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4717" w:rsidRPr="000C2A84" w14:paraId="71518D3D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2AD9152D" w14:textId="5F43E7B8" w:rsidR="00A64717" w:rsidRPr="000C2A84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5AB3" w:rsidRPr="000C2A84" w14:paraId="0D1298D0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6F968E12" w14:textId="4B1D54E9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7E3A2E8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361252A9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7B57DB23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61,740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C7288" w14:textId="01D6F1DE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54,083</w:t>
            </w:r>
          </w:p>
        </w:tc>
      </w:tr>
      <w:tr w:rsidR="00DC5AB3" w:rsidRPr="000C2A84" w14:paraId="1E783476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504E2CCF" w14:textId="3F4F4B08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3E4D5422" w:rsidR="00DC5AB3" w:rsidRPr="000C2A84" w:rsidRDefault="008A203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735,534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419FE163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5A632441" w:rsidR="00DC5AB3" w:rsidRPr="000C2A84" w:rsidRDefault="008A203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8A2034">
              <w:rPr>
                <w:rFonts w:ascii="Angsana New" w:hAnsi="Angsana New"/>
                <w:sz w:val="30"/>
                <w:szCs w:val="30"/>
              </w:rPr>
              <w:t>6,211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47A353E7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C2A84">
              <w:rPr>
                <w:rFonts w:ascii="Angsana New" w:hAnsi="Angsana New"/>
                <w:sz w:val="30"/>
                <w:szCs w:val="30"/>
              </w:rPr>
              <w:t>7,580</w:t>
            </w:r>
          </w:p>
        </w:tc>
      </w:tr>
      <w:tr w:rsidR="00DC5AB3" w:rsidRPr="000C2A84" w14:paraId="74075982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57A912B6" w14:textId="5FFE4A52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2AF8166F" w:rsidR="00DC5AB3" w:rsidRPr="000C2A84" w:rsidRDefault="008A203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034">
              <w:rPr>
                <w:rFonts w:ascii="Angsana New" w:hAnsi="Angsana New"/>
                <w:b/>
                <w:bCs/>
                <w:sz w:val="30"/>
                <w:szCs w:val="30"/>
              </w:rPr>
              <w:t>735,534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4EC84A5B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72C35817" w:rsidR="00DC5AB3" w:rsidRPr="000C2A84" w:rsidRDefault="008A2034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2034">
              <w:rPr>
                <w:rFonts w:ascii="Angsana New" w:hAnsi="Angsana New"/>
                <w:b/>
                <w:bCs/>
                <w:sz w:val="30"/>
                <w:szCs w:val="30"/>
              </w:rPr>
              <w:t>67,951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DC5AB3" w:rsidRPr="000C2A84" w:rsidRDefault="00DC5AB3" w:rsidP="00D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4F12E67D" w:rsidR="00DC5AB3" w:rsidRPr="000C2A84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A84">
              <w:rPr>
                <w:rFonts w:ascii="Angsana New" w:hAnsi="Angsana New"/>
                <w:b/>
                <w:bCs/>
                <w:sz w:val="30"/>
                <w:szCs w:val="30"/>
              </w:rPr>
              <w:t>61,663</w:t>
            </w:r>
          </w:p>
        </w:tc>
      </w:tr>
      <w:tr w:rsidR="00A64717" w:rsidRPr="000C2A84" w14:paraId="21E34BEC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5F902870" w14:textId="77777777" w:rsidR="00A64717" w:rsidRPr="000C2A84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4717" w:rsidRPr="000C2A84" w14:paraId="17B35ADA" w14:textId="77777777" w:rsidTr="004F3E7B">
        <w:trPr>
          <w:trHeight w:val="20"/>
        </w:trPr>
        <w:tc>
          <w:tcPr>
            <w:tcW w:w="3465" w:type="dxa"/>
            <w:shd w:val="clear" w:color="auto" w:fill="auto"/>
          </w:tcPr>
          <w:p w14:paraId="23699DF2" w14:textId="77777777" w:rsidR="00A64717" w:rsidRPr="000C2A84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0C2A8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FE3B0F4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D4C5C1" w14:textId="77777777" w:rsidR="00A64717" w:rsidRPr="000C2A84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4717" w:rsidRPr="000C2A84" w14:paraId="4C72329D" w14:textId="77777777" w:rsidTr="00D07959">
        <w:trPr>
          <w:trHeight w:val="20"/>
        </w:trPr>
        <w:tc>
          <w:tcPr>
            <w:tcW w:w="3465" w:type="dxa"/>
            <w:shd w:val="clear" w:color="auto" w:fill="auto"/>
          </w:tcPr>
          <w:p w14:paraId="56B11996" w14:textId="27316064" w:rsidR="00A64717" w:rsidRPr="000C2A84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2A8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203EBE42" w:rsidR="00A64717" w:rsidRPr="00D07959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59">
              <w:rPr>
                <w:rFonts w:ascii="Angsana New" w:hAnsi="Angsana New"/>
                <w:b/>
                <w:bCs/>
                <w:sz w:val="30"/>
                <w:szCs w:val="30"/>
              </w:rPr>
              <w:t>31,960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A64717" w:rsidRPr="00D07959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12BB13C2" w:rsidR="00A64717" w:rsidRPr="00D07959" w:rsidRDefault="004F3E7B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59">
              <w:rPr>
                <w:rFonts w:ascii="Angsana New" w:hAnsi="Angsana New"/>
                <w:b/>
                <w:bCs/>
                <w:sz w:val="30"/>
                <w:szCs w:val="30"/>
              </w:rPr>
              <w:t>31,455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A64717" w:rsidRPr="00D07959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1C6E577B" w:rsidR="00A64717" w:rsidRPr="00D07959" w:rsidRDefault="00DC5AB3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A64717" w:rsidRPr="00D07959" w:rsidRDefault="00A6471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6ED0AE60" w:rsidR="00A64717" w:rsidRPr="00D07959" w:rsidRDefault="004F3E7B" w:rsidP="00D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9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FA797D0" w14:textId="77777777" w:rsidR="00D07959" w:rsidRPr="00A749EB" w:rsidRDefault="00D07959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6558E2" w14:textId="27F72A32" w:rsidR="00D303F1" w:rsidRPr="005D6F1A" w:rsidRDefault="00A6471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D303F1"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ในระหว่างงวดสามเดือนสิ้นสุดวันที่ </w:t>
      </w:r>
      <w:r w:rsidR="00D0795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="00D303F1"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303F1"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="00D07959">
        <w:rPr>
          <w:rFonts w:ascii="Angsana New" w:hAnsi="Angsana New"/>
          <w:b/>
          <w:bCs/>
          <w:i/>
          <w:iCs/>
          <w:sz w:val="30"/>
          <w:szCs w:val="30"/>
        </w:rPr>
        <w:t>2565</w:t>
      </w:r>
    </w:p>
    <w:p w14:paraId="1653BB1A" w14:textId="6A582C9C" w:rsidR="00A64717" w:rsidRPr="00A749EB" w:rsidRDefault="00A64717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AD9ACC" w14:textId="77777777" w:rsidR="00C30DDD" w:rsidRPr="005D6F1A" w:rsidRDefault="00C30DDD" w:rsidP="00C30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D6F1A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5D6F1A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C30DDD" w:rsidRPr="00A749EB" w:rsidRDefault="00C30DDD" w:rsidP="00C30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EEEDD" w14:textId="4D2D1A5C" w:rsidR="00C30DDD" w:rsidRPr="005D6F1A" w:rsidRDefault="00C30DDD" w:rsidP="00C30DDD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5D6F1A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E75EEE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เดือนกุมภาพันธ์ </w:t>
      </w:r>
      <w:r w:rsidR="00E75EEE">
        <w:rPr>
          <w:rFonts w:ascii="Angsana New" w:hAnsi="Angsana New"/>
          <w:sz w:val="30"/>
          <w:szCs w:val="30"/>
          <w:lang w:eastAsia="zh-CN"/>
        </w:rPr>
        <w:t>2565</w:t>
      </w:r>
      <w:r w:rsidR="001E71ED"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1E71ED">
        <w:rPr>
          <w:rFonts w:ascii="Angsana New" w:hAnsi="Angsana New" w:hint="cs"/>
          <w:sz w:val="30"/>
          <w:szCs w:val="30"/>
          <w:cs/>
          <w:lang w:eastAsia="zh-CN"/>
        </w:rPr>
        <w:t>แห่งหนึ่ง</w:t>
      </w:r>
      <w:r w:rsidRPr="005D6F1A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</w:t>
      </w:r>
      <w:r w:rsidR="00E75EEE">
        <w:rPr>
          <w:rFonts w:ascii="Angsana New" w:hAnsi="Angsana New"/>
          <w:sz w:val="30"/>
          <w:szCs w:val="30"/>
          <w:lang w:eastAsia="zh-CN"/>
        </w:rPr>
        <w:br/>
      </w:r>
      <w:r w:rsidRPr="005D6F1A">
        <w:rPr>
          <w:rFonts w:ascii="Angsana New" w:hAnsi="Angsana New" w:hint="cs"/>
          <w:sz w:val="30"/>
          <w:szCs w:val="30"/>
          <w:cs/>
          <w:lang w:eastAsia="zh-CN"/>
        </w:rPr>
        <w:t>การก่อสร้างโครงการ</w:t>
      </w:r>
      <w:r w:rsidRPr="005D6F1A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1E71ED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</w:p>
    <w:p w14:paraId="5B254AA6" w14:textId="77777777" w:rsidR="00C30DDD" w:rsidRPr="00A749EB" w:rsidRDefault="00C30DDD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8886F2" w14:textId="77777777" w:rsidR="00D720DF" w:rsidRDefault="00D7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50640F7" w14:textId="07607581" w:rsidR="00F614BB" w:rsidRPr="00C174CC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4CC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สัญญาให้คำปรึกษาเกี่ยวกับการดำเนินธุรกิจ</w:t>
      </w:r>
    </w:p>
    <w:p w14:paraId="53B43FF3" w14:textId="3BDF1F0C" w:rsidR="00F614BB" w:rsidRPr="00A749EB" w:rsidRDefault="00F614BB" w:rsidP="000F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F6DCD0" w14:textId="5C8BACB7" w:rsidR="00D82A8A" w:rsidRDefault="00166B2F" w:rsidP="003E1408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ในระหว่างงวดสามเดือนสิ้นสุดวันที่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 2565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ให้บริการบริหารธุรกิจและการให้คำปรึกษาเกี่ยวกับการดำเนินธุรกิจและการลงทุนกับบริษัทย่อย</w:t>
      </w:r>
      <w:r w:rsidR="00A84317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หลายแห่ง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ประสานงาน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และวางนโยบาย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กรอบการดำเนินธุรกิจในด้านต่างๆ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เกี่ยวกับการดำเนินธุรกิจและการลงทุน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โดยบริษัทจะได้รับค่าบริหารในอัตราที่ตกลงกัน</w:t>
      </w:r>
      <w:r w:rsidRPr="00166B2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การให้บริการดังกล่าวมีมาตั้งแต่ปี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 2564 </w:t>
      </w:r>
      <w:r w:rsidRPr="00166B2F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โดยปัจจุบันสัญญาใหม่อยู่ในขั้นตอนการลงนาม</w:t>
      </w:r>
    </w:p>
    <w:p w14:paraId="0210335D" w14:textId="77777777" w:rsidR="00176E43" w:rsidRDefault="00176E43" w:rsidP="003E1408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3B6DE87" w14:textId="57BD5C48" w:rsidR="00D82A8A" w:rsidRPr="005D6F1A" w:rsidRDefault="00D82A8A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4983C406" w14:textId="77777777" w:rsidR="00D82A8A" w:rsidRPr="00A749EB" w:rsidRDefault="00D82A8A" w:rsidP="000F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F45EC12" w14:textId="6CDB35BD" w:rsidR="00E75EEE" w:rsidRDefault="00DD08A0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0DF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D720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720DF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="000F7E19" w:rsidRPr="00D720DF">
        <w:rPr>
          <w:rFonts w:ascii="Angsana New" w:hAnsi="Angsana New"/>
          <w:spacing w:val="-6"/>
          <w:sz w:val="30"/>
          <w:szCs w:val="30"/>
        </w:rPr>
        <w:t xml:space="preserve"> 1 </w:t>
      </w:r>
      <w:r w:rsidRPr="00D720DF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D720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F7E19" w:rsidRPr="00D720DF">
        <w:rPr>
          <w:rFonts w:ascii="Angsana New" w:hAnsi="Angsana New"/>
          <w:spacing w:val="-6"/>
          <w:sz w:val="30"/>
          <w:szCs w:val="30"/>
        </w:rPr>
        <w:t>2562</w:t>
      </w:r>
      <w:r w:rsidR="000F7E19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ถึงวันที่</w:t>
      </w:r>
      <w:r w:rsidR="000F7E19">
        <w:rPr>
          <w:rFonts w:ascii="Angsana New" w:hAnsi="Angsana New"/>
          <w:sz w:val="30"/>
          <w:szCs w:val="30"/>
        </w:rPr>
        <w:t xml:space="preserve"> 31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ธันวาคม</w:t>
      </w:r>
      <w:r w:rsidR="000F7E19">
        <w:rPr>
          <w:rFonts w:ascii="Angsana New" w:hAnsi="Angsana New"/>
          <w:sz w:val="30"/>
          <w:szCs w:val="30"/>
        </w:rPr>
        <w:t xml:space="preserve"> 2564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</w:p>
    <w:p w14:paraId="30A98ED8" w14:textId="77777777" w:rsidR="00487E1A" w:rsidRDefault="00487E1A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9C4518" w14:textId="1384B269" w:rsidR="00DD08A0" w:rsidRPr="005D6F1A" w:rsidRDefault="00E75EEE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0F7E19">
        <w:rPr>
          <w:rFonts w:ascii="Angsana New" w:hAnsi="Angsana New"/>
          <w:sz w:val="30"/>
          <w:szCs w:val="30"/>
        </w:rPr>
        <w:t xml:space="preserve"> 2565</w:t>
      </w:r>
      <w:r>
        <w:rPr>
          <w:rFonts w:ascii="Angsana New" w:hAnsi="Angsana New"/>
          <w:sz w:val="30"/>
          <w:szCs w:val="30"/>
        </w:rPr>
        <w:t xml:space="preserve"> </w:t>
      </w:r>
      <w:r w:rsidR="00DD08A0" w:rsidRPr="005D6F1A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</w:t>
      </w:r>
      <w:r w:rsidR="001E71ED">
        <w:rPr>
          <w:rFonts w:ascii="Angsana New" w:hAnsi="Angsana New" w:hint="cs"/>
          <w:sz w:val="30"/>
          <w:szCs w:val="30"/>
          <w:cs/>
        </w:rPr>
        <w:t>เพิ่มเติม</w:t>
      </w:r>
      <w:r w:rsidR="000F7E19">
        <w:rPr>
          <w:rFonts w:ascii="Angsana New" w:hAnsi="Angsana New"/>
          <w:sz w:val="30"/>
          <w:szCs w:val="30"/>
        </w:rPr>
        <w:t xml:space="preserve"> 1 </w:t>
      </w:r>
      <w:r w:rsidR="00DD08A0" w:rsidRPr="005D6F1A">
        <w:rPr>
          <w:rFonts w:ascii="Angsana New" w:hAnsi="Angsana New" w:hint="cs"/>
          <w:sz w:val="30"/>
          <w:szCs w:val="30"/>
          <w:cs/>
        </w:rPr>
        <w:t>ปี</w:t>
      </w:r>
      <w:r w:rsidR="00DD08A0" w:rsidRPr="005D6F1A">
        <w:rPr>
          <w:rFonts w:ascii="Angsana New" w:hAnsi="Angsana New"/>
          <w:sz w:val="30"/>
          <w:szCs w:val="30"/>
          <w:cs/>
        </w:rPr>
        <w:t xml:space="preserve"> </w:t>
      </w:r>
      <w:r w:rsidR="001E71ED">
        <w:rPr>
          <w:rFonts w:ascii="Angsana New" w:hAnsi="Angsana New" w:hint="cs"/>
          <w:sz w:val="30"/>
          <w:szCs w:val="30"/>
          <w:cs/>
        </w:rPr>
        <w:t>โดยมีระยะเวลา</w:t>
      </w:r>
      <w:r w:rsidR="00DD08A0" w:rsidRPr="005D6F1A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="000F7E19">
        <w:rPr>
          <w:rFonts w:ascii="Angsana New" w:hAnsi="Angsana New"/>
          <w:sz w:val="30"/>
          <w:szCs w:val="30"/>
        </w:rPr>
        <w:t xml:space="preserve"> 1</w:t>
      </w:r>
      <w:r w:rsidR="00DD08A0" w:rsidRPr="005D6F1A">
        <w:rPr>
          <w:rFonts w:ascii="Angsana New" w:hAnsi="Angsana New"/>
          <w:sz w:val="30"/>
          <w:szCs w:val="30"/>
          <w:cs/>
        </w:rPr>
        <w:t xml:space="preserve"> </w:t>
      </w:r>
      <w:r w:rsidR="00DD08A0" w:rsidRPr="005D6F1A">
        <w:rPr>
          <w:rFonts w:ascii="Angsana New" w:hAnsi="Angsana New" w:hint="cs"/>
          <w:sz w:val="30"/>
          <w:szCs w:val="30"/>
          <w:cs/>
        </w:rPr>
        <w:t>มกราคม</w:t>
      </w:r>
      <w:r w:rsidR="000F7E19">
        <w:rPr>
          <w:rFonts w:ascii="Angsana New" w:hAnsi="Angsana New"/>
          <w:sz w:val="30"/>
          <w:szCs w:val="30"/>
        </w:rPr>
        <w:t xml:space="preserve"> 2565</w:t>
      </w:r>
      <w:r w:rsidR="00DD08A0" w:rsidRPr="005D6F1A">
        <w:rPr>
          <w:rFonts w:ascii="Angsana New" w:hAnsi="Angsana New"/>
          <w:sz w:val="30"/>
          <w:szCs w:val="30"/>
          <w:cs/>
        </w:rPr>
        <w:t xml:space="preserve"> </w:t>
      </w:r>
      <w:r w:rsidR="00DD08A0" w:rsidRPr="005D6F1A">
        <w:rPr>
          <w:rFonts w:ascii="Angsana New" w:hAnsi="Angsana New" w:hint="cs"/>
          <w:sz w:val="30"/>
          <w:szCs w:val="30"/>
          <w:cs/>
        </w:rPr>
        <w:t>ถึง</w:t>
      </w:r>
      <w:r w:rsidR="00DD08A0" w:rsidRPr="005D6F1A">
        <w:rPr>
          <w:rFonts w:ascii="Angsana New" w:hAnsi="Angsana New"/>
          <w:sz w:val="30"/>
          <w:szCs w:val="30"/>
          <w:cs/>
        </w:rPr>
        <w:t xml:space="preserve"> </w:t>
      </w:r>
      <w:r w:rsidR="000F7E19">
        <w:rPr>
          <w:rFonts w:ascii="Angsana New" w:hAnsi="Angsana New"/>
          <w:sz w:val="30"/>
          <w:szCs w:val="30"/>
        </w:rPr>
        <w:br/>
        <w:t>31</w:t>
      </w:r>
      <w:r w:rsidR="00C22C25">
        <w:rPr>
          <w:rFonts w:ascii="Angsana New" w:hAnsi="Angsana New"/>
          <w:sz w:val="30"/>
          <w:szCs w:val="30"/>
        </w:rPr>
        <w:t xml:space="preserve"> </w:t>
      </w:r>
      <w:r w:rsidR="00DD08A0" w:rsidRPr="005D6F1A">
        <w:rPr>
          <w:rFonts w:ascii="Angsana New" w:hAnsi="Angsana New" w:hint="cs"/>
          <w:sz w:val="30"/>
          <w:szCs w:val="30"/>
          <w:cs/>
        </w:rPr>
        <w:t>ธันวาคม</w:t>
      </w:r>
      <w:r w:rsidR="000F7E19">
        <w:rPr>
          <w:rFonts w:ascii="Angsana New" w:hAnsi="Angsana New"/>
          <w:sz w:val="30"/>
          <w:szCs w:val="30"/>
        </w:rPr>
        <w:t xml:space="preserve"> 2565</w:t>
      </w:r>
    </w:p>
    <w:p w14:paraId="466B0895" w14:textId="77777777" w:rsidR="00A749EB" w:rsidRDefault="00A749E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AC67FD8" w14:textId="7FED1C7E" w:rsidR="00F614BB" w:rsidRPr="005D6F1A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C22C25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F3B9BA" w14:textId="689EC87A" w:rsidR="00F614BB" w:rsidRPr="005D6F1A" w:rsidRDefault="00F614BB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 w:rsidRPr="005D6F1A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64A5D69F" w14:textId="49277E7C" w:rsidR="00F614BB" w:rsidRPr="00C22C25" w:rsidRDefault="00F614BB" w:rsidP="000F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65CBD3F" w14:textId="07615E93" w:rsidR="008B2795" w:rsidRDefault="00F614BB" w:rsidP="00475666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A314F6" w:rsidRPr="005D6F1A">
        <w:rPr>
          <w:rFonts w:ascii="Angsana New" w:eastAsiaTheme="minorEastAsia" w:hAnsi="Angsana New"/>
          <w:sz w:val="30"/>
          <w:szCs w:val="30"/>
          <w:lang w:eastAsia="zh-CN"/>
        </w:rPr>
        <w:t>4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4D454D" w:rsidRPr="005D6F1A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บริษัทได้ออกหนังสือไม่เรียกชำระคืนเงินให้กู้ยืมจากบริษัทย่อยทั้งหมด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002207B0" w:rsidRPr="005D6F1A">
        <w:rPr>
          <w:rFonts w:ascii="Angsana New" w:eastAsiaTheme="minorEastAsia" w:hAnsi="Angsana New"/>
          <w:sz w:val="30"/>
          <w:szCs w:val="30"/>
          <w:lang w:eastAsia="zh-CN"/>
        </w:rPr>
        <w:t>4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5D6F1A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412082" w:rsidRPr="005D6F1A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00475666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/>
          <w:sz w:val="30"/>
          <w:szCs w:val="30"/>
          <w:lang w:eastAsia="zh-CN"/>
        </w:rPr>
        <w:t xml:space="preserve">4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บริษัทได้ออกหนังสือไม่เรียกชำระคืนเงินให้กู้ยืมแก่บริษัทภายในรอบระยะเวลา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4756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="00475666" w:rsidRPr="004756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5D6F1A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475666" w:rsidRPr="005D6F1A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="00475666" w:rsidRPr="005D6F1A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75666" w:rsidRPr="005D6F1A">
        <w:rPr>
          <w:rFonts w:ascii="Angsana New" w:eastAsiaTheme="minorEastAsia" w:hAnsi="Angsana New"/>
          <w:sz w:val="30"/>
          <w:szCs w:val="30"/>
          <w:lang w:eastAsia="zh-CN"/>
        </w:rPr>
        <w:t>2565</w:t>
      </w:r>
    </w:p>
    <w:p w14:paraId="3D75EA9F" w14:textId="1713D690" w:rsidR="0068161C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29DFF31" w14:textId="77777777" w:rsidR="00D720DF" w:rsidRDefault="00B406B1" w:rsidP="00B40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hanging="18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tab/>
      </w:r>
    </w:p>
    <w:p w14:paraId="61A79091" w14:textId="77777777" w:rsidR="00D720DF" w:rsidRDefault="00D7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6F1AFE4B" w14:textId="0253BDDE" w:rsidR="00B406B1" w:rsidRPr="00FA2061" w:rsidRDefault="00B406B1" w:rsidP="00D7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A206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3586DD8F" w14:textId="77777777" w:rsidR="00B406B1" w:rsidRPr="00C22C25" w:rsidRDefault="00B406B1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5D6F1A" w14:paraId="583C39B6" w14:textId="77777777" w:rsidTr="001020C7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5D6F1A" w:rsidRDefault="00C22C25" w:rsidP="001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814D9EC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42" w:type="pct"/>
          </w:tcPr>
          <w:p w14:paraId="02F92AC6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5D6F1A" w14:paraId="644F10C1" w14:textId="77777777" w:rsidTr="001020C7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5D6F1A" w:rsidRDefault="00C22C25" w:rsidP="001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5D6F1A" w14:paraId="15FD2D6F" w14:textId="77777777" w:rsidTr="001020C7">
        <w:trPr>
          <w:trHeight w:val="420"/>
        </w:trPr>
        <w:tc>
          <w:tcPr>
            <w:tcW w:w="3318" w:type="pct"/>
          </w:tcPr>
          <w:p w14:paraId="4842B1AD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5D6F1A" w:rsidRDefault="00C22C25" w:rsidP="001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5D6F1A" w:rsidRDefault="00C22C25" w:rsidP="001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5D6F1A" w:rsidRDefault="00C22C25" w:rsidP="0010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5D6F1A" w14:paraId="0FD3F4B9" w14:textId="77777777" w:rsidTr="001020C7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5D6F1A" w:rsidRDefault="00C22C25" w:rsidP="001020C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C25" w:rsidRPr="005D6F1A" w14:paraId="7E28BC4C" w14:textId="77777777" w:rsidTr="001020C7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42" w:type="pct"/>
            <w:shd w:val="clear" w:color="auto" w:fill="FFFFFF"/>
          </w:tcPr>
          <w:p w14:paraId="6CC06301" w14:textId="77777777" w:rsidR="00C22C25" w:rsidRPr="003E753E" w:rsidRDefault="00C22C25" w:rsidP="001020C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753E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1</w:t>
            </w:r>
            <w:r w:rsidRPr="003E753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3E753E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275</w:t>
            </w:r>
          </w:p>
        </w:tc>
        <w:tc>
          <w:tcPr>
            <w:tcW w:w="136" w:type="pct"/>
          </w:tcPr>
          <w:p w14:paraId="2BA307D7" w14:textId="77777777" w:rsidR="00C22C25" w:rsidRPr="003E753E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77777777" w:rsidR="00C22C25" w:rsidRPr="003E753E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75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E753E">
              <w:rPr>
                <w:rFonts w:ascii="Angsana New" w:hAnsi="Angsana New"/>
                <w:sz w:val="30"/>
                <w:szCs w:val="30"/>
              </w:rPr>
              <w:t>,</w:t>
            </w:r>
            <w:r w:rsidRPr="003E753E">
              <w:rPr>
                <w:rFonts w:ascii="Angsana New" w:hAnsi="Angsana New"/>
                <w:sz w:val="30"/>
                <w:szCs w:val="30"/>
                <w:cs/>
              </w:rPr>
              <w:t>275</w:t>
            </w:r>
          </w:p>
        </w:tc>
      </w:tr>
      <w:tr w:rsidR="00C22C25" w:rsidRPr="005D6F1A" w14:paraId="2AD9CFCC" w14:textId="77777777" w:rsidTr="001020C7">
        <w:trPr>
          <w:trHeight w:val="420"/>
        </w:trPr>
        <w:tc>
          <w:tcPr>
            <w:tcW w:w="3318" w:type="pct"/>
            <w:shd w:val="clear" w:color="auto" w:fill="auto"/>
          </w:tcPr>
          <w:p w14:paraId="7BCCA684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FFFFFF"/>
          </w:tcPr>
          <w:p w14:paraId="751D2058" w14:textId="77777777" w:rsidR="00C22C25" w:rsidRPr="00F85EA4" w:rsidRDefault="00C22C25" w:rsidP="001020C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4" w:type="pct"/>
          </w:tcPr>
          <w:p w14:paraId="28499B5C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2C25" w:rsidRPr="005D6F1A" w14:paraId="2D8C0449" w14:textId="77777777" w:rsidTr="001020C7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22C25" w:rsidRPr="00F85EA4" w:rsidRDefault="00C22C25" w:rsidP="001020C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4" w:type="pct"/>
          </w:tcPr>
          <w:p w14:paraId="15991A20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2C25" w:rsidRPr="005D6F1A" w14:paraId="1B2E9404" w14:textId="77777777" w:rsidTr="001020C7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C22C25" w:rsidRPr="005D6F1A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77777777" w:rsidR="00C22C25" w:rsidRPr="00F85EA4" w:rsidRDefault="00C22C25" w:rsidP="001020C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  <w:r w:rsidRPr="003E753E">
              <w:rPr>
                <w:rFonts w:ascii="Angsana New" w:hAnsi="Angsana New"/>
                <w:sz w:val="30"/>
                <w:szCs w:val="30"/>
                <w:lang w:eastAsia="zh-CN"/>
              </w:rPr>
              <w:t>162,850</w:t>
            </w:r>
          </w:p>
        </w:tc>
        <w:tc>
          <w:tcPr>
            <w:tcW w:w="136" w:type="pct"/>
          </w:tcPr>
          <w:p w14:paraId="4B037517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4" w:type="pct"/>
          </w:tcPr>
          <w:p w14:paraId="5EAFD942" w14:textId="77777777" w:rsidR="00C22C25" w:rsidRPr="00F85EA4" w:rsidRDefault="00C22C25" w:rsidP="0010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E753E">
              <w:rPr>
                <w:rFonts w:ascii="Angsana New" w:hAnsi="Angsana New"/>
                <w:sz w:val="30"/>
                <w:szCs w:val="30"/>
              </w:rPr>
              <w:t>33,191</w:t>
            </w:r>
          </w:p>
        </w:tc>
      </w:tr>
    </w:tbl>
    <w:p w14:paraId="4D7FE455" w14:textId="77777777" w:rsidR="00C22C25" w:rsidRPr="00C22C25" w:rsidRDefault="00C22C25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79E9DA2" w14:textId="199FE800" w:rsidR="00C265AF" w:rsidRPr="005D6F1A" w:rsidRDefault="00C265AF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7B3E55" w:rsidRDefault="009239B0" w:rsidP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5D6F1A" w14:paraId="63DF0FE5" w14:textId="77777777" w:rsidTr="00DC73F7">
        <w:tc>
          <w:tcPr>
            <w:tcW w:w="4609" w:type="dxa"/>
            <w:hideMark/>
          </w:tcPr>
          <w:p w14:paraId="732F5880" w14:textId="4EC0CD8D" w:rsidR="00C265AF" w:rsidRPr="005D6F1A" w:rsidRDefault="00C265A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7821E2" w:rsidRPr="005D6F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7A6322F4" w14:textId="398D4D20" w:rsidR="00C265AF" w:rsidRPr="005D6F1A" w:rsidRDefault="00C265AF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840DF9A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5D6F1A" w:rsidRDefault="00C265A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5D6F1A" w:rsidRDefault="00C265A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5D6F1A" w14:paraId="681C56A1" w14:textId="77777777" w:rsidTr="00DC73F7">
        <w:tc>
          <w:tcPr>
            <w:tcW w:w="4609" w:type="dxa"/>
          </w:tcPr>
          <w:p w14:paraId="7F71A25F" w14:textId="77777777" w:rsidR="00C265AF" w:rsidRPr="005D6F1A" w:rsidRDefault="00C265A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5D6F1A" w:rsidRDefault="00C265A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65AF" w:rsidRPr="005D6F1A" w14:paraId="1D326987" w14:textId="77777777" w:rsidTr="00DC73F7">
        <w:tc>
          <w:tcPr>
            <w:tcW w:w="4609" w:type="dxa"/>
            <w:hideMark/>
          </w:tcPr>
          <w:p w14:paraId="22344B10" w14:textId="008B928A" w:rsidR="00C265AF" w:rsidRPr="005D6F1A" w:rsidRDefault="00C265A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B305FDB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C265AF" w:rsidRPr="005D6F1A" w:rsidRDefault="00C265AF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618D6479" w:rsidR="00C265AF" w:rsidRPr="005D6F1A" w:rsidRDefault="00C265AF" w:rsidP="000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52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31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229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630</w:t>
            </w:r>
          </w:p>
        </w:tc>
      </w:tr>
      <w:tr w:rsidR="009E4B32" w:rsidRPr="005D6F1A" w14:paraId="50779891" w14:textId="77777777" w:rsidTr="00DC73F7">
        <w:tc>
          <w:tcPr>
            <w:tcW w:w="4609" w:type="dxa"/>
            <w:hideMark/>
          </w:tcPr>
          <w:p w14:paraId="3B8B0CD3" w14:textId="77777777" w:rsidR="009E4B32" w:rsidRPr="005D6F1A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321" w:type="dxa"/>
          </w:tcPr>
          <w:p w14:paraId="6077DCCF" w14:textId="77777777" w:rsidR="009E4B32" w:rsidRPr="005D6F1A" w:rsidRDefault="009E4B32" w:rsidP="009E4B32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15EC916" w14:textId="77777777" w:rsidR="009E4B32" w:rsidRPr="005D6F1A" w:rsidRDefault="009E4B32" w:rsidP="009E4B32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5553AA" w14:textId="641E4E02" w:rsidR="009E4B32" w:rsidRPr="005D6F1A" w:rsidRDefault="009E4B32" w:rsidP="0013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42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</w:tr>
      <w:tr w:rsidR="009E4B32" w:rsidRPr="005D6F1A" w14:paraId="31AB3609" w14:textId="77777777" w:rsidTr="00DC73F7">
        <w:tc>
          <w:tcPr>
            <w:tcW w:w="4609" w:type="dxa"/>
            <w:hideMark/>
          </w:tcPr>
          <w:p w14:paraId="55C4655F" w14:textId="138AD551" w:rsidR="009E4B32" w:rsidRPr="005D6F1A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2321" w:type="dxa"/>
          </w:tcPr>
          <w:p w14:paraId="6A71C972" w14:textId="77777777" w:rsidR="009E4B32" w:rsidRPr="005D6F1A" w:rsidRDefault="009E4B32" w:rsidP="009E4B32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9E4B32" w:rsidRPr="005D6F1A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79A3A194" w:rsidR="009E4B32" w:rsidRPr="00DC73F7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C73F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40,229,630</w:t>
            </w:r>
          </w:p>
        </w:tc>
      </w:tr>
    </w:tbl>
    <w:p w14:paraId="48506028" w14:textId="4E85AA22" w:rsidR="00C265AF" w:rsidRPr="005D6F1A" w:rsidRDefault="00C265AF" w:rsidP="00D7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7DD43F" w14:textId="24B2B095" w:rsidR="009E4B32" w:rsidRPr="005D6F1A" w:rsidRDefault="009E4B32" w:rsidP="00DC7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F7E19">
        <w:rPr>
          <w:rFonts w:ascii="Angsana New" w:hAnsi="Angsana New" w:hint="cs"/>
          <w:i/>
          <w:iCs/>
          <w:sz w:val="30"/>
          <w:szCs w:val="30"/>
          <w:cs/>
        </w:rPr>
        <w:t>เพิ่มทุน</w:t>
      </w:r>
      <w:r w:rsidRPr="005D6F1A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ในบริษัทย่อยสำหรับงวดสามเดือนสิ้นสุดวันที่</w:t>
      </w:r>
      <w:r w:rsidRPr="005D6F1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B2E26">
        <w:rPr>
          <w:rFonts w:ascii="Angsana New" w:hAnsi="Angsana New"/>
          <w:i/>
          <w:iCs/>
          <w:sz w:val="30"/>
          <w:szCs w:val="30"/>
        </w:rPr>
        <w:t>31</w:t>
      </w:r>
      <w:r w:rsidRPr="005D6F1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739DE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AB2E26">
        <w:rPr>
          <w:rFonts w:ascii="Angsana New" w:hAnsi="Angsana New"/>
          <w:i/>
          <w:iCs/>
          <w:sz w:val="30"/>
          <w:szCs w:val="30"/>
        </w:rPr>
        <w:t>2565</w:t>
      </w:r>
    </w:p>
    <w:p w14:paraId="31447A8F" w14:textId="77777777" w:rsidR="009E4B32" w:rsidRPr="005D6F1A" w:rsidRDefault="009E4B32" w:rsidP="009E4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4C392A" w14:textId="18C2F721" w:rsidR="00EE2117" w:rsidRPr="005D6F1A" w:rsidRDefault="00EE2117" w:rsidP="00EE2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D6F1A">
        <w:rPr>
          <w:rFonts w:ascii="Angsana New" w:hAnsi="Angsana New"/>
          <w:sz w:val="30"/>
          <w:szCs w:val="30"/>
        </w:rPr>
        <w:t xml:space="preserve">24 </w:t>
      </w:r>
      <w:r w:rsidRPr="005D6F1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D6F1A">
        <w:rPr>
          <w:rFonts w:ascii="Angsana New" w:hAnsi="Angsana New"/>
          <w:sz w:val="30"/>
          <w:szCs w:val="30"/>
        </w:rPr>
        <w:t xml:space="preserve"> 2565 </w:t>
      </w:r>
      <w:r w:rsidRPr="005D6F1A">
        <w:rPr>
          <w:rFonts w:ascii="Angsana New" w:hAnsi="Angsana New" w:hint="cs"/>
          <w:sz w:val="30"/>
          <w:szCs w:val="30"/>
          <w:cs/>
        </w:rPr>
        <w:t>บริษัท ทีซีซี โ</w:t>
      </w:r>
      <w:r w:rsidR="00DC73F7">
        <w:rPr>
          <w:rFonts w:ascii="Angsana New" w:hAnsi="Angsana New" w:hint="cs"/>
          <w:sz w:val="30"/>
          <w:szCs w:val="30"/>
          <w:cs/>
        </w:rPr>
        <w:t>ฮ</w:t>
      </w:r>
      <w:r w:rsidRPr="005D6F1A">
        <w:rPr>
          <w:rFonts w:ascii="Angsana New" w:hAnsi="Angsana New" w:hint="cs"/>
          <w:sz w:val="30"/>
          <w:szCs w:val="30"/>
          <w:cs/>
        </w:rPr>
        <w:t>เทล แอสเสท แมนเนจเม้นท์ จำกัด ซึ่งเป็นบริษัทย่อย</w:t>
      </w:r>
      <w:r w:rsidR="00C174CC">
        <w:rPr>
          <w:rFonts w:ascii="Angsana New" w:hAnsi="Angsana New" w:hint="cs"/>
          <w:sz w:val="30"/>
          <w:szCs w:val="30"/>
          <w:cs/>
        </w:rPr>
        <w:t xml:space="preserve"> </w:t>
      </w:r>
      <w:r w:rsidR="00C72E87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ได้จดทะเบียนเพิ่มทุนจำนวน </w:t>
      </w:r>
      <w:r w:rsidR="00C72E87">
        <w:rPr>
          <w:rFonts w:ascii="Angsana New" w:hAnsi="Angsana New"/>
          <w:sz w:val="30"/>
          <w:szCs w:val="30"/>
        </w:rPr>
        <w:t>9,000</w:t>
      </w:r>
      <w:r w:rsidR="00C72E8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72E87" w:rsidRPr="00C72E87">
        <w:rPr>
          <w:rFonts w:ascii="Angsana New" w:hAnsi="Angsana New" w:hint="cs"/>
          <w:sz w:val="30"/>
          <w:szCs w:val="30"/>
          <w:cs/>
        </w:rPr>
        <w:t>จากเดิม</w:t>
      </w:r>
      <w:r w:rsidR="00C72E87">
        <w:rPr>
          <w:rFonts w:ascii="Angsana New" w:hAnsi="Angsana New" w:hint="cs"/>
          <w:sz w:val="30"/>
          <w:szCs w:val="30"/>
          <w:cs/>
        </w:rPr>
        <w:t xml:space="preserve"> </w:t>
      </w:r>
      <w:r w:rsidR="00C72E87">
        <w:rPr>
          <w:rFonts w:ascii="Angsana New" w:hAnsi="Angsana New"/>
          <w:sz w:val="30"/>
          <w:szCs w:val="30"/>
        </w:rPr>
        <w:t xml:space="preserve">24,000 </w:t>
      </w:r>
      <w:r w:rsidR="00C72E87" w:rsidRPr="00C72E87">
        <w:rPr>
          <w:rFonts w:ascii="Angsana New" w:hAnsi="Angsana New" w:hint="cs"/>
          <w:sz w:val="30"/>
          <w:szCs w:val="30"/>
          <w:cs/>
        </w:rPr>
        <w:t>ล้านบาท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 (</w:t>
      </w:r>
      <w:r w:rsidR="00C72E87" w:rsidRPr="00C72E87">
        <w:rPr>
          <w:rFonts w:ascii="Angsana New" w:hAnsi="Angsana New" w:hint="cs"/>
          <w:sz w:val="30"/>
          <w:szCs w:val="30"/>
          <w:cs/>
        </w:rPr>
        <w:t>จำนวน</w:t>
      </w:r>
      <w:r w:rsidR="00C72E87">
        <w:rPr>
          <w:rFonts w:ascii="Angsana New" w:hAnsi="Angsana New"/>
          <w:sz w:val="30"/>
          <w:szCs w:val="30"/>
        </w:rPr>
        <w:t xml:space="preserve"> 2,400 </w:t>
      </w:r>
      <w:r w:rsidR="00C72E87" w:rsidRPr="00C72E87">
        <w:rPr>
          <w:rFonts w:ascii="Angsana New" w:hAnsi="Angsana New" w:hint="cs"/>
          <w:sz w:val="30"/>
          <w:szCs w:val="30"/>
          <w:cs/>
        </w:rPr>
        <w:t>ล้านหุ้น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 </w:t>
      </w:r>
      <w:r w:rsidR="00C72E87" w:rsidRPr="00C72E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C72E87">
        <w:rPr>
          <w:rFonts w:ascii="Angsana New" w:hAnsi="Angsana New"/>
          <w:sz w:val="30"/>
          <w:szCs w:val="30"/>
        </w:rPr>
        <w:t xml:space="preserve"> 10 </w:t>
      </w:r>
      <w:r w:rsidR="00C72E87" w:rsidRPr="00C72E87">
        <w:rPr>
          <w:rFonts w:ascii="Angsana New" w:hAnsi="Angsana New" w:hint="cs"/>
          <w:sz w:val="30"/>
          <w:szCs w:val="30"/>
          <w:cs/>
        </w:rPr>
        <w:t>บาท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) </w:t>
      </w:r>
      <w:r w:rsidR="00C72E87" w:rsidRPr="00C72E8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C72E87">
        <w:rPr>
          <w:rFonts w:ascii="Angsana New" w:hAnsi="Angsana New"/>
          <w:sz w:val="30"/>
          <w:szCs w:val="30"/>
        </w:rPr>
        <w:t xml:space="preserve"> 33,000 </w:t>
      </w:r>
      <w:r w:rsidR="00C72E87" w:rsidRPr="00C72E87">
        <w:rPr>
          <w:rFonts w:ascii="Angsana New" w:hAnsi="Angsana New" w:hint="cs"/>
          <w:sz w:val="30"/>
          <w:szCs w:val="30"/>
          <w:cs/>
        </w:rPr>
        <w:t>ล้านบาท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 (</w:t>
      </w:r>
      <w:r w:rsidR="00C72E87" w:rsidRPr="00C72E87">
        <w:rPr>
          <w:rFonts w:ascii="Angsana New" w:hAnsi="Angsana New" w:hint="cs"/>
          <w:sz w:val="30"/>
          <w:szCs w:val="30"/>
          <w:cs/>
        </w:rPr>
        <w:t>จำนวน</w:t>
      </w:r>
      <w:r w:rsidR="00C72E87">
        <w:rPr>
          <w:rFonts w:ascii="Angsana New" w:hAnsi="Angsana New"/>
          <w:sz w:val="30"/>
          <w:szCs w:val="30"/>
        </w:rPr>
        <w:t xml:space="preserve"> 3,300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 </w:t>
      </w:r>
      <w:r w:rsidR="00C72E87" w:rsidRPr="00C72E87">
        <w:rPr>
          <w:rFonts w:ascii="Angsana New" w:hAnsi="Angsana New" w:hint="cs"/>
          <w:sz w:val="30"/>
          <w:szCs w:val="30"/>
          <w:cs/>
        </w:rPr>
        <w:t>ล้านหุ้น</w:t>
      </w:r>
      <w:r w:rsidR="00C72E87" w:rsidRPr="00C72E87">
        <w:rPr>
          <w:rFonts w:ascii="Angsana New" w:hAnsi="Angsana New"/>
          <w:sz w:val="30"/>
          <w:szCs w:val="30"/>
          <w:cs/>
        </w:rPr>
        <w:t xml:space="preserve"> </w:t>
      </w:r>
      <w:r w:rsidR="00C72E87" w:rsidRPr="00C72E8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C72E87">
        <w:rPr>
          <w:rFonts w:ascii="Angsana New" w:hAnsi="Angsana New"/>
          <w:sz w:val="30"/>
          <w:szCs w:val="30"/>
        </w:rPr>
        <w:t xml:space="preserve"> 10 </w:t>
      </w:r>
      <w:r w:rsidR="00C72E87" w:rsidRPr="00C72E87">
        <w:rPr>
          <w:rFonts w:ascii="Angsana New" w:hAnsi="Angsana New" w:hint="cs"/>
          <w:sz w:val="30"/>
          <w:szCs w:val="30"/>
          <w:cs/>
        </w:rPr>
        <w:t>บาท</w:t>
      </w:r>
      <w:r w:rsidR="00C72E87" w:rsidRPr="00C72E87">
        <w:rPr>
          <w:rFonts w:ascii="Angsana New" w:hAnsi="Angsana New"/>
          <w:sz w:val="30"/>
          <w:szCs w:val="30"/>
          <w:cs/>
        </w:rPr>
        <w:t>)</w:t>
      </w:r>
      <w:r w:rsidR="00C72E87">
        <w:rPr>
          <w:rFonts w:ascii="Angsana New" w:hAnsi="Angsana New" w:hint="cs"/>
          <w:sz w:val="30"/>
          <w:szCs w:val="30"/>
          <w:cs/>
        </w:rPr>
        <w:t xml:space="preserve"> และบริษัทได้ชำระเงินค่าหุ้นดังกล่าวครบ</w:t>
      </w:r>
      <w:r w:rsidR="00AB2E26">
        <w:rPr>
          <w:rFonts w:ascii="Angsana New" w:hAnsi="Angsana New" w:hint="cs"/>
          <w:sz w:val="30"/>
          <w:szCs w:val="30"/>
          <w:cs/>
        </w:rPr>
        <w:t>ทั้ง</w:t>
      </w:r>
      <w:r w:rsidR="00C72E87">
        <w:rPr>
          <w:rFonts w:ascii="Angsana New" w:hAnsi="Angsana New" w:hint="cs"/>
          <w:sz w:val="30"/>
          <w:szCs w:val="30"/>
          <w:cs/>
        </w:rPr>
        <w:t>จำนวนแล้ว</w:t>
      </w:r>
      <w:r w:rsidRPr="005D6F1A">
        <w:rPr>
          <w:rFonts w:ascii="Angsana New" w:hAnsi="Angsana New" w:hint="cs"/>
          <w:sz w:val="30"/>
          <w:szCs w:val="30"/>
          <w:cs/>
        </w:rPr>
        <w:t xml:space="preserve"> ทำให้บริษัทมีส่วนได้เสียใน</w:t>
      </w:r>
      <w:r w:rsidR="00C174CC">
        <w:rPr>
          <w:rFonts w:ascii="Angsana New" w:hAnsi="Angsana New" w:hint="cs"/>
          <w:sz w:val="30"/>
          <w:szCs w:val="30"/>
          <w:cs/>
        </w:rPr>
        <w:t>บริษัท</w:t>
      </w:r>
      <w:r w:rsidR="00AB2E26">
        <w:rPr>
          <w:rFonts w:ascii="Angsana New" w:hAnsi="Angsana New" w:hint="cs"/>
          <w:sz w:val="30"/>
          <w:szCs w:val="30"/>
          <w:cs/>
        </w:rPr>
        <w:t>ย่อย</w:t>
      </w:r>
      <w:r w:rsidR="00C174CC">
        <w:rPr>
          <w:rFonts w:ascii="Angsana New" w:hAnsi="Angsana New" w:hint="cs"/>
          <w:sz w:val="30"/>
          <w:szCs w:val="30"/>
          <w:cs/>
        </w:rPr>
        <w:t>ดังกล่าว</w:t>
      </w:r>
      <w:r w:rsidRPr="005D6F1A">
        <w:rPr>
          <w:rFonts w:ascii="Angsana New" w:hAnsi="Angsana New" w:hint="cs"/>
          <w:sz w:val="30"/>
          <w:szCs w:val="30"/>
          <w:cs/>
        </w:rPr>
        <w:t xml:space="preserve">เพิ่มขึ้นจากร้อยละ </w:t>
      </w:r>
      <w:r w:rsidRPr="005D6F1A">
        <w:rPr>
          <w:rFonts w:ascii="Angsana New" w:hAnsi="Angsana New"/>
          <w:sz w:val="30"/>
          <w:szCs w:val="30"/>
        </w:rPr>
        <w:t xml:space="preserve">62.50 </w:t>
      </w:r>
      <w:r w:rsidRPr="005D6F1A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5D6F1A">
        <w:rPr>
          <w:rFonts w:ascii="Angsana New" w:hAnsi="Angsana New"/>
          <w:sz w:val="30"/>
          <w:szCs w:val="30"/>
        </w:rPr>
        <w:t xml:space="preserve">72.73 </w:t>
      </w:r>
      <w:r w:rsidR="00C174CC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 </w:t>
      </w:r>
      <w:r w:rsidRPr="005D6F1A">
        <w:rPr>
          <w:rFonts w:ascii="Angsana New" w:hAnsi="Angsana New" w:hint="cs"/>
          <w:sz w:val="30"/>
          <w:szCs w:val="30"/>
          <w:cs/>
        </w:rPr>
        <w:t>ทั้งนี้กลุ่มบริษัทยังคง</w:t>
      </w:r>
      <w:r w:rsidR="00C174CC">
        <w:rPr>
          <w:rFonts w:ascii="Angsana New" w:hAnsi="Angsana New" w:hint="cs"/>
          <w:sz w:val="30"/>
          <w:szCs w:val="30"/>
          <w:cs/>
        </w:rPr>
        <w:t>มี</w:t>
      </w:r>
      <w:r w:rsidRPr="005D6F1A">
        <w:rPr>
          <w:rFonts w:ascii="Angsana New" w:hAnsi="Angsana New" w:hint="cs"/>
          <w:sz w:val="30"/>
          <w:szCs w:val="30"/>
          <w:cs/>
        </w:rPr>
        <w:t xml:space="preserve">ส่วนได้เสียเป็นร้อยละ </w:t>
      </w:r>
      <w:r w:rsidRPr="005D6F1A">
        <w:rPr>
          <w:rFonts w:ascii="Angsana New" w:hAnsi="Angsana New"/>
          <w:sz w:val="30"/>
          <w:szCs w:val="30"/>
        </w:rPr>
        <w:t>99.99</w:t>
      </w:r>
      <w:r w:rsidR="00C174C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A979513" w14:textId="77777777" w:rsidR="00736BC4" w:rsidRPr="005D6F1A" w:rsidRDefault="00736BC4" w:rsidP="002E4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  <w:sectPr w:rsidR="00736BC4" w:rsidRPr="005D6F1A" w:rsidSect="002F6E28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643ED756" w14:textId="61E27D5A" w:rsidR="00F60451" w:rsidRPr="005D6F1A" w:rsidRDefault="0062009F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5D6F1A">
        <w:rPr>
          <w:rFonts w:ascii="Angsana New" w:hAnsi="Angsana New" w:hint="cs"/>
          <w:sz w:val="2"/>
          <w:szCs w:val="2"/>
          <w:cs/>
        </w:rPr>
        <w:lastRenderedPageBreak/>
        <w:t>ล</w:t>
      </w:r>
    </w:p>
    <w:p w14:paraId="557834B1" w14:textId="18FC57D2" w:rsidR="000A1DDD" w:rsidRPr="005D6F1A" w:rsidRDefault="000A1DDD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5D6F1A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5D6F1A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23C1DFB8" w14:textId="77777777" w:rsidR="002A7AE3" w:rsidRPr="005D6F1A" w:rsidRDefault="002A7AE3" w:rsidP="002A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Style w:val="TableGrid"/>
        <w:tblW w:w="93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1800"/>
      </w:tblGrid>
      <w:tr w:rsidR="00624F9B" w:rsidRPr="005D6F1A" w14:paraId="16D0EF05" w14:textId="77777777" w:rsidTr="00B4729E">
        <w:trPr>
          <w:tblHeader/>
        </w:trPr>
        <w:tc>
          <w:tcPr>
            <w:tcW w:w="6300" w:type="dxa"/>
            <w:vAlign w:val="bottom"/>
          </w:tcPr>
          <w:p w14:paraId="04D8926A" w14:textId="77777777" w:rsidR="00624F9B" w:rsidRPr="005D6F1A" w:rsidRDefault="00624F9B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5D6F1A" w:rsidRDefault="00624F9B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5D6F1A" w:rsidRDefault="00624F9B" w:rsidP="00624F9B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5D6F1A" w14:paraId="4ADAA503" w14:textId="77777777" w:rsidTr="00B4729E">
        <w:trPr>
          <w:tblHeader/>
        </w:trPr>
        <w:tc>
          <w:tcPr>
            <w:tcW w:w="6300" w:type="dxa"/>
            <w:vAlign w:val="bottom"/>
          </w:tcPr>
          <w:p w14:paraId="1C7636D0" w14:textId="77777777" w:rsidR="00AC2B68" w:rsidRPr="005D6F1A" w:rsidRDefault="00AC2B68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5D6F1A" w:rsidRDefault="00AC2B68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5D6F1A" w:rsidRDefault="00AC2B68" w:rsidP="00AC2B68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6F1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5D6F1A" w:rsidRDefault="00AC2B68" w:rsidP="00AC2B68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5D6F1A" w14:paraId="6ED0E8F2" w14:textId="77777777" w:rsidTr="00B4729E">
        <w:trPr>
          <w:tblHeader/>
        </w:trPr>
        <w:tc>
          <w:tcPr>
            <w:tcW w:w="6300" w:type="dxa"/>
            <w:vAlign w:val="bottom"/>
          </w:tcPr>
          <w:p w14:paraId="2A7060A4" w14:textId="77777777" w:rsidR="00624F9B" w:rsidRPr="005D6F1A" w:rsidRDefault="00624F9B" w:rsidP="002C43CE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5D6F1A" w:rsidRDefault="00624F9B" w:rsidP="00624F9B">
            <w:pPr>
              <w:ind w:left="547" w:right="-471" w:hanging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5D6F1A" w:rsidRDefault="00624F9B" w:rsidP="00B4729E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D6F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9B" w:rsidRPr="005D6F1A" w14:paraId="30EA6D8A" w14:textId="77777777" w:rsidTr="00B4729E">
        <w:trPr>
          <w:tblHeader/>
        </w:trPr>
        <w:tc>
          <w:tcPr>
            <w:tcW w:w="6300" w:type="dxa"/>
            <w:vAlign w:val="bottom"/>
          </w:tcPr>
          <w:p w14:paraId="686E5BDF" w14:textId="77777777" w:rsidR="00624F9B" w:rsidRPr="005D6F1A" w:rsidRDefault="00624F9B" w:rsidP="002C43CE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757AB" w14:textId="77777777" w:rsidR="00624F9B" w:rsidRPr="005D6F1A" w:rsidRDefault="00624F9B" w:rsidP="00624F9B">
            <w:pPr>
              <w:ind w:left="547" w:right="-471" w:hanging="3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531663" w14:textId="77777777" w:rsidR="00624F9B" w:rsidRPr="005D6F1A" w:rsidRDefault="00624F9B" w:rsidP="002C43CE">
            <w:pPr>
              <w:ind w:left="5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6511D" w:rsidRPr="007B3E55" w14:paraId="05C60592" w14:textId="77777777" w:rsidTr="00B4729E">
        <w:tc>
          <w:tcPr>
            <w:tcW w:w="6300" w:type="dxa"/>
            <w:vAlign w:val="bottom"/>
          </w:tcPr>
          <w:p w14:paraId="11554F5F" w14:textId="1F9A7EB9" w:rsidR="0006511D" w:rsidRPr="007B3E55" w:rsidRDefault="0006511D" w:rsidP="0006511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B3E5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B3E5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7B3E5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B3E55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0D2B38D" w14:textId="77777777" w:rsidR="0006511D" w:rsidRPr="007B3E55" w:rsidRDefault="0006511D" w:rsidP="0006511D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F2607BD" w14:textId="779A7E31" w:rsidR="0006511D" w:rsidRPr="007B3E55" w:rsidRDefault="0006511D" w:rsidP="0006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3E55">
              <w:rPr>
                <w:rFonts w:asciiTheme="majorBidi" w:hAnsiTheme="majorBidi" w:cs="Angsana New"/>
                <w:sz w:val="30"/>
                <w:szCs w:val="30"/>
                <w:cs/>
              </w:rPr>
              <w:t>63</w:t>
            </w:r>
            <w:r w:rsidRPr="007B3E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3E55">
              <w:rPr>
                <w:rFonts w:asciiTheme="majorBidi" w:hAnsiTheme="majorBidi" w:cs="Angsana New"/>
                <w:sz w:val="30"/>
                <w:szCs w:val="30"/>
                <w:cs/>
              </w:rPr>
              <w:t>215</w:t>
            </w:r>
            <w:r w:rsidRPr="007B3E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3E55">
              <w:rPr>
                <w:rFonts w:asciiTheme="majorBidi" w:hAnsiTheme="majorBidi" w:cs="Angsana New"/>
                <w:sz w:val="30"/>
                <w:szCs w:val="30"/>
                <w:cs/>
              </w:rPr>
              <w:t>183</w:t>
            </w:r>
          </w:p>
        </w:tc>
      </w:tr>
      <w:tr w:rsidR="0006511D" w:rsidRPr="005D6F1A" w14:paraId="5F6B5381" w14:textId="77777777" w:rsidTr="00B4729E">
        <w:tc>
          <w:tcPr>
            <w:tcW w:w="6300" w:type="dxa"/>
            <w:vAlign w:val="bottom"/>
          </w:tcPr>
          <w:p w14:paraId="18D075C8" w14:textId="77777777" w:rsidR="0006511D" w:rsidRPr="005D6F1A" w:rsidRDefault="0006511D" w:rsidP="0006511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5D6F1A" w:rsidRDefault="0006511D" w:rsidP="0006511D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7CE8086C" w:rsidR="0006511D" w:rsidRPr="005D6F1A" w:rsidRDefault="0006511D" w:rsidP="0006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F1A">
              <w:rPr>
                <w:rFonts w:asciiTheme="majorBidi" w:hAnsiTheme="majorBidi" w:cstheme="majorBidi"/>
                <w:sz w:val="30"/>
                <w:szCs w:val="30"/>
              </w:rPr>
              <w:t>28,598</w:t>
            </w:r>
          </w:p>
        </w:tc>
      </w:tr>
      <w:tr w:rsidR="0006511D" w:rsidRPr="005D6F1A" w14:paraId="19F8642E" w14:textId="77777777" w:rsidTr="00B4729E">
        <w:tc>
          <w:tcPr>
            <w:tcW w:w="6300" w:type="dxa"/>
            <w:vAlign w:val="bottom"/>
          </w:tcPr>
          <w:p w14:paraId="7440F36A" w14:textId="77777777" w:rsidR="0006511D" w:rsidRPr="005D6F1A" w:rsidRDefault="0006511D" w:rsidP="0006511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5D6F1A" w:rsidRDefault="0006511D" w:rsidP="0006511D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6C98035A" w:rsidR="0006511D" w:rsidRPr="005D6F1A" w:rsidRDefault="0006511D" w:rsidP="0006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F1A">
              <w:rPr>
                <w:rFonts w:asciiTheme="majorBidi" w:hAnsiTheme="majorBidi" w:cstheme="majorBidi"/>
                <w:sz w:val="30"/>
                <w:szCs w:val="30"/>
              </w:rPr>
              <w:t>1,167,832</w:t>
            </w:r>
          </w:p>
        </w:tc>
      </w:tr>
      <w:tr w:rsidR="0006511D" w:rsidRPr="005D6F1A" w14:paraId="6C823245" w14:textId="77777777" w:rsidTr="00B4729E">
        <w:tc>
          <w:tcPr>
            <w:tcW w:w="6300" w:type="dxa"/>
            <w:vAlign w:val="bottom"/>
          </w:tcPr>
          <w:p w14:paraId="6927F8EC" w14:textId="097BB279" w:rsidR="0006511D" w:rsidRPr="005D6F1A" w:rsidRDefault="0006511D" w:rsidP="0006511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5D6F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5D6F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5D6F1A" w:rsidRDefault="0006511D" w:rsidP="0006511D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1EC59819" w:rsidR="0006511D" w:rsidRPr="005D6F1A" w:rsidRDefault="0006511D" w:rsidP="0006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F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64,411,613</w:t>
            </w:r>
          </w:p>
        </w:tc>
      </w:tr>
      <w:bookmarkEnd w:id="4"/>
    </w:tbl>
    <w:p w14:paraId="0B4A6DA6" w14:textId="77777777" w:rsidR="007F44F7" w:rsidRPr="005D6F1A" w:rsidRDefault="007F44F7" w:rsidP="00EA038F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ind w:left="9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6C795BE" w14:textId="3F4145DF" w:rsidR="00C265AF" w:rsidRPr="005D6F1A" w:rsidRDefault="00C265AF" w:rsidP="00B4729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ind w:left="99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5D6F1A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5D6F1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5D6F1A">
        <w:rPr>
          <w:rFonts w:asciiTheme="majorBidi" w:hAnsiTheme="majorBidi" w:cstheme="majorBidi"/>
          <w:sz w:val="30"/>
          <w:szCs w:val="30"/>
        </w:rPr>
        <w:t xml:space="preserve">31 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5D6F1A">
        <w:rPr>
          <w:rFonts w:asciiTheme="majorBidi" w:hAnsiTheme="majorBidi" w:cstheme="majorBidi"/>
          <w:sz w:val="30"/>
          <w:szCs w:val="30"/>
        </w:rPr>
        <w:t>2565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กลุ่มบริษัทบันทึกค่าใช้จ่าย</w:t>
      </w:r>
      <w:r w:rsidRPr="005D6F1A">
        <w:rPr>
          <w:rFonts w:asciiTheme="majorBidi" w:hAnsiTheme="majorBidi"/>
          <w:color w:val="000000" w:themeColor="text1"/>
          <w:sz w:val="30"/>
          <w:szCs w:val="30"/>
          <w:cs/>
        </w:rPr>
        <w:t>ในภายหลังเข้าเป็น</w:t>
      </w:r>
      <w:r w:rsidRPr="005D6F1A">
        <w:rPr>
          <w:rFonts w:asciiTheme="majorBidi" w:eastAsia="Times New Roman" w:hAnsiTheme="majorBidi" w:cstheme="majorBidi"/>
          <w:sz w:val="30"/>
          <w:szCs w:val="30"/>
          <w:cs/>
        </w:rPr>
        <w:t>ต้นทุนของสินทรัพย์ใ</w:t>
      </w:r>
      <w:r w:rsidRPr="005D6F1A">
        <w:rPr>
          <w:rFonts w:ascii="Angsana New" w:hAnsi="Angsana New"/>
          <w:spacing w:val="-4"/>
          <w:sz w:val="30"/>
          <w:szCs w:val="30"/>
          <w:cs/>
        </w:rPr>
        <w:t xml:space="preserve">นงบการเงินรวมจำนวนเงิน </w:t>
      </w:r>
      <w:r w:rsidR="00150BB2" w:rsidRPr="005D6F1A">
        <w:rPr>
          <w:rFonts w:ascii="Angsana New" w:hAnsi="Angsana New"/>
          <w:color w:val="0D0D0D"/>
          <w:sz w:val="30"/>
          <w:szCs w:val="30"/>
        </w:rPr>
        <w:t>2.05</w:t>
      </w:r>
      <w:r w:rsidRPr="005D6F1A">
        <w:rPr>
          <w:rFonts w:ascii="Angsana New" w:hAnsi="Angsana New"/>
          <w:color w:val="0D0D0D"/>
          <w:sz w:val="30"/>
          <w:szCs w:val="30"/>
        </w:rPr>
        <w:t xml:space="preserve"> </w:t>
      </w:r>
      <w:r w:rsidRPr="005D6F1A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5D6F1A" w:rsidRDefault="00C265AF" w:rsidP="00C265AF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ind w:left="9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D18994E" w14:textId="40483D6E" w:rsidR="00AD267B" w:rsidRPr="005D6F1A" w:rsidRDefault="00EA038F" w:rsidP="00B47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ณ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วันที่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D6F1A">
        <w:rPr>
          <w:rFonts w:ascii="Angsana New" w:hAnsi="Angsana New"/>
          <w:sz w:val="30"/>
          <w:szCs w:val="30"/>
        </w:rPr>
        <w:t>2565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5D6F1A">
        <w:rPr>
          <w:rFonts w:ascii="Angsana New" w:hAnsi="Angsana New" w:hint="cs"/>
          <w:sz w:val="30"/>
          <w:szCs w:val="30"/>
          <w:cs/>
        </w:rPr>
        <w:t>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และวิธีคิดลดกระแสเงินสดโดยใช้อัตราคิดลด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ซึ่งจัดลำดับมูลค่ายุติธรรมเป็นระดับ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3</w:t>
      </w:r>
    </w:p>
    <w:p w14:paraId="6AF7C94D" w14:textId="2A18E4FB" w:rsidR="00FA7090" w:rsidRPr="00A1474B" w:rsidRDefault="00FA7090" w:rsidP="00A1474B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ind w:left="9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</w:p>
    <w:p w14:paraId="7FEEE016" w14:textId="0D413DDB" w:rsidR="000A1DDD" w:rsidRPr="005D6F1A" w:rsidRDefault="000A1DDD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  <w:cs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9D4974" w:rsidRDefault="00D60B0B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12"/>
          <w:szCs w:val="12"/>
        </w:rPr>
      </w:pPr>
    </w:p>
    <w:p w14:paraId="6789F7D0" w14:textId="743F7EA3" w:rsidR="00D203D4" w:rsidRPr="005D6F1A" w:rsidRDefault="00D203D4" w:rsidP="00B472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119" w:hanging="18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b/>
          <w:sz w:val="30"/>
          <w:szCs w:val="30"/>
        </w:rPr>
        <w:tab/>
      </w:r>
      <w:r w:rsidRPr="005D6F1A">
        <w:rPr>
          <w:rFonts w:ascii="Angsana New" w:hAnsi="Angsana New"/>
          <w:b/>
          <w:sz w:val="30"/>
          <w:szCs w:val="30"/>
          <w:cs/>
        </w:rPr>
        <w:t>ก</w:t>
      </w:r>
      <w:r w:rsidRPr="005D6F1A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Pr="005D6F1A">
        <w:rPr>
          <w:rFonts w:ascii="Angsana New" w:hAnsi="Angsana New" w:hint="cs"/>
          <w:sz w:val="30"/>
          <w:szCs w:val="30"/>
          <w:cs/>
        </w:rPr>
        <w:t>และ</w:t>
      </w:r>
      <w:r w:rsidRPr="005D6F1A">
        <w:rPr>
          <w:rFonts w:ascii="Angsana New" w:hAnsi="Angsana New"/>
          <w:sz w:val="30"/>
          <w:szCs w:val="30"/>
          <w:cs/>
        </w:rPr>
        <w:t>สินทรัพย์สิทธิการใช้ระหว่างงว</w:t>
      </w:r>
      <w:r w:rsidRPr="005D6F1A">
        <w:rPr>
          <w:rFonts w:ascii="Angsana New" w:hAnsi="Angsana New" w:hint="cs"/>
          <w:sz w:val="30"/>
          <w:szCs w:val="30"/>
          <w:cs/>
        </w:rPr>
        <w:t>ดสาม</w:t>
      </w:r>
      <w:r w:rsidRPr="005D6F1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D6F1A">
        <w:rPr>
          <w:rFonts w:ascii="Angsana New" w:hAnsi="Angsana New"/>
          <w:sz w:val="30"/>
          <w:szCs w:val="30"/>
        </w:rPr>
        <w:t xml:space="preserve">               </w:t>
      </w:r>
      <w:r w:rsidR="00414155" w:rsidRPr="005D6F1A">
        <w:rPr>
          <w:rFonts w:ascii="Angsana New" w:hAnsi="Angsana New"/>
          <w:sz w:val="30"/>
          <w:szCs w:val="30"/>
        </w:rPr>
        <w:t>31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5</w:t>
      </w:r>
      <w:r w:rsidR="00EA038F"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มีดังนี้</w:t>
      </w:r>
    </w:p>
    <w:p w14:paraId="1ACE1ECD" w14:textId="77777777" w:rsidR="001D2EAF" w:rsidRPr="009D4974" w:rsidRDefault="001D2EAF" w:rsidP="00D203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5" w:hanging="180"/>
        <w:jc w:val="thaiDistribute"/>
        <w:rPr>
          <w:rFonts w:ascii="Angsana New" w:hAnsi="Angsana New"/>
          <w:b/>
          <w:sz w:val="8"/>
          <w:szCs w:val="8"/>
        </w:rPr>
      </w:pPr>
    </w:p>
    <w:tbl>
      <w:tblPr>
        <w:tblW w:w="921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1260"/>
        <w:gridCol w:w="238"/>
        <w:gridCol w:w="1562"/>
        <w:gridCol w:w="41"/>
        <w:gridCol w:w="240"/>
        <w:gridCol w:w="55"/>
        <w:gridCol w:w="1192"/>
        <w:gridCol w:w="240"/>
        <w:gridCol w:w="1677"/>
        <w:gridCol w:w="9"/>
      </w:tblGrid>
      <w:tr w:rsidR="00DF4F69" w:rsidRPr="005D6F1A" w14:paraId="5912E2D0" w14:textId="77777777" w:rsidTr="00B4729E">
        <w:trPr>
          <w:tblHeader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B648" w14:textId="77777777" w:rsidR="00DF4F69" w:rsidRPr="005D6F1A" w:rsidRDefault="00DF4F69" w:rsidP="00F6529E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br w:type="page"/>
            </w:r>
          </w:p>
        </w:tc>
        <w:tc>
          <w:tcPr>
            <w:tcW w:w="1661" w:type="pct"/>
            <w:gridSpan w:val="3"/>
          </w:tcPr>
          <w:p w14:paraId="742248C2" w14:textId="6ECFF668" w:rsidR="00DF4F69" w:rsidRPr="005D6F1A" w:rsidRDefault="00DF4F69" w:rsidP="00DF4F69">
            <w:pPr>
              <w:pStyle w:val="BodyText"/>
              <w:tabs>
                <w:tab w:val="clear" w:pos="3515"/>
                <w:tab w:val="left" w:pos="312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B662" w14:textId="77777777" w:rsidR="00DF4F69" w:rsidRPr="005D6F1A" w:rsidRDefault="00DF4F69" w:rsidP="00DF4F69">
            <w:pPr>
              <w:pStyle w:val="BodyText"/>
              <w:tabs>
                <w:tab w:val="clear" w:pos="3515"/>
                <w:tab w:val="left" w:pos="3129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8785" w14:textId="77777777" w:rsidR="00DF4F69" w:rsidRPr="005D6F1A" w:rsidRDefault="00DF4F69" w:rsidP="00DF4F69">
            <w:pPr>
              <w:pStyle w:val="BodyText"/>
              <w:tabs>
                <w:tab w:val="clear" w:pos="3515"/>
                <w:tab w:val="left" w:pos="3129"/>
              </w:tabs>
              <w:spacing w:after="0" w:line="228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8C" w:rsidRPr="005D6F1A" w14:paraId="00C55DED" w14:textId="77777777" w:rsidTr="00B4729E">
        <w:trPr>
          <w:gridAfter w:val="1"/>
          <w:wAfter w:w="3" w:type="pct"/>
          <w:trHeight w:val="423"/>
          <w:tblHeader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526F" w14:textId="77777777" w:rsidR="00DF4F69" w:rsidRPr="005D6F1A" w:rsidRDefault="00DF4F69" w:rsidP="00F6529E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815C2" w14:textId="6398CEF9" w:rsidR="00DF4F69" w:rsidRPr="005D6F1A" w:rsidRDefault="00DF4F69" w:rsidP="00F6529E">
            <w:pPr>
              <w:pStyle w:val="BodyText"/>
              <w:tabs>
                <w:tab w:val="clear" w:pos="2807"/>
              </w:tabs>
              <w:spacing w:after="0" w:line="228" w:lineRule="auto"/>
              <w:ind w:left="-8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38900998"/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DF79E7A" w14:textId="6398CEF9" w:rsidR="00DF4F69" w:rsidRPr="005D6F1A" w:rsidRDefault="00DF4F69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bookmarkEnd w:id="5"/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707B" w14:textId="77777777" w:rsidR="00DF4F69" w:rsidRPr="005D6F1A" w:rsidRDefault="00DF4F69" w:rsidP="00F6529E">
            <w:pPr>
              <w:pStyle w:val="BodyText"/>
              <w:tabs>
                <w:tab w:val="clear" w:pos="227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</w:tcPr>
          <w:p w14:paraId="39F3076F" w14:textId="77777777" w:rsidR="00DF4F69" w:rsidRPr="005D6F1A" w:rsidRDefault="00DF4F69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B7104C4" w14:textId="77777777" w:rsidR="00DF4F69" w:rsidRPr="005D6F1A" w:rsidRDefault="00DF4F69" w:rsidP="00F6529E">
            <w:pPr>
              <w:pStyle w:val="BodyText"/>
              <w:tabs>
                <w:tab w:val="clear" w:pos="1644"/>
                <w:tab w:val="clear" w:pos="1871"/>
                <w:tab w:val="left" w:pos="1212"/>
              </w:tabs>
              <w:spacing w:after="0" w:line="228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9D0AC11" w14:textId="77777777" w:rsidR="00DF4F69" w:rsidRPr="005D6F1A" w:rsidRDefault="00DF4F69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565F259" w14:textId="77777777" w:rsidR="00DF4F69" w:rsidRPr="005D6F1A" w:rsidRDefault="00DF4F69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30F2902" w14:textId="77777777" w:rsidR="00DF4F69" w:rsidRPr="005D6F1A" w:rsidRDefault="00DF4F69" w:rsidP="00F6529E">
            <w:pPr>
              <w:pStyle w:val="BodyText"/>
              <w:tabs>
                <w:tab w:val="left" w:pos="1212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3F36" w14:textId="77777777" w:rsidR="00DF4F69" w:rsidRPr="005D6F1A" w:rsidRDefault="00DF4F69" w:rsidP="00F6529E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878F520" w14:textId="77777777" w:rsidR="00DF4F69" w:rsidRPr="005D6F1A" w:rsidRDefault="00DF4F69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5DE" w14:textId="77777777" w:rsidR="00DF4F69" w:rsidRPr="005D6F1A" w:rsidRDefault="00DF4F69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F5F0" w14:textId="77777777" w:rsidR="00DF4F69" w:rsidRPr="005D6F1A" w:rsidRDefault="00DF4F69" w:rsidP="00F6529E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1B32CC2F" w14:textId="77777777" w:rsidR="00DF4F69" w:rsidRPr="005D6F1A" w:rsidRDefault="00DF4F69" w:rsidP="00F6529E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06CFF24E" w14:textId="77777777" w:rsidR="00DF4F69" w:rsidRPr="005D6F1A" w:rsidRDefault="00DF4F69" w:rsidP="00F6529E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28F5BE5" w14:textId="77777777" w:rsidR="00DF4F69" w:rsidRPr="005D6F1A" w:rsidRDefault="00DF4F69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D2EAF" w:rsidRPr="005D6F1A" w14:paraId="2C4C8E2A" w14:textId="77777777" w:rsidTr="00B4729E">
        <w:trPr>
          <w:tblHeader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F8C8" w14:textId="77777777" w:rsidR="001D2EAF" w:rsidRPr="005D6F1A" w:rsidRDefault="001D2EAF" w:rsidP="00F6529E">
            <w:pPr>
              <w:pStyle w:val="BodyText"/>
              <w:spacing w:after="0" w:line="228" w:lineRule="auto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35" w:type="pct"/>
            <w:gridSpan w:val="10"/>
          </w:tcPr>
          <w:p w14:paraId="5644E686" w14:textId="77777777" w:rsidR="001D2EAF" w:rsidRPr="005D6F1A" w:rsidRDefault="001D2EAF" w:rsidP="00F6529E">
            <w:pPr>
              <w:pStyle w:val="BodyText"/>
              <w:spacing w:after="0" w:line="228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318C" w:rsidRPr="005D6F1A" w14:paraId="021A1349" w14:textId="77777777" w:rsidTr="00B4729E">
        <w:trPr>
          <w:gridAfter w:val="1"/>
          <w:wAfter w:w="3" w:type="pct"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6E46F" w14:textId="77777777" w:rsidR="00DF4F69" w:rsidRPr="005D6F1A" w:rsidRDefault="00DF4F69" w:rsidP="009E4B32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65257" w14:textId="417B784F" w:rsidR="00DF4F69" w:rsidRPr="005D6F1A" w:rsidRDefault="009D3677" w:rsidP="00DA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22</w:t>
            </w:r>
            <w:r w:rsidR="00DF4F69" w:rsidRPr="005D6F1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418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1892D" w14:textId="77777777" w:rsidR="00DF4F69" w:rsidRPr="005D6F1A" w:rsidRDefault="00DF4F69" w:rsidP="009E4B3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3F787EAE" w14:textId="45D13C18" w:rsidR="00DF4F69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(85)</w:t>
            </w:r>
          </w:p>
        </w:tc>
        <w:tc>
          <w:tcPr>
            <w:tcW w:w="130" w:type="pct"/>
          </w:tcPr>
          <w:p w14:paraId="0CA0B274" w14:textId="77777777" w:rsidR="00DF4F69" w:rsidRPr="005D6F1A" w:rsidRDefault="00DF4F69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7613C" w14:textId="67CA85AB" w:rsidR="00DF4F69" w:rsidRPr="005D6F1A" w:rsidRDefault="00DF4F69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15,947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9FC5D" w14:textId="77777777" w:rsidR="00DF4F69" w:rsidRPr="005D6F1A" w:rsidRDefault="00DF4F69" w:rsidP="009E4B32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32CCA" w14:textId="4E0C24F1" w:rsidR="00DF4F69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5D6F1A" w14:paraId="7486C5A5" w14:textId="77777777" w:rsidTr="00B4729E">
        <w:trPr>
          <w:gridAfter w:val="1"/>
          <w:wAfter w:w="3" w:type="pct"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29017" w14:textId="77777777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6" w:name="_Hlk38901105"/>
            <w:r w:rsidRPr="005D6F1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093EA185" w14:textId="03AC82FD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bookmarkEnd w:id="6"/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3454" w14:textId="52597BD1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C729A8" w14:textId="5A8B59C0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28,832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5F0AA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16728E38" w14:textId="77777777" w:rsidR="00FA7090" w:rsidRPr="005D6F1A" w:rsidRDefault="00FA7090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C3E9369" w14:textId="23EEAD14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(179)</w:t>
            </w:r>
          </w:p>
        </w:tc>
        <w:tc>
          <w:tcPr>
            <w:tcW w:w="130" w:type="pct"/>
          </w:tcPr>
          <w:p w14:paraId="77A9DB1D" w14:textId="77777777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3172" w14:textId="77777777" w:rsidR="00FA7090" w:rsidRPr="005D6F1A" w:rsidRDefault="00FA7090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20309C" w14:textId="43C6A56D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116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CD6E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D99FF" w14:textId="77777777" w:rsidR="00FA7090" w:rsidRPr="005D6F1A" w:rsidRDefault="00FA7090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D6B913" w14:textId="4606BD01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5D6F1A" w14:paraId="7038F6BA" w14:textId="77777777" w:rsidTr="00B4729E">
        <w:trPr>
          <w:gridAfter w:val="1"/>
          <w:wAfter w:w="3" w:type="pct"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95089" w14:textId="77777777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92E1" w14:textId="3C6DACC3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1,057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68600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56DF73AF" w14:textId="24B14F80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65D791" w14:textId="77777777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67F8" w14:textId="757B8328" w:rsidR="009D3677" w:rsidRPr="005D6F1A" w:rsidRDefault="009D3677" w:rsidP="00296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28" w:lineRule="auto"/>
              <w:ind w:right="139" w:hanging="112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C4D37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B12B1" w14:textId="26DD3633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5D6F1A" w14:paraId="70EA1EB6" w14:textId="77777777" w:rsidTr="00B4729E">
        <w:trPr>
          <w:gridAfter w:val="1"/>
          <w:wAfter w:w="3" w:type="pct"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E2306" w14:textId="77777777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สินทรัพย์ระหว่างก่อสร้าง</w:t>
            </w:r>
          </w:p>
          <w:p w14:paraId="3A7274EC" w14:textId="77777777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501C" w14:textId="08239296" w:rsidR="009D3677" w:rsidRPr="005D6F1A" w:rsidRDefault="00B76464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B76464">
              <w:rPr>
                <w:rFonts w:ascii="Angsana New" w:eastAsia="MS Mincho" w:hAnsi="Angsana New"/>
                <w:sz w:val="30"/>
                <w:szCs w:val="30"/>
              </w:rPr>
              <w:t>410,834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1BDD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vAlign w:val="bottom"/>
          </w:tcPr>
          <w:p w14:paraId="602BB105" w14:textId="7396D501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(120)</w:t>
            </w:r>
          </w:p>
        </w:tc>
        <w:tc>
          <w:tcPr>
            <w:tcW w:w="130" w:type="pct"/>
          </w:tcPr>
          <w:p w14:paraId="0732EE74" w14:textId="77777777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1F9" w14:textId="6DF81880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64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7B43C" w14:textId="77777777" w:rsidR="009D3677" w:rsidRPr="005D6F1A" w:rsidRDefault="009D3677" w:rsidP="009D3677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A0CCE" w14:textId="69B19DA1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right="249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5D6F1A" w14:paraId="79D1E7F1" w14:textId="77777777" w:rsidTr="00B4729E">
        <w:trPr>
          <w:gridAfter w:val="1"/>
          <w:wAfter w:w="3" w:type="pct"/>
        </w:trPr>
        <w:tc>
          <w:tcPr>
            <w:tcW w:w="14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93130" w14:textId="77777777" w:rsidR="009D3677" w:rsidRPr="005D6F1A" w:rsidRDefault="009D3677" w:rsidP="009D367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0EF0E" w14:textId="6B56B6DD" w:rsidR="009D3677" w:rsidRPr="005D6F1A" w:rsidRDefault="00B76464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7646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463,141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FC626" w14:textId="77777777" w:rsidR="009D3677" w:rsidRPr="005D6F1A" w:rsidRDefault="009D3677" w:rsidP="009D3677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18662" w14:textId="73A8602A" w:rsidR="009D3677" w:rsidRPr="005D6F1A" w:rsidRDefault="00FA7090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(384)</w:t>
            </w:r>
          </w:p>
        </w:tc>
        <w:tc>
          <w:tcPr>
            <w:tcW w:w="130" w:type="pct"/>
          </w:tcPr>
          <w:p w14:paraId="2D5D2AA1" w14:textId="77777777" w:rsidR="009D3677" w:rsidRPr="005D6F1A" w:rsidRDefault="009D3677" w:rsidP="009D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0622" w14:textId="244C6EDE" w:rsidR="009D3677" w:rsidRPr="005D6F1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16,127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D2CDA" w14:textId="77777777" w:rsidR="009D3677" w:rsidRPr="005D6F1A" w:rsidRDefault="009D3677" w:rsidP="009D3677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939E" w14:textId="22B1D673" w:rsidR="009D3677" w:rsidRPr="00251F9A" w:rsidRDefault="009D3677" w:rsidP="0025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1F9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16D206F" w14:textId="77777777" w:rsidR="00AD267B" w:rsidRPr="009D4974" w:rsidRDefault="00AD267B" w:rsidP="00A6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14"/>
          <w:szCs w:val="14"/>
        </w:rPr>
      </w:pPr>
      <w:bookmarkStart w:id="7" w:name="_Hlk70865009"/>
    </w:p>
    <w:p w14:paraId="0F1A3A65" w14:textId="20F465A6" w:rsidR="00E971E9" w:rsidRPr="005D6F1A" w:rsidRDefault="00CA089E" w:rsidP="00B47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  <w:tab w:val="left" w:pos="9990"/>
        </w:tabs>
        <w:ind w:left="99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8" w:name="_Hlk70865301"/>
      <w:r w:rsidRPr="005D6F1A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5D6F1A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021638">
        <w:rPr>
          <w:rFonts w:ascii="Angsana New" w:hAnsi="Angsana New"/>
          <w:spacing w:val="-4"/>
          <w:sz w:val="30"/>
          <w:szCs w:val="30"/>
        </w:rPr>
        <w:br/>
      </w:r>
      <w:r w:rsidRPr="005D6F1A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5D6F1A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984FE5" w:rsidRPr="005D6F1A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5D6F1A">
        <w:rPr>
          <w:rFonts w:ascii="Angsana New" w:hAnsi="Angsana New"/>
          <w:spacing w:val="-4"/>
          <w:sz w:val="30"/>
          <w:szCs w:val="30"/>
        </w:rPr>
        <w:t xml:space="preserve"> </w:t>
      </w:r>
      <w:r w:rsidR="00DA0673" w:rsidRPr="005D6F1A">
        <w:rPr>
          <w:rFonts w:ascii="Angsana New" w:hAnsi="Angsana New"/>
          <w:color w:val="0D0D0D"/>
          <w:sz w:val="30"/>
          <w:szCs w:val="30"/>
        </w:rPr>
        <w:t>48.3</w:t>
      </w:r>
      <w:r w:rsidR="00B76464">
        <w:rPr>
          <w:rFonts w:ascii="Angsana New" w:hAnsi="Angsana New"/>
          <w:color w:val="0D0D0D"/>
          <w:sz w:val="30"/>
          <w:szCs w:val="30"/>
        </w:rPr>
        <w:t>8</w:t>
      </w:r>
      <w:r w:rsidR="00E971E9" w:rsidRPr="005D6F1A">
        <w:rPr>
          <w:rFonts w:ascii="Angsana New" w:hAnsi="Angsana New"/>
          <w:color w:val="0D0D0D"/>
          <w:sz w:val="30"/>
          <w:szCs w:val="30"/>
        </w:rPr>
        <w:t xml:space="preserve"> </w:t>
      </w:r>
      <w:r w:rsidR="00E971E9" w:rsidRPr="005D6F1A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2A7AE3" w:rsidRPr="005D6F1A">
        <w:rPr>
          <w:rFonts w:ascii="Angsana New" w:hAnsi="Angsana New"/>
          <w:i/>
          <w:iCs/>
          <w:color w:val="0D0D0D"/>
          <w:sz w:val="30"/>
          <w:szCs w:val="30"/>
        </w:rPr>
        <w:t>4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EA038F" w:rsidRPr="005D6F1A">
        <w:rPr>
          <w:rFonts w:ascii="Angsana New" w:hAnsi="Angsana New"/>
          <w:i/>
          <w:iCs/>
          <w:color w:val="0D0D0D"/>
          <w:sz w:val="30"/>
          <w:szCs w:val="30"/>
        </w:rPr>
        <w:t>33.27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="00E971E9" w:rsidRPr="005D6F1A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DA0673" w:rsidRPr="005D6F1A">
        <w:rPr>
          <w:rFonts w:ascii="Angsana New" w:hAnsi="Angsana New"/>
          <w:color w:val="0D0D0D"/>
          <w:sz w:val="30"/>
          <w:szCs w:val="30"/>
        </w:rPr>
        <w:t>2.95</w:t>
      </w:r>
      <w:r w:rsidR="00E971E9" w:rsidRPr="005D6F1A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2A7AE3" w:rsidRPr="005D6F1A">
        <w:rPr>
          <w:rFonts w:ascii="Angsana New" w:hAnsi="Angsana New"/>
          <w:i/>
          <w:iCs/>
          <w:color w:val="0D0D0D"/>
          <w:sz w:val="30"/>
          <w:szCs w:val="30"/>
        </w:rPr>
        <w:t>4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0F7E19">
        <w:rPr>
          <w:rFonts w:ascii="Angsana New" w:hAnsi="Angsana New"/>
          <w:i/>
          <w:iCs/>
          <w:color w:val="0D0D0D"/>
          <w:sz w:val="30"/>
          <w:szCs w:val="30"/>
          <w:cs/>
        </w:rPr>
        <w:br/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2A7AE3" w:rsidRPr="005D6F1A">
        <w:rPr>
          <w:rFonts w:ascii="Angsana New" w:hAnsi="Angsana New"/>
          <w:i/>
          <w:iCs/>
          <w:color w:val="0D0D0D"/>
          <w:sz w:val="30"/>
          <w:szCs w:val="30"/>
        </w:rPr>
        <w:t>2.95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5D6F1A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="00E971E9" w:rsidRPr="005D6F1A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212467B8" w14:textId="07573653" w:rsidR="00973F33" w:rsidRPr="009D4974" w:rsidRDefault="00973F33" w:rsidP="00E97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ind w:left="990"/>
        <w:jc w:val="thaiDistribute"/>
        <w:rPr>
          <w:rFonts w:ascii="Angsana New" w:hAnsi="Angsana New"/>
          <w:i/>
          <w:iCs/>
          <w:color w:val="0D0D0D"/>
          <w:sz w:val="14"/>
          <w:szCs w:val="14"/>
        </w:rPr>
      </w:pPr>
    </w:p>
    <w:bookmarkEnd w:id="7"/>
    <w:bookmarkEnd w:id="8"/>
    <w:p w14:paraId="36508D23" w14:textId="3FAA121D" w:rsidR="00D0156E" w:rsidRPr="005D6F1A" w:rsidRDefault="00CF2BA0" w:rsidP="00A65164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73334842" w14:textId="11680570" w:rsidR="00B1214B" w:rsidRPr="00251F9A" w:rsidRDefault="00B1214B" w:rsidP="0041415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rPr>
          <w:rFonts w:ascii="Angsana New" w:hAnsi="Angsana New"/>
          <w:b/>
          <w:bCs/>
          <w:sz w:val="16"/>
          <w:szCs w:val="16"/>
        </w:rPr>
      </w:pPr>
    </w:p>
    <w:p w14:paraId="44712440" w14:textId="0410FC7A" w:rsidR="00DA501F" w:rsidRPr="009D4974" w:rsidRDefault="00DA501F" w:rsidP="00A65164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2"/>
          <w:szCs w:val="32"/>
        </w:rPr>
      </w:pPr>
      <w:r w:rsidRPr="005D6F1A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รายการเคลื่อนไหวของเงินกู้ยืมระยะสั้นจากกิจการที่เกี่ยวข้องกันสำหรับงวดสามเดือนสิ้นสุดวันที่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5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และ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4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9ABA8BF" w14:textId="77777777" w:rsidR="00B4729E" w:rsidRPr="009D4974" w:rsidRDefault="00B4729E" w:rsidP="00590682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page" w:tblpX="1608" w:tblpY="56"/>
        <w:tblW w:w="936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F6529E" w:rsidRPr="005D6F1A" w14:paraId="75A67E3A" w14:textId="77777777" w:rsidTr="002B59E8">
        <w:trPr>
          <w:tblHeader/>
        </w:trPr>
        <w:tc>
          <w:tcPr>
            <w:tcW w:w="3870" w:type="dxa"/>
            <w:shd w:val="clear" w:color="auto" w:fill="auto"/>
          </w:tcPr>
          <w:p w14:paraId="08DABC5C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A78DCE7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F6EB3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0068844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29E" w:rsidRPr="005D6F1A" w14:paraId="3C7C445F" w14:textId="77777777" w:rsidTr="002B59E8">
        <w:trPr>
          <w:tblHeader/>
        </w:trPr>
        <w:tc>
          <w:tcPr>
            <w:tcW w:w="3870" w:type="dxa"/>
          </w:tcPr>
          <w:p w14:paraId="0F457BFF" w14:textId="53A711FB" w:rsidR="00F6529E" w:rsidRPr="005D6F1A" w:rsidRDefault="00E971E9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B2A21A" w14:textId="334367F7" w:rsidR="00F6529E" w:rsidRPr="005D6F1A" w:rsidRDefault="002A7AE3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1AFB1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ABDD0AD" w14:textId="2ADCF1EA" w:rsidR="00F6529E" w:rsidRPr="005D6F1A" w:rsidRDefault="002A7AE3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EFB393D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6CFC270" w14:textId="10487122" w:rsidR="00F6529E" w:rsidRPr="005D6F1A" w:rsidRDefault="002A7AE3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B62FE08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FB84D59" w14:textId="0873E8D1" w:rsidR="00F6529E" w:rsidRPr="005D6F1A" w:rsidRDefault="002A7AE3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529E" w:rsidRPr="005D6F1A" w14:paraId="313E2311" w14:textId="77777777" w:rsidTr="002B59E8">
        <w:trPr>
          <w:tblHeader/>
        </w:trPr>
        <w:tc>
          <w:tcPr>
            <w:tcW w:w="3870" w:type="dxa"/>
          </w:tcPr>
          <w:p w14:paraId="0657BFB7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6282BB" w14:textId="77777777" w:rsidR="00F6529E" w:rsidRPr="005D6F1A" w:rsidRDefault="00F6529E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1AA" w:rsidRPr="005D6F1A" w14:paraId="722155F6" w14:textId="77777777" w:rsidTr="002B59E8">
        <w:trPr>
          <w:trHeight w:val="180"/>
        </w:trPr>
        <w:tc>
          <w:tcPr>
            <w:tcW w:w="3870" w:type="dxa"/>
          </w:tcPr>
          <w:p w14:paraId="37D402A4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5B7621A5" w14:textId="3F8549C9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5AF80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355AA54E" w14:textId="33C7924E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47913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25C2A5" w14:textId="54A8920B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DA8E76A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3C2C58B" w14:textId="77531834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</w:tr>
      <w:tr w:rsidR="00D241AA" w:rsidRPr="005D6F1A" w14:paraId="5278490F" w14:textId="77777777" w:rsidTr="002B59E8">
        <w:trPr>
          <w:trHeight w:val="180"/>
        </w:trPr>
        <w:tc>
          <w:tcPr>
            <w:tcW w:w="3870" w:type="dxa"/>
          </w:tcPr>
          <w:p w14:paraId="03EBB0DD" w14:textId="38A98F9F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170" w:type="dxa"/>
          </w:tcPr>
          <w:p w14:paraId="03ECB062" w14:textId="776C826D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74584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572AF59" w14:textId="04A78C01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DAD5E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6B0C649" w14:textId="61F784F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6B3E83C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EE1409A" w14:textId="78208830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91,735</w:t>
            </w:r>
          </w:p>
        </w:tc>
      </w:tr>
      <w:tr w:rsidR="00D241AA" w:rsidRPr="005D6F1A" w14:paraId="686C2AF9" w14:textId="77777777" w:rsidTr="002B59E8">
        <w:trPr>
          <w:trHeight w:val="180"/>
        </w:trPr>
        <w:tc>
          <w:tcPr>
            <w:tcW w:w="3870" w:type="dxa"/>
          </w:tcPr>
          <w:p w14:paraId="6B979AB0" w14:textId="31B957CA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654C3" w14:textId="18D48AB5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E9C60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481D90E" w14:textId="26D9B50D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0C12E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AFEC69" w14:textId="6FB4D0D1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C0D44CD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41518FA" w14:textId="3D4CAA91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(228,188)</w:t>
            </w:r>
          </w:p>
        </w:tc>
      </w:tr>
      <w:tr w:rsidR="009D4974" w:rsidRPr="005D6F1A" w14:paraId="013183BC" w14:textId="77777777" w:rsidTr="002B59E8">
        <w:trPr>
          <w:trHeight w:val="198"/>
        </w:trPr>
        <w:tc>
          <w:tcPr>
            <w:tcW w:w="3870" w:type="dxa"/>
          </w:tcPr>
          <w:p w14:paraId="3FA79A1C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005BB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789D72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C3CCEF8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3DCCE8B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8EC8B28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62" w:type="dxa"/>
          </w:tcPr>
          <w:p w14:paraId="65A33D25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26D9673" w14:textId="77777777" w:rsidR="009D4974" w:rsidRPr="002449D6" w:rsidRDefault="009D4974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14"/>
                <w:szCs w:val="14"/>
                <w:lang w:val="en-GB"/>
              </w:rPr>
            </w:pPr>
          </w:p>
        </w:tc>
      </w:tr>
      <w:tr w:rsidR="00D241AA" w:rsidRPr="005D6F1A" w14:paraId="5A282900" w14:textId="77777777" w:rsidTr="002B59E8">
        <w:trPr>
          <w:trHeight w:val="180"/>
        </w:trPr>
        <w:tc>
          <w:tcPr>
            <w:tcW w:w="3870" w:type="dxa"/>
          </w:tcPr>
          <w:p w14:paraId="647850C8" w14:textId="2A06EAF5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BFE437" w14:textId="2CDA0604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310D6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1CC9A927" w14:textId="680462DD" w:rsidR="00D241AA" w:rsidRPr="00251F9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51F9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AF49D" w14:textId="77777777" w:rsidR="00D241AA" w:rsidRPr="00251F9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53714C2" w14:textId="06BBE102" w:rsidR="00D241AA" w:rsidRPr="00251F9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51F9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243BB4" w14:textId="77777777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2135171" w14:textId="2817063E" w:rsidR="00D241AA" w:rsidRPr="005D6F1A" w:rsidRDefault="00D241AA" w:rsidP="002B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742,760</w:t>
            </w:r>
          </w:p>
        </w:tc>
      </w:tr>
    </w:tbl>
    <w:p w14:paraId="45B94551" w14:textId="6FA5214B" w:rsidR="00F6529E" w:rsidRPr="005D6F1A" w:rsidRDefault="00F6529E" w:rsidP="00F6529E">
      <w:pPr>
        <w:tabs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7295D78B" w14:textId="77777777" w:rsidR="00DA501F" w:rsidRPr="005D6F1A" w:rsidRDefault="00DA501F" w:rsidP="009D7241">
      <w:pPr>
        <w:tabs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A0CB6E5" w14:textId="77777777" w:rsidR="002449D6" w:rsidRPr="002449D6" w:rsidRDefault="002449D6" w:rsidP="002449D6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</w:rPr>
      </w:pPr>
    </w:p>
    <w:p w14:paraId="6EA0BF6A" w14:textId="77777777" w:rsidR="002449D6" w:rsidRDefault="0024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6BE2ED" w14:textId="7C5BF3B1" w:rsidR="00DA501F" w:rsidRPr="005D6F1A" w:rsidRDefault="00DA501F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2"/>
          <w:szCs w:val="32"/>
        </w:rPr>
      </w:pPr>
      <w:r w:rsidRPr="005D6F1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รายการเคลื่อนไหวของเงินกู้ยืมระยะสั้นจากสถาบันการเงินสำหรับงวดสามเดือนสิ้นสุดวันที่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5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และ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4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FDA1A76" w14:textId="77777777" w:rsidR="00B1214B" w:rsidRPr="005D6F1A" w:rsidRDefault="00B1214B" w:rsidP="00B1214B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cs/>
        </w:rPr>
      </w:pPr>
    </w:p>
    <w:tbl>
      <w:tblPr>
        <w:tblW w:w="94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B1214B" w:rsidRPr="005D6F1A" w14:paraId="3E5BC655" w14:textId="77777777" w:rsidTr="00A65164">
        <w:tc>
          <w:tcPr>
            <w:tcW w:w="3960" w:type="dxa"/>
            <w:shd w:val="clear" w:color="auto" w:fill="auto"/>
          </w:tcPr>
          <w:p w14:paraId="2D35E5F4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07C38741" w14:textId="77777777" w:rsidR="00B1214B" w:rsidRPr="005D6F1A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287245" w14:textId="77777777" w:rsidR="00B1214B" w:rsidRPr="005D6F1A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1B4C0F7" w14:textId="77777777" w:rsidR="00B1214B" w:rsidRPr="005D6F1A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0DE" w:rsidRPr="005D6F1A" w14:paraId="232B312B" w14:textId="77777777" w:rsidTr="00A65164">
        <w:tc>
          <w:tcPr>
            <w:tcW w:w="3960" w:type="dxa"/>
          </w:tcPr>
          <w:p w14:paraId="61D4756E" w14:textId="21E9E056" w:rsidR="000950DE" w:rsidRPr="005D6F1A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3" w:right="-108" w:firstLine="9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9F2E6" w14:textId="1C06CF64" w:rsidR="000950DE" w:rsidRPr="005D6F1A" w:rsidRDefault="002A7AE3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D837A6" w14:textId="77777777" w:rsidR="000950DE" w:rsidRPr="005D6F1A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DBA9D5" w14:textId="33AAB81C" w:rsidR="000950DE" w:rsidRPr="005D6F1A" w:rsidRDefault="002A7AE3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B0F11A4" w14:textId="77777777" w:rsidR="000950DE" w:rsidRPr="005D6F1A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C24A26F" w14:textId="3AFF4337" w:rsidR="000950DE" w:rsidRPr="005D6F1A" w:rsidRDefault="002A7AE3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4785EDA" w14:textId="77777777" w:rsidR="000950DE" w:rsidRPr="005D6F1A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8DBCBED" w14:textId="728D187D" w:rsidR="000950DE" w:rsidRPr="005D6F1A" w:rsidRDefault="002A7AE3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214B" w:rsidRPr="005D6F1A" w14:paraId="49D6ED32" w14:textId="77777777" w:rsidTr="00A65164">
        <w:tc>
          <w:tcPr>
            <w:tcW w:w="3960" w:type="dxa"/>
          </w:tcPr>
          <w:p w14:paraId="704DA568" w14:textId="77777777" w:rsidR="00B1214B" w:rsidRPr="005D6F1A" w:rsidRDefault="00B121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DCF6EB4" w14:textId="77777777" w:rsidR="00B1214B" w:rsidRPr="005D6F1A" w:rsidRDefault="00B121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1AA" w:rsidRPr="005D6F1A" w14:paraId="036E753A" w14:textId="77777777" w:rsidTr="004F3E7B">
        <w:trPr>
          <w:trHeight w:val="180"/>
        </w:trPr>
        <w:tc>
          <w:tcPr>
            <w:tcW w:w="3960" w:type="dxa"/>
          </w:tcPr>
          <w:p w14:paraId="5556701A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70178696" w14:textId="5C584010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70" w:type="dxa"/>
            <w:shd w:val="clear" w:color="auto" w:fill="auto"/>
          </w:tcPr>
          <w:p w14:paraId="51930CF8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1657644" w14:textId="000D2B93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  <w:shd w:val="clear" w:color="auto" w:fill="auto"/>
          </w:tcPr>
          <w:p w14:paraId="7C76BEF4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28895F1" w14:textId="6703F601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62" w:type="dxa"/>
            <w:shd w:val="clear" w:color="auto" w:fill="auto"/>
          </w:tcPr>
          <w:p w14:paraId="7CED2FC4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shd w:val="clear" w:color="auto" w:fill="auto"/>
          </w:tcPr>
          <w:p w14:paraId="324E5DBA" w14:textId="2156729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</w:tr>
      <w:tr w:rsidR="00D241AA" w:rsidRPr="005D6F1A" w14:paraId="1BA8C647" w14:textId="77777777" w:rsidTr="004F3E7B">
        <w:trPr>
          <w:trHeight w:val="180"/>
        </w:trPr>
        <w:tc>
          <w:tcPr>
            <w:tcW w:w="3960" w:type="dxa"/>
          </w:tcPr>
          <w:p w14:paraId="3F93DE94" w14:textId="1E38BB94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170" w:type="dxa"/>
            <w:shd w:val="clear" w:color="auto" w:fill="auto"/>
          </w:tcPr>
          <w:p w14:paraId="26CEA98F" w14:textId="2B02C463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2,835,000</w:t>
            </w:r>
          </w:p>
        </w:tc>
        <w:tc>
          <w:tcPr>
            <w:tcW w:w="270" w:type="dxa"/>
            <w:shd w:val="clear" w:color="auto" w:fill="auto"/>
          </w:tcPr>
          <w:p w14:paraId="614BABF6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F10F47B" w14:textId="784F897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4,444,000</w:t>
            </w:r>
          </w:p>
        </w:tc>
        <w:tc>
          <w:tcPr>
            <w:tcW w:w="270" w:type="dxa"/>
            <w:shd w:val="clear" w:color="auto" w:fill="auto"/>
          </w:tcPr>
          <w:p w14:paraId="387FCCAE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9DBF951" w14:textId="1E016EFD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2,835,000</w:t>
            </w:r>
          </w:p>
        </w:tc>
        <w:tc>
          <w:tcPr>
            <w:tcW w:w="262" w:type="dxa"/>
            <w:shd w:val="clear" w:color="auto" w:fill="auto"/>
          </w:tcPr>
          <w:p w14:paraId="26F8648E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shd w:val="clear" w:color="auto" w:fill="auto"/>
          </w:tcPr>
          <w:p w14:paraId="2236640B" w14:textId="38164BCA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4,444,000</w:t>
            </w:r>
          </w:p>
        </w:tc>
      </w:tr>
      <w:tr w:rsidR="00D241AA" w:rsidRPr="005D6F1A" w14:paraId="7C058506" w14:textId="77777777" w:rsidTr="004F3E7B">
        <w:trPr>
          <w:trHeight w:val="180"/>
        </w:trPr>
        <w:tc>
          <w:tcPr>
            <w:tcW w:w="3960" w:type="dxa"/>
          </w:tcPr>
          <w:p w14:paraId="34CB41D3" w14:textId="2FD2B54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A8FFAF" w14:textId="03D7C23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(2,555,000)</w:t>
            </w:r>
          </w:p>
        </w:tc>
        <w:tc>
          <w:tcPr>
            <w:tcW w:w="270" w:type="dxa"/>
            <w:shd w:val="clear" w:color="auto" w:fill="auto"/>
          </w:tcPr>
          <w:p w14:paraId="1265DA15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86C14B1" w14:textId="62B1666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(2,972,000)</w:t>
            </w:r>
          </w:p>
        </w:tc>
        <w:tc>
          <w:tcPr>
            <w:tcW w:w="270" w:type="dxa"/>
            <w:shd w:val="clear" w:color="auto" w:fill="auto"/>
          </w:tcPr>
          <w:p w14:paraId="1562CBEE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362615" w14:textId="380BA598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(2,555,000)</w:t>
            </w:r>
          </w:p>
        </w:tc>
        <w:tc>
          <w:tcPr>
            <w:tcW w:w="262" w:type="dxa"/>
            <w:shd w:val="clear" w:color="auto" w:fill="auto"/>
          </w:tcPr>
          <w:p w14:paraId="5A5FA515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24CEBF9" w14:textId="5467804F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(2,972,000)</w:t>
            </w:r>
          </w:p>
        </w:tc>
      </w:tr>
      <w:tr w:rsidR="00D241AA" w:rsidRPr="005D6F1A" w14:paraId="1F1BB4F8" w14:textId="77777777" w:rsidTr="004F3E7B">
        <w:trPr>
          <w:trHeight w:val="180"/>
        </w:trPr>
        <w:tc>
          <w:tcPr>
            <w:tcW w:w="3960" w:type="dxa"/>
          </w:tcPr>
          <w:p w14:paraId="7ACD21A6" w14:textId="1E3CEA01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90E1DB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354E7A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F104F78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C5B4CB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EB58F82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4F5E2C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DDC7FB2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120" w:lineRule="auto"/>
              <w:ind w:left="-86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41AA" w:rsidRPr="005D6F1A" w14:paraId="5BECE567" w14:textId="77777777" w:rsidTr="004F3E7B">
        <w:trPr>
          <w:trHeight w:val="180"/>
        </w:trPr>
        <w:tc>
          <w:tcPr>
            <w:tcW w:w="3960" w:type="dxa"/>
          </w:tcPr>
          <w:p w14:paraId="04FA57C1" w14:textId="6C7FD9EA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05296F" w14:textId="24C3585B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4,092,000</w:t>
            </w:r>
          </w:p>
        </w:tc>
        <w:tc>
          <w:tcPr>
            <w:tcW w:w="270" w:type="dxa"/>
            <w:shd w:val="clear" w:color="auto" w:fill="auto"/>
          </w:tcPr>
          <w:p w14:paraId="48134225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5DD4F79" w14:textId="39AD0F6A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2,997,000</w:t>
            </w:r>
          </w:p>
        </w:tc>
        <w:tc>
          <w:tcPr>
            <w:tcW w:w="270" w:type="dxa"/>
            <w:shd w:val="clear" w:color="auto" w:fill="auto"/>
          </w:tcPr>
          <w:p w14:paraId="363E9A1E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1AAB3D7A" w14:textId="31DC8F36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4,092,000</w:t>
            </w:r>
          </w:p>
        </w:tc>
        <w:tc>
          <w:tcPr>
            <w:tcW w:w="262" w:type="dxa"/>
            <w:shd w:val="clear" w:color="auto" w:fill="auto"/>
          </w:tcPr>
          <w:p w14:paraId="36623D39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1D38D9E" w14:textId="4D899DF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left="-8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2,997,000</w:t>
            </w:r>
          </w:p>
        </w:tc>
      </w:tr>
    </w:tbl>
    <w:p w14:paraId="61350ED2" w14:textId="77777777" w:rsidR="00AD267B" w:rsidRPr="005D6F1A" w:rsidRDefault="00AD267B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bookmarkStart w:id="9" w:name="_Hlk46869492"/>
    </w:p>
    <w:p w14:paraId="0F6A16CE" w14:textId="52820635" w:rsidR="00590682" w:rsidRPr="005D6F1A" w:rsidRDefault="00590682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51 </w:t>
      </w:r>
      <w:r w:rsidRPr="005D6F1A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E1F16EB" w14:textId="77777777" w:rsidR="00590682" w:rsidRPr="005D6F1A" w:rsidRDefault="00590682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p w14:paraId="4B276ADC" w14:textId="092504B6" w:rsidR="005D1A82" w:rsidRPr="005D6F1A" w:rsidRDefault="005D1A82" w:rsidP="005D1A8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40"/>
          <w:szCs w:val="40"/>
        </w:rPr>
      </w:pPr>
      <w:r w:rsidRPr="005D6F1A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</w:t>
      </w:r>
      <w:r w:rsidR="00D241AA" w:rsidRPr="005D6F1A">
        <w:rPr>
          <w:rFonts w:ascii="Angsana New" w:hAnsi="Angsana New" w:hint="cs"/>
          <w:sz w:val="30"/>
          <w:szCs w:val="30"/>
          <w:cs/>
        </w:rPr>
        <w:t>ยาว</w:t>
      </w:r>
      <w:r w:rsidRPr="005D6F1A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จากกิจการที่เกี่ยวข้องกันสำหรับงวดสามเดือนสิ้นสุดวันที่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2565 </w:t>
      </w:r>
      <w:r w:rsidRPr="005D6F1A">
        <w:rPr>
          <w:rFonts w:ascii="Angsana New" w:hAnsi="Angsana New" w:hint="cs"/>
          <w:sz w:val="30"/>
          <w:szCs w:val="30"/>
          <w:cs/>
        </w:rPr>
        <w:t>และ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2564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3B4BAB" w14:textId="77777777" w:rsidR="005D1A82" w:rsidRPr="005D6F1A" w:rsidRDefault="005D1A82" w:rsidP="005D1A82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449D6" w:rsidRPr="005D6F1A" w14:paraId="147AC467" w14:textId="77777777" w:rsidTr="002449D6">
        <w:trPr>
          <w:tblHeader/>
        </w:trPr>
        <w:tc>
          <w:tcPr>
            <w:tcW w:w="2520" w:type="dxa"/>
            <w:shd w:val="clear" w:color="auto" w:fill="auto"/>
          </w:tcPr>
          <w:p w14:paraId="77D2BF7A" w14:textId="77777777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EE715" w14:textId="77777777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6B089BC9" w14:textId="2CA6F698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4D6096" w14:textId="77777777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77F29FD" w14:textId="77777777" w:rsidR="002449D6" w:rsidRPr="005D6F1A" w:rsidRDefault="002449D6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9D6" w:rsidRPr="005D6F1A" w14:paraId="424675DA" w14:textId="77777777" w:rsidTr="002449D6">
        <w:trPr>
          <w:tblHeader/>
        </w:trPr>
        <w:tc>
          <w:tcPr>
            <w:tcW w:w="2520" w:type="dxa"/>
          </w:tcPr>
          <w:p w14:paraId="44CD4FB3" w14:textId="2BED4185" w:rsidR="002449D6" w:rsidRPr="005D6F1A" w:rsidRDefault="002449D6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15585A4" w14:textId="0A8F59B9" w:rsidR="002449D6" w:rsidRPr="002449D6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776D48" w14:textId="1EA12CFD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2B59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A8222B" w14:textId="77777777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833C29C" w14:textId="6370739A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BD9F3B" w14:textId="77777777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9927BFD" w14:textId="6C0FD693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3AB85C8" w14:textId="77777777" w:rsidR="002449D6" w:rsidRPr="005D6F1A" w:rsidRDefault="002449D6" w:rsidP="005D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6382092" w14:textId="36A7BA5E" w:rsidR="002449D6" w:rsidRPr="005D6F1A" w:rsidRDefault="002449D6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449D6" w:rsidRPr="005D6F1A" w14:paraId="2F5092FE" w14:textId="77777777" w:rsidTr="002449D6">
        <w:trPr>
          <w:tblHeader/>
        </w:trPr>
        <w:tc>
          <w:tcPr>
            <w:tcW w:w="2520" w:type="dxa"/>
          </w:tcPr>
          <w:p w14:paraId="24240CDB" w14:textId="77777777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45CDE" w14:textId="77777777" w:rsidR="002449D6" w:rsidRPr="002449D6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60DED2D" w14:textId="68F4AE01" w:rsidR="002449D6" w:rsidRPr="005D6F1A" w:rsidRDefault="002449D6" w:rsidP="001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9D6" w:rsidRPr="005D6F1A" w14:paraId="6FC67585" w14:textId="77777777" w:rsidTr="002449D6">
        <w:trPr>
          <w:trHeight w:val="180"/>
        </w:trPr>
        <w:tc>
          <w:tcPr>
            <w:tcW w:w="2520" w:type="dxa"/>
          </w:tcPr>
          <w:p w14:paraId="4123E43A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3BA0EF49" w14:textId="77777777" w:rsidR="002449D6" w:rsidRPr="002449D6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769A0" w14:textId="412B77D5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BEFD2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74C3D2F" w14:textId="3F9B20CF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3EB26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6F0D7AF" w14:textId="2A40923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  <w:tc>
          <w:tcPr>
            <w:tcW w:w="262" w:type="dxa"/>
          </w:tcPr>
          <w:p w14:paraId="408F4E55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4BCF316" w14:textId="7DA3DAB6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10F8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449D6" w:rsidRPr="005D6F1A" w14:paraId="2151E161" w14:textId="77777777" w:rsidTr="002449D6">
        <w:trPr>
          <w:trHeight w:val="180"/>
        </w:trPr>
        <w:tc>
          <w:tcPr>
            <w:tcW w:w="2520" w:type="dxa"/>
          </w:tcPr>
          <w:p w14:paraId="2B976A0D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6C05958D" w14:textId="77777777" w:rsidR="002449D6" w:rsidRPr="002449D6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C3C94" w14:textId="2808933F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CDB06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1AB4655" w14:textId="5487542D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5D37D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47F4D7C" w14:textId="319E7C8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312,407</w:t>
            </w:r>
          </w:p>
        </w:tc>
        <w:tc>
          <w:tcPr>
            <w:tcW w:w="262" w:type="dxa"/>
          </w:tcPr>
          <w:p w14:paraId="62CC5740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43C1DD9" w14:textId="35B11F3B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10F8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449D6" w:rsidRPr="005D6F1A" w14:paraId="51EF92BA" w14:textId="77777777" w:rsidTr="002449D6">
        <w:trPr>
          <w:trHeight w:val="180"/>
        </w:trPr>
        <w:tc>
          <w:tcPr>
            <w:tcW w:w="2520" w:type="dxa"/>
          </w:tcPr>
          <w:p w14:paraId="5D400E05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EDDE32D" w14:textId="77777777" w:rsidR="002449D6" w:rsidRPr="002449D6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66B01A" w14:textId="2D472EDF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ED0ED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21FB21" w14:textId="4C57D6FF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BCB19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9B5B12" w14:textId="6A93B391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(290,497)</w:t>
            </w:r>
          </w:p>
        </w:tc>
        <w:tc>
          <w:tcPr>
            <w:tcW w:w="262" w:type="dxa"/>
          </w:tcPr>
          <w:p w14:paraId="1D0184FA" w14:textId="77777777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573094" w14:textId="35D722C0" w:rsidR="002449D6" w:rsidRPr="005D6F1A" w:rsidRDefault="002449D6" w:rsidP="00A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10F8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449D6" w:rsidRPr="005D6F1A" w14:paraId="69DF877B" w14:textId="77777777" w:rsidTr="002449D6">
        <w:trPr>
          <w:trHeight w:val="65"/>
        </w:trPr>
        <w:tc>
          <w:tcPr>
            <w:tcW w:w="2520" w:type="dxa"/>
          </w:tcPr>
          <w:p w14:paraId="6EDCD829" w14:textId="77777777" w:rsidR="002449D6" w:rsidRPr="005D6F1A" w:rsidRDefault="002449D6" w:rsidP="00D241AA">
            <w:pPr>
              <w:spacing w:line="120" w:lineRule="auto"/>
              <w:ind w:left="67"/>
              <w:rPr>
                <w:szCs w:val="30"/>
                <w:cs/>
              </w:rPr>
            </w:pPr>
          </w:p>
        </w:tc>
        <w:tc>
          <w:tcPr>
            <w:tcW w:w="1260" w:type="dxa"/>
          </w:tcPr>
          <w:p w14:paraId="400CBE97" w14:textId="77777777" w:rsidR="002449D6" w:rsidRPr="002449D6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120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5DA0FF" w14:textId="4160F7BC" w:rsidR="002449D6" w:rsidRPr="002449D6" w:rsidRDefault="002449D6" w:rsidP="002449D6">
            <w:pPr>
              <w:spacing w:line="120" w:lineRule="auto"/>
              <w:ind w:left="67"/>
              <w:rPr>
                <w:szCs w:val="30"/>
              </w:rPr>
            </w:pPr>
          </w:p>
        </w:tc>
        <w:tc>
          <w:tcPr>
            <w:tcW w:w="270" w:type="dxa"/>
          </w:tcPr>
          <w:p w14:paraId="07F6131C" w14:textId="77777777" w:rsidR="002449D6" w:rsidRPr="002449D6" w:rsidRDefault="002449D6" w:rsidP="002449D6">
            <w:pPr>
              <w:spacing w:line="120" w:lineRule="auto"/>
              <w:ind w:left="67"/>
              <w:jc w:val="thaiDistribute"/>
              <w:rPr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647BCB1" w14:textId="77777777" w:rsidR="002449D6" w:rsidRPr="002449D6" w:rsidRDefault="002449D6" w:rsidP="002449D6">
            <w:pPr>
              <w:spacing w:line="223" w:lineRule="auto"/>
              <w:ind w:left="67"/>
              <w:rPr>
                <w:szCs w:val="30"/>
              </w:rPr>
            </w:pPr>
          </w:p>
        </w:tc>
        <w:tc>
          <w:tcPr>
            <w:tcW w:w="270" w:type="dxa"/>
          </w:tcPr>
          <w:p w14:paraId="091E8987" w14:textId="77777777" w:rsidR="002449D6" w:rsidRPr="002449D6" w:rsidRDefault="002449D6" w:rsidP="002449D6">
            <w:pPr>
              <w:spacing w:line="120" w:lineRule="auto"/>
              <w:ind w:left="67"/>
              <w:jc w:val="thaiDistribute"/>
              <w:rPr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38EAE7F" w14:textId="77777777" w:rsidR="002449D6" w:rsidRPr="002449D6" w:rsidRDefault="002449D6" w:rsidP="002449D6">
            <w:pPr>
              <w:tabs>
                <w:tab w:val="decimal" w:pos="599"/>
              </w:tabs>
              <w:spacing w:line="120" w:lineRule="auto"/>
              <w:ind w:left="67"/>
              <w:rPr>
                <w:szCs w:val="30"/>
              </w:rPr>
            </w:pPr>
          </w:p>
        </w:tc>
        <w:tc>
          <w:tcPr>
            <w:tcW w:w="262" w:type="dxa"/>
          </w:tcPr>
          <w:p w14:paraId="43C92FA7" w14:textId="77777777" w:rsidR="002449D6" w:rsidRPr="002449D6" w:rsidRDefault="002449D6" w:rsidP="002449D6">
            <w:pPr>
              <w:spacing w:line="120" w:lineRule="auto"/>
              <w:ind w:left="67"/>
              <w:jc w:val="right"/>
              <w:rPr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835FAB4" w14:textId="77777777" w:rsidR="002449D6" w:rsidRPr="002449D6" w:rsidRDefault="002449D6" w:rsidP="002449D6">
            <w:pPr>
              <w:spacing w:line="120" w:lineRule="auto"/>
              <w:ind w:left="67" w:firstLine="453"/>
              <w:rPr>
                <w:szCs w:val="30"/>
              </w:rPr>
            </w:pPr>
          </w:p>
        </w:tc>
      </w:tr>
      <w:tr w:rsidR="002449D6" w:rsidRPr="005D6F1A" w14:paraId="06610C07" w14:textId="77777777" w:rsidTr="002449D6">
        <w:trPr>
          <w:trHeight w:val="180"/>
        </w:trPr>
        <w:tc>
          <w:tcPr>
            <w:tcW w:w="2520" w:type="dxa"/>
          </w:tcPr>
          <w:p w14:paraId="3F5D6D73" w14:textId="77777777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D31F813" w14:textId="3871D28B" w:rsidR="002449D6" w:rsidRPr="002449D6" w:rsidRDefault="002449D6" w:rsidP="00296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3CA09A" w14:textId="43F871C9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A2D40" w14:textId="77777777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10D6F374" w14:textId="081D2C2C" w:rsidR="002449D6" w:rsidRPr="009D4974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D49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65EB7" w14:textId="77777777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3AC6774" w14:textId="25F4EBE2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968,578</w:t>
            </w:r>
          </w:p>
        </w:tc>
        <w:tc>
          <w:tcPr>
            <w:tcW w:w="262" w:type="dxa"/>
          </w:tcPr>
          <w:p w14:paraId="28097FDE" w14:textId="77777777" w:rsidR="002449D6" w:rsidRPr="005D6F1A" w:rsidRDefault="002449D6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F7B405E" w14:textId="53704414" w:rsidR="002449D6" w:rsidRPr="005D6F1A" w:rsidRDefault="002449D6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6A9818" w14:textId="2B0C0B40" w:rsidR="005D1A82" w:rsidRPr="005D6F1A" w:rsidRDefault="005D1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A3FEEE" w14:textId="77777777" w:rsidR="00DC73D2" w:rsidRDefault="00DC73D2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p w14:paraId="2C122641" w14:textId="77777777" w:rsidR="00DC73D2" w:rsidRDefault="00DC7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48B49DE" w14:textId="1577B2C7" w:rsidR="00590682" w:rsidRPr="005D6F1A" w:rsidRDefault="00B1214B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</w:t>
      </w:r>
      <w:r w:rsidR="00590682" w:rsidRPr="005D6F1A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590682" w:rsidRPr="005D6F1A">
        <w:rPr>
          <w:rFonts w:ascii="Angsana New" w:hAnsi="Angsana New"/>
          <w:sz w:val="30"/>
          <w:szCs w:val="30"/>
          <w:cs/>
        </w:rPr>
        <w:t xml:space="preserve"> </w:t>
      </w:r>
      <w:r w:rsidR="00590682" w:rsidRPr="005D6F1A">
        <w:rPr>
          <w:rFonts w:ascii="Angsana New" w:hAnsi="Angsana New"/>
          <w:sz w:val="30"/>
          <w:szCs w:val="30"/>
        </w:rPr>
        <w:t xml:space="preserve">31 </w:t>
      </w:r>
      <w:r w:rsidR="00590682"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="00590682" w:rsidRPr="005D6F1A">
        <w:rPr>
          <w:rFonts w:ascii="Angsana New" w:hAnsi="Angsana New"/>
          <w:sz w:val="30"/>
          <w:szCs w:val="30"/>
          <w:cs/>
        </w:rPr>
        <w:t xml:space="preserve"> </w:t>
      </w:r>
      <w:r w:rsidR="00590682"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 xml:space="preserve">5 </w:t>
      </w:r>
      <w:r w:rsidR="00590682" w:rsidRPr="005D6F1A">
        <w:rPr>
          <w:rFonts w:ascii="Angsana New" w:hAnsi="Angsana New" w:hint="cs"/>
          <w:sz w:val="30"/>
          <w:szCs w:val="30"/>
          <w:cs/>
        </w:rPr>
        <w:t>และ</w:t>
      </w:r>
      <w:r w:rsidR="00590682" w:rsidRPr="005D6F1A">
        <w:rPr>
          <w:rFonts w:ascii="Angsana New" w:hAnsi="Angsana New"/>
          <w:sz w:val="30"/>
          <w:szCs w:val="30"/>
          <w:cs/>
        </w:rPr>
        <w:t xml:space="preserve"> </w:t>
      </w:r>
      <w:r w:rsidR="00590682"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4</w:t>
      </w:r>
      <w:r w:rsidR="00590682" w:rsidRPr="005D6F1A">
        <w:rPr>
          <w:rFonts w:ascii="Angsana New" w:hAnsi="Angsana New"/>
          <w:sz w:val="30"/>
          <w:szCs w:val="30"/>
          <w:cs/>
        </w:rPr>
        <w:t xml:space="preserve"> </w:t>
      </w:r>
      <w:r w:rsidR="00590682" w:rsidRPr="005D6F1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0BE163C" w14:textId="2C6B40F4" w:rsidR="005727F2" w:rsidRPr="005D6F1A" w:rsidRDefault="005727F2" w:rsidP="00E971E9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B1214B" w:rsidRPr="005D6F1A" w14:paraId="1DE8424D" w14:textId="77777777" w:rsidTr="00A65164">
        <w:trPr>
          <w:tblHeader/>
        </w:trPr>
        <w:tc>
          <w:tcPr>
            <w:tcW w:w="3960" w:type="dxa"/>
            <w:shd w:val="clear" w:color="auto" w:fill="auto"/>
          </w:tcPr>
          <w:p w14:paraId="2767E359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789A838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0752D8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F0214E4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0DE" w:rsidRPr="005D6F1A" w14:paraId="7E5053A1" w14:textId="77777777" w:rsidTr="00A65164">
        <w:trPr>
          <w:tblHeader/>
        </w:trPr>
        <w:tc>
          <w:tcPr>
            <w:tcW w:w="3960" w:type="dxa"/>
          </w:tcPr>
          <w:p w14:paraId="724444C8" w14:textId="614D6B90" w:rsidR="000950DE" w:rsidRPr="005D6F1A" w:rsidRDefault="00E971E9" w:rsidP="00B51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0FB16E" w14:textId="157D5ABB" w:rsidR="000950DE" w:rsidRPr="005D6F1A" w:rsidRDefault="002A7AE3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169DB5" w14:textId="77777777" w:rsidR="000950DE" w:rsidRPr="005D6F1A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ACECF0" w14:textId="686C4229" w:rsidR="000950DE" w:rsidRPr="005D6F1A" w:rsidRDefault="002A7AE3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0A9843" w14:textId="77777777" w:rsidR="000950DE" w:rsidRPr="005D6F1A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98043D0" w14:textId="46D05FB4" w:rsidR="000950DE" w:rsidRPr="005D6F1A" w:rsidRDefault="002A7AE3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8B67DF8" w14:textId="77777777" w:rsidR="000950DE" w:rsidRPr="005D6F1A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C0B733B" w14:textId="2894AAB4" w:rsidR="000950DE" w:rsidRPr="005D6F1A" w:rsidRDefault="002A7AE3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214B" w:rsidRPr="005D6F1A" w14:paraId="59F18CB1" w14:textId="77777777" w:rsidTr="00A65164">
        <w:trPr>
          <w:tblHeader/>
        </w:trPr>
        <w:tc>
          <w:tcPr>
            <w:tcW w:w="3960" w:type="dxa"/>
          </w:tcPr>
          <w:p w14:paraId="38A6F358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D24D6F" w14:textId="77777777" w:rsidR="00B1214B" w:rsidRPr="005D6F1A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1AA" w:rsidRPr="005D6F1A" w14:paraId="4CD92D43" w14:textId="77777777" w:rsidTr="004F3E7B">
        <w:trPr>
          <w:trHeight w:val="180"/>
        </w:trPr>
        <w:tc>
          <w:tcPr>
            <w:tcW w:w="3960" w:type="dxa"/>
          </w:tcPr>
          <w:p w14:paraId="22AF3566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6A04E64" w14:textId="2EF913CC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3EEC1EFB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36D560F" w14:textId="6387F98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148B2CE2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A458CC1" w14:textId="130286C4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62" w:type="dxa"/>
          </w:tcPr>
          <w:p w14:paraId="193599DD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85C6D48" w14:textId="43859D69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D241AA" w:rsidRPr="005D6F1A" w14:paraId="6B4FC96D" w14:textId="77777777" w:rsidTr="00AB2E26">
        <w:trPr>
          <w:trHeight w:val="180"/>
        </w:trPr>
        <w:tc>
          <w:tcPr>
            <w:tcW w:w="3960" w:type="dxa"/>
          </w:tcPr>
          <w:p w14:paraId="42AA2F78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EBD70D" w14:textId="23E8D13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3A5DA01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CA90864" w14:textId="2E9A3696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3CEBA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C0E8CB7" w14:textId="62F8D56F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62" w:type="dxa"/>
          </w:tcPr>
          <w:p w14:paraId="75390578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793C741" w14:textId="7C4DB4B1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241AA" w:rsidRPr="005D6F1A" w14:paraId="5A4AF5B1" w14:textId="77777777" w:rsidTr="00AB2E26">
        <w:trPr>
          <w:trHeight w:val="180"/>
        </w:trPr>
        <w:tc>
          <w:tcPr>
            <w:tcW w:w="3960" w:type="dxa"/>
          </w:tcPr>
          <w:p w14:paraId="1FC90253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AE844" w14:textId="7B381C1E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  <w:tc>
          <w:tcPr>
            <w:tcW w:w="270" w:type="dxa"/>
          </w:tcPr>
          <w:p w14:paraId="095D68CD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F8A29C2" w14:textId="73F3AA5B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5270D489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D967C89" w14:textId="2B66DF3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44,499,980</w:t>
            </w:r>
          </w:p>
        </w:tc>
        <w:tc>
          <w:tcPr>
            <w:tcW w:w="262" w:type="dxa"/>
          </w:tcPr>
          <w:p w14:paraId="21347BC6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57D12E6" w14:textId="55BD71D3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D241AA" w:rsidRPr="005D6F1A" w14:paraId="01957576" w14:textId="77777777" w:rsidTr="004F3E7B">
        <w:trPr>
          <w:trHeight w:val="180"/>
        </w:trPr>
        <w:tc>
          <w:tcPr>
            <w:tcW w:w="3960" w:type="dxa"/>
          </w:tcPr>
          <w:p w14:paraId="7FAD7751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75078" w14:textId="05286290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(267,172)</w:t>
            </w:r>
          </w:p>
        </w:tc>
        <w:tc>
          <w:tcPr>
            <w:tcW w:w="270" w:type="dxa"/>
          </w:tcPr>
          <w:p w14:paraId="4566D0C1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6348B1" w14:textId="29B7D078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(195,914)</w:t>
            </w:r>
          </w:p>
        </w:tc>
        <w:tc>
          <w:tcPr>
            <w:tcW w:w="270" w:type="dxa"/>
          </w:tcPr>
          <w:p w14:paraId="3FE87A34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4A4F6CE" w14:textId="248DB751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(267,172)</w:t>
            </w:r>
          </w:p>
        </w:tc>
        <w:tc>
          <w:tcPr>
            <w:tcW w:w="262" w:type="dxa"/>
          </w:tcPr>
          <w:p w14:paraId="579D157A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04DBE97" w14:textId="14080481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lang w:val="en-GB"/>
              </w:rPr>
              <w:t>(195,914)</w:t>
            </w:r>
          </w:p>
        </w:tc>
      </w:tr>
      <w:tr w:rsidR="00D241AA" w:rsidRPr="005D6F1A" w14:paraId="744AE40F" w14:textId="77777777" w:rsidTr="004F3E7B">
        <w:trPr>
          <w:trHeight w:val="180"/>
        </w:trPr>
        <w:tc>
          <w:tcPr>
            <w:tcW w:w="3960" w:type="dxa"/>
          </w:tcPr>
          <w:p w14:paraId="5DC7D1BC" w14:textId="4FB1566D" w:rsidR="00D241AA" w:rsidRPr="005D6F1A" w:rsidRDefault="00D241AA" w:rsidP="002449D6">
            <w:pPr>
              <w:spacing w:line="120" w:lineRule="auto"/>
              <w:ind w:left="67"/>
              <w:rPr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C5F708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270" w:type="dxa"/>
          </w:tcPr>
          <w:p w14:paraId="26A2DC21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0E398E2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270" w:type="dxa"/>
          </w:tcPr>
          <w:p w14:paraId="466CE719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EA917B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262" w:type="dxa"/>
          </w:tcPr>
          <w:p w14:paraId="73DC0EFF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/>
              <w:rPr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C383B61" w14:textId="77777777" w:rsidR="00D241AA" w:rsidRPr="002449D6" w:rsidRDefault="00D241AA" w:rsidP="002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20" w:lineRule="auto"/>
              <w:ind w:left="-106" w:right="-96" w:firstLine="453"/>
              <w:rPr>
                <w:szCs w:val="30"/>
              </w:rPr>
            </w:pPr>
          </w:p>
        </w:tc>
      </w:tr>
      <w:tr w:rsidR="00D241AA" w:rsidRPr="005D6F1A" w14:paraId="1FCEE4BF" w14:textId="77777777" w:rsidTr="004F3E7B">
        <w:trPr>
          <w:trHeight w:val="180"/>
        </w:trPr>
        <w:tc>
          <w:tcPr>
            <w:tcW w:w="3960" w:type="dxa"/>
          </w:tcPr>
          <w:p w14:paraId="781BFBE5" w14:textId="5659B6DC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9B887C" w14:textId="07F4A6E4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44,232,808</w:t>
            </w:r>
          </w:p>
        </w:tc>
        <w:tc>
          <w:tcPr>
            <w:tcW w:w="270" w:type="dxa"/>
          </w:tcPr>
          <w:p w14:paraId="3DCFE679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BC9793C" w14:textId="2CF6DA56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41,804,066</w:t>
            </w:r>
          </w:p>
        </w:tc>
        <w:tc>
          <w:tcPr>
            <w:tcW w:w="270" w:type="dxa"/>
          </w:tcPr>
          <w:p w14:paraId="2B3CE55D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5A37F048" w14:textId="6BBE67B4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44,232,808</w:t>
            </w:r>
          </w:p>
        </w:tc>
        <w:tc>
          <w:tcPr>
            <w:tcW w:w="262" w:type="dxa"/>
          </w:tcPr>
          <w:p w14:paraId="2F09EFA5" w14:textId="77777777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B3B5F97" w14:textId="5AC9A925" w:rsidR="00D241AA" w:rsidRPr="005D6F1A" w:rsidRDefault="00D241AA" w:rsidP="00D2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41,804,066</w:t>
            </w:r>
          </w:p>
        </w:tc>
      </w:tr>
    </w:tbl>
    <w:p w14:paraId="68013A4E" w14:textId="77777777" w:rsidR="005727F2" w:rsidRPr="005D6F1A" w:rsidRDefault="005727F2" w:rsidP="0059068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02764466" w14:textId="77777777" w:rsidR="00A65164" w:rsidRPr="005D6F1A" w:rsidRDefault="00A65164" w:rsidP="005727F2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30BFCD4A" w:rsidR="00590682" w:rsidRPr="005D6F1A" w:rsidRDefault="00590682" w:rsidP="00A65164">
      <w:pPr>
        <w:tabs>
          <w:tab w:val="clear" w:pos="454"/>
          <w:tab w:val="clear" w:pos="680"/>
          <w:tab w:val="clear" w:pos="907"/>
          <w:tab w:val="left" w:pos="900"/>
          <w:tab w:val="left" w:pos="1170"/>
          <w:tab w:val="left" w:pos="126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5D6F1A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104E52B9" w:rsidR="00590682" w:rsidRPr="005D6F1A" w:rsidRDefault="00590682" w:rsidP="00A65164">
      <w:pPr>
        <w:numPr>
          <w:ilvl w:val="0"/>
          <w:numId w:val="2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  <w:tab w:val="left" w:pos="144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50 </w:t>
      </w:r>
      <w:r w:rsidRPr="005D6F1A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="00A8647D">
        <w:rPr>
          <w:rFonts w:ascii="Angsana New" w:hAnsi="Angsana New"/>
          <w:sz w:val="30"/>
          <w:szCs w:val="30"/>
        </w:rPr>
        <w:br/>
      </w:r>
      <w:r w:rsidRPr="005D6F1A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5D6F1A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5D6F1A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ขาย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>
        <w:rPr>
          <w:rFonts w:ascii="Angsana New" w:hAnsi="Angsana New"/>
          <w:sz w:val="30"/>
          <w:szCs w:val="30"/>
        </w:rPr>
        <w:br/>
      </w:r>
      <w:r w:rsidRPr="005D6F1A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5D6F1A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pacing w:val="6"/>
          <w:sz w:val="30"/>
          <w:szCs w:val="30"/>
        </w:rPr>
      </w:pPr>
      <w:r w:rsidRPr="005D6F1A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5D6F1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5D6F1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5D6F1A" w:rsidRDefault="00EE32A3" w:rsidP="00A65164">
      <w:pPr>
        <w:tabs>
          <w:tab w:val="clear" w:pos="227"/>
          <w:tab w:val="clear" w:pos="454"/>
          <w:tab w:val="clear" w:pos="680"/>
          <w:tab w:val="clear" w:pos="907"/>
          <w:tab w:val="left" w:pos="1080"/>
          <w:tab w:val="left" w:pos="1170"/>
          <w:tab w:val="left" w:pos="1260"/>
          <w:tab w:val="left" w:pos="216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p w14:paraId="32AD7321" w14:textId="063F7675" w:rsidR="00EE32A3" w:rsidRPr="005D6F1A" w:rsidRDefault="00EE32A3" w:rsidP="00A65164">
      <w:pPr>
        <w:tabs>
          <w:tab w:val="clear" w:pos="227"/>
          <w:tab w:val="clear" w:pos="454"/>
          <w:tab w:val="clear" w:pos="680"/>
          <w:tab w:val="clear" w:pos="907"/>
          <w:tab w:val="left" w:pos="1080"/>
          <w:tab w:val="left" w:pos="1170"/>
          <w:tab w:val="left" w:pos="1260"/>
          <w:tab w:val="left" w:pos="2160"/>
        </w:tabs>
        <w:spacing w:line="223" w:lineRule="auto"/>
        <w:ind w:left="99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0" w:name="_Hlk70501919"/>
      <w:r w:rsidRPr="005D6F1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256</w:t>
      </w:r>
      <w:r w:rsidR="002A7AE3" w:rsidRPr="005D6F1A">
        <w:rPr>
          <w:rFonts w:ascii="Angsana New" w:hAnsi="Angsana New"/>
          <w:sz w:val="30"/>
          <w:szCs w:val="30"/>
        </w:rPr>
        <w:t>5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5D6F1A">
        <w:rPr>
          <w:rFonts w:ascii="Angsana New" w:hAnsi="Angsana New"/>
          <w:sz w:val="30"/>
          <w:szCs w:val="30"/>
          <w:cs/>
        </w:rPr>
        <w:br/>
      </w:r>
      <w:r w:rsidRPr="005D6F1A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D241AA" w:rsidRPr="005D6F1A">
        <w:rPr>
          <w:rFonts w:ascii="Angsana New" w:hAnsi="Angsana New"/>
          <w:sz w:val="30"/>
          <w:szCs w:val="30"/>
        </w:rPr>
        <w:t>81,553.6</w:t>
      </w:r>
      <w:r w:rsidR="00A10F85">
        <w:rPr>
          <w:rFonts w:ascii="Angsana New" w:hAnsi="Angsana New"/>
          <w:sz w:val="30"/>
          <w:szCs w:val="30"/>
        </w:rPr>
        <w:t>7</w:t>
      </w:r>
      <w:r w:rsidR="005D1A82"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D241AA" w:rsidRPr="005D6F1A">
        <w:rPr>
          <w:rFonts w:ascii="Angsana New" w:hAnsi="Angsana New"/>
          <w:sz w:val="30"/>
          <w:szCs w:val="30"/>
        </w:rPr>
        <w:t>81,468.62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5D6F1A">
        <w:rPr>
          <w:rFonts w:ascii="Angsana New" w:hAnsi="Angsana New"/>
          <w:sz w:val="30"/>
          <w:szCs w:val="30"/>
          <w:cs/>
        </w:rPr>
        <w:br/>
      </w:r>
      <w:r w:rsidRPr="005D6F1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D6F1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D6F1A">
        <w:rPr>
          <w:rFonts w:ascii="Angsana New" w:hAnsi="Angsana New"/>
          <w:i/>
          <w:iCs/>
          <w:sz w:val="30"/>
          <w:szCs w:val="30"/>
        </w:rPr>
        <w:t>256</w:t>
      </w:r>
      <w:r w:rsidR="002A7AE3" w:rsidRPr="005D6F1A">
        <w:rPr>
          <w:rFonts w:ascii="Angsana New" w:hAnsi="Angsana New"/>
          <w:i/>
          <w:iCs/>
          <w:sz w:val="30"/>
          <w:szCs w:val="30"/>
        </w:rPr>
        <w:t>4</w:t>
      </w:r>
      <w:r w:rsidRPr="005D6F1A">
        <w:rPr>
          <w:rFonts w:ascii="Angsana New" w:hAnsi="Angsana New"/>
          <w:i/>
          <w:iCs/>
          <w:sz w:val="30"/>
          <w:szCs w:val="30"/>
        </w:rPr>
        <w:t xml:space="preserve">: </w:t>
      </w:r>
      <w:r w:rsidR="005D1A82" w:rsidRPr="005D6F1A">
        <w:rPr>
          <w:rFonts w:ascii="Angsana New" w:hAnsi="Angsana New"/>
          <w:i/>
          <w:iCs/>
          <w:sz w:val="30"/>
          <w:szCs w:val="30"/>
        </w:rPr>
        <w:t xml:space="preserve">82,608.87 </w:t>
      </w:r>
      <w:r w:rsidRPr="005D6F1A">
        <w:rPr>
          <w:rFonts w:ascii="Angsana New" w:hAnsi="Angsana New"/>
          <w:i/>
          <w:iCs/>
          <w:sz w:val="30"/>
          <w:szCs w:val="30"/>
        </w:rPr>
        <w:t xml:space="preserve"> </w:t>
      </w:r>
      <w:r w:rsidRPr="005D6F1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D1A82" w:rsidRPr="005D6F1A">
        <w:rPr>
          <w:rFonts w:ascii="Angsana New" w:hAnsi="Angsana New"/>
          <w:i/>
          <w:iCs/>
          <w:sz w:val="30"/>
          <w:szCs w:val="30"/>
        </w:rPr>
        <w:t>82,523.82</w:t>
      </w:r>
      <w:r w:rsidRPr="005D6F1A">
        <w:rPr>
          <w:rFonts w:ascii="Angsana New" w:hAnsi="Angsana New"/>
          <w:i/>
          <w:iCs/>
          <w:sz w:val="30"/>
          <w:szCs w:val="30"/>
        </w:rPr>
        <w:t xml:space="preserve"> </w:t>
      </w:r>
      <w:r w:rsidRPr="005D6F1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D6F1A">
        <w:rPr>
          <w:rFonts w:ascii="Angsana New" w:hAnsi="Angsana New"/>
          <w:i/>
          <w:iCs/>
          <w:sz w:val="30"/>
          <w:szCs w:val="30"/>
        </w:rPr>
        <w:t>)</w:t>
      </w:r>
    </w:p>
    <w:bookmarkEnd w:id="10"/>
    <w:p w14:paraId="74AA6D5B" w14:textId="77777777" w:rsidR="00EE32A3" w:rsidRPr="005D6F1A" w:rsidRDefault="00EE32A3" w:rsidP="00EE32A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</w:p>
    <w:bookmarkEnd w:id="9"/>
    <w:p w14:paraId="1B813931" w14:textId="477BD4CF" w:rsidR="00B1214B" w:rsidRPr="005D6F1A" w:rsidRDefault="00912219" w:rsidP="00B1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5D6F1A">
        <w:rPr>
          <w:rFonts w:ascii="Angsana New" w:hAnsi="Angsana New"/>
          <w:sz w:val="24"/>
          <w:szCs w:val="24"/>
          <w:cs/>
        </w:rPr>
        <w:br w:type="page"/>
      </w:r>
    </w:p>
    <w:p w14:paraId="5B15FBF9" w14:textId="3BB412BD" w:rsidR="00B30343" w:rsidRPr="005D6F1A" w:rsidRDefault="00B30343" w:rsidP="002B59E8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7EC50EBB" w14:textId="68D31205" w:rsidR="00B30343" w:rsidRPr="005D6F1A" w:rsidRDefault="00B30343" w:rsidP="00B3034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33F27BAF" w14:textId="77777777" w:rsidR="00B30343" w:rsidRPr="005D6F1A" w:rsidRDefault="00B30343" w:rsidP="002B59E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810" w:firstLine="180"/>
        <w:jc w:val="thaiDistribute"/>
        <w:rPr>
          <w:rFonts w:asciiTheme="majorBidi" w:hAnsiTheme="majorBidi"/>
          <w:sz w:val="30"/>
          <w:szCs w:val="30"/>
        </w:rPr>
      </w:pPr>
      <w:r w:rsidRPr="005D6F1A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5D6F1A">
        <w:rPr>
          <w:rFonts w:asciiTheme="majorBidi" w:hAnsiTheme="majorBidi" w:hint="cs"/>
          <w:sz w:val="30"/>
          <w:szCs w:val="30"/>
        </w:rPr>
        <w:t>-</w:t>
      </w:r>
      <w:r w:rsidRPr="005D6F1A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5D6F1A" w:rsidRDefault="00B30343" w:rsidP="002B59E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810" w:firstLine="180"/>
        <w:jc w:val="thaiDistribute"/>
        <w:rPr>
          <w:rFonts w:asciiTheme="majorBidi" w:hAnsiTheme="majorBidi"/>
          <w:sz w:val="30"/>
          <w:szCs w:val="30"/>
        </w:rPr>
      </w:pPr>
    </w:p>
    <w:p w14:paraId="57D3B3DE" w14:textId="35DEC4F7" w:rsidR="00B30343" w:rsidRPr="005D6F1A" w:rsidRDefault="00B30343" w:rsidP="002B59E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90" w:right="119"/>
        <w:jc w:val="thaiDistribute"/>
        <w:rPr>
          <w:rFonts w:asciiTheme="majorBidi" w:hAnsiTheme="majorBidi"/>
          <w:sz w:val="30"/>
          <w:szCs w:val="30"/>
        </w:rPr>
      </w:pPr>
      <w:r w:rsidRPr="005D6F1A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5D6F1A">
        <w:rPr>
          <w:rFonts w:asciiTheme="majorBidi" w:hAnsiTheme="majorBidi" w:hint="cs"/>
          <w:sz w:val="30"/>
          <w:szCs w:val="30"/>
        </w:rPr>
        <w:t>10</w:t>
      </w:r>
      <w:r w:rsidRPr="005D6F1A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5D6F1A">
        <w:rPr>
          <w:rFonts w:asciiTheme="majorBidi" w:hAnsiTheme="majorBidi" w:hint="cs"/>
          <w:sz w:val="30"/>
          <w:szCs w:val="30"/>
        </w:rPr>
        <w:t>2563</w:t>
      </w:r>
      <w:r w:rsidRPr="005D6F1A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5D6F1A">
        <w:rPr>
          <w:rFonts w:asciiTheme="majorBidi" w:hAnsiTheme="majorBidi" w:hint="cs"/>
          <w:sz w:val="30"/>
          <w:szCs w:val="30"/>
        </w:rPr>
        <w:t>2563</w:t>
      </w:r>
      <w:r w:rsidRPr="005D6F1A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5D6F1A">
        <w:rPr>
          <w:rFonts w:asciiTheme="majorBidi" w:hAnsiTheme="majorBidi" w:hint="cs"/>
          <w:sz w:val="30"/>
          <w:szCs w:val="30"/>
        </w:rPr>
        <w:t>AWC Share</w:t>
      </w:r>
      <w:r w:rsidR="00367332">
        <w:rPr>
          <w:rFonts w:asciiTheme="majorBidi" w:hAnsiTheme="majorBidi"/>
          <w:sz w:val="30"/>
          <w:szCs w:val="30"/>
        </w:rPr>
        <w:t>s</w:t>
      </w:r>
      <w:r w:rsidRPr="005D6F1A">
        <w:rPr>
          <w:rFonts w:asciiTheme="majorBidi" w:hAnsiTheme="majorBidi" w:hint="cs"/>
          <w:sz w:val="30"/>
          <w:szCs w:val="30"/>
        </w:rPr>
        <w:t xml:space="preserve"> Plan 2020</w:t>
      </w:r>
      <w:r w:rsidRPr="005D6F1A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5D6F1A">
        <w:rPr>
          <w:rFonts w:asciiTheme="majorBidi" w:hAnsiTheme="majorBidi" w:hint="cs"/>
          <w:sz w:val="30"/>
          <w:szCs w:val="30"/>
        </w:rPr>
        <w:t>AWC Share</w:t>
      </w:r>
      <w:r w:rsidR="00367332">
        <w:rPr>
          <w:rFonts w:asciiTheme="majorBidi" w:hAnsiTheme="majorBidi"/>
          <w:sz w:val="30"/>
          <w:szCs w:val="30"/>
        </w:rPr>
        <w:t>s</w:t>
      </w:r>
      <w:r w:rsidRPr="005D6F1A">
        <w:rPr>
          <w:rFonts w:asciiTheme="majorBidi" w:hAnsiTheme="majorBidi" w:hint="cs"/>
          <w:sz w:val="30"/>
          <w:szCs w:val="30"/>
        </w:rPr>
        <w:t xml:space="preserve"> Plan 2020 </w:t>
      </w:r>
      <w:r w:rsidRPr="005D6F1A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5D6F1A">
        <w:rPr>
          <w:rFonts w:asciiTheme="majorBidi" w:hAnsiTheme="majorBidi"/>
          <w:sz w:val="30"/>
          <w:szCs w:val="30"/>
          <w:cs/>
        </w:rPr>
        <w:t xml:space="preserve"> </w:t>
      </w:r>
      <w:r w:rsidRPr="005D6F1A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6FA8410F" w14:textId="77777777" w:rsidR="00B30343" w:rsidRPr="005D6F1A" w:rsidRDefault="00B30343" w:rsidP="00B30343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810"/>
        <w:jc w:val="thaiDistribute"/>
        <w:rPr>
          <w:rFonts w:asciiTheme="majorBidi" w:hAnsiTheme="majorBidi"/>
          <w:sz w:val="30"/>
          <w:szCs w:val="30"/>
        </w:rPr>
      </w:pPr>
    </w:p>
    <w:p w14:paraId="24D4CE7E" w14:textId="3E37026F" w:rsidR="00B30343" w:rsidRPr="005D6F1A" w:rsidRDefault="00B30343" w:rsidP="002B59E8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5D6F1A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5D6F1A">
        <w:rPr>
          <w:rFonts w:asciiTheme="majorBidi" w:hAnsiTheme="majorBidi" w:hint="cs"/>
          <w:sz w:val="30"/>
          <w:szCs w:val="30"/>
        </w:rPr>
        <w:t>AWC Share</w:t>
      </w:r>
      <w:r w:rsidR="00367332">
        <w:rPr>
          <w:rFonts w:asciiTheme="majorBidi" w:hAnsiTheme="majorBidi"/>
          <w:sz w:val="30"/>
          <w:szCs w:val="30"/>
        </w:rPr>
        <w:t>s</w:t>
      </w:r>
      <w:r w:rsidRPr="005D6F1A">
        <w:rPr>
          <w:rFonts w:asciiTheme="majorBidi" w:hAnsiTheme="majorBidi" w:hint="cs"/>
          <w:sz w:val="30"/>
          <w:szCs w:val="30"/>
        </w:rPr>
        <w:t xml:space="preserve"> Plan 2020 </w:t>
      </w:r>
      <w:r w:rsidRPr="005D6F1A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77777777" w:rsidR="00B30343" w:rsidRPr="005D6F1A" w:rsidRDefault="00B30343" w:rsidP="00B30343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5D6F1A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5D6F1A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5D6F1A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5D6F1A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5D6F1A" w:rsidRDefault="00B30343" w:rsidP="002B59E8">
            <w:pPr>
              <w:pStyle w:val="ListParagraph"/>
              <w:tabs>
                <w:tab w:val="right" w:pos="3599"/>
              </w:tabs>
              <w:spacing w:line="256" w:lineRule="auto"/>
              <w:ind w:left="4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5D6F1A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5D6F1A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5D6F1A" w:rsidRDefault="00B30343" w:rsidP="002B59E8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696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77777777" w:rsidR="00B30343" w:rsidRPr="005D6F1A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จำนวนรวมท้ังสิ้นไม่เกิน </w:t>
            </w:r>
            <w:r w:rsidRPr="005D6F1A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5D6F1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5D6F1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5D6F1A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5D6F1A" w:rsidRDefault="00B30343" w:rsidP="002B59E8">
            <w:pPr>
              <w:pStyle w:val="ListParagraph"/>
              <w:spacing w:line="256" w:lineRule="auto"/>
              <w:ind w:left="426"/>
              <w:rPr>
                <w:rFonts w:ascii="Angsana New" w:eastAsia="Times New Roman" w:hAnsi="Angsana New"/>
                <w:sz w:val="30"/>
                <w:szCs w:val="30"/>
              </w:rPr>
            </w:pP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5F6539D5" w:rsidR="00B30343" w:rsidRPr="005D6F1A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วันปฏิทินก่อนวันที่มีการเสนอขายหุ้นสามัญเพิ่มทุนในแต่ละคร้ัง โดยจะทยอยออกหุ้นทุกปีภายใน 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5D6F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04672DDA" w14:textId="34D1F2EB" w:rsidR="00B30343" w:rsidRPr="005D6F1A" w:rsidRDefault="00B30343" w:rsidP="00B3034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483B8E21" w14:textId="75BAB9AA" w:rsidR="003A5413" w:rsidRPr="005D6F1A" w:rsidRDefault="003A5413" w:rsidP="002B59E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line="228" w:lineRule="auto"/>
        <w:ind w:left="99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78349B">
        <w:rPr>
          <w:rFonts w:ascii="Angsana New" w:hAnsi="Angsana New" w:hint="cs"/>
          <w:sz w:val="30"/>
          <w:szCs w:val="30"/>
          <w:cs/>
        </w:rPr>
        <w:t>สำหรับงวดสามดือนสิ้นสุดวันที่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/>
          <w:sz w:val="30"/>
          <w:szCs w:val="30"/>
        </w:rPr>
        <w:t>31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8349B">
        <w:rPr>
          <w:rFonts w:ascii="Angsana New" w:hAnsi="Angsana New"/>
          <w:sz w:val="30"/>
          <w:szCs w:val="30"/>
        </w:rPr>
        <w:t>2565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จำนวน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="00B671D3" w:rsidRPr="0078349B">
        <w:rPr>
          <w:rFonts w:ascii="Angsana New" w:hAnsi="Angsana New"/>
          <w:sz w:val="30"/>
          <w:szCs w:val="30"/>
        </w:rPr>
        <w:t>4.51</w:t>
      </w:r>
      <w:r w:rsidRPr="0078349B">
        <w:rPr>
          <w:rFonts w:ascii="Angsana New" w:hAnsi="Angsana New"/>
          <w:sz w:val="30"/>
          <w:szCs w:val="30"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ล้านบาท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และ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="00B671D3" w:rsidRPr="0078349B">
        <w:rPr>
          <w:rFonts w:ascii="Angsana New" w:hAnsi="Angsana New"/>
          <w:sz w:val="30"/>
          <w:szCs w:val="30"/>
        </w:rPr>
        <w:t>4.</w:t>
      </w:r>
      <w:r w:rsidR="00DC73D2">
        <w:rPr>
          <w:rFonts w:ascii="Angsana New" w:hAnsi="Angsana New"/>
          <w:sz w:val="30"/>
          <w:szCs w:val="30"/>
        </w:rPr>
        <w:t>29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ล้านบาท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sz w:val="30"/>
          <w:szCs w:val="30"/>
          <w:cs/>
        </w:rPr>
        <w:t>ตามลำดับ</w:t>
      </w:r>
      <w:r w:rsidRPr="0078349B">
        <w:rPr>
          <w:rFonts w:ascii="Angsana New" w:hAnsi="Angsana New"/>
          <w:sz w:val="30"/>
          <w:szCs w:val="30"/>
          <w:cs/>
        </w:rPr>
        <w:t xml:space="preserve"> </w:t>
      </w:r>
      <w:r w:rsidRPr="0078349B">
        <w:rPr>
          <w:rFonts w:ascii="Angsana New" w:hAnsi="Angsana New"/>
          <w:i/>
          <w:iCs/>
          <w:sz w:val="30"/>
          <w:szCs w:val="30"/>
          <w:cs/>
        </w:rPr>
        <w:t>(</w:t>
      </w:r>
      <w:r w:rsidRPr="0078349B">
        <w:rPr>
          <w:rFonts w:ascii="Angsana New" w:hAnsi="Angsana New"/>
          <w:i/>
          <w:iCs/>
          <w:sz w:val="30"/>
          <w:szCs w:val="30"/>
        </w:rPr>
        <w:t>2564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8349B">
        <w:rPr>
          <w:rFonts w:ascii="Angsana New" w:hAnsi="Angsana New"/>
          <w:i/>
          <w:iCs/>
          <w:sz w:val="30"/>
          <w:szCs w:val="30"/>
        </w:rPr>
        <w:t>2.27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49B">
        <w:rPr>
          <w:rFonts w:ascii="Angsana New" w:hAnsi="Angsana New"/>
          <w:i/>
          <w:iCs/>
          <w:sz w:val="30"/>
          <w:szCs w:val="30"/>
        </w:rPr>
        <w:t>2.14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834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349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8349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8706D13" w14:textId="77777777" w:rsidR="004F68F4" w:rsidRPr="005D6F1A" w:rsidRDefault="004F68F4" w:rsidP="00B3034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3F4B19DC" w14:textId="77777777" w:rsidR="00B30343" w:rsidRPr="005D6F1A" w:rsidRDefault="00B30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5D6F1A"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24917937" w14:textId="398BB27C" w:rsidR="00B30343" w:rsidRPr="005D6F1A" w:rsidRDefault="00B30343" w:rsidP="00B30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5D6F1A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5D6F1A" w:rsidRDefault="00B30343" w:rsidP="00B30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GB"/>
        </w:rPr>
      </w:pPr>
    </w:p>
    <w:tbl>
      <w:tblPr>
        <w:tblW w:w="1080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5D6F1A" w14:paraId="456C9AFC" w14:textId="77777777" w:rsidTr="00367332">
        <w:tc>
          <w:tcPr>
            <w:tcW w:w="2430" w:type="dxa"/>
          </w:tcPr>
          <w:p w14:paraId="7BE40313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5D6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D6F1A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33DA8053" w:rsidR="00C90CDF" w:rsidRPr="005D6F1A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5D6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5D6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5D6F1A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31 </w:t>
            </w: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มีนาคม </w:t>
            </w: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637723" w:rsidRPr="005D6F1A" w14:paraId="3EDE38B3" w14:textId="77777777" w:rsidTr="00367332">
        <w:tc>
          <w:tcPr>
            <w:tcW w:w="2430" w:type="dxa"/>
          </w:tcPr>
          <w:p w14:paraId="7282A018" w14:textId="77777777" w:rsidR="00637723" w:rsidRPr="005D6F1A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5D6F1A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5D6F1A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5D6F1A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5D6F1A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5D6F1A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90CDF" w:rsidRPr="005D6F1A" w14:paraId="4E4A6B35" w14:textId="0EC2064D" w:rsidTr="00367332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49689498" w:rsidR="00C90CDF" w:rsidRPr="005D6F1A" w:rsidRDefault="00C90CDF" w:rsidP="002A524B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6F1A">
              <w:rPr>
                <w:rFonts w:asciiTheme="majorBidi" w:hAnsiTheme="majorBidi" w:cstheme="majorBidi"/>
                <w:sz w:val="30"/>
                <w:szCs w:val="30"/>
              </w:rPr>
              <w:t>AWC Share</w:t>
            </w:r>
            <w:r w:rsidR="00367332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Plan</w:t>
            </w:r>
            <w:r w:rsidRPr="005D6F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</w:t>
            </w:r>
            <w:r w:rsidRPr="00C90CDF">
              <w:rPr>
                <w:rFonts w:asciiTheme="majorBidi" w:hAnsiTheme="majorBidi" w:cstheme="majorBidi"/>
                <w:sz w:val="30"/>
                <w:szCs w:val="30"/>
              </w:rPr>
              <w:t>ranche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757" w:type="dxa"/>
            <w:shd w:val="clear" w:color="auto" w:fill="auto"/>
          </w:tcPr>
          <w:p w14:paraId="4073625C" w14:textId="77777777" w:rsidR="00C90CDF" w:rsidRPr="005D6F1A" w:rsidRDefault="00C90CDF" w:rsidP="00B3034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283B5E15" w:rsidR="00C90CDF" w:rsidRPr="005D6F1A" w:rsidRDefault="00C90CDF" w:rsidP="00FF1156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shd w:val="clear" w:color="auto" w:fill="auto"/>
          </w:tcPr>
          <w:p w14:paraId="514F54D8" w14:textId="6BEB9E50" w:rsidR="00C90CDF" w:rsidRPr="0078349B" w:rsidRDefault="00C90CDF" w:rsidP="007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</w:t>
            </w:r>
            <w:r w:rsidR="0063772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3" w:type="dxa"/>
          </w:tcPr>
          <w:p w14:paraId="2B37584D" w14:textId="77777777" w:rsidR="00C90CDF" w:rsidRPr="0078349B" w:rsidRDefault="00C90CDF" w:rsidP="007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7991933E" w:rsidR="00C90CDF" w:rsidRPr="0078349B" w:rsidRDefault="00C90CDF" w:rsidP="007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(3</w:t>
            </w:r>
            <w:r w:rsidR="0063772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90</w:t>
            </w: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61298C9" w14:textId="77777777" w:rsidR="00C90CDF" w:rsidRPr="0078349B" w:rsidRDefault="00C90CDF" w:rsidP="007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7B5DC15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(43</w:t>
            </w:r>
            <w:r w:rsidR="0063772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6A4B693E" w14:textId="7777777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0363B0DC" w:rsidR="00C90CDF" w:rsidRPr="0078349B" w:rsidRDefault="00C90CDF" w:rsidP="00637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16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1,864</w:t>
            </w:r>
          </w:p>
        </w:tc>
      </w:tr>
      <w:tr w:rsidR="00C90CDF" w:rsidRPr="005D6F1A" w14:paraId="4EC3A576" w14:textId="77777777" w:rsidTr="00367332">
        <w:tc>
          <w:tcPr>
            <w:tcW w:w="2430" w:type="dxa"/>
            <w:shd w:val="clear" w:color="auto" w:fill="auto"/>
          </w:tcPr>
          <w:p w14:paraId="6A8D2F61" w14:textId="4C195A7E" w:rsidR="00C90CDF" w:rsidRPr="005D6F1A" w:rsidRDefault="00C90CDF" w:rsidP="00C90CDF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6F1A">
              <w:rPr>
                <w:rFonts w:asciiTheme="majorBidi" w:hAnsiTheme="majorBidi" w:cstheme="majorBidi"/>
                <w:sz w:val="30"/>
                <w:szCs w:val="30"/>
              </w:rPr>
              <w:t>AWC Share</w:t>
            </w:r>
            <w:r w:rsidR="00367332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Plan</w:t>
            </w:r>
            <w:r w:rsidRPr="005D6F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</w:t>
            </w:r>
            <w:r w:rsidRPr="00C90CDF">
              <w:rPr>
                <w:rFonts w:asciiTheme="majorBidi" w:hAnsiTheme="majorBidi" w:cstheme="majorBidi"/>
                <w:sz w:val="30"/>
                <w:szCs w:val="30"/>
              </w:rPr>
              <w:t>ranche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757" w:type="dxa"/>
            <w:shd w:val="clear" w:color="auto" w:fill="auto"/>
          </w:tcPr>
          <w:p w14:paraId="455F92ED" w14:textId="78120987" w:rsidR="00C90CDF" w:rsidRPr="005D6F1A" w:rsidRDefault="00C90CDF" w:rsidP="00C90CD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67046545" w:rsidR="00C90CDF" w:rsidRPr="005D6F1A" w:rsidRDefault="00C90CDF" w:rsidP="00C90CD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1CC6467C" w14:textId="205F9F4E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</w:tcPr>
          <w:p w14:paraId="000CDB71" w14:textId="7777777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8AC834" w14:textId="0543407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-</w:t>
            </w:r>
          </w:p>
        </w:tc>
        <w:tc>
          <w:tcPr>
            <w:tcW w:w="270" w:type="dxa"/>
          </w:tcPr>
          <w:p w14:paraId="6E20FF7C" w14:textId="7777777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F65D4" w14:textId="027C1AE9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6BC297D" w14:textId="77777777" w:rsidR="00C90CDF" w:rsidRPr="0078349B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4562686E" w14:textId="2E02F7D7" w:rsidR="00C90CDF" w:rsidRPr="0078349B" w:rsidRDefault="00C90CDF" w:rsidP="00637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8349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2,989</w:t>
            </w:r>
          </w:p>
        </w:tc>
      </w:tr>
      <w:tr w:rsidR="00C90CDF" w:rsidRPr="005D6F1A" w14:paraId="35DCE310" w14:textId="77777777" w:rsidTr="00367332">
        <w:tc>
          <w:tcPr>
            <w:tcW w:w="2430" w:type="dxa"/>
            <w:shd w:val="clear" w:color="auto" w:fill="auto"/>
          </w:tcPr>
          <w:p w14:paraId="381691D9" w14:textId="75FFAD22" w:rsidR="00C90CDF" w:rsidRPr="00C90CDF" w:rsidRDefault="00C90CDF" w:rsidP="00C90CDF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CDF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C90CDF" w:rsidRPr="005D6F1A" w:rsidRDefault="00C90CDF" w:rsidP="00C90CD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C90CDF" w:rsidRPr="005D6F1A" w:rsidRDefault="00C90CDF" w:rsidP="00C90CD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59EA9DA3" w:rsidR="00C90CDF" w:rsidRPr="00C90CDF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5,67</w:t>
            </w:r>
            <w:r w:rsidR="0063772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3" w:type="dxa"/>
          </w:tcPr>
          <w:p w14:paraId="48DA2CA7" w14:textId="77777777" w:rsidR="00C90CDF" w:rsidRPr="00C90CDF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4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3BF3CF71" w:rsidR="00C90CDF" w:rsidRPr="00C90CDF" w:rsidRDefault="00C90CDF" w:rsidP="00637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1100" w:firstLine="52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(3</w:t>
            </w:r>
            <w:r w:rsidR="0063772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90</w:t>
            </w: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7C25B91" w14:textId="77777777" w:rsidR="00C90CDF" w:rsidRPr="00C90CDF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4F114D20" w:rsidR="00C90CDF" w:rsidRPr="00C90CDF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(43</w:t>
            </w:r>
            <w:r w:rsidR="0063772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0417FD7" w14:textId="77777777" w:rsidR="00C90CDF" w:rsidRDefault="00C90CDF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307512B2" w:rsidR="00C90CDF" w:rsidRPr="00C90CDF" w:rsidRDefault="00C90CDF" w:rsidP="00637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</w:t>
            </w: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</w:t>
            </w:r>
            <w:r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C90CD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4,853</w:t>
            </w:r>
          </w:p>
        </w:tc>
      </w:tr>
    </w:tbl>
    <w:p w14:paraId="17FFB0FD" w14:textId="77777777" w:rsidR="00B30343" w:rsidRPr="005D6F1A" w:rsidRDefault="00B30343" w:rsidP="00B3034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5D6F1A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5D6F1A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5D6F1A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5D6F1A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5D6F1A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4735A07E" w14:textId="77777777" w:rsidR="00B30343" w:rsidRPr="005D6F1A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64B3A3E" w14:textId="29AB0EDB" w:rsidR="00B30343" w:rsidRPr="005D6F1A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color w:val="000000" w:themeColor="text1"/>
          <w:sz w:val="30"/>
          <w:szCs w:val="30"/>
        </w:rPr>
      </w:pPr>
      <w:r w:rsidRPr="005D6F1A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รายการกระทบยอดหุ้นสามัญที่ออกและชำระแล้ว ส่วนเกินมูลค่าหุ้นสามัญ และทุนสำรองอื่น - การจ่ายโดยใช้หุ้นเป็นเกณฑ์ สำหรับงวด</w:t>
      </w:r>
      <w:r w:rsidR="00366E12" w:rsidRPr="005D6F1A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สาม</w:t>
      </w:r>
      <w:r w:rsidRPr="005D6F1A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เดือนสิ้นสุดวันที่</w:t>
      </w:r>
      <w:r w:rsidR="00366E12" w:rsidRPr="005D6F1A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 </w:t>
      </w:r>
      <w:r w:rsidR="00366E12" w:rsidRPr="005D6F1A">
        <w:rPr>
          <w:rFonts w:ascii="Angsana New" w:eastAsia="Times New Roman" w:hAnsi="Angsana New"/>
          <w:color w:val="000000" w:themeColor="text1"/>
          <w:sz w:val="30"/>
          <w:szCs w:val="30"/>
        </w:rPr>
        <w:t>31</w:t>
      </w:r>
      <w:r w:rsidR="00366E12" w:rsidRPr="005D6F1A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366E12" w:rsidRPr="005D6F1A">
        <w:rPr>
          <w:rFonts w:ascii="Angsana New" w:eastAsia="Times New Roman" w:hAnsi="Angsana New"/>
          <w:color w:val="000000" w:themeColor="text1"/>
          <w:sz w:val="30"/>
          <w:szCs w:val="30"/>
        </w:rPr>
        <w:t>2565</w:t>
      </w:r>
    </w:p>
    <w:p w14:paraId="0F06189F" w14:textId="2808A081" w:rsidR="00B30343" w:rsidRPr="005D6F1A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703" w:type="dxa"/>
        <w:tblInd w:w="558" w:type="dxa"/>
        <w:tblLook w:val="04A0" w:firstRow="1" w:lastRow="0" w:firstColumn="1" w:lastColumn="0" w:noHBand="0" w:noVBand="1"/>
      </w:tblPr>
      <w:tblGrid>
        <w:gridCol w:w="3402"/>
        <w:gridCol w:w="1422"/>
        <w:gridCol w:w="268"/>
        <w:gridCol w:w="1339"/>
        <w:gridCol w:w="236"/>
        <w:gridCol w:w="1275"/>
        <w:gridCol w:w="269"/>
        <w:gridCol w:w="1492"/>
      </w:tblGrid>
      <w:tr w:rsidR="00516F99" w:rsidRPr="005D6F1A" w14:paraId="12910A69" w14:textId="77777777" w:rsidTr="002B59E8">
        <w:tc>
          <w:tcPr>
            <w:tcW w:w="3402" w:type="dxa"/>
          </w:tcPr>
          <w:p w14:paraId="7E9314AA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01" w:type="dxa"/>
            <w:gridSpan w:val="7"/>
          </w:tcPr>
          <w:p w14:paraId="6B8CC5E6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5D6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5D6F1A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16F99" w:rsidRPr="005D6F1A" w14:paraId="7E455614" w14:textId="77777777" w:rsidTr="002B59E8">
        <w:trPr>
          <w:trHeight w:val="918"/>
        </w:trPr>
        <w:tc>
          <w:tcPr>
            <w:tcW w:w="3402" w:type="dxa"/>
          </w:tcPr>
          <w:p w14:paraId="61A15566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029" w:type="dxa"/>
            <w:gridSpan w:val="3"/>
          </w:tcPr>
          <w:p w14:paraId="05561FEC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13497F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2F75FC9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หุ้นสามัญที่ออกและชำระแล้ว</w:t>
            </w:r>
          </w:p>
        </w:tc>
        <w:tc>
          <w:tcPr>
            <w:tcW w:w="236" w:type="dxa"/>
          </w:tcPr>
          <w:p w14:paraId="672262E8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</w:tcPr>
          <w:p w14:paraId="2D3943AA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ส่วนเกินมูลค่า</w:t>
            </w:r>
          </w:p>
          <w:p w14:paraId="08E59206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</w:t>
            </w:r>
          </w:p>
        </w:tc>
        <w:tc>
          <w:tcPr>
            <w:tcW w:w="269" w:type="dxa"/>
          </w:tcPr>
          <w:p w14:paraId="6A1FABAC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</w:tcPr>
          <w:p w14:paraId="5C09C7DD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ทุนสำรองอื่น</w:t>
            </w:r>
            <w:r w:rsidRPr="005D6F1A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5D6F1A">
              <w:rPr>
                <w:rFonts w:ascii="Angsana New" w:eastAsia="AngsanaNew" w:hAnsi="Angsana New"/>
                <w:spacing w:val="-4"/>
                <w:sz w:val="30"/>
                <w:szCs w:val="30"/>
                <w:cs/>
                <w:lang w:eastAsia="en-GB"/>
              </w:rPr>
              <w:t>-</w:t>
            </w:r>
            <w:r w:rsidRPr="005D6F1A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5D6F1A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การจ่ายโดยใช้หุ้นเป็นเกณฑ์</w:t>
            </w:r>
          </w:p>
        </w:tc>
      </w:tr>
      <w:tr w:rsidR="00516F99" w:rsidRPr="005D6F1A" w14:paraId="2A802160" w14:textId="77777777" w:rsidTr="002B59E8">
        <w:tc>
          <w:tcPr>
            <w:tcW w:w="3402" w:type="dxa"/>
          </w:tcPr>
          <w:p w14:paraId="45043394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2" w:type="dxa"/>
          </w:tcPr>
          <w:p w14:paraId="4D3B8769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127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cs/>
                <w:lang w:eastAsia="en-GB"/>
              </w:rPr>
              <w:t>(</w:t>
            </w:r>
            <w:r w:rsidRPr="005D6F1A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จำนวนพันหุ้น</w:t>
            </w:r>
            <w:r w:rsidRPr="005D6F1A"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68" w:type="dxa"/>
          </w:tcPr>
          <w:p w14:paraId="7FC6AE64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14:paraId="041D3E13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38" w:right="-398"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cs/>
                <w:lang w:eastAsia="en-GB"/>
              </w:rPr>
              <w:t>(</w:t>
            </w:r>
            <w:r w:rsidRPr="005D6F1A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พันบาท</w:t>
            </w:r>
            <w:r w:rsidRPr="005D6F1A"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70E3093C" w14:textId="77777777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left="-138" w:right="-94"/>
              <w:rPr>
                <w:rFonts w:ascii="Angsana New" w:eastAsia="AngsanaNew" w:hAnsi="Angsana New" w:cstheme="min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036" w:type="dxa"/>
            <w:gridSpan w:val="3"/>
          </w:tcPr>
          <w:p w14:paraId="50E634B0" w14:textId="425F2F0D" w:rsidR="00516F99" w:rsidRPr="005D6F1A" w:rsidRDefault="00516F9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38" w:right="-94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="0063772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5D6F1A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5D6F1A">
              <w:rPr>
                <w:rFonts w:ascii="Angsana New" w:eastAsia="AngsanaNew" w:hAnsi="Angsana New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0D2F9A" w:rsidRPr="005D6F1A" w14:paraId="255E5DAA" w14:textId="77777777" w:rsidTr="002B59E8">
        <w:tc>
          <w:tcPr>
            <w:tcW w:w="3402" w:type="dxa"/>
          </w:tcPr>
          <w:p w14:paraId="108D26C3" w14:textId="52FDDA6A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90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90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CDF">
              <w:rPr>
                <w:rFonts w:ascii="Angsana New" w:hAnsi="Angsana New"/>
                <w:sz w:val="30"/>
                <w:szCs w:val="30"/>
              </w:rPr>
              <w:t>1</w:t>
            </w:r>
            <w:r w:rsidRPr="00C90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C90C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="007B3E55">
              <w:rPr>
                <w:rFonts w:ascii="Angsana New" w:hAnsi="Angsana New" w:cstheme="minorBidi"/>
                <w:sz w:val="30"/>
                <w:szCs w:val="30"/>
              </w:rPr>
              <w:t>2565</w:t>
            </w:r>
          </w:p>
        </w:tc>
        <w:tc>
          <w:tcPr>
            <w:tcW w:w="1422" w:type="dxa"/>
            <w:vAlign w:val="bottom"/>
          </w:tcPr>
          <w:p w14:paraId="1214B3E0" w14:textId="2E5108ED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8" w:type="dxa"/>
            <w:vAlign w:val="bottom"/>
          </w:tcPr>
          <w:p w14:paraId="3F455238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17010DF" w14:textId="6342041D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  <w:vAlign w:val="bottom"/>
          </w:tcPr>
          <w:p w14:paraId="234435BF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ACEA819" w14:textId="1DD94836" w:rsidR="000D2F9A" w:rsidRPr="00C90CDF" w:rsidRDefault="00F26EA2" w:rsidP="00CF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39,326,508</w:t>
            </w:r>
          </w:p>
        </w:tc>
        <w:tc>
          <w:tcPr>
            <w:tcW w:w="269" w:type="dxa"/>
            <w:vAlign w:val="bottom"/>
          </w:tcPr>
          <w:p w14:paraId="3513740A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46577CDF" w14:textId="77ED6716" w:rsidR="000D2F9A" w:rsidRPr="00C90CDF" w:rsidRDefault="000D2F9A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9,</w:t>
            </w:r>
            <w:r w:rsidR="00367332">
              <w:rPr>
                <w:rFonts w:ascii="Angsana New" w:hAnsi="Angsana New"/>
                <w:sz w:val="30"/>
                <w:szCs w:val="30"/>
              </w:rPr>
              <w:t>08</w:t>
            </w:r>
            <w:r w:rsidRPr="00C90CD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D2F9A" w:rsidRPr="005D6F1A" w14:paraId="0B2924A0" w14:textId="77777777" w:rsidTr="002B59E8">
        <w:tc>
          <w:tcPr>
            <w:tcW w:w="3402" w:type="dxa"/>
          </w:tcPr>
          <w:p w14:paraId="303C16C1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ออกหุ้นให้กับพนักงาน</w:t>
            </w:r>
          </w:p>
        </w:tc>
        <w:tc>
          <w:tcPr>
            <w:tcW w:w="1422" w:type="dxa"/>
            <w:vAlign w:val="bottom"/>
          </w:tcPr>
          <w:p w14:paraId="0C41B558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68" w:type="dxa"/>
            <w:vAlign w:val="bottom"/>
          </w:tcPr>
          <w:p w14:paraId="4FD6B288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A8BE2C5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14:paraId="638797D3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3D86805" w14:textId="5EA77980" w:rsidR="000D2F9A" w:rsidRPr="00C90CDF" w:rsidRDefault="00F26EA2" w:rsidP="00CF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D2F9A" w:rsidRPr="00C90CDF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269" w:type="dxa"/>
            <w:vAlign w:val="bottom"/>
          </w:tcPr>
          <w:p w14:paraId="001B7704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38B176D9" w14:textId="77777777" w:rsidR="000D2F9A" w:rsidRPr="00C90CDF" w:rsidRDefault="000D2F9A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380" w:lineRule="exact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90CDF">
              <w:rPr>
                <w:rFonts w:ascii="Angsana New" w:hAnsi="Angsana New" w:cstheme="minorBidi"/>
                <w:sz w:val="30"/>
                <w:szCs w:val="30"/>
              </w:rPr>
              <w:t>(1,793)</w:t>
            </w:r>
          </w:p>
        </w:tc>
      </w:tr>
      <w:tr w:rsidR="000D2F9A" w:rsidRPr="005D6F1A" w14:paraId="54BC093C" w14:textId="77777777" w:rsidTr="002B59E8">
        <w:tc>
          <w:tcPr>
            <w:tcW w:w="3402" w:type="dxa"/>
          </w:tcPr>
          <w:p w14:paraId="446EBC0E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37" w:hanging="237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ค่าใช้จ่ายแผนการกำหนดค่าตอบแทนพนักงานระยะยาวสำหรับงวด</w:t>
            </w:r>
            <w:r w:rsidRPr="00C90CDF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</w:t>
            </w:r>
          </w:p>
        </w:tc>
        <w:tc>
          <w:tcPr>
            <w:tcW w:w="1422" w:type="dxa"/>
            <w:vAlign w:val="bottom"/>
          </w:tcPr>
          <w:p w14:paraId="67314C2F" w14:textId="77777777" w:rsidR="000D2F9A" w:rsidRPr="00C90CDF" w:rsidRDefault="000D2F9A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44A4E0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0976249B" w14:textId="77777777" w:rsidR="000D2F9A" w:rsidRPr="00C90CDF" w:rsidRDefault="000D2F9A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67121F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512EF17F" w14:textId="77777777" w:rsidR="000D2F9A" w:rsidRPr="00C90CDF" w:rsidRDefault="000D2F9A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0" w:hanging="5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0F384DC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vAlign w:val="bottom"/>
          </w:tcPr>
          <w:p w14:paraId="693C98BA" w14:textId="528EB2DA" w:rsidR="000D2F9A" w:rsidRPr="00C90CDF" w:rsidRDefault="000D2F9A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sz w:val="30"/>
                <w:szCs w:val="30"/>
                <w:lang w:eastAsia="en-GB"/>
              </w:rPr>
              <w:t>4,513</w:t>
            </w:r>
          </w:p>
        </w:tc>
      </w:tr>
      <w:tr w:rsidR="000D2F9A" w:rsidRPr="005D6F1A" w14:paraId="02F7046D" w14:textId="77777777" w:rsidTr="002B59E8">
        <w:tc>
          <w:tcPr>
            <w:tcW w:w="3402" w:type="dxa"/>
          </w:tcPr>
          <w:p w14:paraId="4CBB31B1" w14:textId="6DA20B01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37" w:hanging="237"/>
              <w:rPr>
                <w:rFonts w:ascii="Angsana New" w:hAnsi="Angsana New"/>
                <w:sz w:val="30"/>
                <w:szCs w:val="30"/>
                <w:cs/>
              </w:rPr>
            </w:pP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ค่าใช้จ่ายในการออกหุ้นสามัญให้แก่</w:t>
            </w:r>
            <w:r w:rsidR="002B59E8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C90CDF">
              <w:rPr>
                <w:rFonts w:ascii="Angsana New" w:hAnsi="Angsana New" w:hint="cs"/>
                <w:sz w:val="30"/>
                <w:szCs w:val="30"/>
                <w:cs/>
              </w:rPr>
              <w:t>นักงาน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46E268C" w14:textId="77777777" w:rsidR="000D2F9A" w:rsidRPr="00C90CDF" w:rsidRDefault="000D2F9A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240" w:lineRule="auto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0C99B21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512BC2" w14:textId="77777777" w:rsidR="000D2F9A" w:rsidRPr="00C90CDF" w:rsidRDefault="000D2F9A" w:rsidP="00C9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08AB77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A69C9E" w14:textId="40E66370" w:rsidR="000D2F9A" w:rsidRPr="00C90CDF" w:rsidRDefault="00B92FA1" w:rsidP="008A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F9A" w:rsidRPr="00C90CDF">
              <w:rPr>
                <w:rFonts w:ascii="Angsana New" w:hAnsi="Angsana New"/>
                <w:sz w:val="30"/>
                <w:szCs w:val="30"/>
              </w:rPr>
              <w:t xml:space="preserve"> (1)</w:t>
            </w:r>
          </w:p>
        </w:tc>
        <w:tc>
          <w:tcPr>
            <w:tcW w:w="269" w:type="dxa"/>
            <w:vAlign w:val="bottom"/>
          </w:tcPr>
          <w:p w14:paraId="0FD32F92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3D4BA2C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0D2F9A" w:rsidRPr="005D6F1A" w14:paraId="4F7890D5" w14:textId="77777777" w:rsidTr="002B59E8">
        <w:tc>
          <w:tcPr>
            <w:tcW w:w="3402" w:type="dxa"/>
          </w:tcPr>
          <w:p w14:paraId="5971864A" w14:textId="0A1C02CB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0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90C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7B3E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3E5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9A3AB" w14:textId="0A20B6CC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CDF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68" w:type="dxa"/>
            <w:vAlign w:val="bottom"/>
          </w:tcPr>
          <w:p w14:paraId="0548BF5A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18648" w14:textId="2F2DED04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CDF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36" w:type="dxa"/>
          </w:tcPr>
          <w:p w14:paraId="30E966E7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713B" w14:textId="1166E305" w:rsidR="000D2F9A" w:rsidRPr="00C90CDF" w:rsidRDefault="00CF7222" w:rsidP="00CF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CDF">
              <w:rPr>
                <w:rFonts w:ascii="Angsana New" w:hAnsi="Angsana New"/>
                <w:b/>
                <w:bCs/>
                <w:sz w:val="30"/>
                <w:szCs w:val="30"/>
              </w:rPr>
              <w:t>39,327,910</w:t>
            </w:r>
          </w:p>
        </w:tc>
        <w:tc>
          <w:tcPr>
            <w:tcW w:w="269" w:type="dxa"/>
          </w:tcPr>
          <w:p w14:paraId="558D9895" w14:textId="77777777" w:rsidR="000D2F9A" w:rsidRPr="00C90CDF" w:rsidRDefault="000D2F9A" w:rsidP="000D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34237627" w14:textId="1E277946" w:rsidR="000D2F9A" w:rsidRPr="00C90CDF" w:rsidRDefault="000D2F9A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90CDF">
              <w:rPr>
                <w:rFonts w:ascii="Angsana New" w:hAnsi="Angsana New"/>
                <w:b/>
                <w:bCs/>
                <w:sz w:val="30"/>
                <w:szCs w:val="30"/>
              </w:rPr>
              <w:t>11,802</w:t>
            </w:r>
          </w:p>
        </w:tc>
      </w:tr>
    </w:tbl>
    <w:p w14:paraId="677EEBBF" w14:textId="0B26F500" w:rsidR="00C90CDF" w:rsidRDefault="00C90CDF" w:rsidP="00C90CD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7091C914" w14:textId="3F33EC75" w:rsidR="00C90CDF" w:rsidRDefault="00C90CDF" w:rsidP="00B92FA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4603253C" w14:textId="77777777" w:rsidR="0061786B" w:rsidRDefault="0061786B" w:rsidP="00B92FA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2CA94840" w14:textId="4F4D6740" w:rsidR="00844C5B" w:rsidRPr="005D6F1A" w:rsidRDefault="00844C5B" w:rsidP="002B59E8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1836FAA" w14:textId="0A5FBB81" w:rsidR="007C69B1" w:rsidRPr="00003739" w:rsidRDefault="007C69B1" w:rsidP="007C69B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20"/>
          <w:szCs w:val="20"/>
        </w:rPr>
      </w:pPr>
    </w:p>
    <w:tbl>
      <w:tblPr>
        <w:tblW w:w="9321" w:type="dxa"/>
        <w:tblInd w:w="900" w:type="dxa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5D6F1A" w14:paraId="70989FD4" w14:textId="77777777" w:rsidTr="00991026">
        <w:trPr>
          <w:tblHeader/>
        </w:trPr>
        <w:tc>
          <w:tcPr>
            <w:tcW w:w="2880" w:type="dxa"/>
          </w:tcPr>
          <w:p w14:paraId="5ED3A7EC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383" w:type="dxa"/>
          </w:tcPr>
          <w:p w14:paraId="27C261F6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7C69B1" w:rsidRPr="005D6F1A" w14:paraId="6F63E035" w14:textId="77777777" w:rsidTr="00991026">
        <w:trPr>
          <w:tblHeader/>
        </w:trPr>
        <w:tc>
          <w:tcPr>
            <w:tcW w:w="2880" w:type="dxa"/>
          </w:tcPr>
          <w:p w14:paraId="2A386B9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5D6F1A" w14:paraId="3E4F815B" w14:textId="77777777" w:rsidTr="00991026">
        <w:trPr>
          <w:tblHeader/>
        </w:trPr>
        <w:tc>
          <w:tcPr>
            <w:tcW w:w="2880" w:type="dxa"/>
          </w:tcPr>
          <w:p w14:paraId="659D4DEF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5D6F1A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5D6F1A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5D6F1A" w14:paraId="3A783925" w14:textId="77777777" w:rsidTr="00991026">
        <w:tc>
          <w:tcPr>
            <w:tcW w:w="2880" w:type="dxa"/>
          </w:tcPr>
          <w:p w14:paraId="0B2257E1" w14:textId="77777777" w:rsidR="007C69B1" w:rsidRPr="007B3E55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B3E5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69B1" w:rsidRPr="005D6F1A" w14:paraId="1DA8A8CD" w14:textId="77777777" w:rsidTr="00991026">
        <w:tc>
          <w:tcPr>
            <w:tcW w:w="2880" w:type="dxa"/>
          </w:tcPr>
          <w:p w14:paraId="355AB1F4" w14:textId="1EFA58C8" w:rsidR="007C69B1" w:rsidRPr="005D6F1A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="00A70DF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91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="0099102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91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99102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7C69B1" w:rsidRPr="005D6F1A" w:rsidRDefault="007C69B1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7C69B1" w:rsidRPr="005D6F1A" w14:paraId="3A8E8F41" w14:textId="77777777" w:rsidTr="00991026">
        <w:tc>
          <w:tcPr>
            <w:tcW w:w="2880" w:type="dxa"/>
          </w:tcPr>
          <w:p w14:paraId="6A6076D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BD1DE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31" w:type="dxa"/>
            <w:gridSpan w:val="7"/>
          </w:tcPr>
          <w:p w14:paraId="1F311F68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7C69B1" w:rsidRPr="005D6F1A" w14:paraId="2B850558" w14:textId="77777777" w:rsidTr="00991026">
        <w:tc>
          <w:tcPr>
            <w:tcW w:w="2880" w:type="dxa"/>
          </w:tcPr>
          <w:p w14:paraId="0A1A8C7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5D6F1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378BF252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31" w:type="dxa"/>
            <w:gridSpan w:val="7"/>
          </w:tcPr>
          <w:p w14:paraId="0EDC110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7C69B1" w:rsidRPr="005D6F1A" w14:paraId="2FA28A1A" w14:textId="77777777" w:rsidTr="00991026">
        <w:tc>
          <w:tcPr>
            <w:tcW w:w="2880" w:type="dxa"/>
          </w:tcPr>
          <w:p w14:paraId="292ABA5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69B1" w:rsidRPr="005D6F1A" w14:paraId="64CFAD68" w14:textId="77777777" w:rsidTr="00991026">
        <w:tc>
          <w:tcPr>
            <w:tcW w:w="2880" w:type="dxa"/>
          </w:tcPr>
          <w:p w14:paraId="0998D274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44FA1E2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383" w:type="dxa"/>
          </w:tcPr>
          <w:p w14:paraId="2EE221D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6A1D7B" w:rsidRPr="005D6F1A" w14:paraId="59B99EC8" w14:textId="77777777" w:rsidTr="00991026">
        <w:tc>
          <w:tcPr>
            <w:tcW w:w="2880" w:type="dxa"/>
          </w:tcPr>
          <w:p w14:paraId="0E3C549D" w14:textId="77777777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4B83CFFB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390</w:t>
            </w:r>
          </w:p>
        </w:tc>
        <w:tc>
          <w:tcPr>
            <w:tcW w:w="243" w:type="dxa"/>
          </w:tcPr>
          <w:p w14:paraId="14D5FF27" w14:textId="77777777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78176254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390</w:t>
            </w:r>
          </w:p>
        </w:tc>
        <w:tc>
          <w:tcPr>
            <w:tcW w:w="383" w:type="dxa"/>
          </w:tcPr>
          <w:p w14:paraId="4B7BC53C" w14:textId="77777777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4A68A2" w14:textId="2AE06642" w:rsidR="006A1D7B" w:rsidRPr="005D6F1A" w:rsidRDefault="006A1D7B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</w:tcPr>
          <w:p w14:paraId="4F9D06E3" w14:textId="77777777" w:rsidR="006A1D7B" w:rsidRPr="005D6F1A" w:rsidRDefault="006A1D7B" w:rsidP="006A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61E0BDA" w14:textId="7DBFBEED" w:rsidR="006A1D7B" w:rsidRPr="005D6F1A" w:rsidRDefault="006A1D7B" w:rsidP="00B9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</w:tr>
      <w:tr w:rsidR="007C69B1" w:rsidRPr="005D6F1A" w14:paraId="41021CB9" w14:textId="77777777" w:rsidTr="00991026">
        <w:trPr>
          <w:trHeight w:val="404"/>
        </w:trPr>
        <w:tc>
          <w:tcPr>
            <w:tcW w:w="2880" w:type="dxa"/>
          </w:tcPr>
          <w:p w14:paraId="410D50C6" w14:textId="1EE50BF9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1026"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="0099102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91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="0099102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9102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99102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7C69B1" w:rsidRPr="005D6F1A" w:rsidRDefault="007C69B1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42EEB2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BDBE8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C04ACA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7C69B1" w:rsidRPr="005D6F1A" w14:paraId="14283FA0" w14:textId="77777777" w:rsidTr="00991026">
        <w:tc>
          <w:tcPr>
            <w:tcW w:w="2880" w:type="dxa"/>
          </w:tcPr>
          <w:p w14:paraId="0914A9EC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7C69B1" w:rsidRPr="005D6F1A" w:rsidRDefault="007C69B1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44174519" w:rsidR="007C69B1" w:rsidRPr="005D6F1A" w:rsidRDefault="006A1D7B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43" w:type="dxa"/>
          </w:tcPr>
          <w:p w14:paraId="1DA9FDBB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07312692" w:rsidR="007C69B1" w:rsidRPr="005D6F1A" w:rsidRDefault="006A1D7B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383" w:type="dxa"/>
          </w:tcPr>
          <w:p w14:paraId="15A65964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C01511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48F4E872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6862AE3" w14:textId="77777777" w:rsidR="007C69B1" w:rsidRPr="005D6F1A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</w:tr>
    </w:tbl>
    <w:p w14:paraId="15A9092D" w14:textId="10D1B780" w:rsidR="007C69B1" w:rsidRPr="00AB2E26" w:rsidRDefault="007C69B1" w:rsidP="007C69B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30"/>
          <w:szCs w:val="30"/>
        </w:rPr>
      </w:pPr>
    </w:p>
    <w:p w14:paraId="068F8C8B" w14:textId="6998BE29" w:rsidR="007C69B1" w:rsidRPr="005D6F1A" w:rsidRDefault="007C69B1" w:rsidP="0000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AWC Share</w:t>
      </w:r>
      <w:r w:rsidR="00367332">
        <w:rPr>
          <w:rFonts w:ascii="Angsana New" w:hAnsi="Angsana New"/>
          <w:sz w:val="30"/>
          <w:szCs w:val="30"/>
        </w:rPr>
        <w:t>s</w:t>
      </w:r>
      <w:r w:rsidRPr="005D6F1A">
        <w:rPr>
          <w:rFonts w:ascii="Angsana New" w:hAnsi="Angsana New"/>
          <w:sz w:val="30"/>
          <w:szCs w:val="30"/>
        </w:rPr>
        <w:t xml:space="preserve"> Plan Tranch</w:t>
      </w:r>
      <w:r w:rsidR="00B92FA1">
        <w:rPr>
          <w:rFonts w:ascii="Angsana New" w:hAnsi="Angsana New"/>
          <w:sz w:val="30"/>
          <w:szCs w:val="30"/>
        </w:rPr>
        <w:t>e</w:t>
      </w:r>
      <w:r w:rsidR="00AB2E26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1</w:t>
      </w:r>
      <w:r w:rsidRPr="005D6F1A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="005B394E" w:rsidRPr="005D6F1A">
        <w:rPr>
          <w:rFonts w:ascii="Angsana New" w:hAnsi="Angsana New"/>
          <w:sz w:val="30"/>
          <w:szCs w:val="30"/>
        </w:rPr>
        <w:t>389,900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หุ้น</w:t>
      </w:r>
      <w:r w:rsidR="00855C32">
        <w:rPr>
          <w:rFonts w:ascii="Angsana New" w:hAnsi="Angsana New"/>
          <w:sz w:val="30"/>
          <w:szCs w:val="30"/>
          <w:cs/>
        </w:rPr>
        <w:br/>
      </w:r>
      <w:r w:rsidRPr="005D6F1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1 </w:t>
      </w:r>
      <w:r w:rsidRPr="005D6F1A">
        <w:rPr>
          <w:rFonts w:ascii="Angsana New" w:hAnsi="Angsana New" w:hint="cs"/>
          <w:sz w:val="30"/>
          <w:szCs w:val="30"/>
          <w:cs/>
        </w:rPr>
        <w:t>บาท</w:t>
      </w:r>
      <w:r w:rsidR="00B92FA1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ซึ่ง</w:t>
      </w:r>
      <w:r w:rsidR="00B92FA1">
        <w:rPr>
          <w:rFonts w:ascii="Angsana New" w:hAnsi="Angsana New" w:hint="cs"/>
          <w:sz w:val="30"/>
          <w:szCs w:val="30"/>
          <w:cs/>
        </w:rPr>
        <w:t>บริษัท</w:t>
      </w:r>
      <w:r w:rsidRPr="005D6F1A">
        <w:rPr>
          <w:rFonts w:ascii="Angsana New" w:hAnsi="Angsana New" w:hint="cs"/>
          <w:sz w:val="30"/>
          <w:szCs w:val="30"/>
          <w:cs/>
        </w:rPr>
        <w:t>ได้จดทะเบียนเพิ่มทุนกับกระทรวงพาณิชย์แล้ว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="005B394E" w:rsidRPr="005D6F1A">
        <w:rPr>
          <w:rFonts w:ascii="Angsana New" w:hAnsi="Angsana New"/>
          <w:sz w:val="30"/>
          <w:szCs w:val="30"/>
        </w:rPr>
        <w:t xml:space="preserve">10 </w:t>
      </w:r>
      <w:r w:rsidR="005B394E" w:rsidRPr="005D6F1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B394E" w:rsidRPr="005D6F1A">
        <w:rPr>
          <w:rFonts w:ascii="Angsana New" w:hAnsi="Angsana New"/>
          <w:sz w:val="30"/>
          <w:szCs w:val="30"/>
        </w:rPr>
        <w:t>2565</w:t>
      </w:r>
    </w:p>
    <w:p w14:paraId="0F072F94" w14:textId="77777777" w:rsidR="00B92FA1" w:rsidRPr="00003739" w:rsidRDefault="00B92FA1" w:rsidP="00B92FA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16"/>
          <w:szCs w:val="16"/>
        </w:rPr>
      </w:pPr>
    </w:p>
    <w:p w14:paraId="556FB9EA" w14:textId="77777777" w:rsidR="004C2F5D" w:rsidRPr="00B92FA1" w:rsidRDefault="004C2F5D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5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F872B53" w14:textId="69A4B098" w:rsidR="000950DE" w:rsidRPr="005D6F1A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950DE" w:rsidRPr="005D6F1A" w:rsidSect="00B75238">
          <w:headerReference w:type="default" r:id="rId15"/>
          <w:footerReference w:type="default" r:id="rId16"/>
          <w:pgSz w:w="11907" w:h="16840" w:code="9"/>
          <w:pgMar w:top="1152" w:right="1017" w:bottom="1152" w:left="691" w:header="720" w:footer="444" w:gutter="0"/>
          <w:cols w:space="708"/>
          <w:docGrid w:linePitch="360"/>
        </w:sectPr>
      </w:pPr>
    </w:p>
    <w:p w14:paraId="03806E4C" w14:textId="77777777" w:rsidR="00003739" w:rsidRPr="005D6F1A" w:rsidRDefault="00003739" w:rsidP="009C2FB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B59E8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</w:t>
      </w:r>
      <w:r w:rsidR="00AA28EE" w:rsidRPr="002B59E8">
        <w:rPr>
          <w:rFonts w:ascii="Angsana New" w:hAnsi="Angsana New"/>
          <w:b/>
          <w:bCs/>
          <w:i/>
          <w:iCs/>
          <w:sz w:val="32"/>
          <w:szCs w:val="32"/>
          <w:cs/>
        </w:rPr>
        <w:t>เกี่ยวกับ</w:t>
      </w:r>
      <w:r w:rsidR="00D17040" w:rsidRPr="002B59E8">
        <w:rPr>
          <w:rFonts w:ascii="Angsana New" w:hAnsi="Angsana New"/>
          <w:b/>
          <w:bCs/>
          <w:i/>
          <w:iCs/>
          <w:sz w:val="32"/>
          <w:szCs w:val="32"/>
          <w:cs/>
        </w:rPr>
        <w:t>ส่วนงาน</w:t>
      </w:r>
      <w:r w:rsidRPr="002B59E8">
        <w:rPr>
          <w:rFonts w:ascii="Angsana New" w:hAnsi="Angsana New"/>
          <w:b/>
          <w:bCs/>
          <w:i/>
          <w:iCs/>
          <w:sz w:val="32"/>
          <w:szCs w:val="32"/>
          <w:cs/>
        </w:rPr>
        <w:t>ที่รายงาน</w:t>
      </w:r>
    </w:p>
    <w:p w14:paraId="40336F77" w14:textId="77777777" w:rsidR="002B59E8" w:rsidRPr="009C2FB0" w:rsidRDefault="002B59E8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147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260"/>
        <w:gridCol w:w="270"/>
        <w:gridCol w:w="1170"/>
        <w:gridCol w:w="180"/>
        <w:gridCol w:w="1350"/>
      </w:tblGrid>
      <w:tr w:rsidR="008B5208" w:rsidRPr="009B47ED" w14:paraId="36CCD81D" w14:textId="77777777" w:rsidTr="009B47ED">
        <w:trPr>
          <w:cantSplit/>
          <w:trHeight w:val="176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4231842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00A78CA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</w:t>
            </w: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8B5208" w:rsidRPr="009B47ED" w14:paraId="52981A67" w14:textId="77777777" w:rsidTr="009B47ED">
        <w:trPr>
          <w:cantSplit/>
          <w:trHeight w:val="62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6B8B8F6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6409309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ให</w:t>
            </w: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้</w:t>
            </w: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4F9915E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3EE9EF9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2F9A832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55A6213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6155481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1FBAB58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  <w:p w14:paraId="58D1DCF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616FE6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B2A3C8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5E61376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B47E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8B5208" w:rsidRPr="009B47ED" w14:paraId="602435DA" w14:textId="77777777" w:rsidTr="009B47ED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3039B809" w14:textId="39802871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560A3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4CD2846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2DFB2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60990B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018C2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7E69AB0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D3DC2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8B09FB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AEB7B5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26E7358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EFD9174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C1C9F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6DAC6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2B7B8A3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3D722C8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B5208" w:rsidRPr="009B47ED" w14:paraId="7DE418D4" w14:textId="77777777" w:rsidTr="009B47ED">
        <w:trPr>
          <w:cantSplit/>
          <w:tblHeader/>
        </w:trPr>
        <w:tc>
          <w:tcPr>
            <w:tcW w:w="3409" w:type="dxa"/>
          </w:tcPr>
          <w:p w14:paraId="6832C61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7EE6F8C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208" w:rsidRPr="009B47ED" w14:paraId="7C5D4023" w14:textId="77777777" w:rsidTr="009B47ED">
        <w:trPr>
          <w:cantSplit/>
          <w:trHeight w:val="236"/>
        </w:trPr>
        <w:tc>
          <w:tcPr>
            <w:tcW w:w="3409" w:type="dxa"/>
          </w:tcPr>
          <w:p w14:paraId="3299722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43BC323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5DFDDE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8507994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254DF0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6CFC2B1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10CEEC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3082B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12573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A93C3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78C6C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6E993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AF9749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FA2D2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EA413C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797246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5208" w:rsidRPr="009B47ED" w14:paraId="359C914C" w14:textId="77777777" w:rsidTr="009B47ED">
        <w:trPr>
          <w:cantSplit/>
          <w:trHeight w:val="236"/>
        </w:trPr>
        <w:tc>
          <w:tcPr>
            <w:tcW w:w="3409" w:type="dxa"/>
          </w:tcPr>
          <w:p w14:paraId="2072772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center"/>
          </w:tcPr>
          <w:p w14:paraId="6250DC91" w14:textId="38FF25B4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917,265</w:t>
            </w:r>
          </w:p>
        </w:tc>
        <w:tc>
          <w:tcPr>
            <w:tcW w:w="180" w:type="dxa"/>
            <w:vAlign w:val="bottom"/>
          </w:tcPr>
          <w:p w14:paraId="532A8DA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28822F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414,406</w:t>
            </w:r>
          </w:p>
        </w:tc>
        <w:tc>
          <w:tcPr>
            <w:tcW w:w="199" w:type="dxa"/>
            <w:gridSpan w:val="2"/>
            <w:vAlign w:val="bottom"/>
          </w:tcPr>
          <w:p w14:paraId="5BB34B6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085FB1A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705,359 </w:t>
            </w:r>
          </w:p>
        </w:tc>
        <w:tc>
          <w:tcPr>
            <w:tcW w:w="180" w:type="dxa"/>
            <w:vAlign w:val="bottom"/>
          </w:tcPr>
          <w:p w14:paraId="5A2F900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DB59BD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691,139</w:t>
            </w:r>
          </w:p>
        </w:tc>
        <w:tc>
          <w:tcPr>
            <w:tcW w:w="180" w:type="dxa"/>
            <w:vAlign w:val="bottom"/>
          </w:tcPr>
          <w:p w14:paraId="6B28302A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FCCA9C6" w14:textId="77777777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9A0E2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61D1C45" w14:textId="360B66CC" w:rsidR="008B5208" w:rsidRPr="009B47ED" w:rsidRDefault="00D21D43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8B5208"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D26ED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4F2030B" w14:textId="55A69C07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1,622,624 </w:t>
            </w:r>
          </w:p>
        </w:tc>
        <w:tc>
          <w:tcPr>
            <w:tcW w:w="180" w:type="dxa"/>
            <w:vAlign w:val="bottom"/>
          </w:tcPr>
          <w:p w14:paraId="336BA2E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3552C98" w14:textId="77777777" w:rsidR="008B5208" w:rsidRPr="009B47ED" w:rsidRDefault="008B5208" w:rsidP="009D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1,105,545</w:t>
            </w:r>
          </w:p>
        </w:tc>
      </w:tr>
      <w:tr w:rsidR="008B5208" w:rsidRPr="009B47ED" w14:paraId="04186014" w14:textId="77777777" w:rsidTr="009B47ED">
        <w:trPr>
          <w:cantSplit/>
          <w:trHeight w:val="236"/>
        </w:trPr>
        <w:tc>
          <w:tcPr>
            <w:tcW w:w="3409" w:type="dxa"/>
          </w:tcPr>
          <w:p w14:paraId="527ECE6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center"/>
          </w:tcPr>
          <w:p w14:paraId="65C1FFD1" w14:textId="18626131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5,441</w:t>
            </w:r>
          </w:p>
        </w:tc>
        <w:tc>
          <w:tcPr>
            <w:tcW w:w="180" w:type="dxa"/>
            <w:vAlign w:val="bottom"/>
          </w:tcPr>
          <w:p w14:paraId="5E7FD50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1D7C0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5,907</w:t>
            </w:r>
          </w:p>
        </w:tc>
        <w:tc>
          <w:tcPr>
            <w:tcW w:w="199" w:type="dxa"/>
            <w:gridSpan w:val="2"/>
            <w:vAlign w:val="bottom"/>
          </w:tcPr>
          <w:p w14:paraId="2B2B579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38CBB67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38,348 </w:t>
            </w:r>
          </w:p>
        </w:tc>
        <w:tc>
          <w:tcPr>
            <w:tcW w:w="180" w:type="dxa"/>
            <w:vAlign w:val="bottom"/>
          </w:tcPr>
          <w:p w14:paraId="7A23A3B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4C449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46,138</w:t>
            </w:r>
          </w:p>
        </w:tc>
        <w:tc>
          <w:tcPr>
            <w:tcW w:w="180" w:type="dxa"/>
            <w:vAlign w:val="bottom"/>
          </w:tcPr>
          <w:p w14:paraId="3CF0868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2651CC3" w14:textId="1D7F65A6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(43,789)</w:t>
            </w:r>
          </w:p>
        </w:tc>
        <w:tc>
          <w:tcPr>
            <w:tcW w:w="180" w:type="dxa"/>
          </w:tcPr>
          <w:p w14:paraId="2C0D687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96E62C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(52,04</w:t>
            </w:r>
            <w:r w:rsidRPr="009B47E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AD0E85A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B6EA008" w14:textId="77777777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 w:hanging="7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-        -   </w:t>
            </w:r>
          </w:p>
        </w:tc>
        <w:tc>
          <w:tcPr>
            <w:tcW w:w="180" w:type="dxa"/>
            <w:vAlign w:val="bottom"/>
          </w:tcPr>
          <w:p w14:paraId="5DFE3CDA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D717166" w14:textId="77777777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B5208" w:rsidRPr="009B47ED" w14:paraId="6D018ACE" w14:textId="77777777" w:rsidTr="009B47ED">
        <w:trPr>
          <w:cantSplit/>
        </w:trPr>
        <w:tc>
          <w:tcPr>
            <w:tcW w:w="3409" w:type="dxa"/>
          </w:tcPr>
          <w:p w14:paraId="362A82D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EAF01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922,706</w:t>
            </w:r>
          </w:p>
        </w:tc>
        <w:tc>
          <w:tcPr>
            <w:tcW w:w="180" w:type="dxa"/>
            <w:vAlign w:val="bottom"/>
          </w:tcPr>
          <w:p w14:paraId="2B0A593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0E1E5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420,313</w:t>
            </w:r>
          </w:p>
        </w:tc>
        <w:tc>
          <w:tcPr>
            <w:tcW w:w="199" w:type="dxa"/>
            <w:gridSpan w:val="2"/>
            <w:vAlign w:val="bottom"/>
          </w:tcPr>
          <w:p w14:paraId="03AE339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4CFDEEB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743,707 </w:t>
            </w:r>
          </w:p>
        </w:tc>
        <w:tc>
          <w:tcPr>
            <w:tcW w:w="180" w:type="dxa"/>
            <w:vAlign w:val="bottom"/>
          </w:tcPr>
          <w:p w14:paraId="44BC9C0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BBA54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737,277</w:t>
            </w:r>
          </w:p>
        </w:tc>
        <w:tc>
          <w:tcPr>
            <w:tcW w:w="180" w:type="dxa"/>
            <w:vAlign w:val="bottom"/>
          </w:tcPr>
          <w:p w14:paraId="43C110C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D76A9" w14:textId="77777777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43,789</w:t>
            </w: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9AE1F7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F9EB8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(52,045)</w:t>
            </w:r>
          </w:p>
        </w:tc>
        <w:tc>
          <w:tcPr>
            <w:tcW w:w="270" w:type="dxa"/>
          </w:tcPr>
          <w:p w14:paraId="39CE597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AEA8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1,622,624 </w:t>
            </w:r>
          </w:p>
        </w:tc>
        <w:tc>
          <w:tcPr>
            <w:tcW w:w="180" w:type="dxa"/>
            <w:vAlign w:val="bottom"/>
          </w:tcPr>
          <w:p w14:paraId="2113C45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5EFC4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1,105,545</w:t>
            </w:r>
          </w:p>
        </w:tc>
      </w:tr>
      <w:tr w:rsidR="008B5208" w:rsidRPr="009B47ED" w14:paraId="77568740" w14:textId="77777777" w:rsidTr="009B47ED">
        <w:trPr>
          <w:cantSplit/>
        </w:trPr>
        <w:tc>
          <w:tcPr>
            <w:tcW w:w="3409" w:type="dxa"/>
          </w:tcPr>
          <w:p w14:paraId="6F36FE90" w14:textId="77777777" w:rsidR="008B5208" w:rsidRPr="009B47ED" w:rsidRDefault="008B5208" w:rsidP="00D8486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D0D2B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30D92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076DC2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E0A74F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3236A24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FCDA4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34FD1F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37568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DFFA322" w14:textId="77777777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3220F44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CB07B3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73F32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44EB7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0A70E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9A0FA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3E55" w:rsidRPr="009B47ED" w14:paraId="2D9D8C8F" w14:textId="77777777" w:rsidTr="009B47ED">
        <w:trPr>
          <w:cantSplit/>
        </w:trPr>
        <w:tc>
          <w:tcPr>
            <w:tcW w:w="3409" w:type="dxa"/>
          </w:tcPr>
          <w:p w14:paraId="0694C031" w14:textId="05672FCD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139DBC98" w14:textId="5BE05F7B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bottom"/>
          </w:tcPr>
          <w:p w14:paraId="2558CDD1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C800C" w14:textId="181073DE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99" w:type="dxa"/>
            <w:gridSpan w:val="2"/>
            <w:vAlign w:val="bottom"/>
          </w:tcPr>
          <w:p w14:paraId="5829443E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22BF057" w14:textId="60312F58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2,924</w:t>
            </w:r>
          </w:p>
        </w:tc>
        <w:tc>
          <w:tcPr>
            <w:tcW w:w="180" w:type="dxa"/>
            <w:vAlign w:val="bottom"/>
          </w:tcPr>
          <w:p w14:paraId="2AB01013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6573E8" w14:textId="30F1E8FD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2,391</w:t>
            </w:r>
          </w:p>
        </w:tc>
        <w:tc>
          <w:tcPr>
            <w:tcW w:w="180" w:type="dxa"/>
            <w:vAlign w:val="bottom"/>
          </w:tcPr>
          <w:p w14:paraId="321C5E4E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5A93B5" w14:textId="5CC1B773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7EE13129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7EAC2" w14:textId="24FD3C88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3665C781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36E16" w14:textId="1B37BD0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2,943</w:t>
            </w:r>
          </w:p>
        </w:tc>
        <w:tc>
          <w:tcPr>
            <w:tcW w:w="180" w:type="dxa"/>
            <w:vAlign w:val="bottom"/>
          </w:tcPr>
          <w:p w14:paraId="0DC3341D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E23A" w14:textId="2D82A2D2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2,500</w:t>
            </w:r>
          </w:p>
        </w:tc>
      </w:tr>
      <w:tr w:rsidR="007B3E55" w:rsidRPr="009B47ED" w14:paraId="1BBE85C6" w14:textId="77777777" w:rsidTr="009B47ED">
        <w:trPr>
          <w:cantSplit/>
        </w:trPr>
        <w:tc>
          <w:tcPr>
            <w:tcW w:w="3409" w:type="dxa"/>
          </w:tcPr>
          <w:p w14:paraId="6DC21273" w14:textId="0059AEA1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94AC634" w14:textId="1DE86AE4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19,020</w:t>
            </w:r>
          </w:p>
        </w:tc>
        <w:tc>
          <w:tcPr>
            <w:tcW w:w="180" w:type="dxa"/>
            <w:vAlign w:val="bottom"/>
          </w:tcPr>
          <w:p w14:paraId="54A29F9E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24B5C" w14:textId="6853EA58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1,759</w:t>
            </w:r>
          </w:p>
        </w:tc>
        <w:tc>
          <w:tcPr>
            <w:tcW w:w="199" w:type="dxa"/>
            <w:gridSpan w:val="2"/>
            <w:vAlign w:val="bottom"/>
          </w:tcPr>
          <w:p w14:paraId="07A1F5E5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B631433" w14:textId="3CE4AF10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6,844</w:t>
            </w:r>
          </w:p>
        </w:tc>
        <w:tc>
          <w:tcPr>
            <w:tcW w:w="180" w:type="dxa"/>
            <w:vAlign w:val="bottom"/>
          </w:tcPr>
          <w:p w14:paraId="530AE9B4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B47DEC" w14:textId="24BDAB2C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0B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15,791</w:t>
            </w:r>
          </w:p>
        </w:tc>
        <w:tc>
          <w:tcPr>
            <w:tcW w:w="180" w:type="dxa"/>
            <w:vAlign w:val="bottom"/>
          </w:tcPr>
          <w:p w14:paraId="7B4FB746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36F1E4" w14:textId="0E2A241D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(187)</w:t>
            </w:r>
          </w:p>
        </w:tc>
        <w:tc>
          <w:tcPr>
            <w:tcW w:w="180" w:type="dxa"/>
          </w:tcPr>
          <w:p w14:paraId="22EA7C3D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D03C8" w14:textId="7FB8E5A4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4076DE68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3F11F3" w14:textId="705B552E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25,677</w:t>
            </w:r>
          </w:p>
        </w:tc>
        <w:tc>
          <w:tcPr>
            <w:tcW w:w="180" w:type="dxa"/>
            <w:vAlign w:val="bottom"/>
          </w:tcPr>
          <w:p w14:paraId="2DA06CC6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79A511" w14:textId="151072E0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0B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17,536</w:t>
            </w:r>
          </w:p>
        </w:tc>
      </w:tr>
      <w:tr w:rsidR="007B3E55" w:rsidRPr="009B47ED" w14:paraId="54B20415" w14:textId="77777777" w:rsidTr="009B47ED">
        <w:trPr>
          <w:cantSplit/>
        </w:trPr>
        <w:tc>
          <w:tcPr>
            <w:tcW w:w="3409" w:type="dxa"/>
          </w:tcPr>
          <w:p w14:paraId="2CCE5F86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กำไรจากการเปลี่ยนแปลงมูลค่ายุติธรรม</w:t>
            </w:r>
          </w:p>
          <w:p w14:paraId="17C6E515" w14:textId="792624DF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4F19C4" w14:textId="354981D0" w:rsidR="007B3E55" w:rsidRPr="009B47ED" w:rsidRDefault="00251B3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299C4474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FADE38" w14:textId="327CD34C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199" w:type="dxa"/>
            <w:gridSpan w:val="2"/>
            <w:vAlign w:val="bottom"/>
          </w:tcPr>
          <w:p w14:paraId="352C0082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41C3FEF" w14:textId="22DEDCD1" w:rsidR="007B3E55" w:rsidRPr="009B47ED" w:rsidRDefault="00251B3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51B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1,167,832</w:t>
            </w:r>
          </w:p>
        </w:tc>
        <w:tc>
          <w:tcPr>
            <w:tcW w:w="180" w:type="dxa"/>
            <w:vAlign w:val="bottom"/>
          </w:tcPr>
          <w:p w14:paraId="7ACDA350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FF3F0E" w14:textId="471EB7FE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6,724</w:t>
            </w:r>
          </w:p>
        </w:tc>
        <w:tc>
          <w:tcPr>
            <w:tcW w:w="180" w:type="dxa"/>
            <w:vAlign w:val="bottom"/>
          </w:tcPr>
          <w:p w14:paraId="0422D3D5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253A64" w14:textId="4F1E1FA3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7A3DE804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FACB8D" w14:textId="20044A3D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375FC1DB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9CBC08" w14:textId="05E206D0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1,167,832</w:t>
            </w:r>
          </w:p>
        </w:tc>
        <w:tc>
          <w:tcPr>
            <w:tcW w:w="180" w:type="dxa"/>
            <w:vAlign w:val="bottom"/>
          </w:tcPr>
          <w:p w14:paraId="6AE67810" w14:textId="77777777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98F314" w14:textId="182FCFF4" w:rsidR="007B3E55" w:rsidRPr="009B47ED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0B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6,724</w:t>
            </w:r>
          </w:p>
        </w:tc>
      </w:tr>
      <w:tr w:rsidR="007B5F90" w:rsidRPr="009B47ED" w14:paraId="784A486B" w14:textId="77777777" w:rsidTr="009B47ED">
        <w:trPr>
          <w:cantSplit/>
        </w:trPr>
        <w:tc>
          <w:tcPr>
            <w:tcW w:w="3409" w:type="dxa"/>
          </w:tcPr>
          <w:p w14:paraId="7150E284" w14:textId="1766C8E8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0EE18E" w14:textId="7A4D50F6" w:rsidR="007B5F90" w:rsidRPr="009B47ED" w:rsidRDefault="00251B35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1B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941,745</w:t>
            </w:r>
          </w:p>
        </w:tc>
        <w:tc>
          <w:tcPr>
            <w:tcW w:w="180" w:type="dxa"/>
            <w:vAlign w:val="bottom"/>
          </w:tcPr>
          <w:p w14:paraId="20EFEB51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233707" w14:textId="3DF1D3E2" w:rsidR="007B5F90" w:rsidRPr="009B47ED" w:rsidRDefault="00F61CD9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422,181</w:t>
            </w:r>
          </w:p>
        </w:tc>
        <w:tc>
          <w:tcPr>
            <w:tcW w:w="199" w:type="dxa"/>
            <w:gridSpan w:val="2"/>
            <w:vAlign w:val="bottom"/>
          </w:tcPr>
          <w:p w14:paraId="7502CEA6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07BE9E9C" w14:textId="73CDA493" w:rsidR="007B5F90" w:rsidRPr="009B47ED" w:rsidRDefault="00251B35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1B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1,921,307</w:t>
            </w:r>
          </w:p>
        </w:tc>
        <w:tc>
          <w:tcPr>
            <w:tcW w:w="180" w:type="dxa"/>
            <w:vAlign w:val="bottom"/>
          </w:tcPr>
          <w:p w14:paraId="36D77427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8FDFD4" w14:textId="648B320C" w:rsidR="007B5F90" w:rsidRPr="009B47ED" w:rsidRDefault="00F61CD9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762,183</w:t>
            </w:r>
          </w:p>
        </w:tc>
        <w:tc>
          <w:tcPr>
            <w:tcW w:w="180" w:type="dxa"/>
            <w:vAlign w:val="bottom"/>
          </w:tcPr>
          <w:p w14:paraId="648A6B74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493E20" w14:textId="4A29A7B0" w:rsidR="007B5F90" w:rsidRPr="009B47ED" w:rsidRDefault="00F61CD9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(43,976)</w:t>
            </w:r>
          </w:p>
        </w:tc>
        <w:tc>
          <w:tcPr>
            <w:tcW w:w="180" w:type="dxa"/>
          </w:tcPr>
          <w:p w14:paraId="6DE11B34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DD81F7" w14:textId="352C5DED" w:rsidR="007B5F90" w:rsidRPr="009B47ED" w:rsidRDefault="00F61CD9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(52,059)</w:t>
            </w:r>
          </w:p>
        </w:tc>
        <w:tc>
          <w:tcPr>
            <w:tcW w:w="270" w:type="dxa"/>
          </w:tcPr>
          <w:p w14:paraId="1FCFC61C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EFF0E0" w14:textId="6761F71C" w:rsidR="007B5F90" w:rsidRPr="009B47ED" w:rsidRDefault="00F61CD9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2,819,076</w:t>
            </w:r>
          </w:p>
        </w:tc>
        <w:tc>
          <w:tcPr>
            <w:tcW w:w="180" w:type="dxa"/>
            <w:vAlign w:val="bottom"/>
          </w:tcPr>
          <w:p w14:paraId="0FF8668B" w14:textId="77777777" w:rsidR="007B5F90" w:rsidRPr="009B47ED" w:rsidRDefault="007B5F90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29992" w14:textId="2EE9A925" w:rsidR="007B5F90" w:rsidRPr="009B47ED" w:rsidRDefault="00F61CD9" w:rsidP="00F6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1,132,305</w:t>
            </w:r>
          </w:p>
        </w:tc>
      </w:tr>
      <w:tr w:rsidR="007B5F90" w:rsidRPr="009B47ED" w14:paraId="4644CB52" w14:textId="77777777" w:rsidTr="009B47ED">
        <w:trPr>
          <w:cantSplit/>
        </w:trPr>
        <w:tc>
          <w:tcPr>
            <w:tcW w:w="3409" w:type="dxa"/>
          </w:tcPr>
          <w:p w14:paraId="25BA3841" w14:textId="77777777" w:rsidR="007B5F90" w:rsidRPr="009B47ED" w:rsidRDefault="007B5F90" w:rsidP="007B5F9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40CECC1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E38B78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6A4F09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B670150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9AA02E7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A3E0B2B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3F53C1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7CD281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A46BF7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6CEB90C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9DE4CB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5EF4A5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DC40EB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0B3758C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FB17791" w14:textId="77777777" w:rsidR="007B5F90" w:rsidRPr="009B47ED" w:rsidRDefault="007B5F90" w:rsidP="007B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5208" w:rsidRPr="009B47ED" w14:paraId="07A9C054" w14:textId="77777777" w:rsidTr="00D8486D">
        <w:trPr>
          <w:cantSplit/>
        </w:trPr>
        <w:tc>
          <w:tcPr>
            <w:tcW w:w="3409" w:type="dxa"/>
          </w:tcPr>
          <w:p w14:paraId="4D8F9484" w14:textId="2DD763A3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 (ขาดทุน) ตามส่วนงาน</w:t>
            </w:r>
            <w:r w:rsidR="000037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4165F2" w14:textId="65C071A4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              </w:t>
            </w:r>
            <w:r w:rsidR="00FA0FA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    </w:t>
            </w: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(664,283)</w:t>
            </w:r>
          </w:p>
        </w:tc>
        <w:tc>
          <w:tcPr>
            <w:tcW w:w="180" w:type="dxa"/>
            <w:vAlign w:val="bottom"/>
          </w:tcPr>
          <w:p w14:paraId="1FF0AE29" w14:textId="77777777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96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562C0A" w14:textId="77777777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(756,620)</w:t>
            </w:r>
          </w:p>
        </w:tc>
        <w:tc>
          <w:tcPr>
            <w:tcW w:w="199" w:type="dxa"/>
            <w:gridSpan w:val="2"/>
            <w:vAlign w:val="bottom"/>
          </w:tcPr>
          <w:p w14:paraId="57E470F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1CEC550" w14:textId="77777777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1,213,731 </w:t>
            </w:r>
          </w:p>
        </w:tc>
        <w:tc>
          <w:tcPr>
            <w:tcW w:w="180" w:type="dxa"/>
            <w:vAlign w:val="bottom"/>
          </w:tcPr>
          <w:p w14:paraId="24748B7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183D50" w14:textId="77777777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208,003</w:t>
            </w:r>
          </w:p>
        </w:tc>
        <w:tc>
          <w:tcPr>
            <w:tcW w:w="180" w:type="dxa"/>
            <w:vAlign w:val="bottom"/>
          </w:tcPr>
          <w:p w14:paraId="0AF4E60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02A5F34" w14:textId="16E6FE65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D21D43" w:rsidRPr="009B47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</w:t>
            </w: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(18,141)</w:t>
            </w:r>
          </w:p>
        </w:tc>
        <w:tc>
          <w:tcPr>
            <w:tcW w:w="180" w:type="dxa"/>
          </w:tcPr>
          <w:p w14:paraId="24934FF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6F9D2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EECECFC" w14:textId="77777777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(24,538)</w:t>
            </w:r>
          </w:p>
        </w:tc>
        <w:tc>
          <w:tcPr>
            <w:tcW w:w="270" w:type="dxa"/>
          </w:tcPr>
          <w:p w14:paraId="724C572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B7C08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531,307 </w:t>
            </w:r>
          </w:p>
        </w:tc>
        <w:tc>
          <w:tcPr>
            <w:tcW w:w="180" w:type="dxa"/>
            <w:vAlign w:val="bottom"/>
          </w:tcPr>
          <w:p w14:paraId="256169E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27EC87" w14:textId="77777777" w:rsidR="008B5208" w:rsidRPr="009B47ED" w:rsidRDefault="008B5208" w:rsidP="00FA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(573,155)</w:t>
            </w:r>
          </w:p>
        </w:tc>
      </w:tr>
      <w:tr w:rsidR="008B5208" w:rsidRPr="009B47ED" w14:paraId="2A8B2B87" w14:textId="77777777" w:rsidTr="00F00903">
        <w:trPr>
          <w:cantSplit/>
          <w:trHeight w:val="91"/>
        </w:trPr>
        <w:tc>
          <w:tcPr>
            <w:tcW w:w="3409" w:type="dxa"/>
          </w:tcPr>
          <w:p w14:paraId="1643FC5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34FE7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13A33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968D8A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64C8BE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1A02C2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8CBC5F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C75713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85FDF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CA73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65916C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CB5936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E2A37B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A781A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25C34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C14BF0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B5208" w:rsidRPr="009B47ED" w14:paraId="34BD1942" w14:textId="77777777" w:rsidTr="00D8486D">
        <w:trPr>
          <w:cantSplit/>
        </w:trPr>
        <w:tc>
          <w:tcPr>
            <w:tcW w:w="3409" w:type="dxa"/>
            <w:vAlign w:val="bottom"/>
          </w:tcPr>
          <w:p w14:paraId="38119EE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9B47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มีนาคม/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B47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709DAFD" w14:textId="5699556D" w:rsidR="008B5208" w:rsidRPr="009B47ED" w:rsidRDefault="009B2C22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2C2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74,314,843</w:t>
            </w:r>
          </w:p>
        </w:tc>
        <w:tc>
          <w:tcPr>
            <w:tcW w:w="180" w:type="dxa"/>
            <w:vAlign w:val="bottom"/>
          </w:tcPr>
          <w:p w14:paraId="7022D1E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DC963E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74,120,722</w:t>
            </w:r>
          </w:p>
        </w:tc>
        <w:tc>
          <w:tcPr>
            <w:tcW w:w="199" w:type="dxa"/>
            <w:gridSpan w:val="2"/>
            <w:vAlign w:val="bottom"/>
          </w:tcPr>
          <w:p w14:paraId="637C88E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3B9C476E" w14:textId="1DB91C40" w:rsidR="008B5208" w:rsidRPr="009B47ED" w:rsidRDefault="008B5208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 66,92</w:t>
            </w:r>
            <w:r w:rsidR="001A157C"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,483 </w:t>
            </w:r>
          </w:p>
        </w:tc>
        <w:tc>
          <w:tcPr>
            <w:tcW w:w="180" w:type="dxa"/>
            <w:vAlign w:val="bottom"/>
          </w:tcPr>
          <w:p w14:paraId="756D2511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3402C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65,726,018</w:t>
            </w:r>
          </w:p>
        </w:tc>
        <w:tc>
          <w:tcPr>
            <w:tcW w:w="180" w:type="dxa"/>
            <w:vAlign w:val="bottom"/>
          </w:tcPr>
          <w:p w14:paraId="215B3AA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E6C31B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   </w:t>
            </w:r>
          </w:p>
          <w:p w14:paraId="06D7CEDC" w14:textId="3021E789" w:rsidR="008B5208" w:rsidRPr="009B47ED" w:rsidRDefault="008B5208" w:rsidP="00D21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      (</w:t>
            </w:r>
            <w:r w:rsidR="001A157C"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138,931</w:t>
            </w: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</w:tcPr>
          <w:p w14:paraId="20277E8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262EBCA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6A07BC1D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(186,903)</w:t>
            </w:r>
          </w:p>
        </w:tc>
        <w:tc>
          <w:tcPr>
            <w:tcW w:w="270" w:type="dxa"/>
          </w:tcPr>
          <w:p w14:paraId="45C88AE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98504F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 xml:space="preserve">      </w:t>
            </w:r>
          </w:p>
          <w:p w14:paraId="3F1BB9FD" w14:textId="7F4494C5" w:rsidR="008B5208" w:rsidRPr="009B47ED" w:rsidRDefault="009B2C22" w:rsidP="0000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9B2C2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141,099,395</w:t>
            </w:r>
          </w:p>
        </w:tc>
        <w:tc>
          <w:tcPr>
            <w:tcW w:w="180" w:type="dxa"/>
            <w:vAlign w:val="bottom"/>
          </w:tcPr>
          <w:p w14:paraId="25BB0557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2C899B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139,659,837</w:t>
            </w:r>
          </w:p>
        </w:tc>
      </w:tr>
      <w:tr w:rsidR="008B5208" w:rsidRPr="009B47ED" w14:paraId="66AC4B6F" w14:textId="77777777" w:rsidTr="00D8486D">
        <w:trPr>
          <w:cantSplit/>
          <w:trHeight w:val="693"/>
        </w:trPr>
        <w:tc>
          <w:tcPr>
            <w:tcW w:w="3409" w:type="dxa"/>
            <w:vAlign w:val="bottom"/>
          </w:tcPr>
          <w:p w14:paraId="557EB96A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9B47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9B47E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B47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4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99BF970" w14:textId="4002C49B" w:rsidR="008B5208" w:rsidRPr="009B47ED" w:rsidRDefault="009B2C22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2C2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39,324,804</w:t>
            </w:r>
          </w:p>
        </w:tc>
        <w:tc>
          <w:tcPr>
            <w:tcW w:w="180" w:type="dxa"/>
            <w:vAlign w:val="bottom"/>
          </w:tcPr>
          <w:p w14:paraId="6FBD2709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8F6D1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47,569,760</w:t>
            </w:r>
          </w:p>
        </w:tc>
        <w:tc>
          <w:tcPr>
            <w:tcW w:w="199" w:type="dxa"/>
            <w:gridSpan w:val="2"/>
            <w:vAlign w:val="bottom"/>
          </w:tcPr>
          <w:p w14:paraId="0759100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EC9B6D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54,503,573</w:t>
            </w:r>
          </w:p>
        </w:tc>
        <w:tc>
          <w:tcPr>
            <w:tcW w:w="180" w:type="dxa"/>
            <w:vAlign w:val="bottom"/>
          </w:tcPr>
          <w:p w14:paraId="1B79049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1F9A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54,309,092</w:t>
            </w:r>
          </w:p>
        </w:tc>
        <w:tc>
          <w:tcPr>
            <w:tcW w:w="180" w:type="dxa"/>
            <w:vAlign w:val="bottom"/>
          </w:tcPr>
          <w:p w14:paraId="22C2A175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B8C4AC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(63,745)</w:t>
            </w:r>
          </w:p>
        </w:tc>
        <w:tc>
          <w:tcPr>
            <w:tcW w:w="180" w:type="dxa"/>
          </w:tcPr>
          <w:p w14:paraId="0E5DB2AF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B9C9FE4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(126,230)</w:t>
            </w:r>
          </w:p>
        </w:tc>
        <w:tc>
          <w:tcPr>
            <w:tcW w:w="270" w:type="dxa"/>
          </w:tcPr>
          <w:p w14:paraId="02AED023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738E2F" w14:textId="1E142715" w:rsidR="008B5208" w:rsidRPr="009B47ED" w:rsidRDefault="009B2C22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B2C2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93,764,632</w:t>
            </w:r>
          </w:p>
        </w:tc>
        <w:tc>
          <w:tcPr>
            <w:tcW w:w="180" w:type="dxa"/>
            <w:vAlign w:val="bottom"/>
          </w:tcPr>
          <w:p w14:paraId="77224EC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3537D8" w14:textId="77777777" w:rsidR="008B5208" w:rsidRPr="009B47ED" w:rsidRDefault="008B5208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79" w:right="-34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47ED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101,752,622</w:t>
            </w:r>
          </w:p>
        </w:tc>
      </w:tr>
    </w:tbl>
    <w:p w14:paraId="6974D58D" w14:textId="77777777" w:rsidR="008B5208" w:rsidRPr="005D6F1A" w:rsidRDefault="008B5208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5D6F1A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5D6F1A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5D6F1A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5D6F1A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5D6F1A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5D6F1A" w:rsidSect="00CF1A4A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1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8"/>
        <w:gridCol w:w="1440"/>
        <w:gridCol w:w="245"/>
        <w:gridCol w:w="1465"/>
      </w:tblGrid>
      <w:tr w:rsidR="005C2BCB" w:rsidRPr="005D6F1A" w14:paraId="0FD033D2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06A3BEB5" w14:textId="6EA3047E" w:rsidR="005C2BCB" w:rsidRPr="005D6F1A" w:rsidRDefault="005C2BCB" w:rsidP="005C2BCB">
            <w:pPr>
              <w:tabs>
                <w:tab w:val="left" w:pos="540"/>
              </w:tabs>
              <w:ind w:right="95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928D4" w14:textId="1180D8F3" w:rsidR="005C2BCB" w:rsidRPr="005D6F1A" w:rsidRDefault="005C2BCB" w:rsidP="00874B18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BCB" w:rsidRPr="005D6F1A" w14:paraId="0DE857AC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D9FF93C" w14:textId="00F7356F" w:rsidR="005C2BCB" w:rsidRPr="005D6F1A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D6F1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29545A" w14:textId="706ADC25" w:rsidR="005C2BCB" w:rsidRPr="005D6F1A" w:rsidRDefault="006E2E86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95ED92" w14:textId="77777777" w:rsidR="005C2BCB" w:rsidRPr="005D6F1A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3C7AA98" w14:textId="2D8337F7" w:rsidR="005C2BCB" w:rsidRPr="005D6F1A" w:rsidRDefault="006E2E86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C2BCB" w:rsidRPr="00F85A45" w14:paraId="7EA6472D" w14:textId="77777777" w:rsidTr="00983661">
        <w:trPr>
          <w:trHeight w:val="80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7859E5B" w14:textId="77777777" w:rsidR="005C2BCB" w:rsidRPr="00F85A45" w:rsidRDefault="005C2BCB" w:rsidP="005C2BCB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8CE12" w14:textId="77777777" w:rsidR="005C2BCB" w:rsidRPr="00213B33" w:rsidRDefault="005C2BCB" w:rsidP="005C2BCB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13B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13B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5208" w:rsidRPr="005D6F1A" w14:paraId="14825E00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09A63A71" w14:textId="0BFB1FD9" w:rsidR="008B5208" w:rsidRPr="005D6F1A" w:rsidRDefault="00F85A45" w:rsidP="008B5208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1CC1B7" w14:textId="5BDB58FD" w:rsidR="008B5208" w:rsidRPr="005D6F1A" w:rsidRDefault="008B5208" w:rsidP="0021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0"/>
              </w:tabs>
              <w:spacing w:line="240" w:lineRule="auto"/>
              <w:ind w:right="88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5D6F1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531,307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F4059F3" w14:textId="77777777" w:rsidR="008B5208" w:rsidRPr="005D6F1A" w:rsidRDefault="008B5208" w:rsidP="008B5208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C7C2A1" w14:textId="3E631369" w:rsidR="008B5208" w:rsidRPr="005D6F1A" w:rsidRDefault="008B5208" w:rsidP="008B5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5D6F1A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(573,155)</w:t>
            </w:r>
          </w:p>
        </w:tc>
      </w:tr>
      <w:tr w:rsidR="008B5208" w:rsidRPr="005D6F1A" w14:paraId="73468EC6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E2F76F2" w14:textId="7A59F243" w:rsidR="008B5208" w:rsidRPr="005D6F1A" w:rsidRDefault="00983661" w:rsidP="008B5208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FBE7" w14:textId="2768189D" w:rsidR="008B5208" w:rsidRPr="005D6F1A" w:rsidRDefault="00983661" w:rsidP="008B5208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</w:t>
            </w:r>
            <w:r w:rsidR="007104A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DB6AC87" w14:textId="77777777" w:rsidR="008B5208" w:rsidRPr="005D6F1A" w:rsidRDefault="008B5208" w:rsidP="008B5208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8830" w14:textId="41C8C645" w:rsidR="008B5208" w:rsidRPr="005D6F1A" w:rsidRDefault="00983661" w:rsidP="00213B33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(171,703)</w:t>
            </w:r>
          </w:p>
        </w:tc>
      </w:tr>
      <w:tr w:rsidR="008B5208" w:rsidRPr="005D6F1A" w14:paraId="6FAB767D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4E02D00" w14:textId="3704CB92" w:rsidR="008B5208" w:rsidRPr="005D6F1A" w:rsidRDefault="00983661" w:rsidP="008B5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B4891" w14:textId="0A75D187" w:rsidR="008B5208" w:rsidRPr="005D6F1A" w:rsidRDefault="00983661" w:rsidP="0098366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28BCE59" w14:textId="77777777" w:rsidR="008B5208" w:rsidRPr="005D6F1A" w:rsidRDefault="008B5208" w:rsidP="008B5208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806D9" w14:textId="467B1DC2" w:rsidR="008B5208" w:rsidRPr="005D6F1A" w:rsidRDefault="00983661" w:rsidP="00213B33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82,062</w:t>
            </w:r>
          </w:p>
        </w:tc>
      </w:tr>
      <w:tr w:rsidR="008B5208" w:rsidRPr="005D6F1A" w14:paraId="53C48414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FED9A70" w14:textId="170E951E" w:rsidR="008B5208" w:rsidRPr="005D6F1A" w:rsidRDefault="00973FD7" w:rsidP="008B5208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A8C6E" w14:textId="0F4084C0" w:rsidR="008B5208" w:rsidRPr="005D6F1A" w:rsidRDefault="00541632" w:rsidP="00F00903">
            <w:pPr>
              <w:tabs>
                <w:tab w:val="clear" w:pos="680"/>
                <w:tab w:val="left" w:pos="540"/>
              </w:tabs>
              <w:spacing w:line="221" w:lineRule="auto"/>
              <w:ind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  <w:r w:rsidR="008B5208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04A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B5208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FA5EAF" w14:textId="77777777" w:rsidR="008B5208" w:rsidRPr="005D6F1A" w:rsidRDefault="008B5208" w:rsidP="008B5208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F29D5" w14:textId="2AB2202D" w:rsidR="008B5208" w:rsidRPr="005D6F1A" w:rsidRDefault="008B5208" w:rsidP="00F00903">
            <w:pPr>
              <w:tabs>
                <w:tab w:val="clear" w:pos="680"/>
                <w:tab w:val="clear" w:pos="907"/>
                <w:tab w:val="left" w:pos="540"/>
                <w:tab w:val="left" w:pos="798"/>
                <w:tab w:val="left" w:pos="978"/>
              </w:tabs>
              <w:spacing w:line="221" w:lineRule="auto"/>
              <w:ind w:left="78" w:right="4" w:firstLine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(662,796)</w:t>
            </w:r>
          </w:p>
        </w:tc>
      </w:tr>
    </w:tbl>
    <w:p w14:paraId="350BD9D8" w14:textId="77777777" w:rsidR="00E456D2" w:rsidRPr="005D6F1A" w:rsidRDefault="00E456D2" w:rsidP="00E45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416E7449" w14:textId="3AACD92C" w:rsidR="005C2BCB" w:rsidRPr="005D6F1A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5D6F1A">
        <w:rPr>
          <w:rFonts w:ascii="Angsana New" w:hAnsi="Angsana New"/>
          <w:sz w:val="30"/>
          <w:szCs w:val="30"/>
          <w:cs/>
        </w:rPr>
        <w:br/>
        <w:t>ค่าบริหารงาน</w:t>
      </w:r>
      <w:r w:rsidRPr="005D6F1A">
        <w:rPr>
          <w:rFonts w:ascii="Angsana New" w:hAnsi="Angsana New" w:hint="cs"/>
          <w:sz w:val="30"/>
          <w:szCs w:val="30"/>
          <w:cs/>
        </w:rPr>
        <w:t xml:space="preserve"> รายไ</w:t>
      </w:r>
      <w:r w:rsidRPr="005D6F1A">
        <w:rPr>
          <w:rFonts w:ascii="Angsana New" w:hAnsi="Angsana New"/>
          <w:sz w:val="30"/>
          <w:szCs w:val="30"/>
          <w:cs/>
        </w:rPr>
        <w:t>ด</w:t>
      </w:r>
      <w:r w:rsidRPr="005D6F1A">
        <w:rPr>
          <w:rFonts w:ascii="Angsana New" w:hAnsi="Angsana New" w:hint="cs"/>
          <w:sz w:val="30"/>
          <w:szCs w:val="30"/>
          <w:cs/>
        </w:rPr>
        <w:t>้ด</w:t>
      </w:r>
      <w:r w:rsidRPr="005D6F1A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7F6429" w:rsidRDefault="00F44145" w:rsidP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23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9"/>
        <w:gridCol w:w="1430"/>
        <w:gridCol w:w="239"/>
        <w:gridCol w:w="1723"/>
      </w:tblGrid>
      <w:tr w:rsidR="00F44145" w:rsidRPr="005D6F1A" w14:paraId="154C470B" w14:textId="77777777" w:rsidTr="00190070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5D6F1A" w14:paraId="4E2F42B0" w14:textId="77777777" w:rsidTr="00190070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5D6F1A" w:rsidRDefault="00F44145" w:rsidP="00190070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4145" w:rsidRPr="005D6F1A" w14:paraId="042FEE47" w14:textId="77777777" w:rsidTr="00190070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5D6F1A" w14:paraId="06A5EF94" w14:textId="77777777" w:rsidTr="00190070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145" w:rsidRPr="005D6F1A" w14:paraId="6D4152C7" w14:textId="77777777" w:rsidTr="00B178E5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DD54C5A" w14:textId="26C30EEC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141,099,395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DEF5D4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BDC1" w14:textId="0B3CBDEC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139,659,837</w:t>
            </w:r>
          </w:p>
        </w:tc>
      </w:tr>
      <w:tr w:rsidR="00F44145" w:rsidRPr="005D6F1A" w14:paraId="0CEFB960" w14:textId="77777777" w:rsidTr="00B178E5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1BF47B7" w14:textId="02505FFD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122,699,448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EF9F2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70CF" w14:textId="6843E541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121,760,118</w:t>
            </w:r>
          </w:p>
        </w:tc>
      </w:tr>
      <w:tr w:rsidR="00F44145" w:rsidRPr="005D6F1A" w14:paraId="50AC6367" w14:textId="77777777" w:rsidTr="00B178E5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F44145" w:rsidRPr="005D6F1A" w:rsidRDefault="000A49AE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3F1F4" w14:textId="08BF5F7F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(123,445,703)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45D95B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06F59" w14:textId="322C1746" w:rsidR="00F44145" w:rsidRPr="005D6F1A" w:rsidRDefault="00F44145" w:rsidP="00F44145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(122,522,666)</w:t>
            </w:r>
          </w:p>
        </w:tc>
      </w:tr>
      <w:tr w:rsidR="00F44145" w:rsidRPr="005D6F1A" w14:paraId="29A82099" w14:textId="77777777" w:rsidTr="00B178E5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3A4C8" w14:textId="32C96A9B" w:rsidR="00F44145" w:rsidRPr="00F44145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45">
              <w:rPr>
                <w:rFonts w:ascii="Angsana New" w:hAnsi="Angsana New"/>
                <w:b/>
                <w:bCs/>
                <w:sz w:val="30"/>
                <w:szCs w:val="30"/>
              </w:rPr>
              <w:t>140,353,140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E5557C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D70AC" w14:textId="56EC4E4B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45">
              <w:rPr>
                <w:rFonts w:ascii="Angsana New" w:hAnsi="Angsana New"/>
                <w:b/>
                <w:bCs/>
                <w:sz w:val="30"/>
                <w:szCs w:val="30"/>
              </w:rPr>
              <w:t>138,897,289</w:t>
            </w:r>
          </w:p>
        </w:tc>
      </w:tr>
      <w:tr w:rsidR="00F44145" w:rsidRPr="005D6F1A" w14:paraId="0E23AA51" w14:textId="77777777" w:rsidTr="00190070">
        <w:trPr>
          <w:trHeight w:hRule="exact" w:val="147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068B0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BD1410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B7617C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145" w:rsidRPr="005D6F1A" w14:paraId="2D834D20" w14:textId="77777777" w:rsidTr="00190070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966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F5AC8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04A4D46" w14:textId="77777777" w:rsidR="00F44145" w:rsidRPr="005D6F1A" w:rsidRDefault="00F44145" w:rsidP="0019007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145" w:rsidRPr="005D6F1A" w14:paraId="21FEF6D1" w14:textId="77777777" w:rsidTr="005D7C62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91F24A5" w14:textId="6736E8C8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93,764,632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CD8C6F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4489" w14:textId="4465339D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101,752,622</w:t>
            </w:r>
          </w:p>
        </w:tc>
      </w:tr>
      <w:tr w:rsidR="00F44145" w:rsidRPr="005D6F1A" w14:paraId="3A3EFBC0" w14:textId="77777777" w:rsidTr="005D7C62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A68AF4B" w14:textId="00BFA5FE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49,822,693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19C450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F27B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49,153,168</w:t>
            </w:r>
          </w:p>
        </w:tc>
      </w:tr>
      <w:tr w:rsidR="00F44145" w:rsidRPr="005D6F1A" w14:paraId="4CA70579" w14:textId="77777777" w:rsidTr="005D7C62">
        <w:trPr>
          <w:trHeight w:val="218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F44145" w:rsidRPr="005D6F1A" w:rsidRDefault="000A49AE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9D37A" w14:textId="34B91135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(83,138,188)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22B035" w14:textId="77777777" w:rsidR="00F44145" w:rsidRPr="005D6F1A" w:rsidRDefault="00F44145" w:rsidP="00F4414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EC6A2" w14:textId="6476D14E" w:rsidR="00F44145" w:rsidRPr="005D6F1A" w:rsidRDefault="00F44145" w:rsidP="00F44145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145">
              <w:rPr>
                <w:rFonts w:ascii="Angsana New" w:hAnsi="Angsana New"/>
                <w:sz w:val="30"/>
                <w:szCs w:val="30"/>
              </w:rPr>
              <w:t>(91,215,122)</w:t>
            </w:r>
          </w:p>
        </w:tc>
      </w:tr>
      <w:tr w:rsidR="00F44145" w:rsidRPr="005D6F1A" w14:paraId="26FA6561" w14:textId="77777777" w:rsidTr="005D7C62">
        <w:trPr>
          <w:trHeight w:val="136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1E24B" w14:textId="3C764F95" w:rsidR="00F44145" w:rsidRPr="00F44145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45">
              <w:rPr>
                <w:rFonts w:ascii="Angsana New" w:hAnsi="Angsana New"/>
                <w:b/>
                <w:bCs/>
                <w:sz w:val="30"/>
                <w:szCs w:val="30"/>
              </w:rPr>
              <w:t>60,449,137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23441E" w14:textId="77777777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909D2" w14:textId="4F6B6BAC" w:rsidR="00F44145" w:rsidRPr="005D6F1A" w:rsidRDefault="00F44145" w:rsidP="00F4414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145">
              <w:rPr>
                <w:rFonts w:ascii="Angsana New" w:hAnsi="Angsana New"/>
                <w:b/>
                <w:bCs/>
                <w:sz w:val="30"/>
                <w:szCs w:val="30"/>
              </w:rPr>
              <w:t>59,690,668</w:t>
            </w:r>
          </w:p>
        </w:tc>
      </w:tr>
    </w:tbl>
    <w:p w14:paraId="4425CFAF" w14:textId="77777777" w:rsidR="00F44145" w:rsidRDefault="00F44145" w:rsidP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30"/>
          <w:szCs w:val="30"/>
        </w:rPr>
      </w:pPr>
    </w:p>
    <w:p w14:paraId="6F0FF488" w14:textId="0B6BDDBA" w:rsidR="00F44145" w:rsidRPr="005D6F1A" w:rsidRDefault="00F44145" w:rsidP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30"/>
          <w:szCs w:val="30"/>
          <w:cs/>
        </w:rPr>
      </w:pPr>
      <w:r w:rsidRPr="005D6F1A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7F6429" w:rsidRDefault="00892884" w:rsidP="007F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30"/>
          <w:szCs w:val="30"/>
        </w:rPr>
      </w:pPr>
    </w:p>
    <w:p w14:paraId="0642F8E0" w14:textId="77777777" w:rsidR="00892884" w:rsidRPr="005D6F1A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340" w:right="29" w:firstLine="200"/>
        <w:jc w:val="both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/>
          <w:b/>
          <w:bCs/>
          <w:sz w:val="30"/>
          <w:szCs w:val="30"/>
        </w:rPr>
        <w:tab/>
      </w:r>
      <w:r w:rsidRPr="005D6F1A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7F6429" w:rsidRDefault="00892884" w:rsidP="007F6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30"/>
          <w:szCs w:val="30"/>
        </w:rPr>
      </w:pPr>
    </w:p>
    <w:p w14:paraId="3CFA6648" w14:textId="77777777" w:rsidR="00892884" w:rsidRPr="005D6F1A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5D6F1A">
        <w:rPr>
          <w:rFonts w:ascii="Angsana New" w:hAnsi="Angsana New"/>
          <w:sz w:val="30"/>
          <w:szCs w:val="30"/>
        </w:rPr>
        <w:tab/>
      </w:r>
      <w:r w:rsidRPr="005D6F1A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5D6F1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5D6F1A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5D6F1A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5D6F1A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5D6F1A">
        <w:rPr>
          <w:rFonts w:ascii="Angsana New" w:hAnsi="Angsana New"/>
          <w:spacing w:val="-6"/>
          <w:sz w:val="30"/>
          <w:szCs w:val="30"/>
        </w:rPr>
        <w:t xml:space="preserve">10 </w:t>
      </w:r>
      <w:r w:rsidRPr="005D6F1A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516942EA" w14:textId="6DB55144" w:rsidR="00F44145" w:rsidRDefault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38E60C" w14:textId="7A08EA74" w:rsidR="00DC794B" w:rsidRPr="005D6F1A" w:rsidRDefault="00DC794B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7F6429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11B7793" w14:textId="47EC3D7A" w:rsidR="006B1550" w:rsidRDefault="006B1550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8647D">
        <w:rPr>
          <w:rFonts w:ascii="Angsana New" w:hAnsi="Angsana New"/>
          <w:sz w:val="30"/>
          <w:szCs w:val="30"/>
        </w:rPr>
        <w:br/>
      </w:r>
      <w:r w:rsidRPr="005D6F1A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Pr="005D6F1A">
        <w:rPr>
          <w:rFonts w:ascii="Angsana New" w:hAnsi="Angsana New" w:hint="cs"/>
          <w:sz w:val="30"/>
          <w:szCs w:val="30"/>
          <w:cs/>
        </w:rPr>
        <w:t>เงินได้</w:t>
      </w:r>
      <w:r w:rsidRPr="005D6F1A">
        <w:rPr>
          <w:rFonts w:ascii="Angsana New" w:hAnsi="Angsana New"/>
          <w:sz w:val="30"/>
          <w:szCs w:val="30"/>
          <w:cs/>
        </w:rPr>
        <w:t xml:space="preserve">ของงวดระหว่างกาล อัตราภาษีเงินได้ที่แท้จริง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5D6F1A">
        <w:rPr>
          <w:rFonts w:ascii="Angsana New" w:hAnsi="Angsana New"/>
          <w:sz w:val="30"/>
          <w:szCs w:val="30"/>
        </w:rPr>
        <w:t>31</w:t>
      </w:r>
      <w:r w:rsidRPr="005D6F1A">
        <w:rPr>
          <w:rFonts w:ascii="Angsana New" w:hAnsi="Angsana New"/>
          <w:sz w:val="30"/>
          <w:szCs w:val="30"/>
          <w:cs/>
        </w:rPr>
        <w:t xml:space="preserve"> มีนาคม </w:t>
      </w:r>
      <w:r w:rsidRPr="005D6F1A">
        <w:rPr>
          <w:rFonts w:ascii="Angsana New" w:hAnsi="Angsana New"/>
          <w:sz w:val="30"/>
          <w:szCs w:val="30"/>
        </w:rPr>
        <w:t xml:space="preserve">2565 </w:t>
      </w:r>
      <w:r w:rsidRPr="005D6F1A">
        <w:rPr>
          <w:rFonts w:ascii="Angsana New" w:hAnsi="Angsana New"/>
          <w:spacing w:val="-2"/>
          <w:sz w:val="30"/>
          <w:szCs w:val="30"/>
          <w:cs/>
        </w:rPr>
        <w:t>คือ</w:t>
      </w:r>
      <w:r w:rsidRPr="005D6F1A">
        <w:rPr>
          <w:rFonts w:ascii="Angsana New" w:hAnsi="Angsana New"/>
          <w:spacing w:val="-2"/>
          <w:sz w:val="30"/>
          <w:szCs w:val="30"/>
        </w:rPr>
        <w:t xml:space="preserve"> </w:t>
      </w:r>
      <w:r w:rsidRPr="005D6F1A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Pr="005D6F1A">
        <w:rPr>
          <w:rFonts w:ascii="Angsana New" w:hAnsi="Angsana New"/>
          <w:spacing w:val="-2"/>
          <w:sz w:val="30"/>
          <w:szCs w:val="30"/>
        </w:rPr>
        <w:t xml:space="preserve"> </w:t>
      </w:r>
      <w:r w:rsidR="0033281F" w:rsidRPr="005D6F1A">
        <w:rPr>
          <w:rFonts w:ascii="Angsana New" w:hAnsi="Angsana New"/>
          <w:spacing w:val="-2"/>
          <w:sz w:val="30"/>
          <w:szCs w:val="30"/>
        </w:rPr>
        <w:t>19.</w:t>
      </w:r>
      <w:r w:rsidR="0075273B" w:rsidRPr="005D6F1A">
        <w:rPr>
          <w:rFonts w:ascii="Angsana New" w:hAnsi="Angsana New"/>
          <w:spacing w:val="-2"/>
          <w:sz w:val="30"/>
          <w:szCs w:val="30"/>
        </w:rPr>
        <w:t>76</w:t>
      </w:r>
      <w:r w:rsidRPr="005D6F1A">
        <w:rPr>
          <w:rFonts w:ascii="Angsana New" w:hAnsi="Angsana New"/>
          <w:spacing w:val="-2"/>
          <w:sz w:val="30"/>
          <w:szCs w:val="30"/>
          <w:cs/>
        </w:rPr>
        <w:t xml:space="preserve"> และร้อยละ </w:t>
      </w:r>
      <w:r w:rsidR="0033281F" w:rsidRPr="005D6F1A">
        <w:rPr>
          <w:rFonts w:ascii="Angsana New" w:hAnsi="Angsana New"/>
          <w:spacing w:val="-2"/>
          <w:sz w:val="30"/>
          <w:szCs w:val="30"/>
        </w:rPr>
        <w:t>20.2</w:t>
      </w:r>
      <w:r w:rsidR="000A7F88" w:rsidRPr="005D6F1A">
        <w:rPr>
          <w:rFonts w:ascii="Angsana New" w:hAnsi="Angsana New"/>
          <w:spacing w:val="-2"/>
          <w:sz w:val="30"/>
          <w:szCs w:val="30"/>
        </w:rPr>
        <w:t>1</w:t>
      </w:r>
      <w:r w:rsidRPr="005D6F1A">
        <w:rPr>
          <w:rFonts w:ascii="Angsana New" w:hAnsi="Angsana New"/>
          <w:spacing w:val="-2"/>
          <w:sz w:val="30"/>
          <w:szCs w:val="30"/>
        </w:rPr>
        <w:t xml:space="preserve"> </w:t>
      </w:r>
      <w:r w:rsidRPr="005D6F1A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5D6F1A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D6F1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5D6F1A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5D6F1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มีนาคม </w:t>
      </w:r>
      <w:r w:rsidRPr="005D6F1A">
        <w:rPr>
          <w:rFonts w:ascii="Angsana New" w:hAnsi="Angsana New"/>
          <w:i/>
          <w:iCs/>
          <w:spacing w:val="-2"/>
          <w:sz w:val="30"/>
          <w:szCs w:val="30"/>
        </w:rPr>
        <w:t xml:space="preserve">2564: </w:t>
      </w:r>
      <w:r w:rsidRPr="005D6F1A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Pr="005D6F1A">
        <w:rPr>
          <w:rFonts w:ascii="Angsana New" w:hAnsi="Angsana New"/>
          <w:i/>
          <w:iCs/>
          <w:spacing w:val="-2"/>
          <w:sz w:val="30"/>
          <w:szCs w:val="30"/>
        </w:rPr>
        <w:t>10.38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Pr="005D6F1A">
        <w:rPr>
          <w:rFonts w:ascii="Angsana New" w:hAnsi="Angsana New"/>
          <w:i/>
          <w:iCs/>
          <w:sz w:val="30"/>
          <w:szCs w:val="30"/>
        </w:rPr>
        <w:t>19.88</w:t>
      </w:r>
      <w:r w:rsidRPr="005D6F1A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5D6F1A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724CC412" w14:textId="77777777" w:rsidR="004C515A" w:rsidRPr="005D6F1A" w:rsidRDefault="004C515A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0D3F6F79" w14:textId="537E8110" w:rsidR="006B1550" w:rsidRPr="005D6F1A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5D6F1A">
        <w:rPr>
          <w:rFonts w:ascii="Angsana New" w:hAnsi="Angsana New" w:hint="cs"/>
          <w:b/>
          <w:bCs/>
          <w:sz w:val="30"/>
          <w:szCs w:val="30"/>
          <w:cs/>
        </w:rPr>
        <w:t xml:space="preserve">กำไร </w:t>
      </w:r>
      <w:r w:rsidRPr="005D6F1A">
        <w:rPr>
          <w:rFonts w:ascii="Angsana New" w:hAnsi="Angsana New"/>
          <w:b/>
          <w:bCs/>
          <w:sz w:val="30"/>
          <w:szCs w:val="30"/>
        </w:rPr>
        <w:t>(</w:t>
      </w:r>
      <w:r w:rsidRPr="005D6F1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5D6F1A">
        <w:rPr>
          <w:rFonts w:ascii="Angsana New" w:hAnsi="Angsana New"/>
          <w:b/>
          <w:bCs/>
          <w:sz w:val="30"/>
          <w:szCs w:val="30"/>
        </w:rPr>
        <w:t>)</w:t>
      </w:r>
      <w:r w:rsidRPr="005D6F1A">
        <w:rPr>
          <w:rFonts w:ascii="Angsana New" w:hAnsi="Angsana New" w:hint="cs"/>
          <w:b/>
          <w:bCs/>
          <w:sz w:val="30"/>
          <w:szCs w:val="30"/>
          <w:cs/>
        </w:rPr>
        <w:t xml:space="preserve"> ต่อหุ้น</w:t>
      </w:r>
    </w:p>
    <w:p w14:paraId="77DE286E" w14:textId="77777777" w:rsidR="00DC794B" w:rsidRPr="005D6F1A" w:rsidRDefault="00DC794B" w:rsidP="00A9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91DEB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Pr="005D6F1A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5D6F1A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กำไร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(</w:t>
      </w:r>
      <w:r w:rsidRPr="005D6F1A">
        <w:rPr>
          <w:rFonts w:ascii="Angsana New" w:hAnsi="Angsana New" w:hint="cs"/>
          <w:sz w:val="30"/>
          <w:szCs w:val="30"/>
          <w:cs/>
        </w:rPr>
        <w:t>ขาดทุน</w:t>
      </w:r>
      <w:r w:rsidRPr="005D6F1A">
        <w:rPr>
          <w:rFonts w:ascii="Angsana New" w:hAnsi="Angsana New"/>
          <w:sz w:val="30"/>
          <w:szCs w:val="30"/>
          <w:cs/>
        </w:rPr>
        <w:t>) ต่อหุ้นขั้นพื้นฐานสำหรับ</w:t>
      </w:r>
      <w:r w:rsidRPr="005D6F1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5D6F1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2565 </w:t>
      </w:r>
      <w:r w:rsidRPr="005D6F1A">
        <w:rPr>
          <w:rFonts w:ascii="Angsana New" w:hAnsi="Angsana New"/>
          <w:sz w:val="30"/>
          <w:szCs w:val="30"/>
          <w:cs/>
        </w:rPr>
        <w:t xml:space="preserve">และ </w:t>
      </w:r>
      <w:r w:rsidRPr="005D6F1A">
        <w:rPr>
          <w:rFonts w:ascii="Angsana New" w:hAnsi="Angsana New"/>
          <w:sz w:val="30"/>
          <w:szCs w:val="30"/>
        </w:rPr>
        <w:t xml:space="preserve">2564 </w:t>
      </w:r>
      <w:r w:rsidRPr="005D6F1A">
        <w:rPr>
          <w:rFonts w:ascii="Angsana New" w:hAnsi="Angsana New"/>
          <w:sz w:val="30"/>
          <w:szCs w:val="30"/>
          <w:cs/>
        </w:rPr>
        <w:t>คำนวณจากกำไร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(</w:t>
      </w:r>
      <w:r w:rsidRPr="005D6F1A">
        <w:rPr>
          <w:rFonts w:ascii="Angsana New" w:hAnsi="Angsana New" w:hint="cs"/>
          <w:sz w:val="30"/>
          <w:szCs w:val="30"/>
          <w:cs/>
        </w:rPr>
        <w:t>ขาดทุน</w:t>
      </w:r>
      <w:r w:rsidRPr="005D6F1A">
        <w:rPr>
          <w:rFonts w:ascii="Angsana New" w:hAnsi="Angsana New"/>
          <w:sz w:val="30"/>
          <w:szCs w:val="30"/>
        </w:rPr>
        <w:t>)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สำหรับ</w:t>
      </w:r>
      <w:r w:rsidRPr="005D6F1A">
        <w:rPr>
          <w:rFonts w:ascii="Angsana New" w:hAnsi="Angsana New" w:hint="cs"/>
          <w:sz w:val="30"/>
          <w:szCs w:val="30"/>
          <w:cs/>
        </w:rPr>
        <w:t>งวด</w:t>
      </w:r>
      <w:r w:rsidRPr="005D6F1A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5D6F1A">
        <w:rPr>
          <w:rFonts w:ascii="Angsana New" w:hAnsi="Angsana New" w:hint="cs"/>
          <w:sz w:val="30"/>
          <w:szCs w:val="30"/>
          <w:cs/>
        </w:rPr>
        <w:t>งวด</w:t>
      </w:r>
      <w:r w:rsidRPr="005D6F1A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5D6F1A" w:rsidRDefault="006D5A6D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260"/>
        <w:gridCol w:w="270"/>
        <w:gridCol w:w="1260"/>
        <w:gridCol w:w="270"/>
        <w:gridCol w:w="1440"/>
      </w:tblGrid>
      <w:tr w:rsidR="006B1550" w:rsidRPr="005D6F1A" w14:paraId="03BBC986" w14:textId="77777777" w:rsidTr="00B85670">
        <w:trPr>
          <w:tblHeader/>
        </w:trPr>
        <w:tc>
          <w:tcPr>
            <w:tcW w:w="3672" w:type="dxa"/>
          </w:tcPr>
          <w:p w14:paraId="21CD281D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688A08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83132A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9830DF9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550" w:rsidRPr="005D6F1A" w14:paraId="09BAAD3F" w14:textId="77777777" w:rsidTr="00B85670">
        <w:trPr>
          <w:tblHeader/>
        </w:trPr>
        <w:tc>
          <w:tcPr>
            <w:tcW w:w="3672" w:type="dxa"/>
          </w:tcPr>
          <w:p w14:paraId="562ED8C5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E3ED528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84465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B0CD0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774A8C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73C588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6DE918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940CC5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1550" w:rsidRPr="005D6F1A" w14:paraId="509CEE4F" w14:textId="77777777" w:rsidTr="00B85670">
        <w:trPr>
          <w:tblHeader/>
        </w:trPr>
        <w:tc>
          <w:tcPr>
            <w:tcW w:w="3672" w:type="dxa"/>
          </w:tcPr>
          <w:p w14:paraId="59950EE5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46694C32" w14:textId="77777777" w:rsidR="006B1550" w:rsidRPr="005D6F1A" w:rsidRDefault="006B1550" w:rsidP="00D8486D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B85670" w:rsidRPr="005D6F1A" w14:paraId="5FCBC7C8" w14:textId="77777777" w:rsidTr="00B85670">
        <w:tc>
          <w:tcPr>
            <w:tcW w:w="3672" w:type="dxa"/>
          </w:tcPr>
          <w:p w14:paraId="621E9233" w14:textId="3AE8B62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>(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D6F1A">
              <w:rPr>
                <w:rFonts w:ascii="Angsana New" w:hAnsi="Angsana New"/>
                <w:sz w:val="30"/>
                <w:szCs w:val="30"/>
              </w:rPr>
              <w:t>)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260" w:type="dxa"/>
          </w:tcPr>
          <w:p w14:paraId="49DB9EFF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F68C4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FA9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0F2AB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A86E1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529D9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6347F1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5670" w:rsidRPr="005D6F1A" w14:paraId="49F8B530" w14:textId="77777777" w:rsidTr="00B85670">
        <w:tc>
          <w:tcPr>
            <w:tcW w:w="3672" w:type="dxa"/>
          </w:tcPr>
          <w:p w14:paraId="5CF9E5C7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F0F661" w14:textId="3B0982E2" w:rsidR="00B85670" w:rsidRPr="005D6F1A" w:rsidRDefault="00674023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109" w:firstLine="4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645,106</w:t>
            </w:r>
          </w:p>
        </w:tc>
        <w:tc>
          <w:tcPr>
            <w:tcW w:w="270" w:type="dxa"/>
          </w:tcPr>
          <w:p w14:paraId="2C28E771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43ABCC" w14:textId="526820B4" w:rsidR="00B85670" w:rsidRPr="005D6F1A" w:rsidRDefault="00B85670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(594,005)</w:t>
            </w:r>
          </w:p>
        </w:tc>
        <w:tc>
          <w:tcPr>
            <w:tcW w:w="270" w:type="dxa"/>
          </w:tcPr>
          <w:p w14:paraId="17229178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372B3" w14:textId="117F1C40" w:rsidR="00B85670" w:rsidRPr="005D6F1A" w:rsidRDefault="00674023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217,52</w:t>
            </w:r>
            <w:r w:rsidR="004C51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40927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FA00BFC" w14:textId="3D83A5E9" w:rsidR="00B85670" w:rsidRPr="005D6F1A" w:rsidRDefault="00B85670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(137,567)</w:t>
            </w:r>
          </w:p>
        </w:tc>
      </w:tr>
      <w:tr w:rsidR="00B85670" w:rsidRPr="005D6F1A" w14:paraId="540FDA60" w14:textId="77777777" w:rsidTr="00B85670">
        <w:tc>
          <w:tcPr>
            <w:tcW w:w="3672" w:type="dxa"/>
          </w:tcPr>
          <w:p w14:paraId="654BC8D4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64576A" w14:textId="4E9B89E5" w:rsidR="00B85670" w:rsidRPr="005D6F1A" w:rsidRDefault="00DB7DF1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4F7A54A6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0E47A9" w14:textId="369FE8D0" w:rsidR="00B85670" w:rsidRPr="005D6F1A" w:rsidRDefault="00DB7DF1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75DFF2B0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6E310A" w14:textId="74CE5A75" w:rsidR="00B85670" w:rsidRPr="005D6F1A" w:rsidRDefault="00DB7DF1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3D5C2413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2E0C5C5" w14:textId="2B71231B" w:rsidR="00B85670" w:rsidRPr="005D6F1A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DB7D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DB7DF1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B85670" w:rsidRPr="005D6F1A" w14:paraId="47C463D7" w14:textId="77777777" w:rsidTr="00B85670">
        <w:tc>
          <w:tcPr>
            <w:tcW w:w="3672" w:type="dxa"/>
          </w:tcPr>
          <w:p w14:paraId="7F397D79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8F7AAC" w14:textId="4D551C50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91DAD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2A621218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5CF4FE" w14:textId="1604D4B8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91DAD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7C2F78AE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35A532" w14:textId="4A1F94C4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91DAD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590F3DEA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7102D" w14:textId="5B009C58" w:rsidR="00B85670" w:rsidRPr="00291DAD" w:rsidRDefault="00B85670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291DAD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B85670" w:rsidRPr="005D6F1A" w14:paraId="05F56C2C" w14:textId="77777777" w:rsidTr="00B85670">
        <w:tc>
          <w:tcPr>
            <w:tcW w:w="3672" w:type="dxa"/>
          </w:tcPr>
          <w:p w14:paraId="5437129C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5FD1CCE7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0CA6A4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AE98C8" w14:textId="5C3E725F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5B27E27B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789A96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2880DF" w14:textId="6CF8C64C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40E4ABFA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96C6E7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A65BCE" w14:textId="012AD921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4C1CBA56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807F9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25608B" w14:textId="03325528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32,000,390</w:t>
            </w:r>
          </w:p>
        </w:tc>
      </w:tr>
      <w:tr w:rsidR="00B85670" w:rsidRPr="005D6F1A" w14:paraId="704B0C27" w14:textId="77777777" w:rsidTr="00B85670">
        <w:tc>
          <w:tcPr>
            <w:tcW w:w="3672" w:type="dxa"/>
          </w:tcPr>
          <w:p w14:paraId="334385E3" w14:textId="77777777" w:rsidR="00B85670" w:rsidRPr="005D6F1A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742E41" w14:textId="2948FC54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0.0202</w:t>
            </w:r>
          </w:p>
        </w:tc>
        <w:tc>
          <w:tcPr>
            <w:tcW w:w="270" w:type="dxa"/>
          </w:tcPr>
          <w:p w14:paraId="441F56D2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527CA7" w14:textId="0A10AB0E" w:rsidR="00B85670" w:rsidRPr="00291DAD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85670" w:rsidRPr="00291DAD">
              <w:rPr>
                <w:rFonts w:ascii="Angsana New" w:hAnsi="Angsana New"/>
                <w:b/>
                <w:bCs/>
                <w:sz w:val="30"/>
                <w:szCs w:val="30"/>
              </w:rPr>
              <w:t>(0.0186)</w:t>
            </w:r>
          </w:p>
        </w:tc>
        <w:tc>
          <w:tcPr>
            <w:tcW w:w="270" w:type="dxa"/>
          </w:tcPr>
          <w:p w14:paraId="5484B549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2B8838" w14:textId="73670F0D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DAD">
              <w:rPr>
                <w:rFonts w:ascii="Angsana New" w:hAnsi="Angsana New"/>
                <w:b/>
                <w:bCs/>
                <w:sz w:val="30"/>
                <w:szCs w:val="30"/>
              </w:rPr>
              <w:t>0.0068</w:t>
            </w:r>
          </w:p>
        </w:tc>
        <w:tc>
          <w:tcPr>
            <w:tcW w:w="270" w:type="dxa"/>
          </w:tcPr>
          <w:p w14:paraId="5B156AFD" w14:textId="77777777" w:rsidR="00B85670" w:rsidRPr="00291DAD" w:rsidRDefault="00B85670" w:rsidP="00B8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B650EA" w14:textId="14227C8B" w:rsidR="00B85670" w:rsidRPr="00291DAD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B85670" w:rsidRPr="00291DAD">
              <w:rPr>
                <w:rFonts w:ascii="Angsana New" w:hAnsi="Angsana New"/>
                <w:b/>
                <w:bCs/>
                <w:sz w:val="30"/>
                <w:szCs w:val="30"/>
              </w:rPr>
              <w:t>(0.0043)</w:t>
            </w:r>
          </w:p>
        </w:tc>
      </w:tr>
    </w:tbl>
    <w:p w14:paraId="0A1E2AA2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64312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5D6F1A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5D6F1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5D6F1A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1AFCB253" w:rsidR="006B1550" w:rsidRPr="005D6F1A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D6F1A">
        <w:rPr>
          <w:rFonts w:ascii="Angsana New" w:hAnsi="Angsana New"/>
          <w:sz w:val="30"/>
          <w:szCs w:val="30"/>
          <w:cs/>
        </w:rPr>
        <w:t>กำไร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(</w:t>
      </w:r>
      <w:r w:rsidRPr="005D6F1A">
        <w:rPr>
          <w:rFonts w:ascii="Angsana New" w:hAnsi="Angsana New" w:hint="cs"/>
          <w:sz w:val="30"/>
          <w:szCs w:val="30"/>
          <w:cs/>
        </w:rPr>
        <w:t>ขาดทุน</w:t>
      </w:r>
      <w:r w:rsidRPr="005D6F1A">
        <w:rPr>
          <w:rFonts w:ascii="Angsana New" w:hAnsi="Angsana New"/>
          <w:sz w:val="30"/>
          <w:szCs w:val="30"/>
        </w:rPr>
        <w:t>)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Pr="005D6F1A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5D6F1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D6F1A">
        <w:rPr>
          <w:rFonts w:ascii="Angsana New" w:hAnsi="Angsana New"/>
          <w:sz w:val="30"/>
          <w:szCs w:val="30"/>
        </w:rPr>
        <w:t xml:space="preserve">31 </w:t>
      </w:r>
      <w:r w:rsidRPr="005D6F1A">
        <w:rPr>
          <w:rFonts w:ascii="Angsana New" w:hAnsi="Angsana New" w:hint="cs"/>
          <w:sz w:val="30"/>
          <w:szCs w:val="30"/>
          <w:cs/>
        </w:rPr>
        <w:t>มีนาคม</w:t>
      </w:r>
      <w:r w:rsidRPr="005D6F1A">
        <w:rPr>
          <w:rFonts w:ascii="Angsana New" w:hAnsi="Angsana New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 xml:space="preserve">2565 </w:t>
      </w:r>
      <w:r w:rsidRPr="005D6F1A">
        <w:rPr>
          <w:rFonts w:ascii="Angsana New" w:hAnsi="Angsana New"/>
          <w:sz w:val="30"/>
          <w:szCs w:val="30"/>
          <w:cs/>
        </w:rPr>
        <w:t xml:space="preserve">และ </w:t>
      </w:r>
      <w:r w:rsidRPr="005D6F1A">
        <w:rPr>
          <w:rFonts w:ascii="Angsana New" w:hAnsi="Angsana New"/>
          <w:sz w:val="30"/>
          <w:szCs w:val="30"/>
        </w:rPr>
        <w:t xml:space="preserve">2564 </w:t>
      </w:r>
      <w:r w:rsidRPr="005D6F1A">
        <w:rPr>
          <w:rFonts w:ascii="Angsana New" w:hAnsi="Angsana New"/>
          <w:sz w:val="30"/>
          <w:szCs w:val="30"/>
          <w:cs/>
        </w:rPr>
        <w:t>คำนวณจากกำไร</w:t>
      </w:r>
      <w:r w:rsidRPr="005D6F1A">
        <w:rPr>
          <w:rFonts w:ascii="Angsana New" w:hAnsi="Angsana New" w:hint="cs"/>
          <w:sz w:val="30"/>
          <w:szCs w:val="30"/>
          <w:cs/>
        </w:rPr>
        <w:t xml:space="preserve"> </w:t>
      </w:r>
      <w:r w:rsidRPr="005D6F1A">
        <w:rPr>
          <w:rFonts w:ascii="Angsana New" w:hAnsi="Angsana New"/>
          <w:sz w:val="30"/>
          <w:szCs w:val="30"/>
        </w:rPr>
        <w:t>(</w:t>
      </w:r>
      <w:r w:rsidRPr="005D6F1A">
        <w:rPr>
          <w:rFonts w:ascii="Angsana New" w:hAnsi="Angsana New" w:hint="cs"/>
          <w:sz w:val="30"/>
          <w:szCs w:val="30"/>
          <w:cs/>
        </w:rPr>
        <w:t>ขาดทุน</w:t>
      </w:r>
      <w:r w:rsidRPr="005D6F1A">
        <w:rPr>
          <w:rFonts w:ascii="Angsana New" w:hAnsi="Angsana New"/>
          <w:sz w:val="30"/>
          <w:szCs w:val="30"/>
        </w:rPr>
        <w:t>)</w:t>
      </w:r>
      <w:r w:rsidR="0035207F">
        <w:rPr>
          <w:rFonts w:ascii="Angsana New" w:hAnsi="Angsana New"/>
          <w:sz w:val="30"/>
          <w:szCs w:val="30"/>
        </w:rPr>
        <w:t xml:space="preserve"> </w:t>
      </w:r>
      <w:r w:rsidRPr="005D6F1A">
        <w:rPr>
          <w:rFonts w:ascii="Angsana New" w:hAnsi="Angsana New"/>
          <w:sz w:val="30"/>
          <w:szCs w:val="30"/>
          <w:cs/>
        </w:rPr>
        <w:t>สำหรับ</w:t>
      </w:r>
      <w:r w:rsidR="008A2034">
        <w:rPr>
          <w:rFonts w:ascii="Angsana New" w:hAnsi="Angsana New" w:hint="cs"/>
          <w:sz w:val="30"/>
          <w:szCs w:val="30"/>
          <w:cs/>
        </w:rPr>
        <w:t>งวด</w:t>
      </w:r>
      <w:r w:rsidRPr="005D6F1A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5D6F1A">
        <w:rPr>
          <w:rFonts w:ascii="Angsana New" w:hAnsi="Angsana New" w:hint="cs"/>
          <w:sz w:val="30"/>
          <w:szCs w:val="30"/>
          <w:cs/>
        </w:rPr>
        <w:t>งวด</w:t>
      </w:r>
      <w:r w:rsidRPr="005D6F1A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5D6F1A">
        <w:rPr>
          <w:rFonts w:ascii="Angsana New" w:hAnsi="Angsana New"/>
          <w:sz w:val="30"/>
          <w:szCs w:val="30"/>
        </w:rPr>
        <w:t xml:space="preserve"> </w:t>
      </w:r>
    </w:p>
    <w:tbl>
      <w:tblPr>
        <w:tblW w:w="9522" w:type="dxa"/>
        <w:tblInd w:w="558" w:type="dxa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260"/>
        <w:gridCol w:w="270"/>
        <w:gridCol w:w="1260"/>
        <w:gridCol w:w="270"/>
        <w:gridCol w:w="1260"/>
      </w:tblGrid>
      <w:tr w:rsidR="006B1550" w:rsidRPr="005D6F1A" w14:paraId="304859F8" w14:textId="77777777" w:rsidTr="00554DB3">
        <w:trPr>
          <w:tblHeader/>
        </w:trPr>
        <w:tc>
          <w:tcPr>
            <w:tcW w:w="3672" w:type="dxa"/>
          </w:tcPr>
          <w:p w14:paraId="640D297B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7FD432D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06F9F9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8B0C37C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550" w:rsidRPr="005D6F1A" w14:paraId="436211AB" w14:textId="77777777" w:rsidTr="00554DB3">
        <w:trPr>
          <w:tblHeader/>
        </w:trPr>
        <w:tc>
          <w:tcPr>
            <w:tcW w:w="3672" w:type="dxa"/>
          </w:tcPr>
          <w:p w14:paraId="62B0448D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F42BDAD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735144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01791F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8903E74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B8B7B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96CBD92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17F00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1550" w:rsidRPr="005D6F1A" w14:paraId="42B33C2B" w14:textId="77777777" w:rsidTr="00D8486D">
        <w:trPr>
          <w:tblHeader/>
        </w:trPr>
        <w:tc>
          <w:tcPr>
            <w:tcW w:w="3672" w:type="dxa"/>
          </w:tcPr>
          <w:p w14:paraId="244CB1D4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D4ECA4A" w14:textId="77777777" w:rsidR="006B1550" w:rsidRPr="005D6F1A" w:rsidRDefault="006B1550" w:rsidP="00D8486D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F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6B1550" w:rsidRPr="005D6F1A" w14:paraId="5C5B761C" w14:textId="77777777" w:rsidTr="00554DB3">
        <w:tc>
          <w:tcPr>
            <w:tcW w:w="3672" w:type="dxa"/>
          </w:tcPr>
          <w:p w14:paraId="71181BCE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>(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D6F1A">
              <w:rPr>
                <w:rFonts w:ascii="Angsana New" w:hAnsi="Angsana New"/>
                <w:sz w:val="30"/>
                <w:szCs w:val="30"/>
              </w:rPr>
              <w:t>)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260" w:type="dxa"/>
          </w:tcPr>
          <w:p w14:paraId="44EF940A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F142F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860CA9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0BB6F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37DE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19B99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B1B85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3E8" w:rsidRPr="005D6F1A" w14:paraId="34F03429" w14:textId="77777777" w:rsidTr="00554DB3">
        <w:tc>
          <w:tcPr>
            <w:tcW w:w="3672" w:type="dxa"/>
          </w:tcPr>
          <w:p w14:paraId="3BCF043D" w14:textId="77777777" w:rsidR="00C343E8" w:rsidRPr="005D6F1A" w:rsidRDefault="00C343E8" w:rsidP="00C3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E25980" w14:textId="78A03F34" w:rsidR="00C343E8" w:rsidRPr="005D6F1A" w:rsidRDefault="00950459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645,106</w:t>
            </w:r>
          </w:p>
        </w:tc>
        <w:tc>
          <w:tcPr>
            <w:tcW w:w="270" w:type="dxa"/>
          </w:tcPr>
          <w:p w14:paraId="799045F5" w14:textId="77777777" w:rsidR="00C343E8" w:rsidRPr="005D6F1A" w:rsidRDefault="00C343E8" w:rsidP="00C3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D8CCA1" w14:textId="7A005B8C" w:rsidR="00C343E8" w:rsidRPr="005D6F1A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3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343E8" w:rsidRPr="005D6F1A">
              <w:rPr>
                <w:rFonts w:ascii="Angsana New" w:hAnsi="Angsana New"/>
                <w:sz w:val="30"/>
                <w:szCs w:val="30"/>
              </w:rPr>
              <w:t>(594,005)</w:t>
            </w:r>
          </w:p>
        </w:tc>
        <w:tc>
          <w:tcPr>
            <w:tcW w:w="270" w:type="dxa"/>
          </w:tcPr>
          <w:p w14:paraId="4E2F0372" w14:textId="77777777" w:rsidR="00C343E8" w:rsidRPr="005D6F1A" w:rsidRDefault="00C343E8" w:rsidP="00C3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A406C6" w14:textId="0CDF8515" w:rsidR="00C343E8" w:rsidRPr="005D6F1A" w:rsidRDefault="00950459" w:rsidP="00C3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217,52</w:t>
            </w:r>
            <w:r w:rsidR="00CE2C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A4DC61" w14:textId="77777777" w:rsidR="00C343E8" w:rsidRPr="005D6F1A" w:rsidRDefault="00C343E8" w:rsidP="00C3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A75838" w14:textId="55F618D2" w:rsidR="00C343E8" w:rsidRPr="005D6F1A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43E8" w:rsidRPr="005D6F1A">
              <w:rPr>
                <w:rFonts w:ascii="Angsana New" w:hAnsi="Angsana New"/>
                <w:sz w:val="30"/>
                <w:szCs w:val="30"/>
              </w:rPr>
              <w:t>(137,567)</w:t>
            </w:r>
          </w:p>
        </w:tc>
      </w:tr>
      <w:tr w:rsidR="00CE3DB4" w:rsidRPr="005D6F1A" w14:paraId="0C3AE402" w14:textId="77777777" w:rsidTr="00554DB3">
        <w:tc>
          <w:tcPr>
            <w:tcW w:w="3672" w:type="dxa"/>
          </w:tcPr>
          <w:p w14:paraId="7E0DDE3C" w14:textId="77777777" w:rsidR="00CE3DB4" w:rsidRPr="005D6F1A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139FBA" w14:textId="4D5D7232" w:rsidR="00CE3DB4" w:rsidRPr="00DB7DF1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0CE38D32" w14:textId="77777777" w:rsidR="00CE3DB4" w:rsidRPr="00DB7DF1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AC7CED" w14:textId="689D8EA9" w:rsidR="00CE3DB4" w:rsidRPr="00DB7DF1" w:rsidRDefault="00CE3DB4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69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444147B2" w14:textId="77777777" w:rsidR="00CE3DB4" w:rsidRPr="00DB7DF1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6848F7" w14:textId="5961C007" w:rsidR="00CE3DB4" w:rsidRPr="00DB7DF1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7DF1">
              <w:rPr>
                <w:rFonts w:ascii="Angsana New" w:hAnsi="Angsana New"/>
                <w:sz w:val="30"/>
                <w:szCs w:val="30"/>
              </w:rPr>
              <w:t>32,000,390</w:t>
            </w:r>
          </w:p>
        </w:tc>
        <w:tc>
          <w:tcPr>
            <w:tcW w:w="270" w:type="dxa"/>
          </w:tcPr>
          <w:p w14:paraId="16C3E248" w14:textId="77777777" w:rsidR="00CE3DB4" w:rsidRPr="00DB7DF1" w:rsidRDefault="00CE3DB4" w:rsidP="00CE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CCA09F" w14:textId="5F895FD9" w:rsidR="00CE3DB4" w:rsidRPr="00DB7DF1" w:rsidRDefault="00CE3DB4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1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7DF1">
              <w:rPr>
                <w:rFonts w:ascii="Angsana New" w:hAnsi="Angsana New"/>
                <w:sz w:val="30"/>
                <w:szCs w:val="30"/>
              </w:rPr>
              <w:t>32,000,390</w:t>
            </w:r>
          </w:p>
        </w:tc>
      </w:tr>
      <w:tr w:rsidR="006B1550" w:rsidRPr="005D6F1A" w14:paraId="79C9D68E" w14:textId="77777777" w:rsidTr="00554DB3">
        <w:tc>
          <w:tcPr>
            <w:tcW w:w="3672" w:type="dxa"/>
          </w:tcPr>
          <w:p w14:paraId="4A49D819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260" w:type="dxa"/>
          </w:tcPr>
          <w:p w14:paraId="0DF419D7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1004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34B28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7385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A9305A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0E93B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02BB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550" w:rsidRPr="005D6F1A" w14:paraId="52CD510E" w14:textId="77777777" w:rsidTr="00554DB3">
        <w:tc>
          <w:tcPr>
            <w:tcW w:w="3672" w:type="dxa"/>
          </w:tcPr>
          <w:p w14:paraId="4F3905F0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A5A7DF" w14:textId="1C7F55F9" w:rsidR="006B1550" w:rsidRPr="005D6F1A" w:rsidRDefault="009F0D7A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5</w:t>
            </w:r>
            <w:r w:rsidR="00393028" w:rsidRPr="005D6F1A">
              <w:rPr>
                <w:rFonts w:ascii="Angsana New" w:hAnsi="Angsana New"/>
                <w:sz w:val="30"/>
                <w:szCs w:val="30"/>
              </w:rPr>
              <w:t>,</w:t>
            </w:r>
            <w:r w:rsidR="005B7183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4325EE21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2D32D8" w14:textId="1B0BCA51" w:rsidR="006B1550" w:rsidRPr="005D6F1A" w:rsidRDefault="00D97D10" w:rsidP="00F0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 w:firstLine="3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4D8D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00631" w14:textId="0DC6D912" w:rsidR="006B1550" w:rsidRPr="005D6F1A" w:rsidRDefault="005B7183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59A7C2F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9B16FA" w14:textId="2E5D3CF3" w:rsidR="006B1550" w:rsidRPr="005D6F1A" w:rsidRDefault="00D97D10" w:rsidP="00F0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550" w:rsidRPr="005D6F1A" w14:paraId="7F8EA468" w14:textId="77777777" w:rsidTr="00554DB3">
        <w:tc>
          <w:tcPr>
            <w:tcW w:w="3672" w:type="dxa"/>
            <w:shd w:val="clear" w:color="auto" w:fill="auto"/>
          </w:tcPr>
          <w:p w14:paraId="29AB76EE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FE5111" w14:textId="634DEB97" w:rsidR="006B1550" w:rsidRPr="005D6F1A" w:rsidRDefault="00D97D1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32,00</w:t>
            </w:r>
            <w:r w:rsidR="005B718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7183"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0478D365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52717B" w14:textId="3FBEA7EC" w:rsidR="006B1550" w:rsidRPr="005D6F1A" w:rsidRDefault="00D97D10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69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91518F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37D84078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2E0BB0" w14:textId="3D62FD1C" w:rsidR="006B1550" w:rsidRPr="005D6F1A" w:rsidRDefault="005B7183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32,00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478365CF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E58E3E" w14:textId="646935FE" w:rsidR="006B1550" w:rsidRPr="005D6F1A" w:rsidRDefault="00D97D10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91518F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  <w:tr w:rsidR="006B1550" w:rsidRPr="005D6F1A" w14:paraId="1385BF27" w14:textId="77777777" w:rsidTr="00554DB3">
        <w:tc>
          <w:tcPr>
            <w:tcW w:w="3672" w:type="dxa"/>
            <w:shd w:val="clear" w:color="auto" w:fill="auto"/>
          </w:tcPr>
          <w:p w14:paraId="1E46195A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5702" w14:textId="0351E7C6" w:rsidR="006B1550" w:rsidRPr="005D6F1A" w:rsidRDefault="00554DB3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575DB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05E19BE1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25CA67" w14:textId="1E041ED5" w:rsidR="006B1550" w:rsidRPr="005D6F1A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554DB3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(0.0186)</w:t>
            </w:r>
          </w:p>
        </w:tc>
        <w:tc>
          <w:tcPr>
            <w:tcW w:w="270" w:type="dxa"/>
          </w:tcPr>
          <w:p w14:paraId="33D29CB6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D2D1BA" w14:textId="607AA640" w:rsidR="006B1550" w:rsidRPr="005D6F1A" w:rsidRDefault="00751AEA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B575DB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FC49DB7" w14:textId="77777777" w:rsidR="006B1550" w:rsidRPr="005D6F1A" w:rsidRDefault="006B1550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E36AD2" w14:textId="1CD62503" w:rsidR="006B1550" w:rsidRPr="005D6F1A" w:rsidRDefault="00DB7DF1" w:rsidP="00DB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4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554DB3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(0.0043)</w:t>
            </w:r>
          </w:p>
        </w:tc>
      </w:tr>
    </w:tbl>
    <w:p w14:paraId="0D30D41C" w14:textId="17F69FE3" w:rsidR="004C515A" w:rsidRDefault="004C5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C459FEE" w14:textId="56742333" w:rsidR="00FF342C" w:rsidRPr="005D6F1A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bookmarkStart w:id="11" w:name="_Hlk38930071"/>
      <w:r w:rsidRPr="005D6F1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5D6F1A" w:rsidRDefault="005C2BCB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255677" w14:textId="458FB869" w:rsidR="00D735D2" w:rsidRPr="005D6F1A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D6F1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1"/>
    <w:p w14:paraId="7E72DCF5" w14:textId="77777777" w:rsidR="00D735D2" w:rsidRPr="005D6F1A" w:rsidRDefault="00D735D2" w:rsidP="00784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93AE329" w14:textId="39504DB4" w:rsidR="005C2BCB" w:rsidRPr="005D6F1A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F1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>
        <w:rPr>
          <w:rFonts w:asciiTheme="majorBidi" w:hAnsiTheme="majorBidi" w:cstheme="majorBidi"/>
          <w:sz w:val="30"/>
          <w:szCs w:val="30"/>
        </w:rPr>
        <w:br/>
      </w:r>
      <w:r w:rsidRPr="005D6F1A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82550FD" w14:textId="77777777" w:rsidR="00A27F3E" w:rsidRPr="005D6F1A" w:rsidRDefault="00A27F3E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481" w:type="pct"/>
        <w:tblLayout w:type="fixed"/>
        <w:tblLook w:val="04A0" w:firstRow="1" w:lastRow="0" w:firstColumn="1" w:lastColumn="0" w:noHBand="0" w:noVBand="1"/>
      </w:tblPr>
      <w:tblGrid>
        <w:gridCol w:w="2041"/>
        <w:gridCol w:w="228"/>
        <w:gridCol w:w="10"/>
        <w:gridCol w:w="1100"/>
        <w:gridCol w:w="993"/>
        <w:gridCol w:w="266"/>
        <w:gridCol w:w="1039"/>
        <w:gridCol w:w="6"/>
        <w:gridCol w:w="260"/>
        <w:gridCol w:w="7"/>
        <w:gridCol w:w="789"/>
        <w:gridCol w:w="7"/>
        <w:gridCol w:w="260"/>
        <w:gridCol w:w="7"/>
        <w:gridCol w:w="789"/>
        <w:gridCol w:w="6"/>
        <w:gridCol w:w="262"/>
        <w:gridCol w:w="6"/>
        <w:gridCol w:w="1016"/>
        <w:gridCol w:w="96"/>
        <w:gridCol w:w="172"/>
        <w:gridCol w:w="93"/>
        <w:gridCol w:w="994"/>
        <w:gridCol w:w="80"/>
      </w:tblGrid>
      <w:tr w:rsidR="00E43605" w:rsidRPr="005D6F1A" w14:paraId="1038452B" w14:textId="77777777" w:rsidTr="000A49AE">
        <w:trPr>
          <w:gridAfter w:val="1"/>
          <w:wAfter w:w="44" w:type="pct"/>
          <w:trHeight w:val="261"/>
          <w:tblHeader/>
        </w:trPr>
        <w:tc>
          <w:tcPr>
            <w:tcW w:w="969" w:type="pct"/>
            <w:shd w:val="clear" w:color="auto" w:fill="auto"/>
            <w:vAlign w:val="bottom"/>
          </w:tcPr>
          <w:p w14:paraId="1063713B" w14:textId="77777777" w:rsidR="001263DE" w:rsidRPr="005D6F1A" w:rsidRDefault="001263DE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3" w:type="pct"/>
            <w:gridSpan w:val="2"/>
            <w:vAlign w:val="bottom"/>
          </w:tcPr>
          <w:p w14:paraId="51FBA1F3" w14:textId="77777777" w:rsidR="001263DE" w:rsidRPr="005D6F1A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4" w:type="pct"/>
            <w:gridSpan w:val="20"/>
            <w:vAlign w:val="bottom"/>
          </w:tcPr>
          <w:p w14:paraId="3D80C5FD" w14:textId="77777777" w:rsidR="001263DE" w:rsidRPr="005D6F1A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3605" w:rsidRPr="005D6F1A" w14:paraId="0D132EDF" w14:textId="77777777" w:rsidTr="000A49AE">
        <w:trPr>
          <w:gridAfter w:val="1"/>
          <w:wAfter w:w="44" w:type="pct"/>
          <w:trHeight w:val="261"/>
          <w:tblHeader/>
        </w:trPr>
        <w:tc>
          <w:tcPr>
            <w:tcW w:w="969" w:type="pct"/>
            <w:shd w:val="clear" w:color="auto" w:fill="auto"/>
            <w:vAlign w:val="bottom"/>
          </w:tcPr>
          <w:p w14:paraId="59C23652" w14:textId="77777777" w:rsidR="00E43605" w:rsidRPr="005D6F1A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3" w:type="pct"/>
            <w:gridSpan w:val="2"/>
            <w:vAlign w:val="bottom"/>
          </w:tcPr>
          <w:p w14:paraId="0AAACE5F" w14:textId="77777777" w:rsidR="00E43605" w:rsidRPr="005D6F1A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13" w:type="pct"/>
            <w:gridSpan w:val="4"/>
            <w:vAlign w:val="bottom"/>
          </w:tcPr>
          <w:p w14:paraId="55BBB92C" w14:textId="77777777" w:rsidR="00E43605" w:rsidRPr="005D6F1A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6" w:type="pct"/>
            <w:gridSpan w:val="2"/>
          </w:tcPr>
          <w:p w14:paraId="1DBBC2B3" w14:textId="77777777" w:rsidR="00E43605" w:rsidRPr="005D6F1A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5" w:type="pct"/>
            <w:gridSpan w:val="14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5D6F1A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5D6F1A" w14:paraId="40AB6033" w14:textId="77777777" w:rsidTr="000A49AE">
        <w:trPr>
          <w:gridAfter w:val="1"/>
          <w:wAfter w:w="44" w:type="pct"/>
          <w:trHeight w:val="261"/>
          <w:tblHeader/>
        </w:trPr>
        <w:tc>
          <w:tcPr>
            <w:tcW w:w="1079" w:type="pct"/>
            <w:gridSpan w:val="2"/>
            <w:shd w:val="clear" w:color="auto" w:fill="auto"/>
            <w:vAlign w:val="bottom"/>
          </w:tcPr>
          <w:p w14:paraId="33F9E127" w14:textId="470ABBF8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105" w:right="69" w:firstLine="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450A7"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235E9E83" w:rsidR="005C2BCB" w:rsidRPr="005D6F1A" w:rsidRDefault="005C2BCB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44CC67CE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77777777" w:rsidR="005C2BCB" w:rsidRPr="005D6F1A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" w:type="pct"/>
            <w:gridSpan w:val="2"/>
          </w:tcPr>
          <w:p w14:paraId="6929A3EA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</w:tcBorders>
            <w:vAlign w:val="bottom"/>
          </w:tcPr>
          <w:p w14:paraId="7D8232A1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6" w:type="pct"/>
            <w:gridSpan w:val="2"/>
            <w:tcBorders>
              <w:top w:val="single" w:sz="4" w:space="0" w:color="auto"/>
            </w:tcBorders>
          </w:tcPr>
          <w:p w14:paraId="06DD368A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</w:tcBorders>
            <w:vAlign w:val="bottom"/>
          </w:tcPr>
          <w:p w14:paraId="6F81FCE9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68D059FF" w14:textId="77777777" w:rsidR="005C2BCB" w:rsidRPr="005D6F1A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</w:tcBorders>
            <w:vAlign w:val="bottom"/>
          </w:tcPr>
          <w:p w14:paraId="1C198672" w14:textId="77777777" w:rsidR="005C2BCB" w:rsidRPr="005D6F1A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</w:tcBorders>
          </w:tcPr>
          <w:p w14:paraId="1A479217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7777777" w:rsidR="005C2BCB" w:rsidRPr="005D6F1A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2EE1" w:rsidRPr="005D6F1A" w14:paraId="48475C94" w14:textId="77777777" w:rsidTr="000A49AE">
        <w:trPr>
          <w:gridAfter w:val="1"/>
          <w:wAfter w:w="44" w:type="pct"/>
          <w:trHeight w:val="261"/>
          <w:tblHeader/>
        </w:trPr>
        <w:tc>
          <w:tcPr>
            <w:tcW w:w="969" w:type="pct"/>
            <w:shd w:val="clear" w:color="auto" w:fill="auto"/>
          </w:tcPr>
          <w:p w14:paraId="099667A9" w14:textId="77777777" w:rsidR="00502EE1" w:rsidRPr="005D6F1A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3" w:type="pct"/>
            <w:gridSpan w:val="2"/>
          </w:tcPr>
          <w:p w14:paraId="6A137DC8" w14:textId="77777777" w:rsidR="00502EE1" w:rsidRPr="005D6F1A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4" w:type="pct"/>
            <w:gridSpan w:val="20"/>
          </w:tcPr>
          <w:p w14:paraId="08CD5520" w14:textId="77777777" w:rsidR="00502EE1" w:rsidRPr="005D6F1A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D6F1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6F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D6F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1CEA" w:rsidRPr="005D6F1A" w14:paraId="389CADF9" w14:textId="77777777" w:rsidTr="000A49AE">
        <w:trPr>
          <w:gridAfter w:val="1"/>
          <w:wAfter w:w="44" w:type="pct"/>
          <w:trHeight w:val="261"/>
        </w:trPr>
        <w:tc>
          <w:tcPr>
            <w:tcW w:w="969" w:type="pct"/>
            <w:shd w:val="clear" w:color="auto" w:fill="auto"/>
          </w:tcPr>
          <w:p w14:paraId="74B77D31" w14:textId="77777777" w:rsidR="00A57679" w:rsidRPr="005D6F1A" w:rsidRDefault="00A57679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" w:type="pct"/>
            <w:gridSpan w:val="2"/>
          </w:tcPr>
          <w:p w14:paraId="3E4AC26D" w14:textId="77777777" w:rsidR="00A57679" w:rsidRPr="005D6F1A" w:rsidRDefault="00A57679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1" w:type="pct"/>
          </w:tcPr>
          <w:p w14:paraId="5511B2BA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23026F53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F759041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</w:tcPr>
          <w:p w14:paraId="4C2BE3EE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AD404E4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</w:tcPr>
          <w:p w14:paraId="42CC7A17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3974A756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</w:tcPr>
          <w:p w14:paraId="4B44660F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1A0C22CC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gridSpan w:val="2"/>
          </w:tcPr>
          <w:p w14:paraId="5E9F9B50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2C16368A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6B3703E1" w14:textId="77777777" w:rsidR="00A57679" w:rsidRPr="005D6F1A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CEA" w:rsidRPr="005D6F1A" w14:paraId="760C8C3A" w14:textId="77777777" w:rsidTr="000A49AE">
        <w:trPr>
          <w:gridAfter w:val="1"/>
          <w:wAfter w:w="44" w:type="pct"/>
          <w:trHeight w:val="70"/>
        </w:trPr>
        <w:tc>
          <w:tcPr>
            <w:tcW w:w="969" w:type="pct"/>
            <w:shd w:val="clear" w:color="auto" w:fill="auto"/>
          </w:tcPr>
          <w:p w14:paraId="6DCAFE33" w14:textId="2B601C12" w:rsidR="00991CEA" w:rsidRPr="005D6F1A" w:rsidRDefault="00991CEA" w:rsidP="00991CEA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3" w:type="pct"/>
            <w:gridSpan w:val="2"/>
          </w:tcPr>
          <w:p w14:paraId="1F86D514" w14:textId="77777777" w:rsidR="00991CEA" w:rsidRPr="005D6F1A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1" w:type="pct"/>
            <w:vAlign w:val="bottom"/>
          </w:tcPr>
          <w:p w14:paraId="12A91F22" w14:textId="61C65011" w:rsidR="00991CEA" w:rsidRPr="005D6F1A" w:rsidRDefault="0035498B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D1C1E09" w14:textId="5DE97F52" w:rsidR="00991CEA" w:rsidRPr="005D6F1A" w:rsidRDefault="0035498B" w:rsidP="00991CE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44,232,808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AB9326F" w14:textId="77777777" w:rsidR="00991CEA" w:rsidRPr="005D6F1A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6DD0AD34" w14:textId="6B54D0B0" w:rsidR="00991CEA" w:rsidRPr="005D6F1A" w:rsidRDefault="0035498B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44,232,808</w:t>
            </w:r>
          </w:p>
        </w:tc>
        <w:tc>
          <w:tcPr>
            <w:tcW w:w="126" w:type="pct"/>
            <w:gridSpan w:val="2"/>
            <w:vAlign w:val="bottom"/>
          </w:tcPr>
          <w:p w14:paraId="79919EC5" w14:textId="77777777" w:rsidR="00991CEA" w:rsidRPr="005D6F1A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6284E792" w14:textId="4239AD75" w:rsidR="00991CEA" w:rsidRPr="005D6F1A" w:rsidRDefault="0035498B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1FB4BD8F" w14:textId="77777777" w:rsidR="00991CEA" w:rsidRPr="005D6F1A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3D8D18A" w14:textId="39C0448F" w:rsidR="00991CEA" w:rsidRPr="005D6F1A" w:rsidRDefault="0035498B" w:rsidP="00F00903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5FEB9CFB" w14:textId="77777777" w:rsidR="00991CEA" w:rsidRPr="005D6F1A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6CF24124" w14:textId="2E58B100" w:rsidR="00991CEA" w:rsidRPr="00BB019A" w:rsidRDefault="009A2ED5" w:rsidP="00991CE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A2ED5">
              <w:rPr>
                <w:rFonts w:ascii="Angsana New" w:hAnsi="Angsana New" w:cs="Angsana New"/>
                <w:sz w:val="30"/>
                <w:szCs w:val="30"/>
              </w:rPr>
              <w:t>44,154,604</w:t>
            </w:r>
          </w:p>
        </w:tc>
        <w:tc>
          <w:tcPr>
            <w:tcW w:w="128" w:type="pct"/>
            <w:gridSpan w:val="2"/>
            <w:vAlign w:val="bottom"/>
          </w:tcPr>
          <w:p w14:paraId="24B9FADD" w14:textId="77777777" w:rsidR="00991CEA" w:rsidRPr="00BB019A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6" w:type="pct"/>
            <w:gridSpan w:val="2"/>
            <w:shd w:val="clear" w:color="auto" w:fill="auto"/>
            <w:vAlign w:val="bottom"/>
          </w:tcPr>
          <w:p w14:paraId="0DD9C2A2" w14:textId="02B41F7B" w:rsidR="00991CEA" w:rsidRPr="00BB019A" w:rsidRDefault="009A2ED5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A2ED5">
              <w:rPr>
                <w:rFonts w:ascii="Angsana New" w:hAnsi="Angsana New" w:cs="Angsana New"/>
                <w:sz w:val="30"/>
                <w:szCs w:val="30"/>
              </w:rPr>
              <w:t>44,154,604</w:t>
            </w:r>
          </w:p>
        </w:tc>
      </w:tr>
      <w:tr w:rsidR="00991CEA" w:rsidRPr="005D6F1A" w14:paraId="3D674E2C" w14:textId="77777777" w:rsidTr="000A49AE">
        <w:trPr>
          <w:gridAfter w:val="1"/>
          <w:wAfter w:w="44" w:type="pct"/>
          <w:trHeight w:val="261"/>
        </w:trPr>
        <w:tc>
          <w:tcPr>
            <w:tcW w:w="969" w:type="pct"/>
            <w:shd w:val="clear" w:color="auto" w:fill="auto"/>
          </w:tcPr>
          <w:p w14:paraId="5A6C82EE" w14:textId="2277F7C5" w:rsidR="00991CEA" w:rsidRPr="005D6F1A" w:rsidRDefault="00991CEA" w:rsidP="00991CE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หนี้สินอนุพันธ์</w:t>
            </w:r>
            <w:r w:rsidRPr="005D6F1A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3" w:type="pct"/>
            <w:gridSpan w:val="2"/>
          </w:tcPr>
          <w:p w14:paraId="0FE7DA07" w14:textId="77777777" w:rsidR="00991CEA" w:rsidRPr="005D6F1A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1" w:type="pct"/>
            <w:vAlign w:val="bottom"/>
          </w:tcPr>
          <w:p w14:paraId="4CA3F1CB" w14:textId="49546ECD" w:rsidR="00991CEA" w:rsidRPr="005D6F1A" w:rsidRDefault="0035498B" w:rsidP="00F0090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40,084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87FDBE0" w14:textId="0FFA8FDE" w:rsidR="00991CEA" w:rsidRPr="005D6F1A" w:rsidRDefault="0035498B" w:rsidP="00F0090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C230620" w14:textId="77777777" w:rsidR="00991CEA" w:rsidRPr="005D6F1A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16AEED18" w14:textId="086779FF" w:rsidR="00991CEA" w:rsidRPr="005D6F1A" w:rsidRDefault="0035498B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  <w:tc>
          <w:tcPr>
            <w:tcW w:w="126" w:type="pct"/>
            <w:gridSpan w:val="2"/>
            <w:vAlign w:val="bottom"/>
          </w:tcPr>
          <w:p w14:paraId="4FCA61BF" w14:textId="77777777" w:rsidR="00991CEA" w:rsidRPr="005D6F1A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2214C6C9" w14:textId="201300BC" w:rsidR="00991CEA" w:rsidRPr="005D6F1A" w:rsidRDefault="0035498B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121AE42A" w14:textId="77777777" w:rsidR="00991CEA" w:rsidRPr="005D6F1A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2CAFDC40" w14:textId="426545F5" w:rsidR="00991CEA" w:rsidRPr="005D6F1A" w:rsidRDefault="0035498B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  <w:tc>
          <w:tcPr>
            <w:tcW w:w="127" w:type="pct"/>
            <w:gridSpan w:val="2"/>
            <w:vAlign w:val="bottom"/>
          </w:tcPr>
          <w:p w14:paraId="71A1578B" w14:textId="77777777" w:rsidR="00991CEA" w:rsidRPr="005D6F1A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55A85699" w14:textId="140FFD86" w:rsidR="00991CEA" w:rsidRPr="005D6F1A" w:rsidRDefault="0035498B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360F0306" w14:textId="77777777" w:rsidR="00991CEA" w:rsidRPr="005D6F1A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  <w:vAlign w:val="bottom"/>
          </w:tcPr>
          <w:p w14:paraId="78F3D60B" w14:textId="5B8BA3E0" w:rsidR="00991CEA" w:rsidRPr="005D6F1A" w:rsidRDefault="0035498B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</w:tr>
      <w:tr w:rsidR="000A49AE" w:rsidRPr="005D6F1A" w14:paraId="7AE1176B" w14:textId="77777777" w:rsidTr="000A49AE">
        <w:trPr>
          <w:gridAfter w:val="1"/>
          <w:wAfter w:w="44" w:type="pct"/>
          <w:trHeight w:val="261"/>
        </w:trPr>
        <w:tc>
          <w:tcPr>
            <w:tcW w:w="969" w:type="pct"/>
            <w:shd w:val="clear" w:color="auto" w:fill="auto"/>
          </w:tcPr>
          <w:p w14:paraId="466C419A" w14:textId="77777777" w:rsidR="000A49AE" w:rsidRPr="005D6F1A" w:rsidRDefault="000A49AE" w:rsidP="00991CEA">
            <w:pPr>
              <w:spacing w:line="228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" w:type="pct"/>
            <w:gridSpan w:val="2"/>
          </w:tcPr>
          <w:p w14:paraId="421D88B0" w14:textId="77777777" w:rsidR="000A49AE" w:rsidRPr="005D6F1A" w:rsidRDefault="000A49AE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1" w:type="pct"/>
            <w:vAlign w:val="bottom"/>
          </w:tcPr>
          <w:p w14:paraId="02119651" w14:textId="77777777" w:rsidR="000A49AE" w:rsidRPr="005D6F1A" w:rsidRDefault="000A49AE" w:rsidP="00F0090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77C054C0" w14:textId="77777777" w:rsidR="000A49AE" w:rsidRPr="005D6F1A" w:rsidRDefault="000A49AE" w:rsidP="00F0090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88033DA" w14:textId="77777777" w:rsidR="000A49AE" w:rsidRPr="005D6F1A" w:rsidRDefault="000A49AE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5952048A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A8513E0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1E5847E0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BCA2B80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55F3A025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7E5392B0" w14:textId="77777777" w:rsidR="000A49AE" w:rsidRPr="005D6F1A" w:rsidRDefault="000A49AE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672F75AD" w14:textId="77777777" w:rsidR="000A49AE" w:rsidRPr="005D6F1A" w:rsidRDefault="000A49AE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22C264E9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  <w:vAlign w:val="bottom"/>
          </w:tcPr>
          <w:p w14:paraId="16A60A2D" w14:textId="77777777" w:rsidR="000A49AE" w:rsidRPr="005D6F1A" w:rsidRDefault="000A49AE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9AE" w:rsidRPr="005D6F1A" w14:paraId="558637E3" w14:textId="77777777" w:rsidTr="000A49AE">
        <w:trPr>
          <w:trHeight w:val="261"/>
        </w:trPr>
        <w:tc>
          <w:tcPr>
            <w:tcW w:w="1084" w:type="pct"/>
            <w:gridSpan w:val="3"/>
            <w:shd w:val="clear" w:color="auto" w:fill="auto"/>
            <w:vAlign w:val="bottom"/>
          </w:tcPr>
          <w:p w14:paraId="0A0A88F0" w14:textId="0740AF7C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916" w:type="pct"/>
            <w:gridSpan w:val="21"/>
          </w:tcPr>
          <w:p w14:paraId="5134113D" w14:textId="77777777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A49AE" w:rsidRPr="005D6F1A" w14:paraId="567213AE" w14:textId="77777777" w:rsidTr="000A49AE">
        <w:trPr>
          <w:trHeight w:val="261"/>
        </w:trPr>
        <w:tc>
          <w:tcPr>
            <w:tcW w:w="970" w:type="pct"/>
            <w:shd w:val="clear" w:color="auto" w:fill="auto"/>
          </w:tcPr>
          <w:p w14:paraId="58D320DF" w14:textId="77777777" w:rsidR="000A49AE" w:rsidRPr="005D6F1A" w:rsidRDefault="000A49AE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  <w:gridSpan w:val="2"/>
          </w:tcPr>
          <w:p w14:paraId="36A0DF62" w14:textId="77777777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3" w:type="pct"/>
          </w:tcPr>
          <w:p w14:paraId="54A67A4F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</w:tcPr>
          <w:p w14:paraId="11AEFC06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107250F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shd w:val="clear" w:color="auto" w:fill="auto"/>
          </w:tcPr>
          <w:p w14:paraId="0A2570BE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5962D6A8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</w:tcPr>
          <w:p w14:paraId="3FD1C1C3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6D032603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</w:tcPr>
          <w:p w14:paraId="2CD62891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2EDF16AC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14:paraId="3F758FB6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C17210C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shd w:val="clear" w:color="auto" w:fill="auto"/>
          </w:tcPr>
          <w:p w14:paraId="3E5B7A5D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9AE" w:rsidRPr="005D6F1A" w14:paraId="3DF0DC56" w14:textId="77777777" w:rsidTr="000A49AE">
        <w:trPr>
          <w:trHeight w:val="70"/>
        </w:trPr>
        <w:tc>
          <w:tcPr>
            <w:tcW w:w="970" w:type="pct"/>
            <w:shd w:val="clear" w:color="auto" w:fill="auto"/>
          </w:tcPr>
          <w:p w14:paraId="7169E881" w14:textId="77777777" w:rsidR="000A49AE" w:rsidRPr="005D6F1A" w:rsidRDefault="000A49AE" w:rsidP="000A49AE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  <w:gridSpan w:val="2"/>
          </w:tcPr>
          <w:p w14:paraId="07098518" w14:textId="77777777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3" w:type="pct"/>
            <w:vAlign w:val="bottom"/>
          </w:tcPr>
          <w:p w14:paraId="1343904F" w14:textId="0DF66BBA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71" w:type="pct"/>
            <w:shd w:val="clear" w:color="auto" w:fill="auto"/>
            <w:vAlign w:val="bottom"/>
          </w:tcPr>
          <w:p w14:paraId="2203EF15" w14:textId="38C91481" w:rsidR="000A49AE" w:rsidRPr="005D6F1A" w:rsidRDefault="000A49AE" w:rsidP="000A49AE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43,732,894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BF7BDF1" w14:textId="77777777" w:rsidR="000A49AE" w:rsidRPr="005D6F1A" w:rsidRDefault="000A49AE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shd w:val="clear" w:color="auto" w:fill="auto"/>
            <w:vAlign w:val="bottom"/>
          </w:tcPr>
          <w:p w14:paraId="3A3E7AB4" w14:textId="30FB2474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43,732,894</w:t>
            </w:r>
          </w:p>
        </w:tc>
        <w:tc>
          <w:tcPr>
            <w:tcW w:w="126" w:type="pct"/>
            <w:gridSpan w:val="2"/>
            <w:vAlign w:val="bottom"/>
          </w:tcPr>
          <w:p w14:paraId="09F60F0E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3FAC4063" w14:textId="2B62D0FD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4E2EE790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87651BB" w14:textId="37253BC8" w:rsidR="000A49AE" w:rsidRPr="005D6F1A" w:rsidRDefault="000A49AE" w:rsidP="000A49AE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6E2A6BA4" w14:textId="77777777" w:rsidR="000A49AE" w:rsidRPr="005D6F1A" w:rsidRDefault="000A49AE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vAlign w:val="bottom"/>
          </w:tcPr>
          <w:p w14:paraId="6C706464" w14:textId="645D932D" w:rsidR="000A49AE" w:rsidRPr="00762679" w:rsidRDefault="000A49AE" w:rsidP="000A49AE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673FE9">
              <w:rPr>
                <w:rFonts w:ascii="Angsana New" w:hAnsi="Angsana New" w:cs="Angsana New"/>
                <w:sz w:val="30"/>
                <w:szCs w:val="30"/>
              </w:rPr>
              <w:t>43,711,346</w:t>
            </w:r>
          </w:p>
        </w:tc>
        <w:tc>
          <w:tcPr>
            <w:tcW w:w="126" w:type="pct"/>
            <w:gridSpan w:val="2"/>
            <w:vAlign w:val="bottom"/>
          </w:tcPr>
          <w:p w14:paraId="2EC84D3C" w14:textId="77777777" w:rsidR="000A49AE" w:rsidRPr="00762679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bottom"/>
          </w:tcPr>
          <w:p w14:paraId="5547C8D8" w14:textId="3DED0275" w:rsidR="000A49AE" w:rsidRPr="00762679" w:rsidRDefault="000A49AE" w:rsidP="000A49AE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73FE9">
              <w:rPr>
                <w:rFonts w:ascii="Angsana New" w:hAnsi="Angsana New" w:cs="Angsana New"/>
                <w:sz w:val="30"/>
                <w:szCs w:val="30"/>
              </w:rPr>
              <w:t>43,711,346</w:t>
            </w:r>
          </w:p>
        </w:tc>
      </w:tr>
      <w:tr w:rsidR="000A49AE" w:rsidRPr="005D6F1A" w14:paraId="039D3060" w14:textId="77777777" w:rsidTr="000A49AE">
        <w:trPr>
          <w:trHeight w:val="261"/>
        </w:trPr>
        <w:tc>
          <w:tcPr>
            <w:tcW w:w="970" w:type="pct"/>
            <w:shd w:val="clear" w:color="auto" w:fill="auto"/>
          </w:tcPr>
          <w:p w14:paraId="5C41AF39" w14:textId="77777777" w:rsidR="000A49AE" w:rsidRPr="005D6F1A" w:rsidRDefault="000A49AE" w:rsidP="000A49A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5D6F1A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4" w:type="pct"/>
            <w:gridSpan w:val="2"/>
          </w:tcPr>
          <w:p w14:paraId="5EEC11B2" w14:textId="77777777" w:rsidR="000A49AE" w:rsidRPr="005D6F1A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3" w:type="pct"/>
            <w:vAlign w:val="bottom"/>
          </w:tcPr>
          <w:p w14:paraId="216FBA66" w14:textId="7AC6E0E4" w:rsidR="000A49AE" w:rsidRPr="005D6F1A" w:rsidRDefault="000A49AE" w:rsidP="000A49AE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471" w:type="pct"/>
            <w:shd w:val="clear" w:color="auto" w:fill="auto"/>
            <w:vAlign w:val="bottom"/>
          </w:tcPr>
          <w:p w14:paraId="564EA1A3" w14:textId="5152AF1B" w:rsidR="000A49AE" w:rsidRPr="005D6F1A" w:rsidRDefault="000A49AE" w:rsidP="000A49AE">
            <w:pPr>
              <w:pStyle w:val="acctfourfigures"/>
              <w:tabs>
                <w:tab w:val="clear" w:pos="765"/>
                <w:tab w:val="decimal" w:pos="6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19BC81A" w14:textId="77777777" w:rsidR="000A49AE" w:rsidRPr="005D6F1A" w:rsidRDefault="000A49AE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shd w:val="clear" w:color="auto" w:fill="auto"/>
            <w:vAlign w:val="bottom"/>
          </w:tcPr>
          <w:p w14:paraId="705857C6" w14:textId="69E95884" w:rsidR="000A49AE" w:rsidRPr="005D6F1A" w:rsidRDefault="000A49AE" w:rsidP="000A49AE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6" w:type="pct"/>
            <w:gridSpan w:val="2"/>
            <w:vAlign w:val="bottom"/>
          </w:tcPr>
          <w:p w14:paraId="082C27F7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2105EAE6" w14:textId="66E87216" w:rsidR="000A49AE" w:rsidRPr="005D6F1A" w:rsidRDefault="000A49AE" w:rsidP="000A49AE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7B114DEC" w14:textId="77777777" w:rsidR="000A49AE" w:rsidRPr="005D6F1A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61E744CD" w14:textId="4CF72742" w:rsidR="000A49AE" w:rsidRPr="005D6F1A" w:rsidRDefault="000A49AE" w:rsidP="000A49AE">
            <w:pPr>
              <w:pStyle w:val="acctfourfigures"/>
              <w:tabs>
                <w:tab w:val="clear" w:pos="765"/>
                <w:tab w:val="decimal" w:pos="57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7" w:type="pct"/>
            <w:gridSpan w:val="2"/>
            <w:vAlign w:val="bottom"/>
          </w:tcPr>
          <w:p w14:paraId="0047663C" w14:textId="77777777" w:rsidR="000A49AE" w:rsidRPr="005D6F1A" w:rsidRDefault="000A49AE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vAlign w:val="bottom"/>
          </w:tcPr>
          <w:p w14:paraId="4E29C5A4" w14:textId="4F89804A" w:rsidR="000A49AE" w:rsidRPr="00762679" w:rsidRDefault="000A49AE" w:rsidP="000A49AE">
            <w:pPr>
              <w:pStyle w:val="acctfourfigures"/>
              <w:tabs>
                <w:tab w:val="clear" w:pos="765"/>
                <w:tab w:val="decimal" w:pos="64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626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3390071D" w14:textId="77777777" w:rsidR="000A49AE" w:rsidRPr="00762679" w:rsidRDefault="000A49AE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bottom"/>
          </w:tcPr>
          <w:p w14:paraId="376D9FEE" w14:textId="77F2EF3D" w:rsidR="000A49AE" w:rsidRPr="00762679" w:rsidRDefault="000A49AE" w:rsidP="000A49AE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62679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</w:tr>
    </w:tbl>
    <w:p w14:paraId="74B761CF" w14:textId="6C4BC22E" w:rsidR="00F44145" w:rsidRDefault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5388" w:type="pct"/>
        <w:tblLayout w:type="fixed"/>
        <w:tblLook w:val="04A0" w:firstRow="1" w:lastRow="0" w:firstColumn="1" w:lastColumn="0" w:noHBand="0" w:noVBand="1"/>
      </w:tblPr>
      <w:tblGrid>
        <w:gridCol w:w="2052"/>
        <w:gridCol w:w="247"/>
        <w:gridCol w:w="9"/>
        <w:gridCol w:w="983"/>
        <w:gridCol w:w="1128"/>
        <w:gridCol w:w="263"/>
        <w:gridCol w:w="998"/>
        <w:gridCol w:w="17"/>
        <w:gridCol w:w="10"/>
        <w:gridCol w:w="240"/>
        <w:gridCol w:w="12"/>
        <w:gridCol w:w="8"/>
        <w:gridCol w:w="784"/>
        <w:gridCol w:w="8"/>
        <w:gridCol w:w="252"/>
        <w:gridCol w:w="8"/>
        <w:gridCol w:w="784"/>
        <w:gridCol w:w="8"/>
        <w:gridCol w:w="255"/>
        <w:gridCol w:w="8"/>
        <w:gridCol w:w="1024"/>
        <w:gridCol w:w="8"/>
        <w:gridCol w:w="255"/>
        <w:gridCol w:w="8"/>
        <w:gridCol w:w="979"/>
      </w:tblGrid>
      <w:tr w:rsidR="00FD3BFA" w:rsidRPr="005D6F1A" w14:paraId="27EEBFF2" w14:textId="77777777" w:rsidTr="000A49AE">
        <w:trPr>
          <w:trHeight w:val="261"/>
          <w:tblHeader/>
        </w:trPr>
        <w:tc>
          <w:tcPr>
            <w:tcW w:w="991" w:type="pct"/>
            <w:shd w:val="clear" w:color="auto" w:fill="auto"/>
            <w:vAlign w:val="bottom"/>
          </w:tcPr>
          <w:p w14:paraId="2F82FAB4" w14:textId="77777777" w:rsidR="00FD3BFA" w:rsidRPr="005D6F1A" w:rsidRDefault="00FD3BFA" w:rsidP="0089300E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" w:type="pct"/>
            <w:gridSpan w:val="2"/>
            <w:vAlign w:val="bottom"/>
          </w:tcPr>
          <w:p w14:paraId="4ED89F3C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86" w:type="pct"/>
            <w:gridSpan w:val="22"/>
            <w:vAlign w:val="bottom"/>
          </w:tcPr>
          <w:p w14:paraId="6761A473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D6F1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D3BFA" w:rsidRPr="005D6F1A" w14:paraId="492FA6B4" w14:textId="77777777" w:rsidTr="000A49AE">
        <w:trPr>
          <w:trHeight w:val="261"/>
          <w:tblHeader/>
        </w:trPr>
        <w:tc>
          <w:tcPr>
            <w:tcW w:w="991" w:type="pct"/>
            <w:shd w:val="clear" w:color="auto" w:fill="auto"/>
            <w:vAlign w:val="bottom"/>
          </w:tcPr>
          <w:p w14:paraId="0D467D89" w14:textId="77777777" w:rsidR="00FD3BFA" w:rsidRPr="005D6F1A" w:rsidRDefault="00FD3BFA" w:rsidP="0089300E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3" w:type="pct"/>
            <w:gridSpan w:val="2"/>
            <w:vAlign w:val="bottom"/>
          </w:tcPr>
          <w:p w14:paraId="644AA358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9" w:type="pct"/>
            <w:gridSpan w:val="4"/>
            <w:vAlign w:val="bottom"/>
          </w:tcPr>
          <w:p w14:paraId="1E69581D" w14:textId="77777777" w:rsidR="00FD3BFA" w:rsidRPr="005D6F1A" w:rsidRDefault="00FD3BFA" w:rsidP="0089300E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9" w:type="pct"/>
            <w:gridSpan w:val="3"/>
          </w:tcPr>
          <w:p w14:paraId="4A660EA7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27" w:type="pct"/>
            <w:gridSpan w:val="15"/>
            <w:tcBorders>
              <w:bottom w:val="single" w:sz="4" w:space="0" w:color="auto"/>
            </w:tcBorders>
            <w:vAlign w:val="bottom"/>
          </w:tcPr>
          <w:p w14:paraId="484CE666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D3BFA" w:rsidRPr="005D6F1A" w14:paraId="7D208FAE" w14:textId="77777777" w:rsidTr="000A49AE">
        <w:trPr>
          <w:trHeight w:val="261"/>
          <w:tblHeader/>
        </w:trPr>
        <w:tc>
          <w:tcPr>
            <w:tcW w:w="1110" w:type="pct"/>
            <w:gridSpan w:val="2"/>
            <w:shd w:val="clear" w:color="auto" w:fill="auto"/>
            <w:vAlign w:val="bottom"/>
          </w:tcPr>
          <w:p w14:paraId="441B2474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</w:tcBorders>
            <w:vAlign w:val="bottom"/>
          </w:tcPr>
          <w:p w14:paraId="6052408B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2FC7F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D7279" w14:textId="77777777" w:rsidR="00FD3BFA" w:rsidRPr="005D6F1A" w:rsidRDefault="00FD3BFA" w:rsidP="0089300E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59BC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" w:type="pct"/>
            <w:gridSpan w:val="3"/>
          </w:tcPr>
          <w:p w14:paraId="1128499B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  <w:vAlign w:val="bottom"/>
          </w:tcPr>
          <w:p w14:paraId="519C7DA6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6" w:type="pct"/>
            <w:gridSpan w:val="2"/>
            <w:tcBorders>
              <w:top w:val="single" w:sz="4" w:space="0" w:color="auto"/>
            </w:tcBorders>
          </w:tcPr>
          <w:p w14:paraId="7B8D27F0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  <w:vAlign w:val="bottom"/>
          </w:tcPr>
          <w:p w14:paraId="71420BD5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0DCCEF15" w14:textId="77777777" w:rsidR="00FD3BFA" w:rsidRPr="005D6F1A" w:rsidRDefault="00FD3BFA" w:rsidP="0089300E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  <w:vAlign w:val="bottom"/>
          </w:tcPr>
          <w:p w14:paraId="09FCA01F" w14:textId="77777777" w:rsidR="00FD3BFA" w:rsidRPr="005D6F1A" w:rsidRDefault="00FD3BFA" w:rsidP="0089300E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3B976E2C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6E91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3BFA" w:rsidRPr="005D6F1A" w14:paraId="72678E09" w14:textId="77777777" w:rsidTr="000A49AE">
        <w:trPr>
          <w:trHeight w:val="261"/>
          <w:tblHeader/>
        </w:trPr>
        <w:tc>
          <w:tcPr>
            <w:tcW w:w="1110" w:type="pct"/>
            <w:gridSpan w:val="2"/>
            <w:shd w:val="clear" w:color="auto" w:fill="auto"/>
            <w:vAlign w:val="bottom"/>
          </w:tcPr>
          <w:p w14:paraId="653512B3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90" w:type="pct"/>
            <w:gridSpan w:val="23"/>
          </w:tcPr>
          <w:p w14:paraId="401B4D0C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D6F1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6F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D6F1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3BFA" w:rsidRPr="005D6F1A" w14:paraId="630AF2F9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09C0F6D2" w14:textId="77777777" w:rsidR="00FD3BFA" w:rsidRPr="005D6F1A" w:rsidRDefault="00FD3BFA" w:rsidP="0089300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3" w:type="pct"/>
            <w:gridSpan w:val="2"/>
          </w:tcPr>
          <w:p w14:paraId="4AC97A08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2E5B5109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0408EBB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7B041D9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4FDAF83A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  <w:vAlign w:val="bottom"/>
          </w:tcPr>
          <w:p w14:paraId="1E719B7E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07670320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15EF87A4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21336E14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4D12C464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  <w:vAlign w:val="bottom"/>
          </w:tcPr>
          <w:p w14:paraId="640502F9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bottom"/>
          </w:tcPr>
          <w:p w14:paraId="2F4FF1B6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bottom"/>
          </w:tcPr>
          <w:p w14:paraId="28F89222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3BFA" w:rsidRPr="005D6F1A" w14:paraId="0CB9202A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36182561" w14:textId="77777777" w:rsidR="00FD3BFA" w:rsidRPr="005D6F1A" w:rsidRDefault="00FD3BFA" w:rsidP="0089300E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3" w:type="pct"/>
            <w:gridSpan w:val="2"/>
          </w:tcPr>
          <w:p w14:paraId="575EDBCB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6D22E79D" w14:textId="06857DF8" w:rsidR="00FD3BFA" w:rsidRPr="005D6F1A" w:rsidRDefault="0035498B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6F1C6F50" w14:textId="68BEA81E" w:rsidR="00FD3BFA" w:rsidRPr="005D6F1A" w:rsidRDefault="0035498B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81,592,638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E744E1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4FF0EFA2" w14:textId="77777777" w:rsidR="0035498B" w:rsidRPr="005D6F1A" w:rsidRDefault="0035498B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334A261C" w14:textId="684591A2" w:rsidR="00FD3BFA" w:rsidRPr="005D6F1A" w:rsidRDefault="0035498B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81,592,638</w:t>
            </w:r>
          </w:p>
        </w:tc>
        <w:tc>
          <w:tcPr>
            <w:tcW w:w="127" w:type="pct"/>
            <w:gridSpan w:val="3"/>
          </w:tcPr>
          <w:p w14:paraId="3EA4C6C1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03AF92AE" w14:textId="77777777" w:rsidR="00FD3BFA" w:rsidRPr="005D6F1A" w:rsidRDefault="00FD3BFA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69B7FF" w14:textId="019AD3EA" w:rsidR="0035498B" w:rsidRPr="005D6F1A" w:rsidRDefault="0035498B" w:rsidP="00F00903">
            <w:pPr>
              <w:pStyle w:val="acctfourfigures"/>
              <w:tabs>
                <w:tab w:val="clear" w:pos="765"/>
                <w:tab w:val="decimal" w:pos="419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gridSpan w:val="2"/>
          </w:tcPr>
          <w:p w14:paraId="3CC4A254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0D98205D" w14:textId="77777777" w:rsidR="00FD3BFA" w:rsidRPr="005D6F1A" w:rsidRDefault="00FD3BFA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</w:p>
          <w:p w14:paraId="5E94518C" w14:textId="201E5343" w:rsidR="0035498B" w:rsidRPr="005D6F1A" w:rsidRDefault="0035498B" w:rsidP="00F00903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127" w:type="pct"/>
            <w:gridSpan w:val="2"/>
          </w:tcPr>
          <w:p w14:paraId="7B094A50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175F9CCB" w14:textId="77777777" w:rsidR="0035498B" w:rsidRPr="005D6F1A" w:rsidRDefault="0035498B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74D2D4" w14:textId="316AC50B" w:rsidR="00FD3BFA" w:rsidRPr="005D6F1A" w:rsidRDefault="00A808C3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82,180,952</w:t>
            </w:r>
          </w:p>
        </w:tc>
        <w:tc>
          <w:tcPr>
            <w:tcW w:w="127" w:type="pct"/>
            <w:gridSpan w:val="2"/>
          </w:tcPr>
          <w:p w14:paraId="52C8DAEB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23DF16B7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7E834348" w14:textId="3D18ED23" w:rsidR="00A808C3" w:rsidRPr="005D6F1A" w:rsidRDefault="00A808C3" w:rsidP="00F00903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107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82,180,952</w:t>
            </w:r>
          </w:p>
        </w:tc>
      </w:tr>
      <w:tr w:rsidR="007A66E5" w:rsidRPr="005D6F1A" w14:paraId="146957EE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791F7046" w14:textId="77777777" w:rsidR="007A66E5" w:rsidRPr="005D6F1A" w:rsidRDefault="007A66E5" w:rsidP="0089300E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</w:tcPr>
          <w:p w14:paraId="462318CD" w14:textId="77777777" w:rsidR="007A66E5" w:rsidRPr="005D6F1A" w:rsidRDefault="007A66E5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4B7B558D" w14:textId="77777777" w:rsidR="007A66E5" w:rsidRPr="005D6F1A" w:rsidRDefault="007A66E5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58DDD56" w14:textId="77777777" w:rsidR="007A66E5" w:rsidRPr="005D6F1A" w:rsidRDefault="007A66E5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E710149" w14:textId="77777777" w:rsidR="007A66E5" w:rsidRPr="005D6F1A" w:rsidRDefault="007A66E5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104B2D95" w14:textId="77777777" w:rsidR="007A66E5" w:rsidRPr="005D6F1A" w:rsidRDefault="007A66E5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2F205B5C" w14:textId="77777777" w:rsidR="007A66E5" w:rsidRPr="005D6F1A" w:rsidRDefault="007A66E5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075DB509" w14:textId="77777777" w:rsidR="007A66E5" w:rsidRPr="005D6F1A" w:rsidRDefault="007A66E5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30F6E13A" w14:textId="77777777" w:rsidR="007A66E5" w:rsidRPr="005D6F1A" w:rsidRDefault="007A66E5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0A2B4870" w14:textId="77777777" w:rsidR="007A66E5" w:rsidRPr="005D6F1A" w:rsidRDefault="007A66E5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127" w:type="pct"/>
            <w:gridSpan w:val="2"/>
          </w:tcPr>
          <w:p w14:paraId="3986A669" w14:textId="77777777" w:rsidR="007A66E5" w:rsidRPr="005D6F1A" w:rsidRDefault="007A66E5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7DAAED0C" w14:textId="77777777" w:rsidR="007A66E5" w:rsidRPr="005D6F1A" w:rsidRDefault="007A66E5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2154DC93" w14:textId="77777777" w:rsidR="007A66E5" w:rsidRPr="005D6F1A" w:rsidRDefault="007A66E5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4F9EA694" w14:textId="77777777" w:rsidR="007A66E5" w:rsidRPr="005D6F1A" w:rsidRDefault="007A66E5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9AE" w:rsidRPr="005D6F1A" w14:paraId="51420F58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1590307D" w14:textId="77777777" w:rsidR="000A49AE" w:rsidRPr="005D6F1A" w:rsidRDefault="000A49AE" w:rsidP="0089300E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</w:tcPr>
          <w:p w14:paraId="57A0E5EE" w14:textId="77777777" w:rsidR="000A49AE" w:rsidRPr="005D6F1A" w:rsidRDefault="000A49AE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52A1AFFB" w14:textId="77777777" w:rsidR="000A49AE" w:rsidRPr="005D6F1A" w:rsidRDefault="000A49AE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FE905D4" w14:textId="77777777" w:rsidR="000A49AE" w:rsidRPr="005D6F1A" w:rsidRDefault="000A49AE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9916118" w14:textId="77777777" w:rsidR="000A49AE" w:rsidRPr="005D6F1A" w:rsidRDefault="000A49AE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6946AFB5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57CF925C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512ECAEF" w14:textId="77777777" w:rsidR="000A49AE" w:rsidRPr="005D6F1A" w:rsidRDefault="000A49AE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0B2C01CD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324DDA2F" w14:textId="77777777" w:rsidR="000A49AE" w:rsidRPr="005D6F1A" w:rsidRDefault="000A49AE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127" w:type="pct"/>
            <w:gridSpan w:val="2"/>
          </w:tcPr>
          <w:p w14:paraId="6FB80634" w14:textId="77777777" w:rsidR="000A49AE" w:rsidRPr="005D6F1A" w:rsidRDefault="000A49AE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01D2DD86" w14:textId="77777777" w:rsidR="000A49AE" w:rsidRPr="005D6F1A" w:rsidRDefault="000A49AE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11890F10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521380D3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9AE" w:rsidRPr="005D6F1A" w14:paraId="1F7319DA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345B1BBF" w14:textId="77777777" w:rsidR="000A49AE" w:rsidRPr="005D6F1A" w:rsidRDefault="000A49AE" w:rsidP="0089300E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</w:tcPr>
          <w:p w14:paraId="26442B01" w14:textId="77777777" w:rsidR="000A49AE" w:rsidRPr="005D6F1A" w:rsidRDefault="000A49AE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20329D2E" w14:textId="77777777" w:rsidR="000A49AE" w:rsidRPr="005D6F1A" w:rsidRDefault="000A49AE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0C4C30E" w14:textId="77777777" w:rsidR="000A49AE" w:rsidRPr="005D6F1A" w:rsidRDefault="000A49AE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77BC5A8" w14:textId="77777777" w:rsidR="000A49AE" w:rsidRPr="005D6F1A" w:rsidRDefault="000A49AE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525A8224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753F7D2F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1FB279AC" w14:textId="77777777" w:rsidR="000A49AE" w:rsidRPr="005D6F1A" w:rsidRDefault="000A49AE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1CF2903B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2093EB9F" w14:textId="77777777" w:rsidR="000A49AE" w:rsidRPr="005D6F1A" w:rsidRDefault="000A49AE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127" w:type="pct"/>
            <w:gridSpan w:val="2"/>
          </w:tcPr>
          <w:p w14:paraId="65C2F17A" w14:textId="77777777" w:rsidR="000A49AE" w:rsidRPr="005D6F1A" w:rsidRDefault="000A49AE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02B6B070" w14:textId="77777777" w:rsidR="000A49AE" w:rsidRPr="005D6F1A" w:rsidRDefault="000A49AE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359B675E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25D96136" w14:textId="77777777" w:rsidR="000A49AE" w:rsidRPr="005D6F1A" w:rsidRDefault="000A49AE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429" w:rsidRPr="005D6F1A" w14:paraId="7D07CCFA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0F26C3CD" w14:textId="77777777" w:rsidR="007F6429" w:rsidRPr="005D6F1A" w:rsidRDefault="007F6429" w:rsidP="0089300E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gridSpan w:val="2"/>
          </w:tcPr>
          <w:p w14:paraId="5D3238C2" w14:textId="77777777" w:rsidR="007F6429" w:rsidRPr="005D6F1A" w:rsidRDefault="007F6429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6AB84789" w14:textId="77777777" w:rsidR="007F6429" w:rsidRPr="005D6F1A" w:rsidRDefault="007F6429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A9D438A" w14:textId="77777777" w:rsidR="007F6429" w:rsidRPr="005D6F1A" w:rsidRDefault="007F6429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E34C6C5" w14:textId="77777777" w:rsidR="007F6429" w:rsidRPr="005D6F1A" w:rsidRDefault="007F6429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09BA51E8" w14:textId="77777777" w:rsidR="007F6429" w:rsidRPr="005D6F1A" w:rsidRDefault="007F6429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4BE4D8B1" w14:textId="77777777" w:rsidR="007F6429" w:rsidRPr="005D6F1A" w:rsidRDefault="007F6429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2559ECF9" w14:textId="77777777" w:rsidR="007F6429" w:rsidRPr="005D6F1A" w:rsidRDefault="007F6429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05E4CACD" w14:textId="77777777" w:rsidR="007F6429" w:rsidRPr="005D6F1A" w:rsidRDefault="007F6429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3544D2BF" w14:textId="77777777" w:rsidR="007F6429" w:rsidRPr="005D6F1A" w:rsidRDefault="007F6429" w:rsidP="0035498B">
            <w:pPr>
              <w:pStyle w:val="acctfourfigures"/>
              <w:tabs>
                <w:tab w:val="clear" w:pos="765"/>
              </w:tabs>
              <w:spacing w:line="228" w:lineRule="auto"/>
              <w:ind w:right="-912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127" w:type="pct"/>
            <w:gridSpan w:val="2"/>
          </w:tcPr>
          <w:p w14:paraId="2C55ACAD" w14:textId="77777777" w:rsidR="007F6429" w:rsidRPr="005D6F1A" w:rsidRDefault="007F6429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6DCE20AB" w14:textId="77777777" w:rsidR="007F6429" w:rsidRPr="005D6F1A" w:rsidRDefault="007F6429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17C82653" w14:textId="77777777" w:rsidR="007F6429" w:rsidRPr="005D6F1A" w:rsidRDefault="007F6429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74730EB3" w14:textId="77777777" w:rsidR="007F6429" w:rsidRPr="005D6F1A" w:rsidRDefault="007F6429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3BFA" w:rsidRPr="005D6F1A" w14:paraId="2968435E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35139A3D" w14:textId="77777777" w:rsidR="00FD3BFA" w:rsidRPr="005D6F1A" w:rsidRDefault="00FD3BFA" w:rsidP="0089300E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3" w:type="pct"/>
            <w:gridSpan w:val="2"/>
          </w:tcPr>
          <w:p w14:paraId="4C10EBBA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4030290B" w14:textId="77777777" w:rsidR="00FD3BFA" w:rsidRPr="005D6F1A" w:rsidRDefault="00FD3BFA" w:rsidP="00F0090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hanging="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2A3691C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204100B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10E84AAB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3A853F57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24DBAF72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1AE65CCB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</w:tcPr>
          <w:p w14:paraId="128289F3" w14:textId="77777777" w:rsidR="00FD3BFA" w:rsidRPr="005D6F1A" w:rsidRDefault="00FD3BFA" w:rsidP="0089300E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34F2FD94" w14:textId="77777777" w:rsidR="00FD3BFA" w:rsidRPr="005D6F1A" w:rsidRDefault="00FD3BFA" w:rsidP="0089300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</w:tcPr>
          <w:p w14:paraId="68F6E97C" w14:textId="77777777" w:rsidR="00FD3BFA" w:rsidRPr="005D6F1A" w:rsidRDefault="00FD3BFA" w:rsidP="0089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63682844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</w:tcPr>
          <w:p w14:paraId="2DDD99F6" w14:textId="77777777" w:rsidR="00FD3BFA" w:rsidRPr="005D6F1A" w:rsidRDefault="00FD3BFA" w:rsidP="008930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98B" w:rsidRPr="005D6F1A" w14:paraId="6F03E3A2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1FED2E30" w14:textId="77777777" w:rsidR="0035498B" w:rsidRPr="005D6F1A" w:rsidRDefault="0035498B" w:rsidP="0035498B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23" w:type="pct"/>
            <w:gridSpan w:val="2"/>
          </w:tcPr>
          <w:p w14:paraId="6911B463" w14:textId="77777777" w:rsidR="0035498B" w:rsidRPr="005D6F1A" w:rsidRDefault="0035498B" w:rsidP="0035498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674228B5" w14:textId="4A3E588D" w:rsidR="0035498B" w:rsidRPr="005D6F1A" w:rsidRDefault="0035498B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shd w:val="clear" w:color="auto" w:fill="auto"/>
          </w:tcPr>
          <w:p w14:paraId="38A72399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7020936C" w14:textId="2C3998C9" w:rsidR="0035498B" w:rsidRPr="005D6F1A" w:rsidRDefault="0035498B" w:rsidP="0035498B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44,232,808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CC4971D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5CF4E549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CE5F733" w14:textId="3A0CF7EA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 xml:space="preserve">44,232,808 </w:t>
            </w:r>
          </w:p>
        </w:tc>
        <w:tc>
          <w:tcPr>
            <w:tcW w:w="127" w:type="pct"/>
            <w:gridSpan w:val="3"/>
            <w:vAlign w:val="bottom"/>
          </w:tcPr>
          <w:p w14:paraId="6D4913D3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278A7D9D" w14:textId="5AF62322" w:rsidR="0035498B" w:rsidRPr="005D6F1A" w:rsidRDefault="0035498B" w:rsidP="00F00903">
            <w:pPr>
              <w:pStyle w:val="acctfourfigures"/>
              <w:tabs>
                <w:tab w:val="clear" w:pos="765"/>
                <w:tab w:val="decimal" w:pos="419"/>
              </w:tabs>
              <w:spacing w:line="228" w:lineRule="auto"/>
              <w:ind w:left="-43" w:right="-1904" w:firstLine="13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0701C289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990B4B8" w14:textId="466CE767" w:rsidR="0035498B" w:rsidRPr="005D6F1A" w:rsidRDefault="0035498B" w:rsidP="0035498B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6F71E476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  <w:vAlign w:val="bottom"/>
          </w:tcPr>
          <w:p w14:paraId="7F56791A" w14:textId="1304115B" w:rsidR="0035498B" w:rsidRPr="00BB019A" w:rsidRDefault="00BB019A" w:rsidP="0035498B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B019A">
              <w:rPr>
                <w:rFonts w:ascii="Angsana New" w:hAnsi="Angsana New"/>
                <w:sz w:val="30"/>
                <w:szCs w:val="30"/>
              </w:rPr>
              <w:t>44,154,604</w:t>
            </w:r>
          </w:p>
        </w:tc>
        <w:tc>
          <w:tcPr>
            <w:tcW w:w="127" w:type="pct"/>
            <w:gridSpan w:val="2"/>
            <w:vAlign w:val="bottom"/>
          </w:tcPr>
          <w:p w14:paraId="3370CC90" w14:textId="77777777" w:rsidR="0035498B" w:rsidRPr="00BB019A" w:rsidRDefault="0035498B" w:rsidP="0035498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bottom"/>
          </w:tcPr>
          <w:p w14:paraId="09647C5E" w14:textId="54CBFC49" w:rsidR="0035498B" w:rsidRPr="00BB019A" w:rsidRDefault="00BB019A" w:rsidP="00F00903">
            <w:pPr>
              <w:pStyle w:val="acctfourfigures"/>
              <w:tabs>
                <w:tab w:val="clear" w:pos="765"/>
                <w:tab w:val="decimal" w:pos="77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B019A">
              <w:rPr>
                <w:rFonts w:ascii="Angsana New" w:hAnsi="Angsana New" w:cs="Angsana New"/>
                <w:sz w:val="30"/>
                <w:szCs w:val="30"/>
              </w:rPr>
              <w:t>44,154,604</w:t>
            </w:r>
          </w:p>
        </w:tc>
      </w:tr>
      <w:tr w:rsidR="0035498B" w:rsidRPr="005D6F1A" w14:paraId="5A248022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0B9C8D0E" w14:textId="104A04E7" w:rsidR="0035498B" w:rsidRPr="005D6F1A" w:rsidRDefault="0035498B" w:rsidP="0035498B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ระยะยาวจาก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" w:type="pct"/>
            <w:gridSpan w:val="2"/>
          </w:tcPr>
          <w:p w14:paraId="0FDBFA07" w14:textId="77777777" w:rsidR="0035498B" w:rsidRPr="005D6F1A" w:rsidRDefault="0035498B" w:rsidP="0035498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05138AE8" w14:textId="36E543E1" w:rsidR="0035498B" w:rsidRPr="005D6F1A" w:rsidRDefault="0035498B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hanging="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45" w:type="pct"/>
            <w:shd w:val="clear" w:color="auto" w:fill="auto"/>
          </w:tcPr>
          <w:p w14:paraId="3AC4ED34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59C487C6" w14:textId="20CEC409" w:rsidR="0035498B" w:rsidRPr="005D6F1A" w:rsidRDefault="0035498B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968,57</w:t>
            </w:r>
            <w:r w:rsidR="000C2B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399982F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58E2EB48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6703A70" w14:textId="2CEC1078" w:rsidR="0035498B" w:rsidRPr="005D6F1A" w:rsidRDefault="0035498B" w:rsidP="00F00903">
            <w:pPr>
              <w:pStyle w:val="acctfourfigures"/>
              <w:tabs>
                <w:tab w:val="clear" w:pos="765"/>
                <w:tab w:val="decimal" w:pos="801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968,57</w:t>
            </w:r>
            <w:r w:rsidR="000C2B1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3"/>
            <w:vAlign w:val="bottom"/>
          </w:tcPr>
          <w:p w14:paraId="6A7E9BB9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1628FB86" w14:textId="2FAEC73D" w:rsidR="0035498B" w:rsidRPr="005D6F1A" w:rsidRDefault="0035498B" w:rsidP="00F00903">
            <w:pPr>
              <w:pStyle w:val="acctfourfigures"/>
              <w:tabs>
                <w:tab w:val="clear" w:pos="765"/>
                <w:tab w:val="decimal" w:pos="419"/>
              </w:tabs>
              <w:spacing w:line="228" w:lineRule="auto"/>
              <w:ind w:left="-43" w:right="-1904" w:firstLine="13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3D460C10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4349871F" w14:textId="5F1E3A9D" w:rsidR="0035498B" w:rsidRPr="005D6F1A" w:rsidRDefault="0035498B" w:rsidP="0035498B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76D18AC6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  <w:vAlign w:val="bottom"/>
          </w:tcPr>
          <w:p w14:paraId="5FC5B7F4" w14:textId="536729FE" w:rsidR="0035498B" w:rsidRPr="005D6F1A" w:rsidRDefault="00A808C3" w:rsidP="00F00903">
            <w:pPr>
              <w:pStyle w:val="acctfourfigures"/>
              <w:tabs>
                <w:tab w:val="clear" w:pos="765"/>
                <w:tab w:val="decimal" w:pos="836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926,724</w:t>
            </w:r>
          </w:p>
        </w:tc>
        <w:tc>
          <w:tcPr>
            <w:tcW w:w="127" w:type="pct"/>
            <w:gridSpan w:val="2"/>
            <w:vAlign w:val="bottom"/>
          </w:tcPr>
          <w:p w14:paraId="3F2EE661" w14:textId="77777777" w:rsidR="0035498B" w:rsidRPr="005D6F1A" w:rsidRDefault="0035498B" w:rsidP="0035498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bottom"/>
          </w:tcPr>
          <w:p w14:paraId="0548EFCF" w14:textId="79BCDBB2" w:rsidR="0035498B" w:rsidRPr="005D6F1A" w:rsidRDefault="00F00903" w:rsidP="00F00903">
            <w:pPr>
              <w:pStyle w:val="acctfourfigures"/>
              <w:tabs>
                <w:tab w:val="clear" w:pos="765"/>
                <w:tab w:val="decimal" w:pos="8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A808C3" w:rsidRPr="005D6F1A">
              <w:rPr>
                <w:rFonts w:ascii="Angsana New" w:hAnsi="Angsana New" w:cs="Angsana New"/>
                <w:sz w:val="30"/>
                <w:szCs w:val="30"/>
              </w:rPr>
              <w:t>926,724</w:t>
            </w:r>
          </w:p>
        </w:tc>
      </w:tr>
      <w:tr w:rsidR="0035498B" w:rsidRPr="005D6F1A" w14:paraId="05C0E610" w14:textId="77777777" w:rsidTr="00F44145">
        <w:trPr>
          <w:trHeight w:val="261"/>
        </w:trPr>
        <w:tc>
          <w:tcPr>
            <w:tcW w:w="991" w:type="pct"/>
            <w:shd w:val="clear" w:color="auto" w:fill="auto"/>
          </w:tcPr>
          <w:p w14:paraId="0340B49E" w14:textId="77777777" w:rsidR="0035498B" w:rsidRPr="005D6F1A" w:rsidRDefault="0035498B" w:rsidP="0035498B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3" w:type="pct"/>
            <w:gridSpan w:val="2"/>
          </w:tcPr>
          <w:p w14:paraId="645DC120" w14:textId="77777777" w:rsidR="0035498B" w:rsidRPr="005D6F1A" w:rsidRDefault="0035498B" w:rsidP="0035498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7BC6DD83" w14:textId="27AAC4FB" w:rsidR="0035498B" w:rsidRPr="005D6F1A" w:rsidRDefault="0035498B" w:rsidP="00F00903">
            <w:pPr>
              <w:pStyle w:val="acctfourfigures"/>
              <w:tabs>
                <w:tab w:val="clear" w:pos="765"/>
                <w:tab w:val="decimal" w:pos="777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  <w:tc>
          <w:tcPr>
            <w:tcW w:w="545" w:type="pct"/>
            <w:shd w:val="clear" w:color="auto" w:fill="auto"/>
          </w:tcPr>
          <w:p w14:paraId="2E880B97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6905341C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72CE939" w14:textId="3431793F" w:rsidR="0035498B" w:rsidRPr="005D6F1A" w:rsidRDefault="0035498B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FBE249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4A24D54C" w14:textId="1C787E2E" w:rsidR="0035498B" w:rsidRPr="005D6F1A" w:rsidRDefault="0035498B" w:rsidP="0035498B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  <w:tc>
          <w:tcPr>
            <w:tcW w:w="127" w:type="pct"/>
            <w:gridSpan w:val="3"/>
            <w:vAlign w:val="bottom"/>
          </w:tcPr>
          <w:p w14:paraId="0217A918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60BEA115" w14:textId="25BB6F81" w:rsidR="0035498B" w:rsidRPr="005D6F1A" w:rsidRDefault="0035498B" w:rsidP="00F00903">
            <w:pPr>
              <w:pStyle w:val="acctfourfigures"/>
              <w:tabs>
                <w:tab w:val="clear" w:pos="765"/>
                <w:tab w:val="decimal" w:pos="419"/>
              </w:tabs>
              <w:spacing w:line="228" w:lineRule="auto"/>
              <w:ind w:right="-86" w:hanging="30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  <w:vAlign w:val="bottom"/>
          </w:tcPr>
          <w:p w14:paraId="0C3698A6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2"/>
            <w:vAlign w:val="bottom"/>
          </w:tcPr>
          <w:p w14:paraId="258ABFA5" w14:textId="6FAE26AC" w:rsidR="0035498B" w:rsidRPr="005D6F1A" w:rsidRDefault="0035498B" w:rsidP="00F00903">
            <w:pPr>
              <w:pStyle w:val="acctfourfigures"/>
              <w:tabs>
                <w:tab w:val="clear" w:pos="765"/>
                <w:tab w:val="decimal" w:pos="5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  <w:tc>
          <w:tcPr>
            <w:tcW w:w="127" w:type="pct"/>
            <w:gridSpan w:val="2"/>
            <w:vAlign w:val="bottom"/>
          </w:tcPr>
          <w:p w14:paraId="56E6DE47" w14:textId="77777777" w:rsidR="0035498B" w:rsidRPr="005D6F1A" w:rsidRDefault="0035498B" w:rsidP="0035498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2"/>
            <w:vAlign w:val="bottom"/>
          </w:tcPr>
          <w:p w14:paraId="71EA329D" w14:textId="0C9081AC" w:rsidR="0035498B" w:rsidRPr="005D6F1A" w:rsidRDefault="0035498B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8"/>
                <w:lang w:bidi="th-TH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40A4B5A9" w14:textId="77777777" w:rsidR="0035498B" w:rsidRPr="005D6F1A" w:rsidRDefault="0035498B" w:rsidP="0035498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bottom"/>
          </w:tcPr>
          <w:p w14:paraId="09D9DB5B" w14:textId="09999180" w:rsidR="0035498B" w:rsidRPr="005D6F1A" w:rsidRDefault="0035498B" w:rsidP="0035498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40,084</w:t>
            </w:r>
          </w:p>
        </w:tc>
      </w:tr>
    </w:tbl>
    <w:p w14:paraId="78D79828" w14:textId="77777777" w:rsidR="00F44145" w:rsidRDefault="00F44145"/>
    <w:tbl>
      <w:tblPr>
        <w:tblW w:w="5388" w:type="pct"/>
        <w:tblLayout w:type="fixed"/>
        <w:tblLook w:val="04A0" w:firstRow="1" w:lastRow="0" w:firstColumn="1" w:lastColumn="0" w:noHBand="0" w:noVBand="1"/>
      </w:tblPr>
      <w:tblGrid>
        <w:gridCol w:w="2050"/>
        <w:gridCol w:w="250"/>
        <w:gridCol w:w="8"/>
        <w:gridCol w:w="983"/>
        <w:gridCol w:w="1128"/>
        <w:gridCol w:w="263"/>
        <w:gridCol w:w="1014"/>
        <w:gridCol w:w="263"/>
        <w:gridCol w:w="793"/>
        <w:gridCol w:w="261"/>
        <w:gridCol w:w="793"/>
        <w:gridCol w:w="263"/>
        <w:gridCol w:w="1033"/>
        <w:gridCol w:w="263"/>
        <w:gridCol w:w="983"/>
      </w:tblGrid>
      <w:tr w:rsidR="00B450A7" w:rsidRPr="005D6F1A" w14:paraId="334BD560" w14:textId="77777777" w:rsidTr="000A49AE">
        <w:trPr>
          <w:trHeight w:val="261"/>
          <w:tblHeader/>
        </w:trPr>
        <w:tc>
          <w:tcPr>
            <w:tcW w:w="1112" w:type="pct"/>
            <w:gridSpan w:val="2"/>
            <w:shd w:val="clear" w:color="auto" w:fill="auto"/>
            <w:vAlign w:val="bottom"/>
          </w:tcPr>
          <w:p w14:paraId="089A56C9" w14:textId="14FBD675" w:rsidR="00B450A7" w:rsidRPr="005D6F1A" w:rsidRDefault="000A49AE" w:rsidP="004F3E7B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6F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D6F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888" w:type="pct"/>
            <w:gridSpan w:val="13"/>
          </w:tcPr>
          <w:p w14:paraId="24001C56" w14:textId="1C5F140F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450A7" w:rsidRPr="005D6F1A" w14:paraId="2211C4D8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7F459E4F" w14:textId="77777777" w:rsidR="00B450A7" w:rsidRPr="005D6F1A" w:rsidRDefault="00B450A7" w:rsidP="004F3E7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5" w:type="pct"/>
            <w:gridSpan w:val="2"/>
          </w:tcPr>
          <w:p w14:paraId="2CD7461F" w14:textId="77777777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59A9CBD5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1FD8989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69240D5" w14:textId="77777777" w:rsidR="00B450A7" w:rsidRPr="005D6F1A" w:rsidRDefault="00B450A7" w:rsidP="004F3E7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3CE1314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3BECF17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A1B839D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6C950B34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2CDBBCAF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4E2438B" w14:textId="77777777" w:rsidR="00B450A7" w:rsidRPr="005D6F1A" w:rsidRDefault="00B450A7" w:rsidP="004F3E7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7745E749" w14:textId="77777777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FC6D9C6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A9D5D52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3BFA" w:rsidRPr="005D6F1A" w14:paraId="3FF6183F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1EB952D6" w14:textId="77777777" w:rsidR="00FD3BFA" w:rsidRPr="005D6F1A" w:rsidRDefault="00FD3BFA" w:rsidP="00FD3BFA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5" w:type="pct"/>
            <w:gridSpan w:val="2"/>
          </w:tcPr>
          <w:p w14:paraId="46AB9057" w14:textId="77777777" w:rsidR="00FD3BFA" w:rsidRPr="005D6F1A" w:rsidRDefault="00FD3BFA" w:rsidP="00FD3BF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3ECD4713" w14:textId="690727EB" w:rsidR="00FD3BFA" w:rsidRPr="005D6F1A" w:rsidRDefault="00FD3BFA" w:rsidP="00F00903">
            <w:pPr>
              <w:pStyle w:val="acctfourfigures"/>
              <w:tabs>
                <w:tab w:val="clear" w:pos="765"/>
                <w:tab w:val="decimal" w:pos="476"/>
              </w:tabs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642C8C33" w14:textId="7A03010A" w:rsidR="00FD3BFA" w:rsidRPr="005D6F1A" w:rsidRDefault="00FD3BFA" w:rsidP="00FD3BF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eastAsia="MS Mincho" w:hAnsi="Angsana New"/>
                <w:sz w:val="30"/>
                <w:szCs w:val="30"/>
              </w:rPr>
              <w:t>89,024,308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C0B7ABD" w14:textId="77777777" w:rsidR="00FD3BFA" w:rsidRPr="005D6F1A" w:rsidRDefault="00FD3BFA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56A9773" w14:textId="57082AA5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89,024,308</w:t>
            </w:r>
          </w:p>
        </w:tc>
        <w:tc>
          <w:tcPr>
            <w:tcW w:w="127" w:type="pct"/>
          </w:tcPr>
          <w:p w14:paraId="3540C71B" w14:textId="77777777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0EF6F781" w14:textId="423E5B17" w:rsidR="00FD3BFA" w:rsidRPr="005D6F1A" w:rsidRDefault="00FD3BFA" w:rsidP="00FD3BFA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381CE5B" w14:textId="77777777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745F51C" w14:textId="4BF96402" w:rsidR="00FD3BFA" w:rsidRPr="005D6F1A" w:rsidRDefault="00FD3BFA" w:rsidP="00FD3BFA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D9121B" w14:textId="77777777" w:rsidR="00FD3BFA" w:rsidRPr="00762679" w:rsidRDefault="00FD3BFA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45DA4B35" w14:textId="77777777" w:rsidR="00FD3BFA" w:rsidRPr="00762679" w:rsidRDefault="00FD3BFA" w:rsidP="00FD3BF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6CC1BCB" w14:textId="62840D8A" w:rsidR="00FD3BFA" w:rsidRPr="00762679" w:rsidRDefault="00FD3BFA" w:rsidP="00FD3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762679">
              <w:rPr>
                <w:rFonts w:ascii="Angsana New" w:hAnsi="Angsana New"/>
                <w:sz w:val="30"/>
                <w:szCs w:val="30"/>
              </w:rPr>
              <w:t>90,123,309</w:t>
            </w:r>
          </w:p>
        </w:tc>
        <w:tc>
          <w:tcPr>
            <w:tcW w:w="127" w:type="pct"/>
          </w:tcPr>
          <w:p w14:paraId="1F532286" w14:textId="77777777" w:rsidR="00FD3BFA" w:rsidRPr="00762679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7B8338AF" w14:textId="77777777" w:rsidR="00FD3BFA" w:rsidRPr="00762679" w:rsidRDefault="00FD3BFA" w:rsidP="00FD3BF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D556450" w14:textId="74229778" w:rsidR="00FD3BFA" w:rsidRPr="00762679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62679">
              <w:rPr>
                <w:rFonts w:ascii="Angsana New" w:hAnsi="Angsana New"/>
                <w:sz w:val="30"/>
                <w:szCs w:val="30"/>
              </w:rPr>
              <w:t>90,123,309</w:t>
            </w:r>
          </w:p>
        </w:tc>
      </w:tr>
      <w:tr w:rsidR="007A66E5" w:rsidRPr="005D6F1A" w14:paraId="79DD4A14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7C136C03" w14:textId="77777777" w:rsidR="007A66E5" w:rsidRPr="005D6F1A" w:rsidRDefault="007A66E5" w:rsidP="00FD3BFA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14:paraId="10239F43" w14:textId="77777777" w:rsidR="007A66E5" w:rsidRPr="005D6F1A" w:rsidRDefault="007A66E5" w:rsidP="00FD3BF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41A17DAB" w14:textId="77777777" w:rsidR="007A66E5" w:rsidRPr="005D6F1A" w:rsidRDefault="007A66E5" w:rsidP="00F00903">
            <w:pPr>
              <w:pStyle w:val="acctfourfigures"/>
              <w:tabs>
                <w:tab w:val="clear" w:pos="765"/>
                <w:tab w:val="decimal" w:pos="476"/>
              </w:tabs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B5EE907" w14:textId="77777777" w:rsidR="007A66E5" w:rsidRPr="005D6F1A" w:rsidRDefault="007A66E5" w:rsidP="00FD3BF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31E9E91" w14:textId="77777777" w:rsidR="007A66E5" w:rsidRPr="005D6F1A" w:rsidRDefault="007A66E5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8B5DF3E" w14:textId="77777777" w:rsidR="007A66E5" w:rsidRPr="005D6F1A" w:rsidRDefault="007A66E5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21AB3" w14:textId="77777777" w:rsidR="007A66E5" w:rsidRPr="005D6F1A" w:rsidRDefault="007A66E5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67072250" w14:textId="77777777" w:rsidR="007A66E5" w:rsidRPr="005D6F1A" w:rsidRDefault="007A66E5" w:rsidP="00FD3BFA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7BC3660" w14:textId="77777777" w:rsidR="007A66E5" w:rsidRPr="005D6F1A" w:rsidRDefault="007A66E5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2A7EB627" w14:textId="77777777" w:rsidR="007A66E5" w:rsidRPr="005D6F1A" w:rsidRDefault="007A66E5" w:rsidP="00FD3BFA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1EAF43" w14:textId="77777777" w:rsidR="007A66E5" w:rsidRPr="00762679" w:rsidRDefault="007A66E5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663686E9" w14:textId="77777777" w:rsidR="007A66E5" w:rsidRPr="00762679" w:rsidRDefault="007A66E5" w:rsidP="00FD3BF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E29639" w14:textId="77777777" w:rsidR="007A66E5" w:rsidRPr="00762679" w:rsidRDefault="007A66E5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13A9F309" w14:textId="77777777" w:rsidR="007A66E5" w:rsidRPr="00762679" w:rsidRDefault="007A66E5" w:rsidP="00FD3BF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0A7" w:rsidRPr="005D6F1A" w14:paraId="2A3E10A2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5F0CF1CA" w14:textId="77777777" w:rsidR="00B450A7" w:rsidRPr="005D6F1A" w:rsidRDefault="00B450A7" w:rsidP="004F3E7B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5" w:type="pct"/>
            <w:gridSpan w:val="2"/>
          </w:tcPr>
          <w:p w14:paraId="0EA4C879" w14:textId="77777777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62AB879F" w14:textId="77777777" w:rsidR="00B450A7" w:rsidRPr="005D6F1A" w:rsidRDefault="00B450A7" w:rsidP="00F0090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97ECB68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04E3D28" w14:textId="77777777" w:rsidR="00B450A7" w:rsidRPr="005D6F1A" w:rsidRDefault="00B450A7" w:rsidP="004F3E7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148D0259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09FC982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</w:tcPr>
          <w:p w14:paraId="0D02240C" w14:textId="77777777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62D8D18" w14:textId="77777777" w:rsidR="00B450A7" w:rsidRPr="005D6F1A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</w:tcPr>
          <w:p w14:paraId="3C8AA18E" w14:textId="77777777" w:rsidR="00B450A7" w:rsidRPr="005D6F1A" w:rsidRDefault="00B450A7" w:rsidP="004F3E7B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49FE3" w14:textId="77777777" w:rsidR="00B450A7" w:rsidRPr="00762679" w:rsidRDefault="00B450A7" w:rsidP="004F3E7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08569ACA" w14:textId="77777777" w:rsidR="00B450A7" w:rsidRPr="00762679" w:rsidRDefault="00B450A7" w:rsidP="004F3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7CEA41" w14:textId="77777777" w:rsidR="00B450A7" w:rsidRPr="00762679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3C33CCA1" w14:textId="77777777" w:rsidR="00B450A7" w:rsidRPr="00762679" w:rsidRDefault="00B450A7" w:rsidP="004F3E7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3BA" w:rsidRPr="005D6F1A" w14:paraId="00D73051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2A10F005" w14:textId="77777777" w:rsidR="009603BA" w:rsidRPr="005D6F1A" w:rsidRDefault="009603BA" w:rsidP="009603BA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25" w:type="pct"/>
            <w:gridSpan w:val="2"/>
          </w:tcPr>
          <w:p w14:paraId="66D4A922" w14:textId="77777777" w:rsidR="009603BA" w:rsidRPr="005D6F1A" w:rsidRDefault="009603BA" w:rsidP="009603B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</w:tcPr>
          <w:p w14:paraId="7D4EA150" w14:textId="77777777" w:rsidR="009603BA" w:rsidRPr="005D6F1A" w:rsidRDefault="009603BA" w:rsidP="00F00903">
            <w:pPr>
              <w:pStyle w:val="acctfourfigures"/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697BD6" w14:textId="4C8F6489" w:rsidR="009603BA" w:rsidRPr="005D6F1A" w:rsidRDefault="009603BA" w:rsidP="00F00903">
            <w:pPr>
              <w:pStyle w:val="acctfourfigures"/>
              <w:tabs>
                <w:tab w:val="clear" w:pos="765"/>
                <w:tab w:val="decimal" w:pos="476"/>
              </w:tabs>
              <w:spacing w:line="228" w:lineRule="auto"/>
              <w:ind w:lef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4C0653B" w14:textId="00BAABD9" w:rsidR="009603BA" w:rsidRPr="005D6F1A" w:rsidRDefault="009603BA" w:rsidP="009603B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43,732,894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3F873E2" w14:textId="77777777" w:rsidR="009603BA" w:rsidRPr="005D6F1A" w:rsidRDefault="009603BA" w:rsidP="009603B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D826ADC" w14:textId="2740D369" w:rsidR="009603BA" w:rsidRPr="005D6F1A" w:rsidRDefault="009603BA" w:rsidP="00F009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5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43,732,894</w:t>
            </w:r>
          </w:p>
        </w:tc>
        <w:tc>
          <w:tcPr>
            <w:tcW w:w="127" w:type="pct"/>
            <w:vAlign w:val="bottom"/>
          </w:tcPr>
          <w:p w14:paraId="4F4A57E2" w14:textId="77777777" w:rsidR="009603BA" w:rsidRPr="005D6F1A" w:rsidRDefault="009603BA" w:rsidP="009603B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721A4A65" w14:textId="4B1F0B26" w:rsidR="009603BA" w:rsidRPr="005D6F1A" w:rsidRDefault="009603BA" w:rsidP="009603B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5A507F6" w14:textId="77777777" w:rsidR="009603BA" w:rsidRPr="005D6F1A" w:rsidRDefault="009603BA" w:rsidP="009603B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72F718F" w14:textId="4D2AEBCD" w:rsidR="009603BA" w:rsidRPr="005D6F1A" w:rsidRDefault="009603BA" w:rsidP="009603BA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2246B44" w14:textId="77777777" w:rsidR="009603BA" w:rsidRPr="00762679" w:rsidRDefault="009603BA" w:rsidP="009603B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748CDAFC" w14:textId="77777777" w:rsidR="009603BA" w:rsidRPr="00762679" w:rsidRDefault="009603BA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5A33F441" w14:textId="56AC7079" w:rsidR="009603BA" w:rsidRPr="00762679" w:rsidRDefault="00673FE9" w:rsidP="00F00903">
            <w:pPr>
              <w:tabs>
                <w:tab w:val="clear" w:pos="227"/>
                <w:tab w:val="clear" w:pos="454"/>
                <w:tab w:val="clear" w:pos="907"/>
                <w:tab w:val="decimal" w:pos="595"/>
                <w:tab w:val="left" w:pos="900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73FE9">
              <w:rPr>
                <w:rFonts w:ascii="Angsana New" w:hAnsi="Angsana New"/>
                <w:sz w:val="30"/>
                <w:szCs w:val="30"/>
              </w:rPr>
              <w:t>43,711,346</w:t>
            </w:r>
          </w:p>
        </w:tc>
        <w:tc>
          <w:tcPr>
            <w:tcW w:w="127" w:type="pct"/>
          </w:tcPr>
          <w:p w14:paraId="162E58AD" w14:textId="77777777" w:rsidR="009603BA" w:rsidRPr="00762679" w:rsidRDefault="009603BA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299189E2" w14:textId="77777777" w:rsidR="009603BA" w:rsidRPr="00762679" w:rsidRDefault="009603BA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B0CB061" w14:textId="399FCA78" w:rsidR="009603BA" w:rsidRPr="00762679" w:rsidRDefault="00673FE9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73FE9">
              <w:rPr>
                <w:rFonts w:ascii="Angsana New" w:hAnsi="Angsana New"/>
                <w:sz w:val="30"/>
                <w:szCs w:val="30"/>
              </w:rPr>
              <w:t>43,711,346</w:t>
            </w:r>
          </w:p>
        </w:tc>
      </w:tr>
      <w:tr w:rsidR="00C85401" w:rsidRPr="005D6F1A" w14:paraId="325F7E12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39603C59" w14:textId="77E674B3" w:rsidR="00C85401" w:rsidRPr="005D6F1A" w:rsidRDefault="00F92243" w:rsidP="009603BA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" w:type="pct"/>
            <w:gridSpan w:val="2"/>
          </w:tcPr>
          <w:p w14:paraId="3BF7EDB6" w14:textId="77777777" w:rsidR="00C85401" w:rsidRPr="005D6F1A" w:rsidRDefault="00C85401" w:rsidP="009603B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</w:tcPr>
          <w:p w14:paraId="22BC3996" w14:textId="77777777" w:rsidR="00C85401" w:rsidRPr="005D6F1A" w:rsidRDefault="00C85401" w:rsidP="00F00903">
            <w:pPr>
              <w:pStyle w:val="acctfourfigures"/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672E9E" w14:textId="29F9F148" w:rsidR="003A20A6" w:rsidRPr="005D6F1A" w:rsidRDefault="003A20A6" w:rsidP="00F00903">
            <w:pPr>
              <w:pStyle w:val="acctfourfigures"/>
              <w:tabs>
                <w:tab w:val="clear" w:pos="765"/>
                <w:tab w:val="decimal" w:pos="476"/>
              </w:tabs>
              <w:spacing w:line="228" w:lineRule="auto"/>
              <w:ind w:lef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F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5E743285" w14:textId="49CCB09E" w:rsidR="00C85401" w:rsidRPr="005D6F1A" w:rsidRDefault="00F141E8" w:rsidP="00F141E8">
            <w:pPr>
              <w:pStyle w:val="acctfourfigures"/>
              <w:tabs>
                <w:tab w:val="clear" w:pos="765"/>
                <w:tab w:val="decimal" w:pos="83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946,668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AC31154" w14:textId="77777777" w:rsidR="00C85401" w:rsidRPr="005D6F1A" w:rsidRDefault="00C85401" w:rsidP="009603B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87C8468" w14:textId="3A00AF58" w:rsidR="00C85401" w:rsidRPr="005D6F1A" w:rsidRDefault="00F00903" w:rsidP="00F009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F141E8" w:rsidRPr="005D6F1A">
              <w:rPr>
                <w:rFonts w:ascii="Angsana New" w:hAnsi="Angsana New" w:cs="Angsana New"/>
                <w:sz w:val="30"/>
                <w:szCs w:val="30"/>
              </w:rPr>
              <w:t>946,668</w:t>
            </w:r>
          </w:p>
        </w:tc>
        <w:tc>
          <w:tcPr>
            <w:tcW w:w="127" w:type="pct"/>
            <w:vAlign w:val="bottom"/>
          </w:tcPr>
          <w:p w14:paraId="7BF048CB" w14:textId="77777777" w:rsidR="00C85401" w:rsidRPr="005D6F1A" w:rsidRDefault="00C85401" w:rsidP="009603B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4C258ABB" w14:textId="17BD6309" w:rsidR="00C85401" w:rsidRPr="005D6F1A" w:rsidRDefault="006B1398" w:rsidP="009603B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74812DB" w14:textId="77777777" w:rsidR="00C85401" w:rsidRPr="005D6F1A" w:rsidRDefault="00C85401" w:rsidP="009603B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03083D1F" w14:textId="578CFBCD" w:rsidR="00C85401" w:rsidRPr="005D6F1A" w:rsidRDefault="006B1398" w:rsidP="009603BA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E1D6E67" w14:textId="77777777" w:rsidR="00C85401" w:rsidRPr="00762679" w:rsidRDefault="00C85401" w:rsidP="009603B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4668FED4" w14:textId="77777777" w:rsidR="00C85401" w:rsidRPr="00762679" w:rsidRDefault="00C85401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A2162B2" w14:textId="548B2B49" w:rsidR="00C85401" w:rsidRPr="00762679" w:rsidRDefault="00F00903" w:rsidP="00F0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76"/>
                <w:tab w:val="left" w:pos="566"/>
              </w:tabs>
              <w:spacing w:line="228" w:lineRule="auto"/>
              <w:ind w:left="-43" w:right="-112" w:firstLine="123"/>
              <w:rPr>
                <w:rFonts w:ascii="Angsana New" w:hAnsi="Angsana New"/>
                <w:sz w:val="30"/>
                <w:szCs w:val="30"/>
              </w:rPr>
            </w:pPr>
            <w:r w:rsidRPr="0076267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1617D" w:rsidRPr="00762679">
              <w:rPr>
                <w:rFonts w:ascii="Angsana New" w:hAnsi="Angsana New"/>
                <w:sz w:val="30"/>
                <w:szCs w:val="30"/>
              </w:rPr>
              <w:t>922,544</w:t>
            </w:r>
          </w:p>
        </w:tc>
        <w:tc>
          <w:tcPr>
            <w:tcW w:w="127" w:type="pct"/>
          </w:tcPr>
          <w:p w14:paraId="6DD4528D" w14:textId="77777777" w:rsidR="00C85401" w:rsidRPr="00762679" w:rsidRDefault="00C85401" w:rsidP="009603B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2768D93A" w14:textId="77777777" w:rsidR="0055447A" w:rsidRPr="00762679" w:rsidRDefault="0055447A" w:rsidP="0055447A">
            <w:pPr>
              <w:tabs>
                <w:tab w:val="clear" w:pos="227"/>
                <w:tab w:val="clear" w:pos="454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56FF039" w14:textId="2A194B42" w:rsidR="00C85401" w:rsidRPr="00762679" w:rsidRDefault="0055447A" w:rsidP="00F0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3"/>
              </w:tabs>
              <w:spacing w:line="228" w:lineRule="auto"/>
              <w:ind w:left="153" w:right="-287" w:firstLine="10"/>
              <w:rPr>
                <w:rFonts w:ascii="Angsana New" w:hAnsi="Angsana New"/>
                <w:sz w:val="30"/>
                <w:szCs w:val="30"/>
              </w:rPr>
            </w:pPr>
            <w:r w:rsidRPr="00762679">
              <w:rPr>
                <w:rFonts w:ascii="Angsana New" w:hAnsi="Angsana New"/>
                <w:sz w:val="30"/>
                <w:szCs w:val="30"/>
              </w:rPr>
              <w:t>922,544</w:t>
            </w:r>
          </w:p>
        </w:tc>
      </w:tr>
      <w:tr w:rsidR="00FD3BFA" w:rsidRPr="005D6F1A" w14:paraId="0734977E" w14:textId="77777777" w:rsidTr="000A49AE">
        <w:trPr>
          <w:trHeight w:val="261"/>
        </w:trPr>
        <w:tc>
          <w:tcPr>
            <w:tcW w:w="991" w:type="pct"/>
            <w:shd w:val="clear" w:color="auto" w:fill="auto"/>
          </w:tcPr>
          <w:p w14:paraId="5A6533F2" w14:textId="77777777" w:rsidR="00FD3BFA" w:rsidRPr="005D6F1A" w:rsidRDefault="00FD3BFA" w:rsidP="00FD3BFA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5D6F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D6F1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D6F1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5" w:type="pct"/>
            <w:gridSpan w:val="2"/>
          </w:tcPr>
          <w:p w14:paraId="77869E4F" w14:textId="77777777" w:rsidR="00FD3BFA" w:rsidRPr="005D6F1A" w:rsidRDefault="00FD3BFA" w:rsidP="00FD3BF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5" w:type="pct"/>
            <w:vAlign w:val="bottom"/>
          </w:tcPr>
          <w:p w14:paraId="02742860" w14:textId="368F4195" w:rsidR="00FD3BFA" w:rsidRPr="005D6F1A" w:rsidRDefault="00FD3BFA" w:rsidP="00F0090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D3D9F1A" w14:textId="48691A67" w:rsidR="00FD3BFA" w:rsidRPr="005D6F1A" w:rsidRDefault="00FD3BFA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00D7315" w14:textId="77777777" w:rsidR="00FD3BFA" w:rsidRPr="005D6F1A" w:rsidRDefault="00FD3BFA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F048D73" w14:textId="010A17B8" w:rsidR="00FD3BFA" w:rsidRPr="005D6F1A" w:rsidRDefault="00FD3BFA" w:rsidP="00FD3BF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7" w:type="pct"/>
            <w:vAlign w:val="bottom"/>
          </w:tcPr>
          <w:p w14:paraId="0CB33DB0" w14:textId="77777777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3523FEF" w14:textId="616FDF29" w:rsidR="00FD3BFA" w:rsidRPr="005D6F1A" w:rsidRDefault="00FD3BFA" w:rsidP="00FD3BF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56B9A1B" w14:textId="77777777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vAlign w:val="bottom"/>
          </w:tcPr>
          <w:p w14:paraId="5C03AEF6" w14:textId="405E2B61" w:rsidR="00FD3BFA" w:rsidRPr="005D6F1A" w:rsidRDefault="00FD3BFA" w:rsidP="00FD3BF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7" w:type="pct"/>
            <w:vAlign w:val="bottom"/>
          </w:tcPr>
          <w:p w14:paraId="145BF334" w14:textId="77777777" w:rsidR="00FD3BFA" w:rsidRPr="005D6F1A" w:rsidRDefault="00FD3BFA" w:rsidP="00FD3BF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268DD195" w14:textId="26446EE4" w:rsidR="00FD3BFA" w:rsidRPr="005D6F1A" w:rsidRDefault="00FD3BFA" w:rsidP="00F00903">
            <w:pPr>
              <w:pStyle w:val="acctfourfigures"/>
              <w:tabs>
                <w:tab w:val="clear" w:pos="765"/>
                <w:tab w:val="decimal" w:pos="566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9AE03BE" w14:textId="77777777" w:rsidR="00FD3BFA" w:rsidRPr="005D6F1A" w:rsidRDefault="00FD3BFA" w:rsidP="00FD3BF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3D255DC" w14:textId="17E8CDA0" w:rsidR="00FD3BFA" w:rsidRPr="005D6F1A" w:rsidRDefault="00FD3BFA" w:rsidP="00F00903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D6F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126,005</w:t>
            </w:r>
          </w:p>
        </w:tc>
      </w:tr>
    </w:tbl>
    <w:p w14:paraId="125E88D7" w14:textId="60F23C10" w:rsidR="000A49AE" w:rsidRDefault="000A49AE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7F72607" w14:textId="77777777" w:rsidR="000A49AE" w:rsidRDefault="000A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92"/>
        <w:gridCol w:w="992"/>
        <w:gridCol w:w="180"/>
        <w:gridCol w:w="1096"/>
        <w:gridCol w:w="178"/>
        <w:gridCol w:w="902"/>
        <w:gridCol w:w="180"/>
        <w:gridCol w:w="1001"/>
        <w:gridCol w:w="7"/>
      </w:tblGrid>
      <w:tr w:rsidR="00673FE9" w:rsidRPr="003F0133" w14:paraId="3EAAE7D0" w14:textId="77777777" w:rsidTr="00382AED">
        <w:trPr>
          <w:cantSplit/>
          <w:tblHeader/>
        </w:trPr>
        <w:tc>
          <w:tcPr>
            <w:tcW w:w="4410" w:type="dxa"/>
            <w:vAlign w:val="bottom"/>
            <w:hideMark/>
          </w:tcPr>
          <w:p w14:paraId="6D5715CC" w14:textId="77777777" w:rsidR="00673FE9" w:rsidRPr="003F0133" w:rsidRDefault="00673FE9" w:rsidP="00382AE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0EC2EF7" w14:textId="77777777" w:rsidR="00673FE9" w:rsidRPr="003F0133" w:rsidRDefault="00673FE9" w:rsidP="00382A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FD29D4F" w14:textId="77777777" w:rsidR="00673FE9" w:rsidRPr="003F0133" w:rsidRDefault="00673FE9" w:rsidP="00382A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DE9C8E7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4"/>
            <w:vAlign w:val="bottom"/>
          </w:tcPr>
          <w:p w14:paraId="5CCCFA4B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3FE9" w:rsidRPr="003F0133" w14:paraId="4386240A" w14:textId="77777777" w:rsidTr="00382AED">
        <w:trPr>
          <w:cantSplit/>
          <w:tblHeader/>
        </w:trPr>
        <w:tc>
          <w:tcPr>
            <w:tcW w:w="4410" w:type="dxa"/>
            <w:vAlign w:val="bottom"/>
          </w:tcPr>
          <w:p w14:paraId="3D8BE4DD" w14:textId="7D4BFB21" w:rsidR="00673FE9" w:rsidRPr="006F0655" w:rsidRDefault="00673FE9" w:rsidP="00382A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6F06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3AD7C502" w14:textId="77777777" w:rsidR="00673FE9" w:rsidRPr="003F0133" w:rsidDel="005916DC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2ADA596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AB62662" w14:textId="77777777" w:rsidR="00673FE9" w:rsidRPr="003F0133" w:rsidRDefault="00673FE9" w:rsidP="00382A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8EB74F8" w14:textId="77777777" w:rsidR="00673FE9" w:rsidRPr="003F0133" w:rsidRDefault="00673FE9" w:rsidP="00382AE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BF2FFC6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44B12D0" w14:textId="77777777" w:rsidR="00673FE9" w:rsidRPr="003F0133" w:rsidRDefault="00673FE9" w:rsidP="00382AE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F1DA521" w14:textId="77777777" w:rsidR="00673FE9" w:rsidRPr="003F0133" w:rsidRDefault="00673FE9" w:rsidP="00382A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F54CE97" w14:textId="77777777" w:rsidR="00673FE9" w:rsidRPr="003F0133" w:rsidRDefault="00673FE9" w:rsidP="00382AE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673FE9" w:rsidRPr="003F0133" w14:paraId="7C3E6618" w14:textId="77777777" w:rsidTr="00382AED">
        <w:trPr>
          <w:gridAfter w:val="1"/>
          <w:wAfter w:w="7" w:type="dxa"/>
          <w:cantSplit/>
          <w:tblHeader/>
        </w:trPr>
        <w:tc>
          <w:tcPr>
            <w:tcW w:w="4410" w:type="dxa"/>
            <w:vAlign w:val="bottom"/>
            <w:hideMark/>
          </w:tcPr>
          <w:p w14:paraId="0C215B6B" w14:textId="77777777" w:rsidR="00673FE9" w:rsidRPr="003F0133" w:rsidRDefault="00673FE9" w:rsidP="00382A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76BCCBCB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29" w:type="dxa"/>
            <w:gridSpan w:val="7"/>
            <w:vAlign w:val="bottom"/>
          </w:tcPr>
          <w:p w14:paraId="43E3263A" w14:textId="77777777" w:rsidR="00673FE9" w:rsidRPr="003F0133" w:rsidRDefault="00673FE9" w:rsidP="00382A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3FE9" w:rsidRPr="003F0133" w14:paraId="3E255D85" w14:textId="77777777" w:rsidTr="00382AED">
        <w:trPr>
          <w:cantSplit/>
        </w:trPr>
        <w:tc>
          <w:tcPr>
            <w:tcW w:w="4410" w:type="dxa"/>
          </w:tcPr>
          <w:p w14:paraId="00DF9D8F" w14:textId="77777777" w:rsidR="00673FE9" w:rsidRPr="003F0133" w:rsidRDefault="00673FE9" w:rsidP="00382A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1DAC2DB9" w14:textId="77777777" w:rsidR="00673FE9" w:rsidRPr="003F0133" w:rsidRDefault="00673FE9" w:rsidP="00382AE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7162E394" w14:textId="57BD4766" w:rsidR="00673FE9" w:rsidRPr="003F0133" w:rsidRDefault="00541821" w:rsidP="00541821">
            <w:pPr>
              <w:pStyle w:val="acctfourfigures"/>
              <w:tabs>
                <w:tab w:val="clear" w:pos="765"/>
              </w:tabs>
              <w:spacing w:line="240" w:lineRule="auto"/>
              <w:ind w:left="-809" w:right="300" w:hanging="5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C19425" w14:textId="77777777" w:rsidR="00673FE9" w:rsidRPr="003F0133" w:rsidRDefault="00673FE9" w:rsidP="00382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25D3CEA" w14:textId="288AD4C6" w:rsidR="00673FE9" w:rsidRPr="003F0133" w:rsidRDefault="00541821" w:rsidP="005418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0" w:righ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2999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DF69F06" w14:textId="77777777" w:rsidR="00673FE9" w:rsidRPr="003F0133" w:rsidRDefault="00673FE9" w:rsidP="00382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93F5DA2" w14:textId="77777777" w:rsidR="00673FE9" w:rsidRPr="003F0133" w:rsidRDefault="00673FE9" w:rsidP="00382AE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F7C906" w14:textId="77777777" w:rsidR="00673FE9" w:rsidRPr="003F0133" w:rsidRDefault="00673FE9" w:rsidP="00382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72E7B55B" w14:textId="77777777" w:rsidR="00673FE9" w:rsidRPr="003F0133" w:rsidRDefault="00673FE9" w:rsidP="00382AE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3FE9" w:rsidRPr="003F0133" w14:paraId="20C144FC" w14:textId="77777777" w:rsidTr="00382AED">
        <w:trPr>
          <w:cantSplit/>
        </w:trPr>
        <w:tc>
          <w:tcPr>
            <w:tcW w:w="4410" w:type="dxa"/>
          </w:tcPr>
          <w:p w14:paraId="3A817BBA" w14:textId="77777777" w:rsidR="00673FE9" w:rsidRPr="003F0133" w:rsidRDefault="00673FE9" w:rsidP="00382A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2" w:type="dxa"/>
          </w:tcPr>
          <w:p w14:paraId="14746231" w14:textId="77777777" w:rsidR="00673FE9" w:rsidRPr="003F0133" w:rsidRDefault="00673FE9" w:rsidP="00382AE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FE7C08D" w14:textId="7CC5FBDB" w:rsidR="00673FE9" w:rsidRPr="003F0133" w:rsidRDefault="00541821" w:rsidP="005418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83" w:right="-33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80" w:type="dxa"/>
          </w:tcPr>
          <w:p w14:paraId="08D2B765" w14:textId="77777777" w:rsidR="00673FE9" w:rsidRPr="003F0133" w:rsidRDefault="00673FE9" w:rsidP="00382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6D24CD3" w14:textId="73F67FD2" w:rsidR="00673FE9" w:rsidRPr="003F0133" w:rsidRDefault="00541821" w:rsidP="0054182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3" w:right="2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D9F7CC" w14:textId="77777777" w:rsidR="00673FE9" w:rsidRPr="003F0133" w:rsidRDefault="00673FE9" w:rsidP="00382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0408F9" w14:textId="77777777" w:rsidR="00673FE9" w:rsidRPr="003F0133" w:rsidRDefault="00673FE9" w:rsidP="00382AE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D93DAE" w14:textId="77777777" w:rsidR="00673FE9" w:rsidRPr="003F0133" w:rsidRDefault="00673FE9" w:rsidP="00382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320148E" w14:textId="77777777" w:rsidR="00673FE9" w:rsidRPr="003F0133" w:rsidRDefault="00673FE9" w:rsidP="00382AE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5FC00A" w14:textId="3A1AA390" w:rsidR="00673FE9" w:rsidRDefault="00673FE9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F2347" w14:textId="37902C9B" w:rsidR="00441BBA" w:rsidRPr="005D6F1A" w:rsidRDefault="00441BBA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6F1A">
        <w:rPr>
          <w:rFonts w:ascii="Angsana New" w:hAnsi="Angsana New"/>
          <w:b/>
          <w:bCs/>
          <w:sz w:val="30"/>
          <w:szCs w:val="30"/>
        </w:rPr>
        <w:t>1</w:t>
      </w:r>
      <w:r w:rsidR="00883A7B">
        <w:rPr>
          <w:rFonts w:ascii="Angsana New" w:hAnsi="Angsana New"/>
          <w:b/>
          <w:bCs/>
          <w:sz w:val="30"/>
          <w:szCs w:val="30"/>
        </w:rPr>
        <w:t>4</w:t>
      </w:r>
      <w:r w:rsidR="00E8556A" w:rsidRPr="005D6F1A">
        <w:rPr>
          <w:rFonts w:ascii="Angsana New" w:hAnsi="Angsana New"/>
          <w:b/>
          <w:bCs/>
          <w:sz w:val="30"/>
          <w:szCs w:val="30"/>
        </w:rPr>
        <w:tab/>
      </w:r>
      <w:r w:rsidRPr="005D6F1A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5D6F1A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5D6F1A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5D6F1A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5D6F1A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5CF87F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E6FB0" w:rsidRPr="005D6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</w:tcPr>
          <w:p w14:paraId="21E7978A" w14:textId="77777777" w:rsidR="007261C0" w:rsidRPr="005D6F1A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5D6F1A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5D6F1A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5D6F1A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5D6F1A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5D6F1A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D87" w:rsidRPr="005D6F1A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5A822200" w:rsidR="00CD4D87" w:rsidRPr="005D6F1A" w:rsidRDefault="00BD343B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43B">
              <w:rPr>
                <w:rFonts w:ascii="Angsana New" w:hAnsi="Angsana New"/>
                <w:sz w:val="30"/>
                <w:szCs w:val="30"/>
              </w:rPr>
              <w:t>713,359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CD4D87" w:rsidRPr="005D6F1A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22719B08" w:rsidR="00CD4D87" w:rsidRPr="005D6F1A" w:rsidRDefault="00340690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1,0</w:t>
            </w:r>
            <w:r w:rsidR="003A2BE1" w:rsidRPr="005D6F1A">
              <w:rPr>
                <w:rFonts w:ascii="Angsana New" w:hAnsi="Angsana New"/>
                <w:sz w:val="30"/>
                <w:szCs w:val="30"/>
              </w:rPr>
              <w:t>7</w:t>
            </w:r>
            <w:r w:rsidRPr="005D6F1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D4D87" w:rsidRPr="005D6F1A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5BEFFE3F" w:rsidR="00CD4D87" w:rsidRPr="005D6F1A" w:rsidRDefault="00BD343B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43B">
              <w:rPr>
                <w:rFonts w:ascii="Angsana New" w:hAnsi="Angsana New"/>
                <w:sz w:val="30"/>
                <w:szCs w:val="30"/>
              </w:rPr>
              <w:t>93,020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CD4D87" w:rsidRPr="005D6F1A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30E4F645" w:rsidR="00CD4D87" w:rsidRPr="005D6F1A" w:rsidRDefault="00340690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D87" w:rsidRPr="005D6F1A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640B0CE5" w:rsidR="00CD4D87" w:rsidRPr="005D6F1A" w:rsidRDefault="00D02923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6</w:t>
            </w:r>
            <w:r w:rsidR="003A2BE1" w:rsidRPr="005D6F1A">
              <w:rPr>
                <w:rFonts w:ascii="Angsana New" w:hAnsi="Angsana New"/>
                <w:sz w:val="30"/>
                <w:szCs w:val="30"/>
              </w:rPr>
              <w:t>3,867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CD4D87" w:rsidRPr="005D6F1A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78FDB6FA" w:rsidR="00CD4D87" w:rsidRPr="005D6F1A" w:rsidRDefault="00340690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6</w:t>
            </w:r>
            <w:r w:rsidR="003A2BE1" w:rsidRPr="005D6F1A">
              <w:rPr>
                <w:rFonts w:ascii="Angsana New" w:hAnsi="Angsana New"/>
                <w:sz w:val="30"/>
                <w:szCs w:val="30"/>
              </w:rPr>
              <w:t>3,867</w:t>
            </w:r>
          </w:p>
        </w:tc>
      </w:tr>
      <w:tr w:rsidR="00CD4D87" w:rsidRPr="005D6F1A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5B724070" w:rsidR="00CD4D87" w:rsidRPr="005D6F1A" w:rsidRDefault="00BD343B" w:rsidP="00CD4D8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43B">
              <w:rPr>
                <w:rFonts w:ascii="Angsana New" w:hAnsi="Angsana New"/>
                <w:b/>
                <w:bCs/>
                <w:sz w:val="30"/>
                <w:szCs w:val="30"/>
              </w:rPr>
              <w:t>870,246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CD4D87" w:rsidRPr="005D6F1A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5EFDAC64" w:rsidR="00CD4D87" w:rsidRPr="005D6F1A" w:rsidRDefault="00340690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1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A2BE1" w:rsidRPr="005D6F1A">
              <w:rPr>
                <w:rFonts w:ascii="Angsana New" w:hAnsi="Angsana New"/>
                <w:b/>
                <w:bCs/>
                <w:sz w:val="30"/>
                <w:szCs w:val="30"/>
              </w:rPr>
              <w:t>4,937</w:t>
            </w:r>
          </w:p>
        </w:tc>
      </w:tr>
      <w:tr w:rsidR="00CD4D87" w:rsidRPr="005D6F1A" w14:paraId="73537CE9" w14:textId="77777777" w:rsidTr="00CE6FB0">
        <w:tc>
          <w:tcPr>
            <w:tcW w:w="3334" w:type="pct"/>
          </w:tcPr>
          <w:p w14:paraId="044196A5" w14:textId="77777777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5D6F1A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5D6F1A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5D6F1A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5D6F1A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5D6F1A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5D6F1A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5D6F1A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5D6F1A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F92" w:rsidRPr="005D6F1A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9A2F92" w:rsidRPr="005D6F1A" w:rsidRDefault="00A44EEC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2EEDB0C2" w:rsidR="009A2F92" w:rsidRPr="005D6F1A" w:rsidRDefault="00B860CE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60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60CE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60CE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35" w:type="pct"/>
          </w:tcPr>
          <w:p w14:paraId="08DC5309" w14:textId="77777777" w:rsidR="009A2F92" w:rsidRPr="005D6F1A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18E7654E" w:rsidR="009A2F92" w:rsidRPr="005D6F1A" w:rsidRDefault="00346815" w:rsidP="0034681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5D6F1A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C142BB" w:rsidRPr="005D6F1A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C142BB" w:rsidRPr="005D6F1A" w:rsidRDefault="00C142BB" w:rsidP="00C1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09319215" w:rsidR="00C142BB" w:rsidRPr="005D6F1A" w:rsidRDefault="00B37200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00">
              <w:rPr>
                <w:rFonts w:ascii="Angsana New" w:hAnsi="Angsana New"/>
                <w:sz w:val="30"/>
                <w:szCs w:val="30"/>
              </w:rPr>
              <w:t>550,806</w:t>
            </w:r>
          </w:p>
        </w:tc>
        <w:tc>
          <w:tcPr>
            <w:tcW w:w="135" w:type="pct"/>
          </w:tcPr>
          <w:p w14:paraId="67A7FC59" w14:textId="77777777" w:rsidR="00C142BB" w:rsidRPr="005D6F1A" w:rsidRDefault="00C142BB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23C4EBDE" w:rsidR="00C142BB" w:rsidRPr="005D6F1A" w:rsidRDefault="00C46372" w:rsidP="00C142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C46372"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</w:tr>
      <w:tr w:rsidR="00C142BB" w:rsidRPr="005D6F1A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C142BB" w:rsidRPr="005D6F1A" w:rsidRDefault="00C142BB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6F1A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70936009" w:rsidR="00C142BB" w:rsidRPr="005D6F1A" w:rsidRDefault="00BD343B" w:rsidP="00C142B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43B">
              <w:rPr>
                <w:rFonts w:ascii="Angsana New" w:hAnsi="Angsana New"/>
                <w:sz w:val="30"/>
                <w:szCs w:val="30"/>
              </w:rPr>
              <w:t>156,386</w:t>
            </w:r>
          </w:p>
        </w:tc>
        <w:tc>
          <w:tcPr>
            <w:tcW w:w="135" w:type="pct"/>
          </w:tcPr>
          <w:p w14:paraId="60C3445A" w14:textId="77777777" w:rsidR="00C142BB" w:rsidRPr="005D6F1A" w:rsidRDefault="00C142BB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1FE81D2" w:rsidR="00C142BB" w:rsidRPr="005D6F1A" w:rsidRDefault="00C142BB" w:rsidP="00C1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2BB" w:rsidRPr="005D6F1A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C142BB" w:rsidRPr="005D6F1A" w:rsidRDefault="00C142BB" w:rsidP="00C1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5E8A2E82" w:rsidR="00C142BB" w:rsidRPr="005D6F1A" w:rsidRDefault="00BD343B" w:rsidP="00C142BB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43B">
              <w:rPr>
                <w:rFonts w:ascii="Angsana New" w:hAnsi="Angsana New"/>
                <w:sz w:val="30"/>
                <w:szCs w:val="30"/>
              </w:rPr>
              <w:t>37,555</w:t>
            </w:r>
          </w:p>
        </w:tc>
        <w:tc>
          <w:tcPr>
            <w:tcW w:w="135" w:type="pct"/>
            <w:vAlign w:val="bottom"/>
          </w:tcPr>
          <w:p w14:paraId="7CC0D670" w14:textId="77777777" w:rsidR="00C142BB" w:rsidRPr="005D6F1A" w:rsidRDefault="00C142BB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7BC73951" w:rsidR="00C142BB" w:rsidRPr="005D6F1A" w:rsidRDefault="00C142BB" w:rsidP="00C142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2BB" w:rsidRPr="005D6F1A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C142BB" w:rsidRPr="005D6F1A" w:rsidRDefault="00C142BB" w:rsidP="00C1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D6F1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2EEC26D4" w:rsidR="00C142BB" w:rsidRPr="005D6F1A" w:rsidRDefault="00B37200" w:rsidP="00C142BB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200">
              <w:rPr>
                <w:rFonts w:ascii="Angsana New" w:hAnsi="Angsana New"/>
                <w:b/>
                <w:bCs/>
                <w:sz w:val="30"/>
                <w:szCs w:val="30"/>
              </w:rPr>
              <w:t>1,972,655</w:t>
            </w:r>
          </w:p>
        </w:tc>
        <w:tc>
          <w:tcPr>
            <w:tcW w:w="135" w:type="pct"/>
            <w:vAlign w:val="bottom"/>
          </w:tcPr>
          <w:p w14:paraId="2E294C21" w14:textId="77777777" w:rsidR="00C142BB" w:rsidRPr="005D6F1A" w:rsidRDefault="00C142BB" w:rsidP="00C1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6ECCECE7" w:rsidR="00C142BB" w:rsidRPr="005D6F1A" w:rsidRDefault="00C46372" w:rsidP="00C1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6372">
              <w:rPr>
                <w:rFonts w:ascii="Angsana New" w:hAnsi="Angsana New"/>
                <w:b/>
                <w:bCs/>
                <w:sz w:val="30"/>
                <w:szCs w:val="30"/>
              </w:rPr>
              <w:t>2,544</w:t>
            </w:r>
          </w:p>
        </w:tc>
      </w:tr>
    </w:tbl>
    <w:p w14:paraId="6B745702" w14:textId="77777777" w:rsidR="00740C07" w:rsidRPr="005D6F1A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33C36E89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5D6F1A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5D6F1A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56D13267" w:rsidR="00575B61" w:rsidRPr="005D6F1A" w:rsidRDefault="00575B61" w:rsidP="00CE6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D6F1A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210.00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ณ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31 </w:t>
      </w:r>
      <w:r w:rsidRPr="005D6F1A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5D6F1A">
        <w:rPr>
          <w:rFonts w:ascii="Angsana New" w:eastAsia="MS Mincho" w:hAnsi="Angsana New"/>
          <w:sz w:val="30"/>
          <w:szCs w:val="30"/>
        </w:rPr>
        <w:t>256</w:t>
      </w:r>
      <w:r w:rsidR="000B1BA0">
        <w:rPr>
          <w:rFonts w:ascii="Angsana New" w:eastAsia="MS Mincho" w:hAnsi="Angsana New"/>
          <w:sz w:val="30"/>
          <w:szCs w:val="30"/>
        </w:rPr>
        <w:t>5</w:t>
      </w:r>
      <w:r w:rsidRPr="005D6F1A">
        <w:rPr>
          <w:rFonts w:ascii="Angsana New" w:eastAsia="MS Mincho" w:hAnsi="Angsana New"/>
          <w:sz w:val="30"/>
          <w:szCs w:val="30"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5D6F1A">
        <w:rPr>
          <w:rFonts w:ascii="Angsana New" w:eastAsia="MS Mincho" w:hAnsi="Angsana New"/>
          <w:sz w:val="30"/>
          <w:szCs w:val="30"/>
          <w:cs/>
        </w:rPr>
        <w:br/>
      </w:r>
      <w:r w:rsidRPr="005D6F1A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DE7538" w:rsidRPr="005D6F1A">
        <w:rPr>
          <w:rFonts w:ascii="Angsana New" w:eastAsia="MS Mincho" w:hAnsi="Angsana New"/>
          <w:sz w:val="30"/>
          <w:szCs w:val="30"/>
        </w:rPr>
        <w:t xml:space="preserve"> 1</w:t>
      </w:r>
      <w:r w:rsidR="000B1BA0">
        <w:rPr>
          <w:rFonts w:ascii="Angsana New" w:eastAsia="MS Mincho" w:hAnsi="Angsana New"/>
          <w:sz w:val="30"/>
          <w:szCs w:val="30"/>
        </w:rPr>
        <w:t>49.75</w:t>
      </w:r>
      <w:r w:rsidRPr="005D6F1A">
        <w:rPr>
          <w:rFonts w:asciiTheme="majorBidi" w:hAnsiTheme="majorBidi" w:cstheme="majorBidi"/>
          <w:sz w:val="30"/>
          <w:szCs w:val="30"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1284C95" w14:textId="77777777" w:rsidR="00246D63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2792F861" w14:textId="77777777" w:rsidR="00246D63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220EA9C0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5D6F1A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2FFC3E93" w14:textId="77777777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5E1CBCC6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D6F1A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5D6F1A">
        <w:rPr>
          <w:rFonts w:ascii="Angsana New" w:eastAsia="MS Mincho" w:hAnsi="Angsana New"/>
          <w:sz w:val="30"/>
          <w:szCs w:val="30"/>
        </w:rPr>
        <w:t xml:space="preserve">1 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5D6F1A">
        <w:rPr>
          <w:rFonts w:ascii="Angsana New" w:eastAsia="MS Mincho" w:hAnsi="Angsana New"/>
          <w:sz w:val="30"/>
          <w:szCs w:val="30"/>
        </w:rPr>
        <w:t>5</w:t>
      </w:r>
      <w:r w:rsidRPr="005D6F1A">
        <w:rPr>
          <w:rFonts w:ascii="Angsana New" w:eastAsia="MS Mincho" w:hAnsi="Angsana New"/>
          <w:sz w:val="30"/>
          <w:szCs w:val="30"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0D78D72" w14:textId="77777777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4B1A7CCB" w14:textId="0F82E374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5D6F1A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5D6F1A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437FD447" w:rsidR="00575B61" w:rsidRPr="005D6F1A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D6F1A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5D6F1A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5D6F1A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5D6F1A">
        <w:rPr>
          <w:rFonts w:ascii="Angsana New" w:eastAsia="MS Mincho" w:hAnsi="Angsana New"/>
          <w:sz w:val="30"/>
          <w:szCs w:val="30"/>
        </w:rPr>
        <w:t>10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5D6F1A">
        <w:rPr>
          <w:rFonts w:ascii="Angsana New" w:eastAsia="MS Mincho" w:hAnsi="Angsana New"/>
          <w:sz w:val="30"/>
          <w:szCs w:val="30"/>
        </w:rPr>
        <w:t>20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5D6F1A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5D6F1A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5D6F1A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19FF8FB9" w14:textId="7C395D35" w:rsidR="00902DB5" w:rsidRPr="005D6F1A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FB9B284" w14:textId="10D844B3" w:rsidR="00902DB5" w:rsidRPr="005D6F1A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D6F1A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1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2560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บริษัทย่อยแห่งหนึ่งได้ลงนามในสัญญาแปลงหนี้ใหม่ระหว่างบริษัท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เดอะ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โฮเทล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สุขุมวิท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50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บริษัทผู้บริหารโรงแรม</w:t>
      </w:r>
      <w:r w:rsidRPr="005D6F1A">
        <w:rPr>
          <w:rFonts w:ascii="Angsana New" w:eastAsia="MS Mincho" w:hAnsi="Angsana New" w:hint="eastAsia"/>
          <w:sz w:val="30"/>
          <w:szCs w:val="30"/>
          <w:cs/>
        </w:rPr>
        <w:t>”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โดยบริษัทย่อยได้โอนหน้าที่และภาระผูกพันตามสัญญาการบริหารโรงแรม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ซึ่งบริษัทผู้บริหารโรงแรมจะให้บริการด้านการบริหารงานและงานด้านการตลาดแก่บริษัทย่อยตามระยะเวลาของสัญญาที่เหลืออยู่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ซึ่งจะสิ้นสุดในเดือนพฤษภาคม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/>
          <w:sz w:val="30"/>
          <w:szCs w:val="30"/>
        </w:rPr>
        <w:t xml:space="preserve">2570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และสามารถต่ออายุสัญญาได้ตามที่กำหนดไว้ในสัญญา</w:t>
      </w:r>
      <w:r w:rsidRPr="005D6F1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D6F1A">
        <w:rPr>
          <w:rFonts w:ascii="Angsana New" w:eastAsia="MS Mincho" w:hAnsi="Angsana New" w:hint="cs"/>
          <w:sz w:val="30"/>
          <w:szCs w:val="30"/>
          <w:cs/>
        </w:rPr>
        <w:t>โดยบริษัทย่อย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36102B82" w14:textId="2561EA54" w:rsidR="00425E97" w:rsidRPr="005D6F1A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4FE57EA5" w:rsidR="00425E97" w:rsidRPr="005D6F1A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5D6F1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Pr="005D6F1A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73ECDB68" w14:textId="617855E9" w:rsidR="00425E97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0327BC91" w14:textId="2679AFF7" w:rsidR="00C0031A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A79E5B" w14:textId="7FAFE725" w:rsidR="00C0031A" w:rsidRPr="00C0031A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0031A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36611F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ก่อสร้าง</w:t>
      </w:r>
      <w:r w:rsidR="0036611F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  <w:r w:rsidR="0036611F" w:rsidRPr="0036611F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ปรับปรุง</w:t>
      </w:r>
      <w:r w:rsidR="0036611F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  <w:r w:rsidR="00110E7B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36611F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36611F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72E406" w14:textId="77777777" w:rsidR="00C0031A" w:rsidRPr="00D720DF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42A28149" w14:textId="29F2B274" w:rsidR="00C0031A" w:rsidRPr="00C0031A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D720DF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D720DF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D720DF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D720DF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5D6F1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6F46B5D1" w14:textId="77777777" w:rsidR="00C0031A" w:rsidRPr="00C0031A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4FD19782" w14:textId="77777777" w:rsidR="000A49AE" w:rsidRDefault="000A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br w:type="page"/>
      </w:r>
    </w:p>
    <w:p w14:paraId="03ABEA87" w14:textId="6F7AA9D1" w:rsidR="000A3EE4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C0031A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lastRenderedPageBreak/>
        <w:t>สัญญา</w:t>
      </w:r>
      <w:r w:rsidR="00673FE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0A3EE4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77F5E8EE" w14:textId="2FF5DA63" w:rsidR="000A3EE4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5FD271A5" w14:textId="36AE3550" w:rsidR="000A3EE4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ในปี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0A3EE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ได้ทำสัญญา</w:t>
      </w:r>
      <w:r w:rsidR="00673FE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พัฒนา</w:t>
      </w:r>
      <w:r w:rsidRPr="000A3EE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โปรแกรมคอมพิวเตอร์</w:t>
      </w:r>
      <w:r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กับบริษัทในประเทศ</w:t>
      </w: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แห่งหนึ่ง</w:t>
      </w:r>
      <w:r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เกี่ยวกับการ</w:t>
      </w: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พัฒนาโปรแกรมคอมพิวเตอร์</w:t>
      </w:r>
      <w:r w:rsidRPr="00C0031A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โดยบริษัทมีภาระผูกพันที่ต้องจ่ายค่า</w:t>
      </w:r>
      <w:r w:rsidRPr="005D6F1A">
        <w:rPr>
          <w:rFonts w:ascii="Angsana New" w:eastAsia="MS Mincho" w:hAnsi="Angsana New"/>
          <w:sz w:val="30"/>
          <w:szCs w:val="30"/>
          <w:cs/>
        </w:rPr>
        <w:t>บริการ</w:t>
      </w:r>
      <w:r w:rsidRPr="00C003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544004CB" w14:textId="77777777" w:rsidR="000A49AE" w:rsidRDefault="000A49AE" w:rsidP="000A3EE4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8B4C6B3" w14:textId="1806E28F" w:rsidR="00670143" w:rsidRDefault="00217093" w:rsidP="00546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67332">
        <w:rPr>
          <w:rFonts w:ascii="Angsana New" w:hAnsi="Angsana New"/>
          <w:b/>
          <w:bCs/>
          <w:sz w:val="30"/>
          <w:szCs w:val="30"/>
        </w:rPr>
        <w:t>1</w:t>
      </w:r>
      <w:r w:rsidR="005527D4" w:rsidRPr="00367332">
        <w:rPr>
          <w:rFonts w:ascii="Angsana New" w:hAnsi="Angsana New"/>
          <w:b/>
          <w:bCs/>
          <w:sz w:val="30"/>
          <w:szCs w:val="30"/>
        </w:rPr>
        <w:t>5</w:t>
      </w:r>
      <w:r w:rsidR="00670143" w:rsidRPr="00367332">
        <w:rPr>
          <w:rFonts w:ascii="Angsana New" w:hAnsi="Angsana New"/>
          <w:b/>
          <w:bCs/>
          <w:sz w:val="30"/>
          <w:szCs w:val="30"/>
        </w:rPr>
        <w:tab/>
      </w:r>
      <w:r w:rsidR="00670143" w:rsidRPr="0036733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1095300" w14:textId="2DC1CF3D" w:rsidR="00367332" w:rsidRPr="00367332" w:rsidRDefault="00367332" w:rsidP="00367332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64F13AE1" w14:textId="36B7C084" w:rsidR="00367332" w:rsidRDefault="00E5041F" w:rsidP="00F4667E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E5041F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ในที่ประชุมสามัญผู้ถือหุ้นของบริษัทเมื่อวันที่</w:t>
      </w:r>
      <w:r w:rsidRPr="00E5041F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="00F4667E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22</w:t>
      </w:r>
      <w:r w:rsidRPr="00E5041F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E5041F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E5041F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="00F4667E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2565</w:t>
      </w:r>
      <w:r w:rsidRPr="00E5041F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E5041F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ผู้ถือหุ้นมีมติอนุมัติให้ความเห็นชอบในเรื่องดังต่อไปนี้</w:t>
      </w:r>
    </w:p>
    <w:p w14:paraId="481A9263" w14:textId="54B898A8" w:rsidR="00367332" w:rsidRDefault="00367332" w:rsidP="00367332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48C54DEF" w14:textId="09D2DA68" w:rsidR="00E5041F" w:rsidRPr="00E5041F" w:rsidRDefault="00E5041F" w:rsidP="00367332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E5041F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การอนุมัติการจัดสรรกำไรสุทธิเป็นทุนสำรองตามก</w:t>
      </w:r>
      <w:r w:rsidR="00021638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ฎ</w:t>
      </w:r>
      <w:r w:rsidRPr="00E5041F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หมายและเสนอจ่ายเงินปันผล</w:t>
      </w:r>
    </w:p>
    <w:p w14:paraId="743A2948" w14:textId="77777777" w:rsidR="00E5041F" w:rsidRPr="00367332" w:rsidRDefault="00E5041F" w:rsidP="00367332">
      <w:pPr>
        <w:pStyle w:val="NormalWeb"/>
        <w:shd w:val="clear" w:color="auto" w:fill="FFFFFF"/>
        <w:spacing w:before="0" w:beforeAutospacing="0" w:after="0" w:afterAutospacing="0"/>
        <w:ind w:left="540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156CAC31" w14:textId="7AC53C6D" w:rsidR="00367332" w:rsidRDefault="00367332" w:rsidP="00367332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367332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อนุมัติการจัดสรรกำไรสุทธิเพื่อเป็นทุนสำรองตามกฎหมาย เป็นจำนวน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6.17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 คิดเป็นร้อยละ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5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ของ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กำไ</w:t>
      </w:r>
      <w:r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สุทธิจากงบการเงินเฉพาะกิจการ และเสนอจ่ายเงินปันผลจากกำไรสุทธิของงบการเงินรวมสำหรับปีสิ้นสุดวันที่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31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ธันวาคม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2564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ในอัตราหุ้นละ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0.01076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บาทต่อหุ้น เป็นจำนวนเงินทั้งสิ้นประมาณ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344.40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367332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</w:t>
      </w:r>
    </w:p>
    <w:p w14:paraId="379DC2FF" w14:textId="519CF332" w:rsidR="00367332" w:rsidRDefault="00367332" w:rsidP="00367332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4F165C0E" w14:textId="15D0A9BF" w:rsidR="00E5041F" w:rsidRPr="00E5041F" w:rsidRDefault="00E5041F" w:rsidP="00367332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E5041F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การอนุมัติการเข้าลงทุนในกิจการที่เกี่ยวข้องกัน</w:t>
      </w:r>
    </w:p>
    <w:p w14:paraId="673AEDCD" w14:textId="77777777" w:rsidR="00E5041F" w:rsidRPr="00367332" w:rsidRDefault="00E5041F" w:rsidP="00367332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7F381F63" w14:textId="2D8A2A2E" w:rsidR="00367332" w:rsidRDefault="00367332" w:rsidP="00367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อนุมัติการเข้าซื้อหุ้นสามัญในในบริษัทโฮเทลส์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เวิลด์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9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วาไรตี้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แอสเซ็ท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1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จำกัดและบริษัท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รีเทล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/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เวิลด์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5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และบริษัท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อิมม์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โฮเต็ล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เจริญกรุง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คิดเป็นส่วนได้เสียร้อยละ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100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ของหุ้นที่ออกและชำระแล้วจากกิจการที่เกี่ยวข้องกัน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โดยมีมูลค่าการเข้าซื้อหุ้นขั้นต้นเป็นจำนวนเงิน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438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>647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และ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>300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367332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36733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ตามลำดับ</w:t>
      </w:r>
    </w:p>
    <w:sectPr w:rsidR="00367332" w:rsidSect="0062117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5407" w14:textId="77777777" w:rsidR="0078349B" w:rsidRDefault="0078349B">
      <w:r>
        <w:separator/>
      </w:r>
    </w:p>
  </w:endnote>
  <w:endnote w:type="continuationSeparator" w:id="0">
    <w:p w14:paraId="0E60096E" w14:textId="77777777" w:rsidR="0078349B" w:rsidRDefault="0078349B">
      <w:r>
        <w:continuationSeparator/>
      </w:r>
    </w:p>
  </w:endnote>
  <w:endnote w:type="continuationNotice" w:id="1">
    <w:p w14:paraId="2EE65392" w14:textId="77777777" w:rsidR="0078349B" w:rsidRDefault="007834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PMingLiU"/>
    <w:panose1 w:val="00000000000000000000"/>
    <w:charset w:val="DE"/>
    <w:family w:val="auto"/>
    <w:notTrueType/>
    <w:pitch w:val="default"/>
    <w:sig w:usb0="01000003" w:usb1="08080000" w:usb2="00000010" w:usb3="00000000" w:csb0="001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486999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98CE42" w14:textId="24797959" w:rsidR="003C54E4" w:rsidRPr="003C54E4" w:rsidRDefault="003C54E4" w:rsidP="003C54E4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3C54E4">
          <w:rPr>
            <w:rFonts w:ascii="Angsana New" w:hAnsi="Angsana New" w:hint="cs"/>
            <w:sz w:val="30"/>
            <w:szCs w:val="30"/>
          </w:rPr>
          <w:fldChar w:fldCharType="begin"/>
        </w:r>
        <w:r w:rsidRPr="003C54E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C54E4">
          <w:rPr>
            <w:rFonts w:ascii="Angsana New" w:hAnsi="Angsana New" w:hint="cs"/>
            <w:sz w:val="30"/>
            <w:szCs w:val="30"/>
          </w:rPr>
          <w:fldChar w:fldCharType="separate"/>
        </w:r>
        <w:r w:rsidRPr="003C54E4">
          <w:rPr>
            <w:rFonts w:ascii="Angsana New" w:hAnsi="Angsana New" w:hint="cs"/>
            <w:noProof/>
            <w:sz w:val="30"/>
            <w:szCs w:val="30"/>
          </w:rPr>
          <w:t>2</w:t>
        </w:r>
        <w:r w:rsidRPr="003C54E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8A80D2" w14:textId="77777777" w:rsidR="0078349B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85B5" w14:textId="77777777" w:rsidR="0078349B" w:rsidRDefault="0078349B">
      <w:r>
        <w:separator/>
      </w:r>
    </w:p>
  </w:footnote>
  <w:footnote w:type="continuationSeparator" w:id="0">
    <w:p w14:paraId="572EE2A2" w14:textId="77777777" w:rsidR="0078349B" w:rsidRDefault="0078349B">
      <w:r>
        <w:continuationSeparator/>
      </w:r>
    </w:p>
  </w:footnote>
  <w:footnote w:type="continuationNotice" w:id="1">
    <w:p w14:paraId="2A8BB8C6" w14:textId="77777777" w:rsidR="0078349B" w:rsidRDefault="007834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767CE" w14:textId="77777777" w:rsidR="0078349B" w:rsidRPr="00BA2BC9" w:rsidRDefault="0078349B" w:rsidP="003B3E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2A60CE6" w14:textId="77777777" w:rsidR="0078349B" w:rsidRPr="00BA2BC9" w:rsidRDefault="0078349B" w:rsidP="003B3E1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499CD5" w14:textId="660BA3CD" w:rsidR="0078349B" w:rsidRPr="00BA2BC9" w:rsidRDefault="0078349B" w:rsidP="003B3E1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BC9">
      <w:rPr>
        <w:rFonts w:ascii="Angsana New" w:hAnsi="Angsana New" w:cs="Angsana New"/>
        <w:sz w:val="32"/>
        <w:szCs w:val="32"/>
        <w:lang w:bidi="th-TH"/>
      </w:rPr>
      <w:t>31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BA2BC9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A2BC9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129568" w14:textId="77777777" w:rsidR="0078349B" w:rsidRPr="00BA2BC9" w:rsidRDefault="0078349B" w:rsidP="00A34117">
    <w:pPr>
      <w:pStyle w:val="Header"/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B044" w14:textId="77777777" w:rsidR="0078349B" w:rsidRDefault="0078349B" w:rsidP="007500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0EF1106" w14:textId="77777777" w:rsidR="0078349B" w:rsidRPr="00946A53" w:rsidRDefault="0078349B" w:rsidP="00946A53">
    <w:pPr>
      <w:pStyle w:val="acctmainheading"/>
      <w:spacing w:after="0" w:line="240" w:lineRule="atLeast"/>
      <w:ind w:firstLine="45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E6CD15E" w14:textId="357EE280" w:rsidR="0078349B" w:rsidRPr="00042AF3" w:rsidRDefault="0078349B" w:rsidP="007500EE">
    <w:pPr>
      <w:pStyle w:val="acctmainheading"/>
      <w:spacing w:after="0" w:line="240" w:lineRule="atLeast"/>
      <w:ind w:firstLine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42A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42AF3">
      <w:rPr>
        <w:rFonts w:ascii="Angsana New" w:hAnsi="Angsana New" w:cs="Angsana New"/>
        <w:sz w:val="32"/>
        <w:szCs w:val="32"/>
        <w:lang w:bidi="th-TH"/>
      </w:rPr>
      <w:t>31</w:t>
    </w:r>
    <w:r w:rsidRPr="00042AF3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042A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042AF3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042AF3">
      <w:rPr>
        <w:rFonts w:ascii="Angsana New" w:hAnsi="Angsana New" w:cs="Angsana New"/>
        <w:sz w:val="32"/>
        <w:szCs w:val="32"/>
        <w:lang w:bidi="th-TH"/>
      </w:rPr>
      <w:t xml:space="preserve"> </w:t>
    </w:r>
    <w:r w:rsidRPr="00042AF3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5DB" w14:textId="77777777" w:rsidR="0078349B" w:rsidRDefault="0078349B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0C291F2" w14:textId="77777777" w:rsidR="0078349B" w:rsidRDefault="0078349B" w:rsidP="00946A5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365AD3C" w14:textId="7F7A5681" w:rsidR="0078349B" w:rsidRPr="008D22B2" w:rsidRDefault="0078349B" w:rsidP="00A3411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</w:t>
    </w:r>
    <w:r w:rsidRPr="0035135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วันที่ </w:t>
    </w:r>
    <w:r w:rsidR="00351351" w:rsidRPr="00351351">
      <w:rPr>
        <w:rFonts w:ascii="Angsana New" w:hAnsi="Angsana New" w:cs="Angsana New"/>
        <w:sz w:val="32"/>
        <w:szCs w:val="32"/>
        <w:lang w:bidi="th-TH"/>
      </w:rPr>
      <w:t>31</w:t>
    </w:r>
    <w:r w:rsidRPr="0035135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54C76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554C7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7D66" w14:textId="77777777" w:rsidR="0078349B" w:rsidRDefault="0078349B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B95733F" w14:textId="77777777" w:rsidR="0078349B" w:rsidRDefault="0078349B" w:rsidP="004D5E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F72EC69" w14:textId="419471F9" w:rsidR="0078349B" w:rsidRPr="008D22B2" w:rsidRDefault="0078349B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87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739"/>
    <w:rsid w:val="00003D19"/>
    <w:rsid w:val="00003EEC"/>
    <w:rsid w:val="00004631"/>
    <w:rsid w:val="00004962"/>
    <w:rsid w:val="00004E84"/>
    <w:rsid w:val="0000505C"/>
    <w:rsid w:val="0000524B"/>
    <w:rsid w:val="00005628"/>
    <w:rsid w:val="00005682"/>
    <w:rsid w:val="000058F6"/>
    <w:rsid w:val="00005B3B"/>
    <w:rsid w:val="00005E54"/>
    <w:rsid w:val="00005F60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7B2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17B97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638"/>
    <w:rsid w:val="0002168F"/>
    <w:rsid w:val="00021D0E"/>
    <w:rsid w:val="00021FB2"/>
    <w:rsid w:val="000221BA"/>
    <w:rsid w:val="0002244C"/>
    <w:rsid w:val="000228A7"/>
    <w:rsid w:val="0002290B"/>
    <w:rsid w:val="00022B08"/>
    <w:rsid w:val="00022E03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5D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893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67"/>
    <w:rsid w:val="00032DD3"/>
    <w:rsid w:val="00032F61"/>
    <w:rsid w:val="0003348A"/>
    <w:rsid w:val="000335A7"/>
    <w:rsid w:val="00033676"/>
    <w:rsid w:val="0003374D"/>
    <w:rsid w:val="00033B18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4"/>
    <w:rsid w:val="000361D8"/>
    <w:rsid w:val="00036245"/>
    <w:rsid w:val="000364B9"/>
    <w:rsid w:val="000364E2"/>
    <w:rsid w:val="000368C8"/>
    <w:rsid w:val="00036A99"/>
    <w:rsid w:val="00036BEC"/>
    <w:rsid w:val="0003704C"/>
    <w:rsid w:val="00037223"/>
    <w:rsid w:val="000374FD"/>
    <w:rsid w:val="00037BBB"/>
    <w:rsid w:val="00037C28"/>
    <w:rsid w:val="00037C5B"/>
    <w:rsid w:val="00037CDD"/>
    <w:rsid w:val="00037F1A"/>
    <w:rsid w:val="0004002E"/>
    <w:rsid w:val="00040A75"/>
    <w:rsid w:val="00041233"/>
    <w:rsid w:val="000413F1"/>
    <w:rsid w:val="0004164F"/>
    <w:rsid w:val="00041B29"/>
    <w:rsid w:val="00041BB9"/>
    <w:rsid w:val="00041E6E"/>
    <w:rsid w:val="00041EB6"/>
    <w:rsid w:val="0004206D"/>
    <w:rsid w:val="00042286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035"/>
    <w:rsid w:val="000453BA"/>
    <w:rsid w:val="0004554D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38C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B87"/>
    <w:rsid w:val="00054D35"/>
    <w:rsid w:val="00054E7C"/>
    <w:rsid w:val="000551D7"/>
    <w:rsid w:val="000554B8"/>
    <w:rsid w:val="00055844"/>
    <w:rsid w:val="00056027"/>
    <w:rsid w:val="00056175"/>
    <w:rsid w:val="000561AA"/>
    <w:rsid w:val="000568CF"/>
    <w:rsid w:val="0005699E"/>
    <w:rsid w:val="00057122"/>
    <w:rsid w:val="00057A15"/>
    <w:rsid w:val="00057DCB"/>
    <w:rsid w:val="000601D8"/>
    <w:rsid w:val="000602DB"/>
    <w:rsid w:val="00060476"/>
    <w:rsid w:val="00060918"/>
    <w:rsid w:val="00060DFF"/>
    <w:rsid w:val="000612BE"/>
    <w:rsid w:val="00062182"/>
    <w:rsid w:val="000621D9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142"/>
    <w:rsid w:val="00064642"/>
    <w:rsid w:val="000646BE"/>
    <w:rsid w:val="000647B3"/>
    <w:rsid w:val="000647F8"/>
    <w:rsid w:val="000648D5"/>
    <w:rsid w:val="00064996"/>
    <w:rsid w:val="000649A0"/>
    <w:rsid w:val="00064D98"/>
    <w:rsid w:val="0006511D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0"/>
    <w:rsid w:val="00070054"/>
    <w:rsid w:val="0007075F"/>
    <w:rsid w:val="000707D9"/>
    <w:rsid w:val="000709CB"/>
    <w:rsid w:val="00070BC6"/>
    <w:rsid w:val="00070BCA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357"/>
    <w:rsid w:val="00072922"/>
    <w:rsid w:val="00072C13"/>
    <w:rsid w:val="00072CDE"/>
    <w:rsid w:val="00073009"/>
    <w:rsid w:val="000730A5"/>
    <w:rsid w:val="000734F3"/>
    <w:rsid w:val="000737E9"/>
    <w:rsid w:val="00073898"/>
    <w:rsid w:val="00073940"/>
    <w:rsid w:val="000739DE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E5"/>
    <w:rsid w:val="00075B3B"/>
    <w:rsid w:val="00075C24"/>
    <w:rsid w:val="000764B2"/>
    <w:rsid w:val="0007655A"/>
    <w:rsid w:val="000766B2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4C7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F2E"/>
    <w:rsid w:val="000852F2"/>
    <w:rsid w:val="00085400"/>
    <w:rsid w:val="00085638"/>
    <w:rsid w:val="00085686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233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C9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CFB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3EE4"/>
    <w:rsid w:val="000A4040"/>
    <w:rsid w:val="000A4813"/>
    <w:rsid w:val="000A483C"/>
    <w:rsid w:val="000A49AE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5B3A"/>
    <w:rsid w:val="000A5E99"/>
    <w:rsid w:val="000A62A0"/>
    <w:rsid w:val="000A630F"/>
    <w:rsid w:val="000A67F8"/>
    <w:rsid w:val="000A6A51"/>
    <w:rsid w:val="000A6C45"/>
    <w:rsid w:val="000A6DAD"/>
    <w:rsid w:val="000A6EA9"/>
    <w:rsid w:val="000A7657"/>
    <w:rsid w:val="000A7D4E"/>
    <w:rsid w:val="000A7E06"/>
    <w:rsid w:val="000A7F88"/>
    <w:rsid w:val="000A7FA6"/>
    <w:rsid w:val="000B00CD"/>
    <w:rsid w:val="000B02BF"/>
    <w:rsid w:val="000B0609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551"/>
    <w:rsid w:val="000B1748"/>
    <w:rsid w:val="000B18C6"/>
    <w:rsid w:val="000B1A80"/>
    <w:rsid w:val="000B1A8E"/>
    <w:rsid w:val="000B1ACE"/>
    <w:rsid w:val="000B1BA0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6D"/>
    <w:rsid w:val="000B5075"/>
    <w:rsid w:val="000B5376"/>
    <w:rsid w:val="000B5799"/>
    <w:rsid w:val="000B598F"/>
    <w:rsid w:val="000B5A4A"/>
    <w:rsid w:val="000B5F0A"/>
    <w:rsid w:val="000B5F36"/>
    <w:rsid w:val="000B5FB4"/>
    <w:rsid w:val="000B687F"/>
    <w:rsid w:val="000B69EE"/>
    <w:rsid w:val="000B6A5A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DD7"/>
    <w:rsid w:val="000C0E6A"/>
    <w:rsid w:val="000C0E6F"/>
    <w:rsid w:val="000C0EE1"/>
    <w:rsid w:val="000C12AC"/>
    <w:rsid w:val="000C1472"/>
    <w:rsid w:val="000C1BC9"/>
    <w:rsid w:val="000C1DE8"/>
    <w:rsid w:val="000C2531"/>
    <w:rsid w:val="000C2568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782"/>
    <w:rsid w:val="000C3DB4"/>
    <w:rsid w:val="000C3FBE"/>
    <w:rsid w:val="000C401E"/>
    <w:rsid w:val="000C4BD0"/>
    <w:rsid w:val="000C4D7D"/>
    <w:rsid w:val="000C4DC3"/>
    <w:rsid w:val="000C4E42"/>
    <w:rsid w:val="000C5180"/>
    <w:rsid w:val="000C596B"/>
    <w:rsid w:val="000C59E1"/>
    <w:rsid w:val="000C5EA5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55"/>
    <w:rsid w:val="000D07C0"/>
    <w:rsid w:val="000D0A35"/>
    <w:rsid w:val="000D0A4A"/>
    <w:rsid w:val="000D0B16"/>
    <w:rsid w:val="000D0EDE"/>
    <w:rsid w:val="000D11D0"/>
    <w:rsid w:val="000D11E2"/>
    <w:rsid w:val="000D130D"/>
    <w:rsid w:val="000D171B"/>
    <w:rsid w:val="000D1720"/>
    <w:rsid w:val="000D17BF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2F9A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3C"/>
    <w:rsid w:val="000E1BA4"/>
    <w:rsid w:val="000E2AA7"/>
    <w:rsid w:val="000E2D0A"/>
    <w:rsid w:val="000E2E78"/>
    <w:rsid w:val="000E2EE8"/>
    <w:rsid w:val="000E33CA"/>
    <w:rsid w:val="000E363D"/>
    <w:rsid w:val="000E38AD"/>
    <w:rsid w:val="000E3937"/>
    <w:rsid w:val="000E39CD"/>
    <w:rsid w:val="000E3AC4"/>
    <w:rsid w:val="000E409A"/>
    <w:rsid w:val="000E419E"/>
    <w:rsid w:val="000E44CA"/>
    <w:rsid w:val="000E4594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0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CDF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8BA"/>
    <w:rsid w:val="000F6C0A"/>
    <w:rsid w:val="000F7074"/>
    <w:rsid w:val="000F714B"/>
    <w:rsid w:val="000F72C2"/>
    <w:rsid w:val="000F7423"/>
    <w:rsid w:val="000F760B"/>
    <w:rsid w:val="000F7B49"/>
    <w:rsid w:val="000F7E19"/>
    <w:rsid w:val="000F7F3F"/>
    <w:rsid w:val="000F7FB3"/>
    <w:rsid w:val="0010009C"/>
    <w:rsid w:val="001001BD"/>
    <w:rsid w:val="00101020"/>
    <w:rsid w:val="00101FB2"/>
    <w:rsid w:val="001020A3"/>
    <w:rsid w:val="0010227C"/>
    <w:rsid w:val="00102775"/>
    <w:rsid w:val="00102C97"/>
    <w:rsid w:val="00102CFE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63"/>
    <w:rsid w:val="00110D9E"/>
    <w:rsid w:val="00110E6E"/>
    <w:rsid w:val="00110E7B"/>
    <w:rsid w:val="0011112D"/>
    <w:rsid w:val="0011184D"/>
    <w:rsid w:val="00111CFE"/>
    <w:rsid w:val="0011219F"/>
    <w:rsid w:val="001122B2"/>
    <w:rsid w:val="001124F9"/>
    <w:rsid w:val="00112550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17D"/>
    <w:rsid w:val="001163CB"/>
    <w:rsid w:val="001165FA"/>
    <w:rsid w:val="00116710"/>
    <w:rsid w:val="001167B0"/>
    <w:rsid w:val="001167C2"/>
    <w:rsid w:val="001169AC"/>
    <w:rsid w:val="00116D85"/>
    <w:rsid w:val="00116DA2"/>
    <w:rsid w:val="00117453"/>
    <w:rsid w:val="001177F4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153"/>
    <w:rsid w:val="00121427"/>
    <w:rsid w:val="00121545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2D3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300B6"/>
    <w:rsid w:val="001300DE"/>
    <w:rsid w:val="001303A8"/>
    <w:rsid w:val="00130483"/>
    <w:rsid w:val="0013053D"/>
    <w:rsid w:val="001305AA"/>
    <w:rsid w:val="001308BD"/>
    <w:rsid w:val="001308D9"/>
    <w:rsid w:val="00130A33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8C7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0F4"/>
    <w:rsid w:val="001378C0"/>
    <w:rsid w:val="0013798A"/>
    <w:rsid w:val="001379FE"/>
    <w:rsid w:val="00137D2F"/>
    <w:rsid w:val="00140107"/>
    <w:rsid w:val="001402BF"/>
    <w:rsid w:val="00140A87"/>
    <w:rsid w:val="00140CC0"/>
    <w:rsid w:val="00140D40"/>
    <w:rsid w:val="00140F28"/>
    <w:rsid w:val="00140F4B"/>
    <w:rsid w:val="001414F5"/>
    <w:rsid w:val="00141861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0BB2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21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0A0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971"/>
    <w:rsid w:val="00166B2F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370"/>
    <w:rsid w:val="001704AF"/>
    <w:rsid w:val="00170F32"/>
    <w:rsid w:val="0017118E"/>
    <w:rsid w:val="001715E5"/>
    <w:rsid w:val="001719CD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EC9"/>
    <w:rsid w:val="0017535F"/>
    <w:rsid w:val="0017539E"/>
    <w:rsid w:val="0017546B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3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5BA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508F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DA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B2E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BEE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57C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4A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A7D8F"/>
    <w:rsid w:val="001A7EA0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3B0"/>
    <w:rsid w:val="001B1482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846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85F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ABD"/>
    <w:rsid w:val="001C0B45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0B4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616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3012"/>
    <w:rsid w:val="001D32DC"/>
    <w:rsid w:val="001D33BE"/>
    <w:rsid w:val="001D3418"/>
    <w:rsid w:val="001D362E"/>
    <w:rsid w:val="001D36F5"/>
    <w:rsid w:val="001D3C16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1ED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361"/>
    <w:rsid w:val="001F2D39"/>
    <w:rsid w:val="001F2D52"/>
    <w:rsid w:val="001F328F"/>
    <w:rsid w:val="001F3530"/>
    <w:rsid w:val="001F36EC"/>
    <w:rsid w:val="001F3CB3"/>
    <w:rsid w:val="001F3F81"/>
    <w:rsid w:val="001F3FD4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31C"/>
    <w:rsid w:val="001F66C7"/>
    <w:rsid w:val="001F6889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6A3"/>
    <w:rsid w:val="00210A7F"/>
    <w:rsid w:val="00210CA8"/>
    <w:rsid w:val="002110EE"/>
    <w:rsid w:val="002111C7"/>
    <w:rsid w:val="00211507"/>
    <w:rsid w:val="002119E7"/>
    <w:rsid w:val="00211D01"/>
    <w:rsid w:val="00211E62"/>
    <w:rsid w:val="002121EE"/>
    <w:rsid w:val="002125C1"/>
    <w:rsid w:val="002127EE"/>
    <w:rsid w:val="00213170"/>
    <w:rsid w:val="00213323"/>
    <w:rsid w:val="0021354B"/>
    <w:rsid w:val="00213B33"/>
    <w:rsid w:val="00213BC9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7B0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AD4"/>
    <w:rsid w:val="00230CDB"/>
    <w:rsid w:val="00231535"/>
    <w:rsid w:val="002315F1"/>
    <w:rsid w:val="00231926"/>
    <w:rsid w:val="0023193F"/>
    <w:rsid w:val="00231C58"/>
    <w:rsid w:val="00232320"/>
    <w:rsid w:val="00232579"/>
    <w:rsid w:val="00232580"/>
    <w:rsid w:val="0023289A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B36"/>
    <w:rsid w:val="00236C4E"/>
    <w:rsid w:val="00236CBD"/>
    <w:rsid w:val="002371CF"/>
    <w:rsid w:val="002372E1"/>
    <w:rsid w:val="002373A4"/>
    <w:rsid w:val="002376C2"/>
    <w:rsid w:val="002378C6"/>
    <w:rsid w:val="00237BB4"/>
    <w:rsid w:val="0024010F"/>
    <w:rsid w:val="00240291"/>
    <w:rsid w:val="002402DB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DF9"/>
    <w:rsid w:val="00241F34"/>
    <w:rsid w:val="0024206F"/>
    <w:rsid w:val="00242446"/>
    <w:rsid w:val="002426C6"/>
    <w:rsid w:val="00242DBA"/>
    <w:rsid w:val="002433AD"/>
    <w:rsid w:val="002436BE"/>
    <w:rsid w:val="00243AD1"/>
    <w:rsid w:val="00243B72"/>
    <w:rsid w:val="00243C35"/>
    <w:rsid w:val="00244252"/>
    <w:rsid w:val="00244343"/>
    <w:rsid w:val="002443E1"/>
    <w:rsid w:val="002445C2"/>
    <w:rsid w:val="00244992"/>
    <w:rsid w:val="002449D6"/>
    <w:rsid w:val="00244AF5"/>
    <w:rsid w:val="00244CEB"/>
    <w:rsid w:val="00244EF2"/>
    <w:rsid w:val="00244F60"/>
    <w:rsid w:val="00245070"/>
    <w:rsid w:val="002451C8"/>
    <w:rsid w:val="0024529A"/>
    <w:rsid w:val="00245499"/>
    <w:rsid w:val="0024564B"/>
    <w:rsid w:val="002459FA"/>
    <w:rsid w:val="00245A8E"/>
    <w:rsid w:val="00245D2E"/>
    <w:rsid w:val="00245FDF"/>
    <w:rsid w:val="00246D63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B35"/>
    <w:rsid w:val="00251C32"/>
    <w:rsid w:val="00251CC2"/>
    <w:rsid w:val="00251CCA"/>
    <w:rsid w:val="00251F9A"/>
    <w:rsid w:val="00251FCD"/>
    <w:rsid w:val="00252033"/>
    <w:rsid w:val="0025223B"/>
    <w:rsid w:val="00252276"/>
    <w:rsid w:val="002523A2"/>
    <w:rsid w:val="0025275A"/>
    <w:rsid w:val="00252783"/>
    <w:rsid w:val="002528B9"/>
    <w:rsid w:val="00253295"/>
    <w:rsid w:val="00253501"/>
    <w:rsid w:val="00253AC4"/>
    <w:rsid w:val="00253AC7"/>
    <w:rsid w:val="00253D54"/>
    <w:rsid w:val="0025402C"/>
    <w:rsid w:val="002540BE"/>
    <w:rsid w:val="00254129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6EAE"/>
    <w:rsid w:val="0025795C"/>
    <w:rsid w:val="00257B29"/>
    <w:rsid w:val="002601EA"/>
    <w:rsid w:val="0026073F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A"/>
    <w:rsid w:val="002652FB"/>
    <w:rsid w:val="00265354"/>
    <w:rsid w:val="002654E3"/>
    <w:rsid w:val="002655EB"/>
    <w:rsid w:val="00265663"/>
    <w:rsid w:val="00265AAB"/>
    <w:rsid w:val="00265E4E"/>
    <w:rsid w:val="00265F44"/>
    <w:rsid w:val="0026625C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B17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2F28"/>
    <w:rsid w:val="002731FA"/>
    <w:rsid w:val="002732C4"/>
    <w:rsid w:val="0027335F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717"/>
    <w:rsid w:val="00277B52"/>
    <w:rsid w:val="00277C6A"/>
    <w:rsid w:val="00277D90"/>
    <w:rsid w:val="00277D9A"/>
    <w:rsid w:val="00277FE4"/>
    <w:rsid w:val="0028018D"/>
    <w:rsid w:val="0028023F"/>
    <w:rsid w:val="0028033B"/>
    <w:rsid w:val="00280847"/>
    <w:rsid w:val="00280B96"/>
    <w:rsid w:val="00280C4D"/>
    <w:rsid w:val="00280D38"/>
    <w:rsid w:val="0028124C"/>
    <w:rsid w:val="002817BF"/>
    <w:rsid w:val="002818F9"/>
    <w:rsid w:val="00281DDA"/>
    <w:rsid w:val="00281FC1"/>
    <w:rsid w:val="00282186"/>
    <w:rsid w:val="002823FB"/>
    <w:rsid w:val="002825BA"/>
    <w:rsid w:val="002825D0"/>
    <w:rsid w:val="00282620"/>
    <w:rsid w:val="00282684"/>
    <w:rsid w:val="00282B00"/>
    <w:rsid w:val="00282B33"/>
    <w:rsid w:val="00282C05"/>
    <w:rsid w:val="00282E99"/>
    <w:rsid w:val="002831DC"/>
    <w:rsid w:val="0028331B"/>
    <w:rsid w:val="0028375B"/>
    <w:rsid w:val="00283B66"/>
    <w:rsid w:val="00283E27"/>
    <w:rsid w:val="0028406D"/>
    <w:rsid w:val="002840C1"/>
    <w:rsid w:val="00284203"/>
    <w:rsid w:val="00284235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BCA"/>
    <w:rsid w:val="00286C26"/>
    <w:rsid w:val="002871B8"/>
    <w:rsid w:val="002871F6"/>
    <w:rsid w:val="002872C0"/>
    <w:rsid w:val="00287A70"/>
    <w:rsid w:val="00287BF5"/>
    <w:rsid w:val="00287E57"/>
    <w:rsid w:val="00287FDB"/>
    <w:rsid w:val="00290012"/>
    <w:rsid w:val="0029028B"/>
    <w:rsid w:val="00290561"/>
    <w:rsid w:val="00290821"/>
    <w:rsid w:val="002909F9"/>
    <w:rsid w:val="00291022"/>
    <w:rsid w:val="0029148F"/>
    <w:rsid w:val="00291831"/>
    <w:rsid w:val="00291A09"/>
    <w:rsid w:val="00291DAD"/>
    <w:rsid w:val="0029200C"/>
    <w:rsid w:val="002924EE"/>
    <w:rsid w:val="0029298E"/>
    <w:rsid w:val="00292C35"/>
    <w:rsid w:val="00293065"/>
    <w:rsid w:val="002931F4"/>
    <w:rsid w:val="00293336"/>
    <w:rsid w:val="0029333F"/>
    <w:rsid w:val="002933F5"/>
    <w:rsid w:val="00293AD8"/>
    <w:rsid w:val="00293C31"/>
    <w:rsid w:val="00293F54"/>
    <w:rsid w:val="00293FCD"/>
    <w:rsid w:val="002942AC"/>
    <w:rsid w:val="00294384"/>
    <w:rsid w:val="00294874"/>
    <w:rsid w:val="002948E2"/>
    <w:rsid w:val="00294A8B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AC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A19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4AB"/>
    <w:rsid w:val="002A251C"/>
    <w:rsid w:val="002A257D"/>
    <w:rsid w:val="002A27E6"/>
    <w:rsid w:val="002A28D7"/>
    <w:rsid w:val="002A2D37"/>
    <w:rsid w:val="002A2FCA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4B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A7AE3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E8"/>
    <w:rsid w:val="002B59FB"/>
    <w:rsid w:val="002B5A02"/>
    <w:rsid w:val="002B5B22"/>
    <w:rsid w:val="002B5D20"/>
    <w:rsid w:val="002B608E"/>
    <w:rsid w:val="002B6295"/>
    <w:rsid w:val="002B6A9F"/>
    <w:rsid w:val="002B6AF6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72D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2F6A"/>
    <w:rsid w:val="002C324C"/>
    <w:rsid w:val="002C3343"/>
    <w:rsid w:val="002C36EB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82E"/>
    <w:rsid w:val="002C4A4A"/>
    <w:rsid w:val="002C4ACD"/>
    <w:rsid w:val="002C5259"/>
    <w:rsid w:val="002C5262"/>
    <w:rsid w:val="002C5348"/>
    <w:rsid w:val="002C53BA"/>
    <w:rsid w:val="002C53C6"/>
    <w:rsid w:val="002C5416"/>
    <w:rsid w:val="002C5480"/>
    <w:rsid w:val="002C55FD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A77"/>
    <w:rsid w:val="002D2B48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D7D99"/>
    <w:rsid w:val="002E023F"/>
    <w:rsid w:val="002E1114"/>
    <w:rsid w:val="002E13FE"/>
    <w:rsid w:val="002E17FC"/>
    <w:rsid w:val="002E1BAA"/>
    <w:rsid w:val="002E2484"/>
    <w:rsid w:val="002E273F"/>
    <w:rsid w:val="002E2A20"/>
    <w:rsid w:val="002E2E32"/>
    <w:rsid w:val="002E2F7A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3D0C"/>
    <w:rsid w:val="002E461C"/>
    <w:rsid w:val="002E46E1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5D0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EAC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7F1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70"/>
    <w:rsid w:val="002F7287"/>
    <w:rsid w:val="002F7499"/>
    <w:rsid w:val="002F7736"/>
    <w:rsid w:val="002F7816"/>
    <w:rsid w:val="002F7B6D"/>
    <w:rsid w:val="002F7CF5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27D0"/>
    <w:rsid w:val="00302F1C"/>
    <w:rsid w:val="00302FBF"/>
    <w:rsid w:val="003030FB"/>
    <w:rsid w:val="00303383"/>
    <w:rsid w:val="003034F1"/>
    <w:rsid w:val="003036F3"/>
    <w:rsid w:val="00303C2B"/>
    <w:rsid w:val="00303CAD"/>
    <w:rsid w:val="00304000"/>
    <w:rsid w:val="0030466C"/>
    <w:rsid w:val="003047D8"/>
    <w:rsid w:val="00304A4E"/>
    <w:rsid w:val="00304A86"/>
    <w:rsid w:val="00304C89"/>
    <w:rsid w:val="00304DDC"/>
    <w:rsid w:val="00305414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4DA"/>
    <w:rsid w:val="00306616"/>
    <w:rsid w:val="00306936"/>
    <w:rsid w:val="00306B05"/>
    <w:rsid w:val="00306D23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196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C7"/>
    <w:rsid w:val="00326F89"/>
    <w:rsid w:val="0032734C"/>
    <w:rsid w:val="0032747C"/>
    <w:rsid w:val="0032748C"/>
    <w:rsid w:val="00327789"/>
    <w:rsid w:val="0032781F"/>
    <w:rsid w:val="00327C3C"/>
    <w:rsid w:val="00327F7C"/>
    <w:rsid w:val="00327FF4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1F"/>
    <w:rsid w:val="00332898"/>
    <w:rsid w:val="00332AB1"/>
    <w:rsid w:val="00332BF9"/>
    <w:rsid w:val="00332D7D"/>
    <w:rsid w:val="00332DDE"/>
    <w:rsid w:val="003332C8"/>
    <w:rsid w:val="003336E5"/>
    <w:rsid w:val="00333AA7"/>
    <w:rsid w:val="00333B17"/>
    <w:rsid w:val="00333CC5"/>
    <w:rsid w:val="00333E3D"/>
    <w:rsid w:val="003346AD"/>
    <w:rsid w:val="00334798"/>
    <w:rsid w:val="003347E2"/>
    <w:rsid w:val="00334A7B"/>
    <w:rsid w:val="00334AE8"/>
    <w:rsid w:val="00334E54"/>
    <w:rsid w:val="0033502E"/>
    <w:rsid w:val="0033515B"/>
    <w:rsid w:val="00335478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2A"/>
    <w:rsid w:val="00337D52"/>
    <w:rsid w:val="00340053"/>
    <w:rsid w:val="003405B3"/>
    <w:rsid w:val="003405C2"/>
    <w:rsid w:val="00340690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865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42FD"/>
    <w:rsid w:val="0034446D"/>
    <w:rsid w:val="003445BB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C86"/>
    <w:rsid w:val="00345DD7"/>
    <w:rsid w:val="00345E15"/>
    <w:rsid w:val="0034632B"/>
    <w:rsid w:val="003463F2"/>
    <w:rsid w:val="00346739"/>
    <w:rsid w:val="0034675F"/>
    <w:rsid w:val="00346815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0FA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351"/>
    <w:rsid w:val="00351F25"/>
    <w:rsid w:val="0035207F"/>
    <w:rsid w:val="003522C1"/>
    <w:rsid w:val="00352647"/>
    <w:rsid w:val="0035281C"/>
    <w:rsid w:val="00352851"/>
    <w:rsid w:val="003529A3"/>
    <w:rsid w:val="00352B2C"/>
    <w:rsid w:val="00352EE5"/>
    <w:rsid w:val="0035309E"/>
    <w:rsid w:val="00353442"/>
    <w:rsid w:val="00353B6D"/>
    <w:rsid w:val="00353D96"/>
    <w:rsid w:val="0035437C"/>
    <w:rsid w:val="0035438F"/>
    <w:rsid w:val="0035440C"/>
    <w:rsid w:val="0035498B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71D"/>
    <w:rsid w:val="0036387A"/>
    <w:rsid w:val="003639FB"/>
    <w:rsid w:val="003640A7"/>
    <w:rsid w:val="003646E4"/>
    <w:rsid w:val="0036472D"/>
    <w:rsid w:val="00364A00"/>
    <w:rsid w:val="00364BEC"/>
    <w:rsid w:val="00365001"/>
    <w:rsid w:val="003652DF"/>
    <w:rsid w:val="003660F6"/>
    <w:rsid w:val="0036611F"/>
    <w:rsid w:val="003664D7"/>
    <w:rsid w:val="003664E0"/>
    <w:rsid w:val="003664F2"/>
    <w:rsid w:val="00366513"/>
    <w:rsid w:val="0036668F"/>
    <w:rsid w:val="00366865"/>
    <w:rsid w:val="00366E12"/>
    <w:rsid w:val="003672C8"/>
    <w:rsid w:val="00367332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E2A"/>
    <w:rsid w:val="00371FFB"/>
    <w:rsid w:val="003721DE"/>
    <w:rsid w:val="00372556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B8D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B74"/>
    <w:rsid w:val="00383F11"/>
    <w:rsid w:val="00383F81"/>
    <w:rsid w:val="00383F9B"/>
    <w:rsid w:val="00384268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8764E"/>
    <w:rsid w:val="00387BAB"/>
    <w:rsid w:val="00390153"/>
    <w:rsid w:val="003902CE"/>
    <w:rsid w:val="00390346"/>
    <w:rsid w:val="0039047F"/>
    <w:rsid w:val="0039090C"/>
    <w:rsid w:val="00390C01"/>
    <w:rsid w:val="00390C9F"/>
    <w:rsid w:val="00390FB9"/>
    <w:rsid w:val="00390FD0"/>
    <w:rsid w:val="003912A9"/>
    <w:rsid w:val="003912C8"/>
    <w:rsid w:val="00391790"/>
    <w:rsid w:val="00391841"/>
    <w:rsid w:val="00391B38"/>
    <w:rsid w:val="00391D4F"/>
    <w:rsid w:val="00391DC4"/>
    <w:rsid w:val="00391FA1"/>
    <w:rsid w:val="00392D49"/>
    <w:rsid w:val="00392EBA"/>
    <w:rsid w:val="00393028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80"/>
    <w:rsid w:val="003958D9"/>
    <w:rsid w:val="00395A1F"/>
    <w:rsid w:val="00395F7E"/>
    <w:rsid w:val="003962BF"/>
    <w:rsid w:val="00396315"/>
    <w:rsid w:val="00396348"/>
    <w:rsid w:val="003963F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852"/>
    <w:rsid w:val="003A1891"/>
    <w:rsid w:val="003A194A"/>
    <w:rsid w:val="003A1D02"/>
    <w:rsid w:val="003A20A6"/>
    <w:rsid w:val="003A2394"/>
    <w:rsid w:val="003A2402"/>
    <w:rsid w:val="003A2670"/>
    <w:rsid w:val="003A2BE1"/>
    <w:rsid w:val="003A2C3A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4BD1"/>
    <w:rsid w:val="003A4E9A"/>
    <w:rsid w:val="003A5158"/>
    <w:rsid w:val="003A520A"/>
    <w:rsid w:val="003A5413"/>
    <w:rsid w:val="003A6005"/>
    <w:rsid w:val="003A618C"/>
    <w:rsid w:val="003A66BA"/>
    <w:rsid w:val="003A687D"/>
    <w:rsid w:val="003A6933"/>
    <w:rsid w:val="003A6B1C"/>
    <w:rsid w:val="003A6C09"/>
    <w:rsid w:val="003A6E9C"/>
    <w:rsid w:val="003A6EC1"/>
    <w:rsid w:val="003A6FF1"/>
    <w:rsid w:val="003A7018"/>
    <w:rsid w:val="003A736C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640"/>
    <w:rsid w:val="003C0794"/>
    <w:rsid w:val="003C07F9"/>
    <w:rsid w:val="003C0916"/>
    <w:rsid w:val="003C0AAB"/>
    <w:rsid w:val="003C0AAC"/>
    <w:rsid w:val="003C0EF6"/>
    <w:rsid w:val="003C10F7"/>
    <w:rsid w:val="003C1782"/>
    <w:rsid w:val="003C1835"/>
    <w:rsid w:val="003C1B38"/>
    <w:rsid w:val="003C1EFB"/>
    <w:rsid w:val="003C1F51"/>
    <w:rsid w:val="003C20A3"/>
    <w:rsid w:val="003C21DB"/>
    <w:rsid w:val="003C2616"/>
    <w:rsid w:val="003C29E4"/>
    <w:rsid w:val="003C2A77"/>
    <w:rsid w:val="003C2BEE"/>
    <w:rsid w:val="003C2CF6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4E0A"/>
    <w:rsid w:val="003C54E4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1A14"/>
    <w:rsid w:val="003D1A42"/>
    <w:rsid w:val="003D1CA9"/>
    <w:rsid w:val="003D1D8D"/>
    <w:rsid w:val="003D20AA"/>
    <w:rsid w:val="003D221F"/>
    <w:rsid w:val="003D2283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59E"/>
    <w:rsid w:val="003D4645"/>
    <w:rsid w:val="003D4E92"/>
    <w:rsid w:val="003D4F7F"/>
    <w:rsid w:val="003D53FD"/>
    <w:rsid w:val="003D5B5B"/>
    <w:rsid w:val="003D5BFF"/>
    <w:rsid w:val="003D5CF8"/>
    <w:rsid w:val="003D6036"/>
    <w:rsid w:val="003D6111"/>
    <w:rsid w:val="003D6185"/>
    <w:rsid w:val="003D6258"/>
    <w:rsid w:val="003D6380"/>
    <w:rsid w:val="003D6644"/>
    <w:rsid w:val="003D664D"/>
    <w:rsid w:val="003D6660"/>
    <w:rsid w:val="003D6AE2"/>
    <w:rsid w:val="003D6CE2"/>
    <w:rsid w:val="003D6D4C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408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4EEB"/>
    <w:rsid w:val="003E527C"/>
    <w:rsid w:val="003E5441"/>
    <w:rsid w:val="003E5754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53E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81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7A"/>
    <w:rsid w:val="004007A0"/>
    <w:rsid w:val="00400908"/>
    <w:rsid w:val="0040090C"/>
    <w:rsid w:val="00400DB8"/>
    <w:rsid w:val="00400F4A"/>
    <w:rsid w:val="0040114C"/>
    <w:rsid w:val="0040125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5E"/>
    <w:rsid w:val="004117A3"/>
    <w:rsid w:val="00411A64"/>
    <w:rsid w:val="00411BB9"/>
    <w:rsid w:val="00411E7F"/>
    <w:rsid w:val="00412082"/>
    <w:rsid w:val="004120B7"/>
    <w:rsid w:val="00412790"/>
    <w:rsid w:val="00412795"/>
    <w:rsid w:val="00412993"/>
    <w:rsid w:val="00412F69"/>
    <w:rsid w:val="0041330E"/>
    <w:rsid w:val="00413348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82C"/>
    <w:rsid w:val="004219C5"/>
    <w:rsid w:val="00421D32"/>
    <w:rsid w:val="00422124"/>
    <w:rsid w:val="004226A6"/>
    <w:rsid w:val="0042271B"/>
    <w:rsid w:val="00422C92"/>
    <w:rsid w:val="00422CE5"/>
    <w:rsid w:val="00422DA0"/>
    <w:rsid w:val="00423027"/>
    <w:rsid w:val="0042309C"/>
    <w:rsid w:val="004233A5"/>
    <w:rsid w:val="0042343B"/>
    <w:rsid w:val="0042364A"/>
    <w:rsid w:val="004238CE"/>
    <w:rsid w:val="00423B1D"/>
    <w:rsid w:val="00423CF8"/>
    <w:rsid w:val="004245E4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9BC"/>
    <w:rsid w:val="00427B3A"/>
    <w:rsid w:val="00427D16"/>
    <w:rsid w:val="00427FDB"/>
    <w:rsid w:val="004300CD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2B5"/>
    <w:rsid w:val="00432510"/>
    <w:rsid w:val="00432874"/>
    <w:rsid w:val="00432974"/>
    <w:rsid w:val="004329CD"/>
    <w:rsid w:val="004330E9"/>
    <w:rsid w:val="00433279"/>
    <w:rsid w:val="004332F9"/>
    <w:rsid w:val="0043349D"/>
    <w:rsid w:val="00433BCF"/>
    <w:rsid w:val="00433CC6"/>
    <w:rsid w:val="00433D30"/>
    <w:rsid w:val="004347F4"/>
    <w:rsid w:val="00434E30"/>
    <w:rsid w:val="00434E83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2D51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47EE8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106"/>
    <w:rsid w:val="0045536B"/>
    <w:rsid w:val="0045570E"/>
    <w:rsid w:val="00455A6A"/>
    <w:rsid w:val="00455C13"/>
    <w:rsid w:val="00455E77"/>
    <w:rsid w:val="00455E94"/>
    <w:rsid w:val="00456211"/>
    <w:rsid w:val="004563C0"/>
    <w:rsid w:val="004570F0"/>
    <w:rsid w:val="00457263"/>
    <w:rsid w:val="004573B2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353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0D3"/>
    <w:rsid w:val="00472424"/>
    <w:rsid w:val="00472762"/>
    <w:rsid w:val="004728C4"/>
    <w:rsid w:val="00472DE8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666"/>
    <w:rsid w:val="004757E1"/>
    <w:rsid w:val="00475857"/>
    <w:rsid w:val="00475970"/>
    <w:rsid w:val="00475BC9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603"/>
    <w:rsid w:val="0047771B"/>
    <w:rsid w:val="0047774C"/>
    <w:rsid w:val="00477A43"/>
    <w:rsid w:val="00477B31"/>
    <w:rsid w:val="00477B5D"/>
    <w:rsid w:val="00477DE5"/>
    <w:rsid w:val="00477F88"/>
    <w:rsid w:val="00480143"/>
    <w:rsid w:val="00480654"/>
    <w:rsid w:val="00480A78"/>
    <w:rsid w:val="00480C6A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456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87E1A"/>
    <w:rsid w:val="00490291"/>
    <w:rsid w:val="00490765"/>
    <w:rsid w:val="0049094E"/>
    <w:rsid w:val="00490A5E"/>
    <w:rsid w:val="00490A98"/>
    <w:rsid w:val="00490BD6"/>
    <w:rsid w:val="00490D53"/>
    <w:rsid w:val="00490E0E"/>
    <w:rsid w:val="00491124"/>
    <w:rsid w:val="0049124C"/>
    <w:rsid w:val="00491270"/>
    <w:rsid w:val="0049138E"/>
    <w:rsid w:val="00491719"/>
    <w:rsid w:val="004917CF"/>
    <w:rsid w:val="00491EA3"/>
    <w:rsid w:val="00491F31"/>
    <w:rsid w:val="00492825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2E"/>
    <w:rsid w:val="00495CDD"/>
    <w:rsid w:val="00495F56"/>
    <w:rsid w:val="00496054"/>
    <w:rsid w:val="00496466"/>
    <w:rsid w:val="0049674D"/>
    <w:rsid w:val="0049698A"/>
    <w:rsid w:val="00496AD3"/>
    <w:rsid w:val="00496B83"/>
    <w:rsid w:val="00496BC9"/>
    <w:rsid w:val="00496C5C"/>
    <w:rsid w:val="00496DC5"/>
    <w:rsid w:val="004970D6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55"/>
    <w:rsid w:val="004A049F"/>
    <w:rsid w:val="004A0C34"/>
    <w:rsid w:val="004A0DD0"/>
    <w:rsid w:val="004A0DFE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D43"/>
    <w:rsid w:val="004B0DF2"/>
    <w:rsid w:val="004B0E57"/>
    <w:rsid w:val="004B1CC3"/>
    <w:rsid w:val="004B239B"/>
    <w:rsid w:val="004B2B95"/>
    <w:rsid w:val="004B30D4"/>
    <w:rsid w:val="004B364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54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D7D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19"/>
    <w:rsid w:val="004C7857"/>
    <w:rsid w:val="004C7874"/>
    <w:rsid w:val="004C7D8C"/>
    <w:rsid w:val="004C7EAE"/>
    <w:rsid w:val="004D02EF"/>
    <w:rsid w:val="004D036E"/>
    <w:rsid w:val="004D042D"/>
    <w:rsid w:val="004D048F"/>
    <w:rsid w:val="004D0526"/>
    <w:rsid w:val="004D0692"/>
    <w:rsid w:val="004D09CA"/>
    <w:rsid w:val="004D0EA1"/>
    <w:rsid w:val="004D0F24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36D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54D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D3E"/>
    <w:rsid w:val="004E0EF7"/>
    <w:rsid w:val="004E1006"/>
    <w:rsid w:val="004E113A"/>
    <w:rsid w:val="004E11F5"/>
    <w:rsid w:val="004E13F9"/>
    <w:rsid w:val="004E147B"/>
    <w:rsid w:val="004E1C9E"/>
    <w:rsid w:val="004E1E02"/>
    <w:rsid w:val="004E1E09"/>
    <w:rsid w:val="004E1F1A"/>
    <w:rsid w:val="004E25EA"/>
    <w:rsid w:val="004E2638"/>
    <w:rsid w:val="004E2818"/>
    <w:rsid w:val="004E290F"/>
    <w:rsid w:val="004E2AD7"/>
    <w:rsid w:val="004E2B26"/>
    <w:rsid w:val="004E2B50"/>
    <w:rsid w:val="004E2E9D"/>
    <w:rsid w:val="004E32C9"/>
    <w:rsid w:val="004E3422"/>
    <w:rsid w:val="004E3C3C"/>
    <w:rsid w:val="004E3C3F"/>
    <w:rsid w:val="004E3EA5"/>
    <w:rsid w:val="004E4135"/>
    <w:rsid w:val="004E44D2"/>
    <w:rsid w:val="004E477E"/>
    <w:rsid w:val="004E47E4"/>
    <w:rsid w:val="004E49F0"/>
    <w:rsid w:val="004E4AD7"/>
    <w:rsid w:val="004E4B56"/>
    <w:rsid w:val="004E4D8E"/>
    <w:rsid w:val="004E4FB0"/>
    <w:rsid w:val="004E51A9"/>
    <w:rsid w:val="004E5454"/>
    <w:rsid w:val="004E54A8"/>
    <w:rsid w:val="004E55BC"/>
    <w:rsid w:val="004E5AD6"/>
    <w:rsid w:val="004E5BB5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B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2F1C"/>
    <w:rsid w:val="004F33ED"/>
    <w:rsid w:val="004F356C"/>
    <w:rsid w:val="004F367B"/>
    <w:rsid w:val="004F3B40"/>
    <w:rsid w:val="004F3BDF"/>
    <w:rsid w:val="004F3E7B"/>
    <w:rsid w:val="004F43EE"/>
    <w:rsid w:val="004F4419"/>
    <w:rsid w:val="004F471B"/>
    <w:rsid w:val="004F4721"/>
    <w:rsid w:val="004F49D6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8F4"/>
    <w:rsid w:val="004F6A79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B46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16"/>
    <w:rsid w:val="005050A4"/>
    <w:rsid w:val="00505A0F"/>
    <w:rsid w:val="00505B61"/>
    <w:rsid w:val="0050617C"/>
    <w:rsid w:val="0050626E"/>
    <w:rsid w:val="005069BC"/>
    <w:rsid w:val="00506C5E"/>
    <w:rsid w:val="00506E67"/>
    <w:rsid w:val="005072BB"/>
    <w:rsid w:val="005072ED"/>
    <w:rsid w:val="00507903"/>
    <w:rsid w:val="00507E10"/>
    <w:rsid w:val="005100DF"/>
    <w:rsid w:val="005102FB"/>
    <w:rsid w:val="0051048A"/>
    <w:rsid w:val="0051082B"/>
    <w:rsid w:val="00510842"/>
    <w:rsid w:val="00510B97"/>
    <w:rsid w:val="00510D22"/>
    <w:rsid w:val="00510E72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3E7C"/>
    <w:rsid w:val="005140AE"/>
    <w:rsid w:val="00514283"/>
    <w:rsid w:val="005142BE"/>
    <w:rsid w:val="00514998"/>
    <w:rsid w:val="00514B55"/>
    <w:rsid w:val="00514C39"/>
    <w:rsid w:val="00514DBA"/>
    <w:rsid w:val="00514E74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99"/>
    <w:rsid w:val="00516FC5"/>
    <w:rsid w:val="00517230"/>
    <w:rsid w:val="0051766F"/>
    <w:rsid w:val="00517A1A"/>
    <w:rsid w:val="00517C6A"/>
    <w:rsid w:val="00517D6F"/>
    <w:rsid w:val="005208A6"/>
    <w:rsid w:val="0052090A"/>
    <w:rsid w:val="00520B02"/>
    <w:rsid w:val="00520BFE"/>
    <w:rsid w:val="005210E9"/>
    <w:rsid w:val="00521473"/>
    <w:rsid w:val="005218AD"/>
    <w:rsid w:val="0052191C"/>
    <w:rsid w:val="00521D48"/>
    <w:rsid w:val="00521ED1"/>
    <w:rsid w:val="00522125"/>
    <w:rsid w:val="0052235E"/>
    <w:rsid w:val="005223C5"/>
    <w:rsid w:val="0052262C"/>
    <w:rsid w:val="00522695"/>
    <w:rsid w:val="00522784"/>
    <w:rsid w:val="005227FC"/>
    <w:rsid w:val="00522817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F4"/>
    <w:rsid w:val="0052652C"/>
    <w:rsid w:val="00526539"/>
    <w:rsid w:val="00526596"/>
    <w:rsid w:val="00526642"/>
    <w:rsid w:val="00527104"/>
    <w:rsid w:val="00527132"/>
    <w:rsid w:val="005271AF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946"/>
    <w:rsid w:val="00540A60"/>
    <w:rsid w:val="00540F98"/>
    <w:rsid w:val="005410D4"/>
    <w:rsid w:val="00541340"/>
    <w:rsid w:val="00541591"/>
    <w:rsid w:val="0054162D"/>
    <w:rsid w:val="00541632"/>
    <w:rsid w:val="00541821"/>
    <w:rsid w:val="00541832"/>
    <w:rsid w:val="005419C8"/>
    <w:rsid w:val="00541BA4"/>
    <w:rsid w:val="00541C2F"/>
    <w:rsid w:val="00542579"/>
    <w:rsid w:val="0054265F"/>
    <w:rsid w:val="00543230"/>
    <w:rsid w:val="005433AA"/>
    <w:rsid w:val="005434E3"/>
    <w:rsid w:val="00543630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562"/>
    <w:rsid w:val="00547616"/>
    <w:rsid w:val="00547667"/>
    <w:rsid w:val="00547A9A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5F6"/>
    <w:rsid w:val="005527D4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47A"/>
    <w:rsid w:val="0055448B"/>
    <w:rsid w:val="00554758"/>
    <w:rsid w:val="00554951"/>
    <w:rsid w:val="00554C76"/>
    <w:rsid w:val="00554CE7"/>
    <w:rsid w:val="00554DB3"/>
    <w:rsid w:val="00554E52"/>
    <w:rsid w:val="00554EC2"/>
    <w:rsid w:val="00554F3E"/>
    <w:rsid w:val="00555069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5DD3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D56"/>
    <w:rsid w:val="00563678"/>
    <w:rsid w:val="00563762"/>
    <w:rsid w:val="0056399C"/>
    <w:rsid w:val="00563AAE"/>
    <w:rsid w:val="00563CB9"/>
    <w:rsid w:val="00563E58"/>
    <w:rsid w:val="00563EDC"/>
    <w:rsid w:val="005641EE"/>
    <w:rsid w:val="00564278"/>
    <w:rsid w:val="0056468F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66E"/>
    <w:rsid w:val="00572761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29A"/>
    <w:rsid w:val="0057456C"/>
    <w:rsid w:val="00574575"/>
    <w:rsid w:val="00574613"/>
    <w:rsid w:val="00574797"/>
    <w:rsid w:val="00574B3E"/>
    <w:rsid w:val="00574B76"/>
    <w:rsid w:val="00575448"/>
    <w:rsid w:val="005755A7"/>
    <w:rsid w:val="00575716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AD4"/>
    <w:rsid w:val="00577E96"/>
    <w:rsid w:val="0058038C"/>
    <w:rsid w:val="0058084A"/>
    <w:rsid w:val="005808A6"/>
    <w:rsid w:val="00580C87"/>
    <w:rsid w:val="00580EA5"/>
    <w:rsid w:val="00580F86"/>
    <w:rsid w:val="0058180B"/>
    <w:rsid w:val="005818B5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2D84"/>
    <w:rsid w:val="0058318C"/>
    <w:rsid w:val="005836E6"/>
    <w:rsid w:val="005837AA"/>
    <w:rsid w:val="00583DEB"/>
    <w:rsid w:val="00583E3A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37"/>
    <w:rsid w:val="00597776"/>
    <w:rsid w:val="0059794D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186"/>
    <w:rsid w:val="005A23B3"/>
    <w:rsid w:val="005A23B6"/>
    <w:rsid w:val="005A23F0"/>
    <w:rsid w:val="005A26E9"/>
    <w:rsid w:val="005A272F"/>
    <w:rsid w:val="005A28D2"/>
    <w:rsid w:val="005A299A"/>
    <w:rsid w:val="005A2C90"/>
    <w:rsid w:val="005A330F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615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183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1ECE"/>
    <w:rsid w:val="005C234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181"/>
    <w:rsid w:val="005C42FF"/>
    <w:rsid w:val="005C468A"/>
    <w:rsid w:val="005C4871"/>
    <w:rsid w:val="005C49F7"/>
    <w:rsid w:val="005C4BFF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7CD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A82"/>
    <w:rsid w:val="005D1D2A"/>
    <w:rsid w:val="005D1D37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3245"/>
    <w:rsid w:val="005D348C"/>
    <w:rsid w:val="005D3FDE"/>
    <w:rsid w:val="005D3FF9"/>
    <w:rsid w:val="005D4084"/>
    <w:rsid w:val="005D4447"/>
    <w:rsid w:val="005D44F2"/>
    <w:rsid w:val="005D46BE"/>
    <w:rsid w:val="005D46C3"/>
    <w:rsid w:val="005D497D"/>
    <w:rsid w:val="005D4DF2"/>
    <w:rsid w:val="005D4E7C"/>
    <w:rsid w:val="005D5145"/>
    <w:rsid w:val="005D556B"/>
    <w:rsid w:val="005D5609"/>
    <w:rsid w:val="005D580B"/>
    <w:rsid w:val="005D5C4F"/>
    <w:rsid w:val="005D5ED3"/>
    <w:rsid w:val="005D60C4"/>
    <w:rsid w:val="005D611B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9DE"/>
    <w:rsid w:val="005D7F73"/>
    <w:rsid w:val="005E002A"/>
    <w:rsid w:val="005E00F8"/>
    <w:rsid w:val="005E0226"/>
    <w:rsid w:val="005E034D"/>
    <w:rsid w:val="005E03AE"/>
    <w:rsid w:val="005E03F3"/>
    <w:rsid w:val="005E0686"/>
    <w:rsid w:val="005E0892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642"/>
    <w:rsid w:val="005E3712"/>
    <w:rsid w:val="005E39E5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54B"/>
    <w:rsid w:val="005E563B"/>
    <w:rsid w:val="005E56CF"/>
    <w:rsid w:val="005E56EA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EFD"/>
    <w:rsid w:val="005F211A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32D"/>
    <w:rsid w:val="005F6680"/>
    <w:rsid w:val="005F66DF"/>
    <w:rsid w:val="005F6854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DC4"/>
    <w:rsid w:val="005F7E5F"/>
    <w:rsid w:val="005F7ECF"/>
    <w:rsid w:val="006001C0"/>
    <w:rsid w:val="006003E9"/>
    <w:rsid w:val="0060040B"/>
    <w:rsid w:val="00600995"/>
    <w:rsid w:val="00600BBF"/>
    <w:rsid w:val="00600C8F"/>
    <w:rsid w:val="00600D19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261"/>
    <w:rsid w:val="00606557"/>
    <w:rsid w:val="0060680C"/>
    <w:rsid w:val="00606B1E"/>
    <w:rsid w:val="0060705F"/>
    <w:rsid w:val="0060726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6B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E49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23"/>
    <w:rsid w:val="006377F8"/>
    <w:rsid w:val="0063785D"/>
    <w:rsid w:val="00637B3F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54"/>
    <w:rsid w:val="00653659"/>
    <w:rsid w:val="006536F1"/>
    <w:rsid w:val="006537B7"/>
    <w:rsid w:val="00653A07"/>
    <w:rsid w:val="00653B6A"/>
    <w:rsid w:val="00653D2E"/>
    <w:rsid w:val="00653DDC"/>
    <w:rsid w:val="00653FA2"/>
    <w:rsid w:val="00653FEB"/>
    <w:rsid w:val="0065418F"/>
    <w:rsid w:val="006543A8"/>
    <w:rsid w:val="006548C5"/>
    <w:rsid w:val="00654DFE"/>
    <w:rsid w:val="006553C2"/>
    <w:rsid w:val="006553F3"/>
    <w:rsid w:val="006557C0"/>
    <w:rsid w:val="006559CC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5FB"/>
    <w:rsid w:val="00660676"/>
    <w:rsid w:val="006606D2"/>
    <w:rsid w:val="00660786"/>
    <w:rsid w:val="00660B4B"/>
    <w:rsid w:val="0066186C"/>
    <w:rsid w:val="00661A5A"/>
    <w:rsid w:val="00661E55"/>
    <w:rsid w:val="00661EEB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4A5"/>
    <w:rsid w:val="00670797"/>
    <w:rsid w:val="00670B30"/>
    <w:rsid w:val="00670C03"/>
    <w:rsid w:val="00670DBA"/>
    <w:rsid w:val="00670E6C"/>
    <w:rsid w:val="00671652"/>
    <w:rsid w:val="00671699"/>
    <w:rsid w:val="006717F2"/>
    <w:rsid w:val="006717FE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3FE9"/>
    <w:rsid w:val="00674003"/>
    <w:rsid w:val="0067402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77E3A"/>
    <w:rsid w:val="00680047"/>
    <w:rsid w:val="00680377"/>
    <w:rsid w:val="00680729"/>
    <w:rsid w:val="006807B0"/>
    <w:rsid w:val="006808A1"/>
    <w:rsid w:val="00680FF0"/>
    <w:rsid w:val="0068128D"/>
    <w:rsid w:val="006812E8"/>
    <w:rsid w:val="0068161C"/>
    <w:rsid w:val="006816D3"/>
    <w:rsid w:val="006817C3"/>
    <w:rsid w:val="00681AA1"/>
    <w:rsid w:val="00681FB8"/>
    <w:rsid w:val="006821FF"/>
    <w:rsid w:val="00682321"/>
    <w:rsid w:val="0068244E"/>
    <w:rsid w:val="006824F3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896"/>
    <w:rsid w:val="00687CF0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5B"/>
    <w:rsid w:val="00691866"/>
    <w:rsid w:val="00691AF1"/>
    <w:rsid w:val="00691DF2"/>
    <w:rsid w:val="00691EB1"/>
    <w:rsid w:val="00692467"/>
    <w:rsid w:val="006925D9"/>
    <w:rsid w:val="0069284E"/>
    <w:rsid w:val="0069331B"/>
    <w:rsid w:val="00693472"/>
    <w:rsid w:val="006934CF"/>
    <w:rsid w:val="006935C0"/>
    <w:rsid w:val="0069368E"/>
    <w:rsid w:val="00693793"/>
    <w:rsid w:val="006939EE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B98"/>
    <w:rsid w:val="00696E39"/>
    <w:rsid w:val="00696E9C"/>
    <w:rsid w:val="00696F58"/>
    <w:rsid w:val="006971F0"/>
    <w:rsid w:val="006975D9"/>
    <w:rsid w:val="00697ABC"/>
    <w:rsid w:val="00697BAF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1D7B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341"/>
    <w:rsid w:val="006A46E6"/>
    <w:rsid w:val="006A4B7A"/>
    <w:rsid w:val="006A534A"/>
    <w:rsid w:val="006A5ACC"/>
    <w:rsid w:val="006A5C1F"/>
    <w:rsid w:val="006A5FB8"/>
    <w:rsid w:val="006A6451"/>
    <w:rsid w:val="006A65FD"/>
    <w:rsid w:val="006A6623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2154"/>
    <w:rsid w:val="006B2241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629"/>
    <w:rsid w:val="006C1B40"/>
    <w:rsid w:val="006C1BA4"/>
    <w:rsid w:val="006C1C2C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4B7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BC4"/>
    <w:rsid w:val="006D2D7B"/>
    <w:rsid w:val="006D2FFF"/>
    <w:rsid w:val="006D31A2"/>
    <w:rsid w:val="006D35CB"/>
    <w:rsid w:val="006D391F"/>
    <w:rsid w:val="006D3ACC"/>
    <w:rsid w:val="006D3B71"/>
    <w:rsid w:val="006D4DEA"/>
    <w:rsid w:val="006D4EB7"/>
    <w:rsid w:val="006D5010"/>
    <w:rsid w:val="006D585A"/>
    <w:rsid w:val="006D5A6D"/>
    <w:rsid w:val="006D6187"/>
    <w:rsid w:val="006D6220"/>
    <w:rsid w:val="006D6461"/>
    <w:rsid w:val="006D654D"/>
    <w:rsid w:val="006D68D0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5C"/>
    <w:rsid w:val="006E20AF"/>
    <w:rsid w:val="006E225F"/>
    <w:rsid w:val="006E23E2"/>
    <w:rsid w:val="006E25E2"/>
    <w:rsid w:val="006E2703"/>
    <w:rsid w:val="006E2759"/>
    <w:rsid w:val="006E2C0C"/>
    <w:rsid w:val="006E2E86"/>
    <w:rsid w:val="006E332F"/>
    <w:rsid w:val="006E392A"/>
    <w:rsid w:val="006E39B6"/>
    <w:rsid w:val="006E3AA6"/>
    <w:rsid w:val="006E3E4B"/>
    <w:rsid w:val="006E3F2C"/>
    <w:rsid w:val="006E4389"/>
    <w:rsid w:val="006E4408"/>
    <w:rsid w:val="006E4451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150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48A"/>
    <w:rsid w:val="006F05B0"/>
    <w:rsid w:val="006F0655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684"/>
    <w:rsid w:val="006F47A3"/>
    <w:rsid w:val="006F481D"/>
    <w:rsid w:val="006F4931"/>
    <w:rsid w:val="006F4954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370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673"/>
    <w:rsid w:val="006F792F"/>
    <w:rsid w:val="006F7D1B"/>
    <w:rsid w:val="006F7FB7"/>
    <w:rsid w:val="007003C0"/>
    <w:rsid w:val="00700443"/>
    <w:rsid w:val="0070048B"/>
    <w:rsid w:val="00700797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84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4A2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81"/>
    <w:rsid w:val="007142C5"/>
    <w:rsid w:val="00714349"/>
    <w:rsid w:val="00714436"/>
    <w:rsid w:val="007146AE"/>
    <w:rsid w:val="0071471C"/>
    <w:rsid w:val="0071479F"/>
    <w:rsid w:val="00714A00"/>
    <w:rsid w:val="00714AA3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E34"/>
    <w:rsid w:val="00715F6E"/>
    <w:rsid w:val="007160C1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D4D"/>
    <w:rsid w:val="00717D74"/>
    <w:rsid w:val="00717D79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B93"/>
    <w:rsid w:val="00730D10"/>
    <w:rsid w:val="00730EF4"/>
    <w:rsid w:val="007318D9"/>
    <w:rsid w:val="007319C8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B46"/>
    <w:rsid w:val="00733DDF"/>
    <w:rsid w:val="00733FD1"/>
    <w:rsid w:val="0073410B"/>
    <w:rsid w:val="007342CE"/>
    <w:rsid w:val="00734377"/>
    <w:rsid w:val="0073477F"/>
    <w:rsid w:val="00734997"/>
    <w:rsid w:val="00734A4C"/>
    <w:rsid w:val="00734B5F"/>
    <w:rsid w:val="00734C23"/>
    <w:rsid w:val="00734EB9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2F40"/>
    <w:rsid w:val="00743232"/>
    <w:rsid w:val="007432A1"/>
    <w:rsid w:val="00743315"/>
    <w:rsid w:val="007437E0"/>
    <w:rsid w:val="00743B5B"/>
    <w:rsid w:val="00743BB6"/>
    <w:rsid w:val="00743DB7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4E7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A62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AEA"/>
    <w:rsid w:val="00751C43"/>
    <w:rsid w:val="00751FFA"/>
    <w:rsid w:val="00752089"/>
    <w:rsid w:val="007520C7"/>
    <w:rsid w:val="0075216B"/>
    <w:rsid w:val="007524D8"/>
    <w:rsid w:val="0075273B"/>
    <w:rsid w:val="007527A3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088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679"/>
    <w:rsid w:val="00762C23"/>
    <w:rsid w:val="00763261"/>
    <w:rsid w:val="00763307"/>
    <w:rsid w:val="0076332B"/>
    <w:rsid w:val="0076348F"/>
    <w:rsid w:val="0076371C"/>
    <w:rsid w:val="00763C64"/>
    <w:rsid w:val="007641F2"/>
    <w:rsid w:val="0076426E"/>
    <w:rsid w:val="007642DA"/>
    <w:rsid w:val="007643B7"/>
    <w:rsid w:val="0076457F"/>
    <w:rsid w:val="007646BF"/>
    <w:rsid w:val="007647C3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A9E"/>
    <w:rsid w:val="00766C92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DB1"/>
    <w:rsid w:val="00776E8F"/>
    <w:rsid w:val="00777107"/>
    <w:rsid w:val="00777174"/>
    <w:rsid w:val="00777193"/>
    <w:rsid w:val="007771E2"/>
    <w:rsid w:val="007772B0"/>
    <w:rsid w:val="007773E1"/>
    <w:rsid w:val="0077750C"/>
    <w:rsid w:val="0077783C"/>
    <w:rsid w:val="0078002C"/>
    <w:rsid w:val="00780494"/>
    <w:rsid w:val="007805AB"/>
    <w:rsid w:val="00780BA8"/>
    <w:rsid w:val="00781527"/>
    <w:rsid w:val="007818E8"/>
    <w:rsid w:val="00781978"/>
    <w:rsid w:val="00781BB0"/>
    <w:rsid w:val="00781E32"/>
    <w:rsid w:val="007821E2"/>
    <w:rsid w:val="007829A7"/>
    <w:rsid w:val="00782F30"/>
    <w:rsid w:val="00783295"/>
    <w:rsid w:val="00783312"/>
    <w:rsid w:val="007833BC"/>
    <w:rsid w:val="0078349B"/>
    <w:rsid w:val="0078350B"/>
    <w:rsid w:val="0078354A"/>
    <w:rsid w:val="00783816"/>
    <w:rsid w:val="00783EE7"/>
    <w:rsid w:val="00784076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1CF"/>
    <w:rsid w:val="00787214"/>
    <w:rsid w:val="007873E2"/>
    <w:rsid w:val="007873E3"/>
    <w:rsid w:val="007878AE"/>
    <w:rsid w:val="0078790C"/>
    <w:rsid w:val="00787C7C"/>
    <w:rsid w:val="00787EC6"/>
    <w:rsid w:val="00790050"/>
    <w:rsid w:val="0079054A"/>
    <w:rsid w:val="00790857"/>
    <w:rsid w:val="00790BA3"/>
    <w:rsid w:val="00790C7D"/>
    <w:rsid w:val="00790D9F"/>
    <w:rsid w:val="00791084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9FB"/>
    <w:rsid w:val="00793F1D"/>
    <w:rsid w:val="00794391"/>
    <w:rsid w:val="007944F9"/>
    <w:rsid w:val="0079488A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8C9"/>
    <w:rsid w:val="007A004D"/>
    <w:rsid w:val="007A06EC"/>
    <w:rsid w:val="007A0805"/>
    <w:rsid w:val="007A0914"/>
    <w:rsid w:val="007A10B6"/>
    <w:rsid w:val="007A1242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23C"/>
    <w:rsid w:val="007A43E9"/>
    <w:rsid w:val="007A44A7"/>
    <w:rsid w:val="007A4640"/>
    <w:rsid w:val="007A4D91"/>
    <w:rsid w:val="007A4E62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E55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D92"/>
    <w:rsid w:val="007B5E76"/>
    <w:rsid w:val="007B5F90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DE0"/>
    <w:rsid w:val="007B6E62"/>
    <w:rsid w:val="007B715D"/>
    <w:rsid w:val="007B725B"/>
    <w:rsid w:val="007B73F9"/>
    <w:rsid w:val="007B75B4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6A1"/>
    <w:rsid w:val="007C3950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6FC"/>
    <w:rsid w:val="007C58E3"/>
    <w:rsid w:val="007C5908"/>
    <w:rsid w:val="007C5A64"/>
    <w:rsid w:val="007C5C24"/>
    <w:rsid w:val="007C5CAD"/>
    <w:rsid w:val="007C5E32"/>
    <w:rsid w:val="007C6027"/>
    <w:rsid w:val="007C688E"/>
    <w:rsid w:val="007C69B1"/>
    <w:rsid w:val="007C6A24"/>
    <w:rsid w:val="007C6E11"/>
    <w:rsid w:val="007C70DC"/>
    <w:rsid w:val="007C714A"/>
    <w:rsid w:val="007C7D26"/>
    <w:rsid w:val="007C7D8F"/>
    <w:rsid w:val="007C7E5F"/>
    <w:rsid w:val="007C7F0F"/>
    <w:rsid w:val="007D014B"/>
    <w:rsid w:val="007D0164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965"/>
    <w:rsid w:val="007D6C22"/>
    <w:rsid w:val="007D6E0A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589"/>
    <w:rsid w:val="007E297C"/>
    <w:rsid w:val="007E2984"/>
    <w:rsid w:val="007E2996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C34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5A4A"/>
    <w:rsid w:val="007F5E57"/>
    <w:rsid w:val="007F60C2"/>
    <w:rsid w:val="007F6429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543"/>
    <w:rsid w:val="00801BC2"/>
    <w:rsid w:val="008024A6"/>
    <w:rsid w:val="00802B64"/>
    <w:rsid w:val="00802FD3"/>
    <w:rsid w:val="00803421"/>
    <w:rsid w:val="00803769"/>
    <w:rsid w:val="0080392D"/>
    <w:rsid w:val="00803E64"/>
    <w:rsid w:val="00803FAC"/>
    <w:rsid w:val="00804303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9CC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0AB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953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0E36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9C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8A"/>
    <w:rsid w:val="008313C1"/>
    <w:rsid w:val="008314C4"/>
    <w:rsid w:val="0083168D"/>
    <w:rsid w:val="008317E1"/>
    <w:rsid w:val="00831D55"/>
    <w:rsid w:val="00831D68"/>
    <w:rsid w:val="00831D8F"/>
    <w:rsid w:val="008320E4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6838"/>
    <w:rsid w:val="00836E7A"/>
    <w:rsid w:val="008370B0"/>
    <w:rsid w:val="00837397"/>
    <w:rsid w:val="0083743F"/>
    <w:rsid w:val="00837764"/>
    <w:rsid w:val="008377C7"/>
    <w:rsid w:val="00837CFB"/>
    <w:rsid w:val="00837E29"/>
    <w:rsid w:val="008403E5"/>
    <w:rsid w:val="00840486"/>
    <w:rsid w:val="008408EC"/>
    <w:rsid w:val="00841025"/>
    <w:rsid w:val="00841032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C5B"/>
    <w:rsid w:val="00844C85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267"/>
    <w:rsid w:val="0084780F"/>
    <w:rsid w:val="0084797B"/>
    <w:rsid w:val="00847E02"/>
    <w:rsid w:val="00847E42"/>
    <w:rsid w:val="008502A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E91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643"/>
    <w:rsid w:val="00854760"/>
    <w:rsid w:val="00854FED"/>
    <w:rsid w:val="0085514B"/>
    <w:rsid w:val="008552C8"/>
    <w:rsid w:val="00855320"/>
    <w:rsid w:val="0085544B"/>
    <w:rsid w:val="00855A64"/>
    <w:rsid w:val="00855C32"/>
    <w:rsid w:val="008560B2"/>
    <w:rsid w:val="00856180"/>
    <w:rsid w:val="008563BC"/>
    <w:rsid w:val="008563C8"/>
    <w:rsid w:val="00856569"/>
    <w:rsid w:val="00856643"/>
    <w:rsid w:val="008566BC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DA4"/>
    <w:rsid w:val="00860EB1"/>
    <w:rsid w:val="008610C5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0C1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858"/>
    <w:rsid w:val="00880B81"/>
    <w:rsid w:val="00880CD9"/>
    <w:rsid w:val="00881114"/>
    <w:rsid w:val="008813B1"/>
    <w:rsid w:val="008813D6"/>
    <w:rsid w:val="00881737"/>
    <w:rsid w:val="008817F4"/>
    <w:rsid w:val="00881826"/>
    <w:rsid w:val="0088185E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DB4"/>
    <w:rsid w:val="00883E19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208"/>
    <w:rsid w:val="0088673F"/>
    <w:rsid w:val="0088693E"/>
    <w:rsid w:val="008872FD"/>
    <w:rsid w:val="0088780B"/>
    <w:rsid w:val="00887957"/>
    <w:rsid w:val="00887A69"/>
    <w:rsid w:val="00887B65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7E"/>
    <w:rsid w:val="00892F5C"/>
    <w:rsid w:val="0089300E"/>
    <w:rsid w:val="0089368A"/>
    <w:rsid w:val="00893828"/>
    <w:rsid w:val="008938FF"/>
    <w:rsid w:val="00893F85"/>
    <w:rsid w:val="00894414"/>
    <w:rsid w:val="00894469"/>
    <w:rsid w:val="008946CB"/>
    <w:rsid w:val="008948DE"/>
    <w:rsid w:val="00894FFF"/>
    <w:rsid w:val="008950C0"/>
    <w:rsid w:val="0089513B"/>
    <w:rsid w:val="008953E3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6F05"/>
    <w:rsid w:val="00897082"/>
    <w:rsid w:val="00897213"/>
    <w:rsid w:val="00897372"/>
    <w:rsid w:val="008976B7"/>
    <w:rsid w:val="00897D47"/>
    <w:rsid w:val="008A0019"/>
    <w:rsid w:val="008A003E"/>
    <w:rsid w:val="008A0063"/>
    <w:rsid w:val="008A00E5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034"/>
    <w:rsid w:val="008A217D"/>
    <w:rsid w:val="008A29A3"/>
    <w:rsid w:val="008A29C9"/>
    <w:rsid w:val="008A2F8F"/>
    <w:rsid w:val="008A38F6"/>
    <w:rsid w:val="008A395D"/>
    <w:rsid w:val="008A39A7"/>
    <w:rsid w:val="008A3A6D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87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08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648"/>
    <w:rsid w:val="008B6785"/>
    <w:rsid w:val="008B67A2"/>
    <w:rsid w:val="008B6865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75"/>
    <w:rsid w:val="008C02E4"/>
    <w:rsid w:val="008C0705"/>
    <w:rsid w:val="008C0AE9"/>
    <w:rsid w:val="008C0BFA"/>
    <w:rsid w:val="008C0EFE"/>
    <w:rsid w:val="008C0F4D"/>
    <w:rsid w:val="008C1279"/>
    <w:rsid w:val="008C1516"/>
    <w:rsid w:val="008C15DD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5FF6"/>
    <w:rsid w:val="008C61DD"/>
    <w:rsid w:val="008C65A7"/>
    <w:rsid w:val="008C680C"/>
    <w:rsid w:val="008C6825"/>
    <w:rsid w:val="008C6893"/>
    <w:rsid w:val="008C6970"/>
    <w:rsid w:val="008C6DBF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A6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E2B"/>
    <w:rsid w:val="008D4F9E"/>
    <w:rsid w:val="008D54B5"/>
    <w:rsid w:val="008D5CE7"/>
    <w:rsid w:val="008D5E33"/>
    <w:rsid w:val="008D60B2"/>
    <w:rsid w:val="008D622F"/>
    <w:rsid w:val="008D634E"/>
    <w:rsid w:val="008D6561"/>
    <w:rsid w:val="008D6ADE"/>
    <w:rsid w:val="008D6B5A"/>
    <w:rsid w:val="008D6C9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00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0DAE"/>
    <w:rsid w:val="008F1333"/>
    <w:rsid w:val="008F1550"/>
    <w:rsid w:val="008F172F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3F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2DB5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D7D"/>
    <w:rsid w:val="00906F9E"/>
    <w:rsid w:val="0090703B"/>
    <w:rsid w:val="009070A8"/>
    <w:rsid w:val="009074F7"/>
    <w:rsid w:val="00907638"/>
    <w:rsid w:val="0091049D"/>
    <w:rsid w:val="00910702"/>
    <w:rsid w:val="00910934"/>
    <w:rsid w:val="00910AA1"/>
    <w:rsid w:val="00910B68"/>
    <w:rsid w:val="00910B71"/>
    <w:rsid w:val="009110E9"/>
    <w:rsid w:val="0091135E"/>
    <w:rsid w:val="009113B4"/>
    <w:rsid w:val="00911562"/>
    <w:rsid w:val="00911619"/>
    <w:rsid w:val="00911802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DB4"/>
    <w:rsid w:val="00923E74"/>
    <w:rsid w:val="00923FBA"/>
    <w:rsid w:val="00924A46"/>
    <w:rsid w:val="00924D7F"/>
    <w:rsid w:val="00925143"/>
    <w:rsid w:val="00925563"/>
    <w:rsid w:val="00925847"/>
    <w:rsid w:val="009258CD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5FA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C19"/>
    <w:rsid w:val="00936E0C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C2C"/>
    <w:rsid w:val="00937EBF"/>
    <w:rsid w:val="0094006D"/>
    <w:rsid w:val="00940076"/>
    <w:rsid w:val="0094012C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1FD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6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EC9"/>
    <w:rsid w:val="00946051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2FF"/>
    <w:rsid w:val="009473C4"/>
    <w:rsid w:val="009474EE"/>
    <w:rsid w:val="00947614"/>
    <w:rsid w:val="0094780C"/>
    <w:rsid w:val="0094790B"/>
    <w:rsid w:val="0095032E"/>
    <w:rsid w:val="00950459"/>
    <w:rsid w:val="0095050B"/>
    <w:rsid w:val="00950845"/>
    <w:rsid w:val="0095091D"/>
    <w:rsid w:val="00950D4B"/>
    <w:rsid w:val="00950E60"/>
    <w:rsid w:val="00950F00"/>
    <w:rsid w:val="0095105D"/>
    <w:rsid w:val="009510C6"/>
    <w:rsid w:val="009515F5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BA5"/>
    <w:rsid w:val="00954D28"/>
    <w:rsid w:val="00954DFC"/>
    <w:rsid w:val="0095513C"/>
    <w:rsid w:val="00955171"/>
    <w:rsid w:val="009551AE"/>
    <w:rsid w:val="009553BF"/>
    <w:rsid w:val="0095541C"/>
    <w:rsid w:val="00955555"/>
    <w:rsid w:val="009556AA"/>
    <w:rsid w:val="009557FB"/>
    <w:rsid w:val="009559C6"/>
    <w:rsid w:val="009559F9"/>
    <w:rsid w:val="00955B7A"/>
    <w:rsid w:val="00955D2B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36"/>
    <w:rsid w:val="00957E4B"/>
    <w:rsid w:val="00960148"/>
    <w:rsid w:val="009603A1"/>
    <w:rsid w:val="009603BA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2FB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3F33"/>
    <w:rsid w:val="00973FD7"/>
    <w:rsid w:val="0097437B"/>
    <w:rsid w:val="009746C0"/>
    <w:rsid w:val="00974713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B0B"/>
    <w:rsid w:val="00976CF8"/>
    <w:rsid w:val="00976F5B"/>
    <w:rsid w:val="0097732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BB7"/>
    <w:rsid w:val="00981C9B"/>
    <w:rsid w:val="00981D39"/>
    <w:rsid w:val="0098213F"/>
    <w:rsid w:val="00982161"/>
    <w:rsid w:val="009822F2"/>
    <w:rsid w:val="0098290B"/>
    <w:rsid w:val="00982A21"/>
    <w:rsid w:val="00982F56"/>
    <w:rsid w:val="00983117"/>
    <w:rsid w:val="00983661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0F77"/>
    <w:rsid w:val="00991026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507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A20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27F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69D"/>
    <w:rsid w:val="009A3949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15F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E8"/>
    <w:rsid w:val="009B038F"/>
    <w:rsid w:val="009B03CC"/>
    <w:rsid w:val="009B07B2"/>
    <w:rsid w:val="009B0CE3"/>
    <w:rsid w:val="009B1072"/>
    <w:rsid w:val="009B1282"/>
    <w:rsid w:val="009B17E6"/>
    <w:rsid w:val="009B1C24"/>
    <w:rsid w:val="009B1DF2"/>
    <w:rsid w:val="009B2451"/>
    <w:rsid w:val="009B28AC"/>
    <w:rsid w:val="009B2B52"/>
    <w:rsid w:val="009B2C22"/>
    <w:rsid w:val="009B363A"/>
    <w:rsid w:val="009B376D"/>
    <w:rsid w:val="009B3D5D"/>
    <w:rsid w:val="009B3D7B"/>
    <w:rsid w:val="009B4023"/>
    <w:rsid w:val="009B42B8"/>
    <w:rsid w:val="009B4788"/>
    <w:rsid w:val="009B47ED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865"/>
    <w:rsid w:val="009B6ACF"/>
    <w:rsid w:val="009B70CA"/>
    <w:rsid w:val="009B7101"/>
    <w:rsid w:val="009B74B3"/>
    <w:rsid w:val="009B75C3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2FB0"/>
    <w:rsid w:val="009C3001"/>
    <w:rsid w:val="009C3353"/>
    <w:rsid w:val="009C3600"/>
    <w:rsid w:val="009C396E"/>
    <w:rsid w:val="009C39F5"/>
    <w:rsid w:val="009C3AAB"/>
    <w:rsid w:val="009C3E51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DF"/>
    <w:rsid w:val="009C76EB"/>
    <w:rsid w:val="009C7DB6"/>
    <w:rsid w:val="009C7E5A"/>
    <w:rsid w:val="009D03EE"/>
    <w:rsid w:val="009D079B"/>
    <w:rsid w:val="009D07FC"/>
    <w:rsid w:val="009D0B26"/>
    <w:rsid w:val="009D0CDB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77"/>
    <w:rsid w:val="009D36F3"/>
    <w:rsid w:val="009D399A"/>
    <w:rsid w:val="009D3AF6"/>
    <w:rsid w:val="009D40D1"/>
    <w:rsid w:val="009D41F9"/>
    <w:rsid w:val="009D471A"/>
    <w:rsid w:val="009D4974"/>
    <w:rsid w:val="009D4AC5"/>
    <w:rsid w:val="009D4AC7"/>
    <w:rsid w:val="009D4FB8"/>
    <w:rsid w:val="009D51FF"/>
    <w:rsid w:val="009D563E"/>
    <w:rsid w:val="009D568A"/>
    <w:rsid w:val="009D572F"/>
    <w:rsid w:val="009D57B7"/>
    <w:rsid w:val="009D590E"/>
    <w:rsid w:val="009D59CB"/>
    <w:rsid w:val="009D604B"/>
    <w:rsid w:val="009D62DD"/>
    <w:rsid w:val="009D63B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06"/>
    <w:rsid w:val="009E35EA"/>
    <w:rsid w:val="009E3CA9"/>
    <w:rsid w:val="009E3D07"/>
    <w:rsid w:val="009E3DDE"/>
    <w:rsid w:val="009E45B8"/>
    <w:rsid w:val="009E4857"/>
    <w:rsid w:val="009E4B32"/>
    <w:rsid w:val="009E4C34"/>
    <w:rsid w:val="009E4C4E"/>
    <w:rsid w:val="009E4E3B"/>
    <w:rsid w:val="009E4E71"/>
    <w:rsid w:val="009E4ED5"/>
    <w:rsid w:val="009E5343"/>
    <w:rsid w:val="009E565E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0D7A"/>
    <w:rsid w:val="009F0DB4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403"/>
    <w:rsid w:val="009F26E5"/>
    <w:rsid w:val="009F26F8"/>
    <w:rsid w:val="009F282C"/>
    <w:rsid w:val="009F2EC0"/>
    <w:rsid w:val="009F310A"/>
    <w:rsid w:val="009F3285"/>
    <w:rsid w:val="009F3440"/>
    <w:rsid w:val="009F369A"/>
    <w:rsid w:val="009F3F30"/>
    <w:rsid w:val="009F3F70"/>
    <w:rsid w:val="009F3FF5"/>
    <w:rsid w:val="009F44E1"/>
    <w:rsid w:val="009F468B"/>
    <w:rsid w:val="009F4D8A"/>
    <w:rsid w:val="009F535B"/>
    <w:rsid w:val="009F544C"/>
    <w:rsid w:val="009F57F6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99C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621"/>
    <w:rsid w:val="00A0389F"/>
    <w:rsid w:val="00A0392E"/>
    <w:rsid w:val="00A03B3B"/>
    <w:rsid w:val="00A03D4E"/>
    <w:rsid w:val="00A04347"/>
    <w:rsid w:val="00A0453B"/>
    <w:rsid w:val="00A046D3"/>
    <w:rsid w:val="00A04A4C"/>
    <w:rsid w:val="00A04B37"/>
    <w:rsid w:val="00A04B8B"/>
    <w:rsid w:val="00A04C01"/>
    <w:rsid w:val="00A04D15"/>
    <w:rsid w:val="00A04D83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0F85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605"/>
    <w:rsid w:val="00A136AA"/>
    <w:rsid w:val="00A139D4"/>
    <w:rsid w:val="00A13CD1"/>
    <w:rsid w:val="00A13F2C"/>
    <w:rsid w:val="00A14098"/>
    <w:rsid w:val="00A14542"/>
    <w:rsid w:val="00A145E1"/>
    <w:rsid w:val="00A1474B"/>
    <w:rsid w:val="00A147D1"/>
    <w:rsid w:val="00A147E3"/>
    <w:rsid w:val="00A14827"/>
    <w:rsid w:val="00A14D12"/>
    <w:rsid w:val="00A14FEB"/>
    <w:rsid w:val="00A15013"/>
    <w:rsid w:val="00A1502C"/>
    <w:rsid w:val="00A15757"/>
    <w:rsid w:val="00A1578B"/>
    <w:rsid w:val="00A157F8"/>
    <w:rsid w:val="00A1580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76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D21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51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4F6"/>
    <w:rsid w:val="00A3171A"/>
    <w:rsid w:val="00A31B1A"/>
    <w:rsid w:val="00A31CA3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67B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0F4"/>
    <w:rsid w:val="00A375DB"/>
    <w:rsid w:val="00A37630"/>
    <w:rsid w:val="00A376EC"/>
    <w:rsid w:val="00A3782C"/>
    <w:rsid w:val="00A37961"/>
    <w:rsid w:val="00A37B45"/>
    <w:rsid w:val="00A37D5D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435"/>
    <w:rsid w:val="00A427C0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EEC"/>
    <w:rsid w:val="00A44FD2"/>
    <w:rsid w:val="00A4559B"/>
    <w:rsid w:val="00A455FA"/>
    <w:rsid w:val="00A4591F"/>
    <w:rsid w:val="00A45964"/>
    <w:rsid w:val="00A45F65"/>
    <w:rsid w:val="00A45F96"/>
    <w:rsid w:val="00A45FC7"/>
    <w:rsid w:val="00A4631F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274"/>
    <w:rsid w:val="00A60A12"/>
    <w:rsid w:val="00A60A86"/>
    <w:rsid w:val="00A613BE"/>
    <w:rsid w:val="00A61490"/>
    <w:rsid w:val="00A614DD"/>
    <w:rsid w:val="00A615BE"/>
    <w:rsid w:val="00A61B38"/>
    <w:rsid w:val="00A61C52"/>
    <w:rsid w:val="00A623C4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6F2B"/>
    <w:rsid w:val="00A67610"/>
    <w:rsid w:val="00A67726"/>
    <w:rsid w:val="00A6772C"/>
    <w:rsid w:val="00A678C7"/>
    <w:rsid w:val="00A6798F"/>
    <w:rsid w:val="00A67C33"/>
    <w:rsid w:val="00A67D48"/>
    <w:rsid w:val="00A700AE"/>
    <w:rsid w:val="00A7039F"/>
    <w:rsid w:val="00A704DA"/>
    <w:rsid w:val="00A70539"/>
    <w:rsid w:val="00A706A6"/>
    <w:rsid w:val="00A70888"/>
    <w:rsid w:val="00A70DFA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49EB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8C3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317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47D"/>
    <w:rsid w:val="00A8651B"/>
    <w:rsid w:val="00A86530"/>
    <w:rsid w:val="00A8666E"/>
    <w:rsid w:val="00A86948"/>
    <w:rsid w:val="00A86A9D"/>
    <w:rsid w:val="00A86F5C"/>
    <w:rsid w:val="00A87288"/>
    <w:rsid w:val="00A8741E"/>
    <w:rsid w:val="00A8764D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1D06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ABD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1C1"/>
    <w:rsid w:val="00AA037C"/>
    <w:rsid w:val="00AA0668"/>
    <w:rsid w:val="00AA0904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1F2A"/>
    <w:rsid w:val="00AA2057"/>
    <w:rsid w:val="00AA24D4"/>
    <w:rsid w:val="00AA28EE"/>
    <w:rsid w:val="00AA28EF"/>
    <w:rsid w:val="00AA2A03"/>
    <w:rsid w:val="00AA2AB4"/>
    <w:rsid w:val="00AA2ADB"/>
    <w:rsid w:val="00AA2B06"/>
    <w:rsid w:val="00AA2C16"/>
    <w:rsid w:val="00AA3131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4B"/>
    <w:rsid w:val="00AA4CF0"/>
    <w:rsid w:val="00AA4D04"/>
    <w:rsid w:val="00AA542A"/>
    <w:rsid w:val="00AA5622"/>
    <w:rsid w:val="00AA574F"/>
    <w:rsid w:val="00AA5770"/>
    <w:rsid w:val="00AA5AA8"/>
    <w:rsid w:val="00AA5FE5"/>
    <w:rsid w:val="00AA682B"/>
    <w:rsid w:val="00AA70E0"/>
    <w:rsid w:val="00AA752E"/>
    <w:rsid w:val="00AA75E1"/>
    <w:rsid w:val="00AA7629"/>
    <w:rsid w:val="00AA77A6"/>
    <w:rsid w:val="00AA788A"/>
    <w:rsid w:val="00AA7C9E"/>
    <w:rsid w:val="00AA7D1B"/>
    <w:rsid w:val="00AA7E35"/>
    <w:rsid w:val="00AB02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E26"/>
    <w:rsid w:val="00AB2F46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110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86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0F8"/>
    <w:rsid w:val="00AD1123"/>
    <w:rsid w:val="00AD1422"/>
    <w:rsid w:val="00AD1581"/>
    <w:rsid w:val="00AD1907"/>
    <w:rsid w:val="00AD1DE6"/>
    <w:rsid w:val="00AD1F64"/>
    <w:rsid w:val="00AD23DB"/>
    <w:rsid w:val="00AD267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E023B"/>
    <w:rsid w:val="00AE0436"/>
    <w:rsid w:val="00AE0993"/>
    <w:rsid w:val="00AE10D5"/>
    <w:rsid w:val="00AE11C7"/>
    <w:rsid w:val="00AE13D8"/>
    <w:rsid w:val="00AE1630"/>
    <w:rsid w:val="00AE1664"/>
    <w:rsid w:val="00AE1699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60B"/>
    <w:rsid w:val="00AE4A7A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635"/>
    <w:rsid w:val="00AE6A38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715"/>
    <w:rsid w:val="00AF68F0"/>
    <w:rsid w:val="00AF6E0D"/>
    <w:rsid w:val="00AF6E23"/>
    <w:rsid w:val="00AF6E41"/>
    <w:rsid w:val="00AF6E63"/>
    <w:rsid w:val="00AF70E2"/>
    <w:rsid w:val="00AF742A"/>
    <w:rsid w:val="00AF74AE"/>
    <w:rsid w:val="00AF75BD"/>
    <w:rsid w:val="00AF7630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6AA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C1B"/>
    <w:rsid w:val="00B05D6A"/>
    <w:rsid w:val="00B06399"/>
    <w:rsid w:val="00B067E3"/>
    <w:rsid w:val="00B06CFF"/>
    <w:rsid w:val="00B07002"/>
    <w:rsid w:val="00B07608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1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4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6E4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AF6"/>
    <w:rsid w:val="00B36BDA"/>
    <w:rsid w:val="00B37189"/>
    <w:rsid w:val="00B37200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6B1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8C2"/>
    <w:rsid w:val="00B43910"/>
    <w:rsid w:val="00B439AE"/>
    <w:rsid w:val="00B43A2E"/>
    <w:rsid w:val="00B43B77"/>
    <w:rsid w:val="00B43BE1"/>
    <w:rsid w:val="00B43DC1"/>
    <w:rsid w:val="00B43E24"/>
    <w:rsid w:val="00B43FCB"/>
    <w:rsid w:val="00B44050"/>
    <w:rsid w:val="00B442FC"/>
    <w:rsid w:val="00B443E5"/>
    <w:rsid w:val="00B444AA"/>
    <w:rsid w:val="00B445FC"/>
    <w:rsid w:val="00B448EA"/>
    <w:rsid w:val="00B45023"/>
    <w:rsid w:val="00B450A7"/>
    <w:rsid w:val="00B450AC"/>
    <w:rsid w:val="00B4517B"/>
    <w:rsid w:val="00B4536F"/>
    <w:rsid w:val="00B45557"/>
    <w:rsid w:val="00B4577E"/>
    <w:rsid w:val="00B45847"/>
    <w:rsid w:val="00B4584F"/>
    <w:rsid w:val="00B45C16"/>
    <w:rsid w:val="00B464F2"/>
    <w:rsid w:val="00B46783"/>
    <w:rsid w:val="00B4692C"/>
    <w:rsid w:val="00B46A5B"/>
    <w:rsid w:val="00B46A5F"/>
    <w:rsid w:val="00B46B69"/>
    <w:rsid w:val="00B46D8F"/>
    <w:rsid w:val="00B4729E"/>
    <w:rsid w:val="00B473A7"/>
    <w:rsid w:val="00B477D8"/>
    <w:rsid w:val="00B477E3"/>
    <w:rsid w:val="00B47B36"/>
    <w:rsid w:val="00B47C33"/>
    <w:rsid w:val="00B50101"/>
    <w:rsid w:val="00B50621"/>
    <w:rsid w:val="00B506C0"/>
    <w:rsid w:val="00B511C7"/>
    <w:rsid w:val="00B5127A"/>
    <w:rsid w:val="00B51408"/>
    <w:rsid w:val="00B5164C"/>
    <w:rsid w:val="00B51706"/>
    <w:rsid w:val="00B51822"/>
    <w:rsid w:val="00B518CE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431"/>
    <w:rsid w:val="00B5478F"/>
    <w:rsid w:val="00B548CA"/>
    <w:rsid w:val="00B549A0"/>
    <w:rsid w:val="00B54E78"/>
    <w:rsid w:val="00B54EDD"/>
    <w:rsid w:val="00B54F80"/>
    <w:rsid w:val="00B54FD0"/>
    <w:rsid w:val="00B5557C"/>
    <w:rsid w:val="00B556DA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5DB"/>
    <w:rsid w:val="00B57609"/>
    <w:rsid w:val="00B577FD"/>
    <w:rsid w:val="00B5783B"/>
    <w:rsid w:val="00B60541"/>
    <w:rsid w:val="00B608B9"/>
    <w:rsid w:val="00B6145D"/>
    <w:rsid w:val="00B61489"/>
    <w:rsid w:val="00B61544"/>
    <w:rsid w:val="00B617FB"/>
    <w:rsid w:val="00B61AF6"/>
    <w:rsid w:val="00B61F3B"/>
    <w:rsid w:val="00B620D2"/>
    <w:rsid w:val="00B621F1"/>
    <w:rsid w:val="00B623D7"/>
    <w:rsid w:val="00B62610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1E4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1D3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723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A6F"/>
    <w:rsid w:val="00B75C41"/>
    <w:rsid w:val="00B75D87"/>
    <w:rsid w:val="00B75F9E"/>
    <w:rsid w:val="00B760C1"/>
    <w:rsid w:val="00B7617D"/>
    <w:rsid w:val="00B763B6"/>
    <w:rsid w:val="00B76464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06"/>
    <w:rsid w:val="00B83284"/>
    <w:rsid w:val="00B834AD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670"/>
    <w:rsid w:val="00B859A7"/>
    <w:rsid w:val="00B85CC1"/>
    <w:rsid w:val="00B85D29"/>
    <w:rsid w:val="00B860CE"/>
    <w:rsid w:val="00B865EB"/>
    <w:rsid w:val="00B86C53"/>
    <w:rsid w:val="00B86D32"/>
    <w:rsid w:val="00B872A6"/>
    <w:rsid w:val="00B879F4"/>
    <w:rsid w:val="00B87AC9"/>
    <w:rsid w:val="00B87BD7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4A0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8AA"/>
    <w:rsid w:val="00B96A32"/>
    <w:rsid w:val="00B96B72"/>
    <w:rsid w:val="00B96F23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700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48E1"/>
    <w:rsid w:val="00BA5365"/>
    <w:rsid w:val="00BA53A8"/>
    <w:rsid w:val="00BA569E"/>
    <w:rsid w:val="00BA5712"/>
    <w:rsid w:val="00BA5919"/>
    <w:rsid w:val="00BA5A32"/>
    <w:rsid w:val="00BA5CAE"/>
    <w:rsid w:val="00BA5D08"/>
    <w:rsid w:val="00BA5E40"/>
    <w:rsid w:val="00BA5F7B"/>
    <w:rsid w:val="00BA6102"/>
    <w:rsid w:val="00BA62B2"/>
    <w:rsid w:val="00BA630C"/>
    <w:rsid w:val="00BA6672"/>
    <w:rsid w:val="00BA69B7"/>
    <w:rsid w:val="00BA6D06"/>
    <w:rsid w:val="00BA6D81"/>
    <w:rsid w:val="00BA6E6D"/>
    <w:rsid w:val="00BA6F77"/>
    <w:rsid w:val="00BA6FFA"/>
    <w:rsid w:val="00BA70EB"/>
    <w:rsid w:val="00BA72E7"/>
    <w:rsid w:val="00BA7578"/>
    <w:rsid w:val="00BA7846"/>
    <w:rsid w:val="00BA7A4C"/>
    <w:rsid w:val="00BA7BC5"/>
    <w:rsid w:val="00BA7BE1"/>
    <w:rsid w:val="00BA7D14"/>
    <w:rsid w:val="00BA7E87"/>
    <w:rsid w:val="00BA7F30"/>
    <w:rsid w:val="00BB0024"/>
    <w:rsid w:val="00BB019A"/>
    <w:rsid w:val="00BB0300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1E77"/>
    <w:rsid w:val="00BB239C"/>
    <w:rsid w:val="00BB245D"/>
    <w:rsid w:val="00BB2562"/>
    <w:rsid w:val="00BB2664"/>
    <w:rsid w:val="00BB26E7"/>
    <w:rsid w:val="00BB2BAA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E12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79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0E"/>
    <w:rsid w:val="00BD101D"/>
    <w:rsid w:val="00BD18EE"/>
    <w:rsid w:val="00BD1CA4"/>
    <w:rsid w:val="00BD1FD2"/>
    <w:rsid w:val="00BD2587"/>
    <w:rsid w:val="00BD275D"/>
    <w:rsid w:val="00BD2D41"/>
    <w:rsid w:val="00BD2F44"/>
    <w:rsid w:val="00BD343B"/>
    <w:rsid w:val="00BD36BA"/>
    <w:rsid w:val="00BD39BF"/>
    <w:rsid w:val="00BD3B80"/>
    <w:rsid w:val="00BD3D47"/>
    <w:rsid w:val="00BD4151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66"/>
    <w:rsid w:val="00BD5FCE"/>
    <w:rsid w:val="00BD6459"/>
    <w:rsid w:val="00BD6563"/>
    <w:rsid w:val="00BD6BD6"/>
    <w:rsid w:val="00BD6F1E"/>
    <w:rsid w:val="00BD6F71"/>
    <w:rsid w:val="00BD6FFB"/>
    <w:rsid w:val="00BD7076"/>
    <w:rsid w:val="00BD7112"/>
    <w:rsid w:val="00BD73A5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D7E"/>
    <w:rsid w:val="00BE3EAB"/>
    <w:rsid w:val="00BE3ED3"/>
    <w:rsid w:val="00BE40D9"/>
    <w:rsid w:val="00BE46B7"/>
    <w:rsid w:val="00BE48F9"/>
    <w:rsid w:val="00BE4BE0"/>
    <w:rsid w:val="00BE4E0D"/>
    <w:rsid w:val="00BE5000"/>
    <w:rsid w:val="00BE540A"/>
    <w:rsid w:val="00BE551B"/>
    <w:rsid w:val="00BE66DF"/>
    <w:rsid w:val="00BE66E9"/>
    <w:rsid w:val="00BE69FF"/>
    <w:rsid w:val="00BE6B16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B2"/>
    <w:rsid w:val="00BF09CF"/>
    <w:rsid w:val="00BF0DA1"/>
    <w:rsid w:val="00BF1024"/>
    <w:rsid w:val="00BF102B"/>
    <w:rsid w:val="00BF1854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24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509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1A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BA5"/>
    <w:rsid w:val="00C04C31"/>
    <w:rsid w:val="00C04DD4"/>
    <w:rsid w:val="00C05379"/>
    <w:rsid w:val="00C05405"/>
    <w:rsid w:val="00C054E9"/>
    <w:rsid w:val="00C056EF"/>
    <w:rsid w:val="00C05742"/>
    <w:rsid w:val="00C05CC5"/>
    <w:rsid w:val="00C05CDB"/>
    <w:rsid w:val="00C05D04"/>
    <w:rsid w:val="00C05D4B"/>
    <w:rsid w:val="00C05FEC"/>
    <w:rsid w:val="00C061FE"/>
    <w:rsid w:val="00C06403"/>
    <w:rsid w:val="00C06494"/>
    <w:rsid w:val="00C06E67"/>
    <w:rsid w:val="00C06F55"/>
    <w:rsid w:val="00C07223"/>
    <w:rsid w:val="00C0751B"/>
    <w:rsid w:val="00C075E6"/>
    <w:rsid w:val="00C07618"/>
    <w:rsid w:val="00C103C0"/>
    <w:rsid w:val="00C103CF"/>
    <w:rsid w:val="00C10580"/>
    <w:rsid w:val="00C10674"/>
    <w:rsid w:val="00C1072F"/>
    <w:rsid w:val="00C1091A"/>
    <w:rsid w:val="00C111FA"/>
    <w:rsid w:val="00C1180A"/>
    <w:rsid w:val="00C11E7C"/>
    <w:rsid w:val="00C11FE3"/>
    <w:rsid w:val="00C120D0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2BB"/>
    <w:rsid w:val="00C14790"/>
    <w:rsid w:val="00C14B69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4CC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299C"/>
    <w:rsid w:val="00C22B78"/>
    <w:rsid w:val="00C22C25"/>
    <w:rsid w:val="00C22CCB"/>
    <w:rsid w:val="00C22CFE"/>
    <w:rsid w:val="00C22D28"/>
    <w:rsid w:val="00C22F29"/>
    <w:rsid w:val="00C22F73"/>
    <w:rsid w:val="00C2306B"/>
    <w:rsid w:val="00C23173"/>
    <w:rsid w:val="00C23195"/>
    <w:rsid w:val="00C233C9"/>
    <w:rsid w:val="00C23440"/>
    <w:rsid w:val="00C237AC"/>
    <w:rsid w:val="00C23BF7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AF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DDD"/>
    <w:rsid w:val="00C312CF"/>
    <w:rsid w:val="00C3155A"/>
    <w:rsid w:val="00C315CD"/>
    <w:rsid w:val="00C316A4"/>
    <w:rsid w:val="00C31720"/>
    <w:rsid w:val="00C317B7"/>
    <w:rsid w:val="00C3196C"/>
    <w:rsid w:val="00C31B19"/>
    <w:rsid w:val="00C31BCA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3E8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A5"/>
    <w:rsid w:val="00C37865"/>
    <w:rsid w:val="00C37888"/>
    <w:rsid w:val="00C37BB3"/>
    <w:rsid w:val="00C37CAF"/>
    <w:rsid w:val="00C37F02"/>
    <w:rsid w:val="00C37F42"/>
    <w:rsid w:val="00C4000B"/>
    <w:rsid w:val="00C40105"/>
    <w:rsid w:val="00C40177"/>
    <w:rsid w:val="00C402AD"/>
    <w:rsid w:val="00C40467"/>
    <w:rsid w:val="00C40729"/>
    <w:rsid w:val="00C407FD"/>
    <w:rsid w:val="00C40C5E"/>
    <w:rsid w:val="00C40CAF"/>
    <w:rsid w:val="00C41126"/>
    <w:rsid w:val="00C41161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B"/>
    <w:rsid w:val="00C46CDA"/>
    <w:rsid w:val="00C46D41"/>
    <w:rsid w:val="00C46DFD"/>
    <w:rsid w:val="00C46E62"/>
    <w:rsid w:val="00C4774D"/>
    <w:rsid w:val="00C478EE"/>
    <w:rsid w:val="00C47B32"/>
    <w:rsid w:val="00C50042"/>
    <w:rsid w:val="00C50188"/>
    <w:rsid w:val="00C5037C"/>
    <w:rsid w:val="00C5042C"/>
    <w:rsid w:val="00C5053F"/>
    <w:rsid w:val="00C50560"/>
    <w:rsid w:val="00C5056C"/>
    <w:rsid w:val="00C506B7"/>
    <w:rsid w:val="00C50A16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BD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211"/>
    <w:rsid w:val="00C6231A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5F00"/>
    <w:rsid w:val="00C6615E"/>
    <w:rsid w:val="00C66344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7E1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2E87"/>
    <w:rsid w:val="00C73074"/>
    <w:rsid w:val="00C738C7"/>
    <w:rsid w:val="00C739EE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24B"/>
    <w:rsid w:val="00C7773A"/>
    <w:rsid w:val="00C77908"/>
    <w:rsid w:val="00C77A72"/>
    <w:rsid w:val="00C77A7C"/>
    <w:rsid w:val="00C77CBA"/>
    <w:rsid w:val="00C801DD"/>
    <w:rsid w:val="00C803AF"/>
    <w:rsid w:val="00C80594"/>
    <w:rsid w:val="00C805DC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1E35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3ECA"/>
    <w:rsid w:val="00C849F0"/>
    <w:rsid w:val="00C84E9C"/>
    <w:rsid w:val="00C84F2A"/>
    <w:rsid w:val="00C8522E"/>
    <w:rsid w:val="00C85401"/>
    <w:rsid w:val="00C85425"/>
    <w:rsid w:val="00C858C7"/>
    <w:rsid w:val="00C859D0"/>
    <w:rsid w:val="00C85AD4"/>
    <w:rsid w:val="00C85C96"/>
    <w:rsid w:val="00C86063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CDF"/>
    <w:rsid w:val="00C90F65"/>
    <w:rsid w:val="00C910CF"/>
    <w:rsid w:val="00C910FA"/>
    <w:rsid w:val="00C91590"/>
    <w:rsid w:val="00C9163A"/>
    <w:rsid w:val="00C916FC"/>
    <w:rsid w:val="00C917BB"/>
    <w:rsid w:val="00C917C5"/>
    <w:rsid w:val="00C917DC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8F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199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89E"/>
    <w:rsid w:val="00CA0B9F"/>
    <w:rsid w:val="00CA0BCD"/>
    <w:rsid w:val="00CA0C56"/>
    <w:rsid w:val="00CA0EF0"/>
    <w:rsid w:val="00CA1755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58A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20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55"/>
    <w:rsid w:val="00CC1391"/>
    <w:rsid w:val="00CC13E5"/>
    <w:rsid w:val="00CC149A"/>
    <w:rsid w:val="00CC14B8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34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EBF"/>
    <w:rsid w:val="00CD001E"/>
    <w:rsid w:val="00CD0393"/>
    <w:rsid w:val="00CD03A7"/>
    <w:rsid w:val="00CD03C3"/>
    <w:rsid w:val="00CD0A02"/>
    <w:rsid w:val="00CD0A94"/>
    <w:rsid w:val="00CD0E70"/>
    <w:rsid w:val="00CD0EA8"/>
    <w:rsid w:val="00CD1197"/>
    <w:rsid w:val="00CD1264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0"/>
    <w:rsid w:val="00CD3161"/>
    <w:rsid w:val="00CD3312"/>
    <w:rsid w:val="00CD3463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83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8E"/>
    <w:rsid w:val="00CE2A96"/>
    <w:rsid w:val="00CE2C08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DB4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6FB0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0FD6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160"/>
    <w:rsid w:val="00CF6499"/>
    <w:rsid w:val="00CF678F"/>
    <w:rsid w:val="00CF7104"/>
    <w:rsid w:val="00CF71A9"/>
    <w:rsid w:val="00CF7222"/>
    <w:rsid w:val="00CF75CB"/>
    <w:rsid w:val="00CF7DE8"/>
    <w:rsid w:val="00CF7E5D"/>
    <w:rsid w:val="00D0036B"/>
    <w:rsid w:val="00D0055F"/>
    <w:rsid w:val="00D006C2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923"/>
    <w:rsid w:val="00D02C34"/>
    <w:rsid w:val="00D03528"/>
    <w:rsid w:val="00D03CE8"/>
    <w:rsid w:val="00D03D5B"/>
    <w:rsid w:val="00D0421D"/>
    <w:rsid w:val="00D04236"/>
    <w:rsid w:val="00D043A9"/>
    <w:rsid w:val="00D04606"/>
    <w:rsid w:val="00D04651"/>
    <w:rsid w:val="00D046D7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EB1"/>
    <w:rsid w:val="00D06F45"/>
    <w:rsid w:val="00D07172"/>
    <w:rsid w:val="00D071C5"/>
    <w:rsid w:val="00D071D4"/>
    <w:rsid w:val="00D0728D"/>
    <w:rsid w:val="00D074BF"/>
    <w:rsid w:val="00D0782B"/>
    <w:rsid w:val="00D07959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772"/>
    <w:rsid w:val="00D12794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1DC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6E4C"/>
    <w:rsid w:val="00D17032"/>
    <w:rsid w:val="00D17040"/>
    <w:rsid w:val="00D178D5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D43"/>
    <w:rsid w:val="00D21E06"/>
    <w:rsid w:val="00D2241B"/>
    <w:rsid w:val="00D224D9"/>
    <w:rsid w:val="00D23230"/>
    <w:rsid w:val="00D23772"/>
    <w:rsid w:val="00D23AEE"/>
    <w:rsid w:val="00D23C14"/>
    <w:rsid w:val="00D24179"/>
    <w:rsid w:val="00D241AA"/>
    <w:rsid w:val="00D249AB"/>
    <w:rsid w:val="00D24A75"/>
    <w:rsid w:val="00D24C54"/>
    <w:rsid w:val="00D24F83"/>
    <w:rsid w:val="00D25185"/>
    <w:rsid w:val="00D25529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669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41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46E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9A9"/>
    <w:rsid w:val="00D439C3"/>
    <w:rsid w:val="00D43A3D"/>
    <w:rsid w:val="00D43B8C"/>
    <w:rsid w:val="00D43CC7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E89"/>
    <w:rsid w:val="00D64428"/>
    <w:rsid w:val="00D645FC"/>
    <w:rsid w:val="00D64993"/>
    <w:rsid w:val="00D65046"/>
    <w:rsid w:val="00D651DA"/>
    <w:rsid w:val="00D6572A"/>
    <w:rsid w:val="00D659FF"/>
    <w:rsid w:val="00D65AD4"/>
    <w:rsid w:val="00D6609C"/>
    <w:rsid w:val="00D660BA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209"/>
    <w:rsid w:val="00D7034B"/>
    <w:rsid w:val="00D70418"/>
    <w:rsid w:val="00D70782"/>
    <w:rsid w:val="00D707C9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0DF"/>
    <w:rsid w:val="00D72317"/>
    <w:rsid w:val="00D72905"/>
    <w:rsid w:val="00D72F4E"/>
    <w:rsid w:val="00D7320A"/>
    <w:rsid w:val="00D7328A"/>
    <w:rsid w:val="00D732F7"/>
    <w:rsid w:val="00D7342F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8B8"/>
    <w:rsid w:val="00D75945"/>
    <w:rsid w:val="00D759E1"/>
    <w:rsid w:val="00D76166"/>
    <w:rsid w:val="00D7660F"/>
    <w:rsid w:val="00D76718"/>
    <w:rsid w:val="00D7692A"/>
    <w:rsid w:val="00D76BE7"/>
    <w:rsid w:val="00D76C20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A66"/>
    <w:rsid w:val="00D77C59"/>
    <w:rsid w:val="00D80207"/>
    <w:rsid w:val="00D8034F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7EB"/>
    <w:rsid w:val="00D8288C"/>
    <w:rsid w:val="00D82909"/>
    <w:rsid w:val="00D829E7"/>
    <w:rsid w:val="00D82A8A"/>
    <w:rsid w:val="00D82CCC"/>
    <w:rsid w:val="00D82D12"/>
    <w:rsid w:val="00D8328A"/>
    <w:rsid w:val="00D836F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86D"/>
    <w:rsid w:val="00D84871"/>
    <w:rsid w:val="00D84A9A"/>
    <w:rsid w:val="00D84DCA"/>
    <w:rsid w:val="00D85074"/>
    <w:rsid w:val="00D85365"/>
    <w:rsid w:val="00D856FB"/>
    <w:rsid w:val="00D85B88"/>
    <w:rsid w:val="00D85E36"/>
    <w:rsid w:val="00D85E3B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2F0"/>
    <w:rsid w:val="00D94859"/>
    <w:rsid w:val="00D94D16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697"/>
    <w:rsid w:val="00D96877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D10"/>
    <w:rsid w:val="00D97EBC"/>
    <w:rsid w:val="00D97F6C"/>
    <w:rsid w:val="00DA01B5"/>
    <w:rsid w:val="00DA0436"/>
    <w:rsid w:val="00DA0673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3EBA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899"/>
    <w:rsid w:val="00DB0B01"/>
    <w:rsid w:val="00DB0D3D"/>
    <w:rsid w:val="00DB115A"/>
    <w:rsid w:val="00DB1260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5B5"/>
    <w:rsid w:val="00DB4C2C"/>
    <w:rsid w:val="00DB4EE9"/>
    <w:rsid w:val="00DB4F3B"/>
    <w:rsid w:val="00DB5201"/>
    <w:rsid w:val="00DB56F9"/>
    <w:rsid w:val="00DB572B"/>
    <w:rsid w:val="00DB5B87"/>
    <w:rsid w:val="00DB5DDC"/>
    <w:rsid w:val="00DB6301"/>
    <w:rsid w:val="00DB639D"/>
    <w:rsid w:val="00DB6445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B7DF1"/>
    <w:rsid w:val="00DC0568"/>
    <w:rsid w:val="00DC0D04"/>
    <w:rsid w:val="00DC0DF8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AB3"/>
    <w:rsid w:val="00DC5E8B"/>
    <w:rsid w:val="00DC65FC"/>
    <w:rsid w:val="00DC6750"/>
    <w:rsid w:val="00DC6753"/>
    <w:rsid w:val="00DC6806"/>
    <w:rsid w:val="00DC6B63"/>
    <w:rsid w:val="00DC6DD9"/>
    <w:rsid w:val="00DC73A3"/>
    <w:rsid w:val="00DC73D2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67C"/>
    <w:rsid w:val="00DD0885"/>
    <w:rsid w:val="00DD08A0"/>
    <w:rsid w:val="00DD08C3"/>
    <w:rsid w:val="00DD0C1E"/>
    <w:rsid w:val="00DD1524"/>
    <w:rsid w:val="00DD157E"/>
    <w:rsid w:val="00DD1B9F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3FDE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D7E6F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3D"/>
    <w:rsid w:val="00DE35ED"/>
    <w:rsid w:val="00DE371C"/>
    <w:rsid w:val="00DE3768"/>
    <w:rsid w:val="00DE3869"/>
    <w:rsid w:val="00DE39FC"/>
    <w:rsid w:val="00DE3E6E"/>
    <w:rsid w:val="00DE428C"/>
    <w:rsid w:val="00DE4332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7538"/>
    <w:rsid w:val="00DE785E"/>
    <w:rsid w:val="00DE7B5F"/>
    <w:rsid w:val="00DE7DE0"/>
    <w:rsid w:val="00DE7F06"/>
    <w:rsid w:val="00DF00A7"/>
    <w:rsid w:val="00DF068F"/>
    <w:rsid w:val="00DF0761"/>
    <w:rsid w:val="00DF076C"/>
    <w:rsid w:val="00DF0B8C"/>
    <w:rsid w:val="00DF0DC9"/>
    <w:rsid w:val="00DF10BF"/>
    <w:rsid w:val="00DF14DD"/>
    <w:rsid w:val="00DF1519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636"/>
    <w:rsid w:val="00DF474A"/>
    <w:rsid w:val="00DF480D"/>
    <w:rsid w:val="00DF4B2B"/>
    <w:rsid w:val="00DF4DF0"/>
    <w:rsid w:val="00DF4F69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B80"/>
    <w:rsid w:val="00DF6C93"/>
    <w:rsid w:val="00DF6D4D"/>
    <w:rsid w:val="00DF7080"/>
    <w:rsid w:val="00DF7133"/>
    <w:rsid w:val="00DF7388"/>
    <w:rsid w:val="00DF77A1"/>
    <w:rsid w:val="00DF7B07"/>
    <w:rsid w:val="00DF7C2F"/>
    <w:rsid w:val="00DF7C95"/>
    <w:rsid w:val="00DF7EA8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3C54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9F7"/>
    <w:rsid w:val="00E07A01"/>
    <w:rsid w:val="00E07E97"/>
    <w:rsid w:val="00E10119"/>
    <w:rsid w:val="00E10240"/>
    <w:rsid w:val="00E103E0"/>
    <w:rsid w:val="00E1051C"/>
    <w:rsid w:val="00E106FC"/>
    <w:rsid w:val="00E107DC"/>
    <w:rsid w:val="00E1086F"/>
    <w:rsid w:val="00E1094E"/>
    <w:rsid w:val="00E10A1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873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BA5"/>
    <w:rsid w:val="00E16E69"/>
    <w:rsid w:val="00E16EF1"/>
    <w:rsid w:val="00E16FE8"/>
    <w:rsid w:val="00E170AD"/>
    <w:rsid w:val="00E1751A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2FBB"/>
    <w:rsid w:val="00E23097"/>
    <w:rsid w:val="00E231E5"/>
    <w:rsid w:val="00E2331B"/>
    <w:rsid w:val="00E23677"/>
    <w:rsid w:val="00E236BD"/>
    <w:rsid w:val="00E23841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4DF6"/>
    <w:rsid w:val="00E25428"/>
    <w:rsid w:val="00E2596B"/>
    <w:rsid w:val="00E2600F"/>
    <w:rsid w:val="00E26411"/>
    <w:rsid w:val="00E26900"/>
    <w:rsid w:val="00E26AE5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4E26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1E"/>
    <w:rsid w:val="00E37586"/>
    <w:rsid w:val="00E376FC"/>
    <w:rsid w:val="00E37952"/>
    <w:rsid w:val="00E37C37"/>
    <w:rsid w:val="00E37E99"/>
    <w:rsid w:val="00E402F5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8E4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AE4"/>
    <w:rsid w:val="00E47BE8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2AC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19E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2F2"/>
    <w:rsid w:val="00E70BC4"/>
    <w:rsid w:val="00E70F70"/>
    <w:rsid w:val="00E710BE"/>
    <w:rsid w:val="00E71606"/>
    <w:rsid w:val="00E71658"/>
    <w:rsid w:val="00E71707"/>
    <w:rsid w:val="00E71A98"/>
    <w:rsid w:val="00E71B33"/>
    <w:rsid w:val="00E71D2D"/>
    <w:rsid w:val="00E71E71"/>
    <w:rsid w:val="00E71FBB"/>
    <w:rsid w:val="00E72138"/>
    <w:rsid w:val="00E72774"/>
    <w:rsid w:val="00E72A67"/>
    <w:rsid w:val="00E72B5B"/>
    <w:rsid w:val="00E72CC9"/>
    <w:rsid w:val="00E72D63"/>
    <w:rsid w:val="00E72EB8"/>
    <w:rsid w:val="00E731B9"/>
    <w:rsid w:val="00E7364A"/>
    <w:rsid w:val="00E73B50"/>
    <w:rsid w:val="00E740CA"/>
    <w:rsid w:val="00E7425B"/>
    <w:rsid w:val="00E747E9"/>
    <w:rsid w:val="00E74865"/>
    <w:rsid w:val="00E74A62"/>
    <w:rsid w:val="00E74BAB"/>
    <w:rsid w:val="00E74C79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EEE"/>
    <w:rsid w:val="00E76171"/>
    <w:rsid w:val="00E76212"/>
    <w:rsid w:val="00E76AD2"/>
    <w:rsid w:val="00E76CBB"/>
    <w:rsid w:val="00E773E9"/>
    <w:rsid w:val="00E77471"/>
    <w:rsid w:val="00E77517"/>
    <w:rsid w:val="00E77CDB"/>
    <w:rsid w:val="00E77D15"/>
    <w:rsid w:val="00E8001E"/>
    <w:rsid w:val="00E80274"/>
    <w:rsid w:val="00E8051D"/>
    <w:rsid w:val="00E8074E"/>
    <w:rsid w:val="00E809AA"/>
    <w:rsid w:val="00E80C3A"/>
    <w:rsid w:val="00E80EC2"/>
    <w:rsid w:val="00E815CA"/>
    <w:rsid w:val="00E83017"/>
    <w:rsid w:val="00E8364A"/>
    <w:rsid w:val="00E83825"/>
    <w:rsid w:val="00E83A5B"/>
    <w:rsid w:val="00E83B14"/>
    <w:rsid w:val="00E83D2F"/>
    <w:rsid w:val="00E83E0D"/>
    <w:rsid w:val="00E83F9F"/>
    <w:rsid w:val="00E84079"/>
    <w:rsid w:val="00E8438B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875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107"/>
    <w:rsid w:val="00E94333"/>
    <w:rsid w:val="00E9443A"/>
    <w:rsid w:val="00E94B2F"/>
    <w:rsid w:val="00E94EB9"/>
    <w:rsid w:val="00E95072"/>
    <w:rsid w:val="00E951DE"/>
    <w:rsid w:val="00E95384"/>
    <w:rsid w:val="00E9595D"/>
    <w:rsid w:val="00E959CB"/>
    <w:rsid w:val="00E95CE8"/>
    <w:rsid w:val="00E96083"/>
    <w:rsid w:val="00E962B5"/>
    <w:rsid w:val="00E965D5"/>
    <w:rsid w:val="00E96848"/>
    <w:rsid w:val="00E9696F"/>
    <w:rsid w:val="00E97052"/>
    <w:rsid w:val="00E971E9"/>
    <w:rsid w:val="00E9730F"/>
    <w:rsid w:val="00E97CCB"/>
    <w:rsid w:val="00EA0010"/>
    <w:rsid w:val="00EA022E"/>
    <w:rsid w:val="00EA038F"/>
    <w:rsid w:val="00EA0A4E"/>
    <w:rsid w:val="00EA0A54"/>
    <w:rsid w:val="00EA0A8D"/>
    <w:rsid w:val="00EA0AAA"/>
    <w:rsid w:val="00EA0AE4"/>
    <w:rsid w:val="00EA0F92"/>
    <w:rsid w:val="00EA122B"/>
    <w:rsid w:val="00EA14B8"/>
    <w:rsid w:val="00EA1563"/>
    <w:rsid w:val="00EA189C"/>
    <w:rsid w:val="00EA1BD7"/>
    <w:rsid w:val="00EA1DB3"/>
    <w:rsid w:val="00EA20B7"/>
    <w:rsid w:val="00EA215E"/>
    <w:rsid w:val="00EA21B1"/>
    <w:rsid w:val="00EA257B"/>
    <w:rsid w:val="00EA2914"/>
    <w:rsid w:val="00EA29B1"/>
    <w:rsid w:val="00EA29B7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5FC8"/>
    <w:rsid w:val="00EA6098"/>
    <w:rsid w:val="00EA6EA0"/>
    <w:rsid w:val="00EA6F91"/>
    <w:rsid w:val="00EA7319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E5B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54E"/>
    <w:rsid w:val="00EC464F"/>
    <w:rsid w:val="00EC47E0"/>
    <w:rsid w:val="00EC494F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4CB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9E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18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1C7B"/>
    <w:rsid w:val="00EE2117"/>
    <w:rsid w:val="00EE232F"/>
    <w:rsid w:val="00EE27A0"/>
    <w:rsid w:val="00EE2BE8"/>
    <w:rsid w:val="00EE2CD2"/>
    <w:rsid w:val="00EE2E86"/>
    <w:rsid w:val="00EE302C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31"/>
    <w:rsid w:val="00EE624A"/>
    <w:rsid w:val="00EE625E"/>
    <w:rsid w:val="00EE6352"/>
    <w:rsid w:val="00EE6503"/>
    <w:rsid w:val="00EE65FC"/>
    <w:rsid w:val="00EE6A19"/>
    <w:rsid w:val="00EE6B1D"/>
    <w:rsid w:val="00EE6CF5"/>
    <w:rsid w:val="00EE6D7E"/>
    <w:rsid w:val="00EE72BD"/>
    <w:rsid w:val="00EE73EE"/>
    <w:rsid w:val="00EE7A35"/>
    <w:rsid w:val="00EE7A85"/>
    <w:rsid w:val="00EE7B13"/>
    <w:rsid w:val="00EE7BDB"/>
    <w:rsid w:val="00EE7F43"/>
    <w:rsid w:val="00EF0074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9F3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CB2"/>
    <w:rsid w:val="00EF7DB0"/>
    <w:rsid w:val="00EF7F8E"/>
    <w:rsid w:val="00F00034"/>
    <w:rsid w:val="00F00903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C51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CB2"/>
    <w:rsid w:val="00F11E15"/>
    <w:rsid w:val="00F12266"/>
    <w:rsid w:val="00F122B4"/>
    <w:rsid w:val="00F1251B"/>
    <w:rsid w:val="00F1253E"/>
    <w:rsid w:val="00F1268A"/>
    <w:rsid w:val="00F129EE"/>
    <w:rsid w:val="00F12AA4"/>
    <w:rsid w:val="00F12B56"/>
    <w:rsid w:val="00F12C9B"/>
    <w:rsid w:val="00F1398C"/>
    <w:rsid w:val="00F13A63"/>
    <w:rsid w:val="00F13C00"/>
    <w:rsid w:val="00F13E73"/>
    <w:rsid w:val="00F140C6"/>
    <w:rsid w:val="00F141E8"/>
    <w:rsid w:val="00F142E7"/>
    <w:rsid w:val="00F142F3"/>
    <w:rsid w:val="00F14791"/>
    <w:rsid w:val="00F14A4B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41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A40"/>
    <w:rsid w:val="00F26DD6"/>
    <w:rsid w:val="00F26E73"/>
    <w:rsid w:val="00F26EA2"/>
    <w:rsid w:val="00F27049"/>
    <w:rsid w:val="00F2738E"/>
    <w:rsid w:val="00F273C6"/>
    <w:rsid w:val="00F274EE"/>
    <w:rsid w:val="00F27AB2"/>
    <w:rsid w:val="00F27BD5"/>
    <w:rsid w:val="00F27C13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BF8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EAC"/>
    <w:rsid w:val="00F33F1C"/>
    <w:rsid w:val="00F344C3"/>
    <w:rsid w:val="00F3475B"/>
    <w:rsid w:val="00F3477C"/>
    <w:rsid w:val="00F34A86"/>
    <w:rsid w:val="00F34D1C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C6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D5"/>
    <w:rsid w:val="00F40B49"/>
    <w:rsid w:val="00F40E45"/>
    <w:rsid w:val="00F41238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45"/>
    <w:rsid w:val="00F441C3"/>
    <w:rsid w:val="00F442A7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F75"/>
    <w:rsid w:val="00F46353"/>
    <w:rsid w:val="00F465B2"/>
    <w:rsid w:val="00F4667E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A92"/>
    <w:rsid w:val="00F51B20"/>
    <w:rsid w:val="00F51B37"/>
    <w:rsid w:val="00F52009"/>
    <w:rsid w:val="00F5274D"/>
    <w:rsid w:val="00F5279C"/>
    <w:rsid w:val="00F527E4"/>
    <w:rsid w:val="00F52C25"/>
    <w:rsid w:val="00F52C93"/>
    <w:rsid w:val="00F52C9F"/>
    <w:rsid w:val="00F52FC8"/>
    <w:rsid w:val="00F530DF"/>
    <w:rsid w:val="00F5335B"/>
    <w:rsid w:val="00F53600"/>
    <w:rsid w:val="00F53937"/>
    <w:rsid w:val="00F539D3"/>
    <w:rsid w:val="00F53D82"/>
    <w:rsid w:val="00F53D97"/>
    <w:rsid w:val="00F53DCC"/>
    <w:rsid w:val="00F54055"/>
    <w:rsid w:val="00F5438A"/>
    <w:rsid w:val="00F54605"/>
    <w:rsid w:val="00F5495B"/>
    <w:rsid w:val="00F54D3E"/>
    <w:rsid w:val="00F54E16"/>
    <w:rsid w:val="00F54FA9"/>
    <w:rsid w:val="00F550E5"/>
    <w:rsid w:val="00F55195"/>
    <w:rsid w:val="00F5538F"/>
    <w:rsid w:val="00F55BF6"/>
    <w:rsid w:val="00F55C25"/>
    <w:rsid w:val="00F55CE1"/>
    <w:rsid w:val="00F55E65"/>
    <w:rsid w:val="00F55EB3"/>
    <w:rsid w:val="00F560A3"/>
    <w:rsid w:val="00F56269"/>
    <w:rsid w:val="00F56343"/>
    <w:rsid w:val="00F56B09"/>
    <w:rsid w:val="00F56F58"/>
    <w:rsid w:val="00F56FF9"/>
    <w:rsid w:val="00F571E8"/>
    <w:rsid w:val="00F57263"/>
    <w:rsid w:val="00F57305"/>
    <w:rsid w:val="00F57432"/>
    <w:rsid w:val="00F5762C"/>
    <w:rsid w:val="00F57810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1CD9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0E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0D93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0AD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7FF"/>
    <w:rsid w:val="00F81855"/>
    <w:rsid w:val="00F81AE8"/>
    <w:rsid w:val="00F81B5C"/>
    <w:rsid w:val="00F8201B"/>
    <w:rsid w:val="00F82045"/>
    <w:rsid w:val="00F825C8"/>
    <w:rsid w:val="00F826CF"/>
    <w:rsid w:val="00F828A7"/>
    <w:rsid w:val="00F82CCB"/>
    <w:rsid w:val="00F82ED2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9CE"/>
    <w:rsid w:val="00F85A45"/>
    <w:rsid w:val="00F85EA4"/>
    <w:rsid w:val="00F85F17"/>
    <w:rsid w:val="00F8623B"/>
    <w:rsid w:val="00F863FE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26D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243"/>
    <w:rsid w:val="00F92345"/>
    <w:rsid w:val="00F92371"/>
    <w:rsid w:val="00F9281F"/>
    <w:rsid w:val="00F92863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2BB"/>
    <w:rsid w:val="00F9736B"/>
    <w:rsid w:val="00F973D6"/>
    <w:rsid w:val="00F97476"/>
    <w:rsid w:val="00F97B3E"/>
    <w:rsid w:val="00F97BAE"/>
    <w:rsid w:val="00F97D21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0FA0"/>
    <w:rsid w:val="00FA1094"/>
    <w:rsid w:val="00FA1104"/>
    <w:rsid w:val="00FA110C"/>
    <w:rsid w:val="00FA1374"/>
    <w:rsid w:val="00FA165C"/>
    <w:rsid w:val="00FA1CF6"/>
    <w:rsid w:val="00FA1D4B"/>
    <w:rsid w:val="00FA2057"/>
    <w:rsid w:val="00FA2061"/>
    <w:rsid w:val="00FA21B8"/>
    <w:rsid w:val="00FA22E5"/>
    <w:rsid w:val="00FA284C"/>
    <w:rsid w:val="00FA2C74"/>
    <w:rsid w:val="00FA2E13"/>
    <w:rsid w:val="00FA34E2"/>
    <w:rsid w:val="00FA377A"/>
    <w:rsid w:val="00FA393C"/>
    <w:rsid w:val="00FA3CEA"/>
    <w:rsid w:val="00FA400B"/>
    <w:rsid w:val="00FA4136"/>
    <w:rsid w:val="00FA41FC"/>
    <w:rsid w:val="00FA4384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A18"/>
    <w:rsid w:val="00FA6A73"/>
    <w:rsid w:val="00FA6BA3"/>
    <w:rsid w:val="00FA7090"/>
    <w:rsid w:val="00FA7202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4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2B6F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5FDA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809"/>
    <w:rsid w:val="00FD39E5"/>
    <w:rsid w:val="00FD3BFA"/>
    <w:rsid w:val="00FD3EA3"/>
    <w:rsid w:val="00FD4018"/>
    <w:rsid w:val="00FD4723"/>
    <w:rsid w:val="00FD49CB"/>
    <w:rsid w:val="00FD4A7B"/>
    <w:rsid w:val="00FD4CF8"/>
    <w:rsid w:val="00FD512A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AA9"/>
    <w:rsid w:val="00FE3BE2"/>
    <w:rsid w:val="00FE3D51"/>
    <w:rsid w:val="00FE45D7"/>
    <w:rsid w:val="00FE486E"/>
    <w:rsid w:val="00FE4B48"/>
    <w:rsid w:val="00FE4BE4"/>
    <w:rsid w:val="00FE4E49"/>
    <w:rsid w:val="00FE4FE2"/>
    <w:rsid w:val="00FE5592"/>
    <w:rsid w:val="00FE59B0"/>
    <w:rsid w:val="00FE5B32"/>
    <w:rsid w:val="00FE5CD1"/>
    <w:rsid w:val="00FE5E5F"/>
    <w:rsid w:val="00FE5E7E"/>
    <w:rsid w:val="00FE60EF"/>
    <w:rsid w:val="00FE622D"/>
    <w:rsid w:val="00FE638B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56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DB2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700"/>
    <w:rsid w:val="00FF5E02"/>
    <w:rsid w:val="00FF5E9E"/>
    <w:rsid w:val="00FF6054"/>
    <w:rsid w:val="00FF621A"/>
    <w:rsid w:val="00FF6316"/>
    <w:rsid w:val="00FF63EA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71BE6E6C-FD02-41E2-97F6-01612920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69" ma:contentTypeDescription="Create a new document." ma:contentTypeScope="" ma:versionID="3b7d882661898626f03a5f579f2b0b6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9da0d78da99d5cf01c28b7a98cb124ab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MDYJPH7RTKF3-899612618-1791194</_dlc_DocId>
    <_dlc_DocIdUrl xmlns="4280bfd0-8d39-4c8f-a2d7-e53cc45df9c8">
      <Url>https://assetworldcorpth.sharepoint.com/sites/File_Sharing/_layouts/15/DocIdRedir.aspx?ID=MDYJPH7RTKF3-899612618-1791194</Url>
      <Description>MDYJPH7RTKF3-899612618-1791194</Description>
    </_dlc_DocIdUrl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4C5F2-CAAE-4BA2-8256-67F3101D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4.xml><?xml version="1.0" encoding="utf-8"?>
<ds:datastoreItem xmlns:ds="http://schemas.openxmlformats.org/officeDocument/2006/customXml" ds:itemID="{6D25ACC7-84EE-40D7-BAA5-EDF3BED0E03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22</Pages>
  <Words>5570</Words>
  <Characters>24318</Characters>
  <Application>Microsoft Office Word</Application>
  <DocSecurity>0</DocSecurity>
  <Lines>202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Saisamorn, Chimyoo</cp:lastModifiedBy>
  <cp:revision>3</cp:revision>
  <cp:lastPrinted>2022-05-07T16:58:00Z</cp:lastPrinted>
  <dcterms:created xsi:type="dcterms:W3CDTF">2022-05-09T12:17:00Z</dcterms:created>
  <dcterms:modified xsi:type="dcterms:W3CDTF">2022-05-09T12:19:00Z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df7abf5e-21a6-4608-b746-e02fc282f5b0</vt:lpwstr>
  </property>
</Properties>
</file>