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57117806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846AA1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846AA1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846AA1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38A31540" w14:textId="5FEAD3F1" w:rsidR="001D0AEF" w:rsidRPr="00846AA1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846AA1">
        <w:rPr>
          <w:sz w:val="32"/>
          <w:szCs w:val="32"/>
          <w:cs/>
        </w:rPr>
        <w:t>งบการเงินระหว่างกาล</w:t>
      </w:r>
      <w:r w:rsidR="004E6677" w:rsidRPr="00846AA1">
        <w:rPr>
          <w:rFonts w:hint="cs"/>
          <w:sz w:val="32"/>
          <w:szCs w:val="32"/>
          <w:cs/>
        </w:rPr>
        <w:t>แบบย่อ</w:t>
      </w:r>
      <w:r w:rsidRPr="00846AA1">
        <w:rPr>
          <w:sz w:val="32"/>
          <w:szCs w:val="32"/>
          <w:cs/>
        </w:rPr>
        <w:t xml:space="preserve"> </w:t>
      </w:r>
    </w:p>
    <w:p w14:paraId="63730EDE" w14:textId="6144CF99" w:rsidR="001D0AEF" w:rsidRPr="00846AA1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846AA1">
        <w:rPr>
          <w:sz w:val="32"/>
          <w:szCs w:val="32"/>
          <w:cs/>
        </w:rPr>
        <w:t>สำหรับงวดสามเดือนสิ้นสุดวันที่</w:t>
      </w:r>
      <w:r w:rsidRPr="00846AA1">
        <w:rPr>
          <w:rFonts w:hint="cs"/>
          <w:sz w:val="32"/>
          <w:szCs w:val="32"/>
          <w:cs/>
        </w:rPr>
        <w:t xml:space="preserve"> </w:t>
      </w:r>
      <w:r w:rsidR="006F1E95" w:rsidRPr="006F1E95">
        <w:rPr>
          <w:sz w:val="32"/>
          <w:szCs w:val="32"/>
        </w:rPr>
        <w:t>31</w:t>
      </w:r>
      <w:r w:rsidRPr="00846AA1">
        <w:rPr>
          <w:sz w:val="32"/>
          <w:szCs w:val="32"/>
          <w:cs/>
        </w:rPr>
        <w:t xml:space="preserve"> มีนาคม </w:t>
      </w:r>
      <w:r w:rsidR="006F1E95" w:rsidRPr="006F1E95">
        <w:rPr>
          <w:sz w:val="32"/>
          <w:szCs w:val="32"/>
        </w:rPr>
        <w:t>2565</w:t>
      </w:r>
    </w:p>
    <w:p w14:paraId="500E3396" w14:textId="77777777" w:rsidR="001D0AEF" w:rsidRPr="00846AA1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846AA1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4BDDF2A2" w14:textId="5AD123CA" w:rsidR="001D0AEF" w:rsidRPr="00846AA1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846AA1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846AA1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="009F5C65" w:rsidRPr="00846AA1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846AA1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Pr="00846AA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ABBC2EB" w:rsidR="001D0AEF" w:rsidRPr="00846AA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5147843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13AAC73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846AA1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846AA1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846AA1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471C483" w14:textId="77777777" w:rsidR="001D0AEF" w:rsidRPr="00846AA1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4E4607E5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F1E95" w:rsidRPr="006F1E95">
        <w:t>31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มีนาคม</w:t>
      </w:r>
      <w:r w:rsidRPr="00846AA1">
        <w:rPr>
          <w:cs/>
        </w:rPr>
        <w:t xml:space="preserve"> </w:t>
      </w:r>
      <w:r w:rsidR="006F1E95" w:rsidRPr="006F1E95">
        <w:t>2565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6F1E95" w:rsidRPr="006F1E95">
        <w:t>31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มีนาคม</w:t>
      </w:r>
      <w:r w:rsidRPr="00846AA1">
        <w:rPr>
          <w:cs/>
        </w:rPr>
        <w:t xml:space="preserve"> </w:t>
      </w:r>
      <w:r w:rsidR="006F1E95" w:rsidRPr="006F1E95">
        <w:t>2565</w:t>
      </w:r>
      <w:r w:rsidRPr="00846AA1">
        <w:rPr>
          <w:rFonts w:hint="cs"/>
          <w:cs/>
        </w:rPr>
        <w:t xml:space="preserve"> และ</w:t>
      </w:r>
      <w:r w:rsidRPr="00846AA1">
        <w:br/>
      </w:r>
      <w:r w:rsidRPr="00846AA1">
        <w:rPr>
          <w:rFonts w:hint="cs"/>
          <w:cs/>
        </w:rPr>
        <w:t>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="006F1E95" w:rsidRPr="006F1E95">
        <w:t>34</w:t>
      </w:r>
      <w:r w:rsidRPr="00846AA1">
        <w:t xml:space="preserve"> </w:t>
      </w:r>
      <w:r w:rsidRPr="00846AA1">
        <w:br/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7156680A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="006F1E95"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846AA1" w:rsidSect="004B22A4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506177D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846AA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846AA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4D2B9F5B" w:rsidR="00271B98" w:rsidRPr="00846AA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6F1E95"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A270A3C" w14:textId="36C07A63" w:rsidR="002D361F" w:rsidRPr="00846AA1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123F299" w14:textId="77777777" w:rsidR="002D361F" w:rsidRPr="00846AA1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846AA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0E517D5" w14:textId="5A6B72E4" w:rsidR="001D0AEF" w:rsidRPr="00846AA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</w:t>
      </w:r>
      <w:r w:rsidR="00271B98" w:rsidRPr="00846AA1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r w:rsidRPr="00846AA1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0AFB897C" w:rsidR="001D0AEF" w:rsidRPr="00846AA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6F1E95" w:rsidRPr="006F1E95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846AA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846AA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5D124385" w14:textId="342A44A2" w:rsidR="00DD1F98" w:rsidRPr="00846AA1" w:rsidRDefault="006F1E95" w:rsidP="009006E0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6F1E95">
        <w:rPr>
          <w:rFonts w:ascii="Angsana New" w:hAnsi="Angsana New" w:cs="Angsana New"/>
          <w:lang w:val="en-US"/>
        </w:rPr>
        <w:t>11</w:t>
      </w:r>
      <w:r w:rsidR="001D0AEF" w:rsidRPr="00846AA1">
        <w:rPr>
          <w:rFonts w:ascii="Angsana New" w:hAnsi="Angsana New" w:cs="Angsana New" w:hint="cs"/>
          <w:cs/>
        </w:rPr>
        <w:t xml:space="preserve"> พฤษภาคม </w:t>
      </w:r>
      <w:r w:rsidRPr="006F1E95">
        <w:rPr>
          <w:rFonts w:ascii="Angsana New" w:hAnsi="Angsana New" w:cs="Angsana New"/>
          <w:lang w:val="en-US"/>
        </w:rPr>
        <w:t>2565</w:t>
      </w:r>
    </w:p>
    <w:p w14:paraId="27C54669" w14:textId="77777777" w:rsidR="001D0AEF" w:rsidRPr="00846AA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16C4D658" w14:textId="77777777" w:rsidR="001D0AEF" w:rsidRPr="00846AA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54C35981" w14:textId="1EBE5773" w:rsidR="00F37B64" w:rsidRPr="008F197A" w:rsidRDefault="00F37B64" w:rsidP="00887767">
      <w:pPr>
        <w:pStyle w:val="index"/>
        <w:tabs>
          <w:tab w:val="clear" w:pos="1134"/>
          <w:tab w:val="decimal" w:pos="450"/>
        </w:tabs>
        <w:spacing w:after="0" w:line="240" w:lineRule="auto"/>
        <w:outlineLvl w:val="0"/>
        <w:rPr>
          <w:i/>
          <w:iCs/>
        </w:rPr>
      </w:pPr>
      <w:bookmarkStart w:id="1" w:name="_GoBack"/>
      <w:bookmarkEnd w:id="0"/>
      <w:bookmarkEnd w:id="1"/>
    </w:p>
    <w:sectPr w:rsidR="00F37B64" w:rsidRPr="008F197A" w:rsidSect="00D9424B">
      <w:headerReference w:type="default" r:id="rId16"/>
      <w:footerReference w:type="default" r:id="rId17"/>
      <w:pgSz w:w="11907" w:h="16840" w:code="9"/>
      <w:pgMar w:top="691" w:right="1017" w:bottom="576" w:left="12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D1018" w14:textId="77777777" w:rsidR="00D001F3" w:rsidRDefault="00D001F3">
      <w:r>
        <w:separator/>
      </w:r>
    </w:p>
    <w:p w14:paraId="3BBF16CD" w14:textId="77777777" w:rsidR="00D001F3" w:rsidRDefault="00D001F3"/>
  </w:endnote>
  <w:endnote w:type="continuationSeparator" w:id="0">
    <w:p w14:paraId="5632DD78" w14:textId="77777777" w:rsidR="00D001F3" w:rsidRDefault="00D001F3">
      <w:r>
        <w:continuationSeparator/>
      </w:r>
    </w:p>
    <w:p w14:paraId="78671630" w14:textId="77777777" w:rsidR="00D001F3" w:rsidRDefault="00D00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5D9F74CD" w:rsidR="003E643D" w:rsidRDefault="003E643D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="006F1E95" w:rsidRPr="006F1E95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3E643D" w:rsidRDefault="003E64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3E643D" w:rsidRDefault="003E643D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62B9AAD4" w:rsidR="003E643D" w:rsidRPr="00EB716F" w:rsidRDefault="003E643D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6F1E95" w:rsidRPr="006F1E95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0FD86" w14:textId="695C9B1E" w:rsidR="003E643D" w:rsidRPr="001D0AEF" w:rsidRDefault="003E643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0"/>
        <w:szCs w:val="30"/>
      </w:rPr>
      <w:id w:val="1656961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524B6" w14:textId="20B7C38A" w:rsidR="00887767" w:rsidRPr="00887767" w:rsidRDefault="0088776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87767">
          <w:rPr>
            <w:rFonts w:ascii="Angsana New" w:hAnsi="Angsana New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7BCCD" w14:textId="77777777" w:rsidR="00D001F3" w:rsidRDefault="00D001F3"/>
  </w:footnote>
  <w:footnote w:type="continuationSeparator" w:id="0">
    <w:p w14:paraId="3D20C2AF" w14:textId="77777777" w:rsidR="00D001F3" w:rsidRDefault="00D001F3">
      <w:r>
        <w:continuationSeparator/>
      </w:r>
    </w:p>
    <w:p w14:paraId="2CD99655" w14:textId="77777777" w:rsidR="00D001F3" w:rsidRDefault="00D001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50AB78C3" w:rsidR="003E643D" w:rsidRDefault="003E643D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1E95" w:rsidRPr="006F1E95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3E643D" w:rsidRDefault="00887767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3E643D" w:rsidRDefault="003E643D">
    <w:pPr>
      <w:pStyle w:val="Header"/>
    </w:pPr>
  </w:p>
  <w:p w14:paraId="2B963EFE" w14:textId="4536D831" w:rsidR="003E643D" w:rsidRDefault="003E643D">
    <w:pPr>
      <w:pStyle w:val="Header"/>
    </w:pPr>
  </w:p>
  <w:p w14:paraId="50B36530" w14:textId="31217E89" w:rsidR="003E643D" w:rsidRDefault="003E643D">
    <w:pPr>
      <w:pStyle w:val="Header"/>
    </w:pPr>
  </w:p>
  <w:p w14:paraId="6BA8D65C" w14:textId="77777777" w:rsidR="003E643D" w:rsidRDefault="003E64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0409" w14:textId="77777777" w:rsidR="003E643D" w:rsidRPr="00F312D4" w:rsidRDefault="003E643D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2AE09833" w14:textId="77777777" w:rsidR="003E643D" w:rsidRPr="00F312D4" w:rsidRDefault="003E643D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740AA402" w:rsidR="003E643D" w:rsidRPr="00564725" w:rsidRDefault="003E643D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="006F1E95" w:rsidRPr="006F1E95">
      <w:rPr>
        <w:b/>
        <w:sz w:val="32"/>
        <w:szCs w:val="32"/>
      </w:rPr>
      <w:t>3</w:t>
    </w:r>
    <w:r w:rsidR="006F1E95" w:rsidRPr="006F1E95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CBF1D9D" w14:textId="77777777" w:rsidR="003E643D" w:rsidRPr="00BF55F0" w:rsidRDefault="003E643D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3E643D" w:rsidRDefault="003E643D">
    <w:pPr>
      <w:pStyle w:val="Header"/>
    </w:pPr>
  </w:p>
  <w:p w14:paraId="47BC79D6" w14:textId="77777777" w:rsidR="003E643D" w:rsidRDefault="003E64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F9471" w14:textId="77777777" w:rsidR="00887767" w:rsidRDefault="00887767" w:rsidP="00887767">
    <w:pPr>
      <w:pStyle w:val="Header"/>
    </w:pPr>
  </w:p>
  <w:p w14:paraId="56FE8313" w14:textId="77777777" w:rsidR="00887767" w:rsidRDefault="00887767" w:rsidP="008877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8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6"/>
  </w:num>
  <w:num w:numId="5">
    <w:abstractNumId w:val="17"/>
  </w:num>
  <w:num w:numId="6">
    <w:abstractNumId w:val="12"/>
  </w:num>
  <w:num w:numId="7">
    <w:abstractNumId w:val="11"/>
  </w:num>
  <w:num w:numId="8">
    <w:abstractNumId w:val="33"/>
  </w:num>
  <w:num w:numId="9">
    <w:abstractNumId w:val="22"/>
  </w:num>
  <w:num w:numId="10">
    <w:abstractNumId w:val="29"/>
  </w:num>
  <w:num w:numId="11">
    <w:abstractNumId w:val="13"/>
  </w:num>
  <w:num w:numId="12">
    <w:abstractNumId w:val="34"/>
  </w:num>
  <w:num w:numId="13">
    <w:abstractNumId w:val="37"/>
  </w:num>
  <w:num w:numId="14">
    <w:abstractNumId w:val="2"/>
  </w:num>
  <w:num w:numId="15">
    <w:abstractNumId w:val="42"/>
  </w:num>
  <w:num w:numId="16">
    <w:abstractNumId w:val="3"/>
  </w:num>
  <w:num w:numId="17">
    <w:abstractNumId w:val="28"/>
  </w:num>
  <w:num w:numId="18">
    <w:abstractNumId w:val="30"/>
  </w:num>
  <w:num w:numId="19">
    <w:abstractNumId w:val="7"/>
  </w:num>
  <w:num w:numId="20">
    <w:abstractNumId w:val="36"/>
  </w:num>
  <w:num w:numId="21">
    <w:abstractNumId w:val="5"/>
  </w:num>
  <w:num w:numId="22">
    <w:abstractNumId w:val="16"/>
  </w:num>
  <w:num w:numId="23">
    <w:abstractNumId w:val="3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2"/>
  </w:num>
  <w:num w:numId="29">
    <w:abstractNumId w:val="35"/>
  </w:num>
  <w:num w:numId="30">
    <w:abstractNumId w:val="26"/>
  </w:num>
  <w:num w:numId="31">
    <w:abstractNumId w:val="19"/>
  </w:num>
  <w:num w:numId="32">
    <w:abstractNumId w:val="25"/>
  </w:num>
  <w:num w:numId="33">
    <w:abstractNumId w:val="23"/>
  </w:num>
  <w:num w:numId="34">
    <w:abstractNumId w:val="1"/>
  </w:num>
  <w:num w:numId="35">
    <w:abstractNumId w:val="8"/>
  </w:num>
  <w:num w:numId="36">
    <w:abstractNumId w:val="18"/>
  </w:num>
  <w:num w:numId="37">
    <w:abstractNumId w:val="0"/>
  </w:num>
  <w:num w:numId="38">
    <w:abstractNumId w:val="10"/>
  </w:num>
  <w:num w:numId="39">
    <w:abstractNumId w:val="27"/>
  </w:num>
  <w:num w:numId="40">
    <w:abstractNumId w:val="31"/>
  </w:num>
  <w:num w:numId="41">
    <w:abstractNumId w:val="39"/>
  </w:num>
  <w:num w:numId="42">
    <w:abstractNumId w:val="20"/>
  </w:num>
  <w:num w:numId="43">
    <w:abstractNumId w:val="4"/>
  </w:num>
  <w:num w:numId="44">
    <w:abstractNumId w:val="41"/>
  </w:num>
  <w:num w:numId="45">
    <w:abstractNumId w:val="24"/>
  </w:num>
  <w:num w:numId="46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1A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C82"/>
    <w:rsid w:val="00041E4D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AA5"/>
    <w:rsid w:val="000A6CAE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71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0A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7C0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7F9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0D1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2E2"/>
    <w:rsid w:val="00267396"/>
    <w:rsid w:val="0026743F"/>
    <w:rsid w:val="0026753E"/>
    <w:rsid w:val="00267975"/>
    <w:rsid w:val="00267DC9"/>
    <w:rsid w:val="00270515"/>
    <w:rsid w:val="0027056A"/>
    <w:rsid w:val="0027066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1BF"/>
    <w:rsid w:val="002C0288"/>
    <w:rsid w:val="002C038C"/>
    <w:rsid w:val="002C062A"/>
    <w:rsid w:val="002C06B1"/>
    <w:rsid w:val="002C07D1"/>
    <w:rsid w:val="002C08AB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69"/>
    <w:rsid w:val="00330286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8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C22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0C9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7D0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97A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9B5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E95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649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CF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612C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2C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87767"/>
    <w:rsid w:val="00890058"/>
    <w:rsid w:val="008900B3"/>
    <w:rsid w:val="00890167"/>
    <w:rsid w:val="008902C8"/>
    <w:rsid w:val="008907B0"/>
    <w:rsid w:val="00890857"/>
    <w:rsid w:val="00890905"/>
    <w:rsid w:val="00890A3B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7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417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BE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DD0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5E7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6BF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459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920"/>
    <w:rsid w:val="00CF7DDB"/>
    <w:rsid w:val="00CF7FC7"/>
    <w:rsid w:val="00D000E7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DA9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CB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565E"/>
    <w:rsid w:val="00E45675"/>
    <w:rsid w:val="00E45796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92A"/>
    <w:rsid w:val="00E70ABA"/>
    <w:rsid w:val="00E70C3E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C81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2D8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46C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B4B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F392-B895-46A4-B280-EA2E6489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409</Words>
  <Characters>1603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Sucha Suntranon (SCH)</cp:lastModifiedBy>
  <cp:revision>2</cp:revision>
  <cp:lastPrinted>2022-05-10T07:14:00Z</cp:lastPrinted>
  <dcterms:created xsi:type="dcterms:W3CDTF">2022-05-11T03:10:00Z</dcterms:created>
  <dcterms:modified xsi:type="dcterms:W3CDTF">2022-05-11T03:10:00Z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